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DC8EA9F"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062001">
              <w:rPr>
                <w:rFonts w:eastAsiaTheme="minorEastAsia"/>
                <w:noProof w:val="0"/>
              </w:rPr>
              <w:t>4</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062001" w:rsidRPr="00BE5108">
              <w:rPr>
                <w:rFonts w:eastAsiaTheme="minorEastAsia"/>
                <w:noProof w:val="0"/>
                <w:sz w:val="32"/>
              </w:rPr>
              <w:t>202</w:t>
            </w:r>
            <w:r w:rsidR="00062001">
              <w:rPr>
                <w:rFonts w:eastAsiaTheme="minorEastAsia"/>
                <w:noProof w:val="0"/>
                <w:sz w:val="32"/>
              </w:rPr>
              <w:t>4</w:t>
            </w:r>
            <w:r w:rsidRPr="00BE5108">
              <w:rPr>
                <w:rFonts w:eastAsiaTheme="minorEastAsia"/>
                <w:noProof w:val="0"/>
                <w:sz w:val="32"/>
              </w:rPr>
              <w:t>-</w:t>
            </w:r>
            <w:bookmarkEnd w:id="4"/>
            <w:r w:rsidR="00062001">
              <w:rPr>
                <w:rFonts w:eastAsiaTheme="minorEastAsia"/>
                <w:noProof w:val="0"/>
                <w:sz w:val="32"/>
              </w:rPr>
              <w:t>04</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774122985"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9D86B50"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062001" w:rsidRPr="00BE5108">
              <w:rPr>
                <w:rFonts w:eastAsiaTheme="minorEastAsia"/>
                <w:sz w:val="18"/>
              </w:rPr>
              <w:t>202</w:t>
            </w:r>
            <w:r w:rsidR="00062001">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D390C46" w14:textId="5E256CF8" w:rsidR="00AC6A72" w:rsidRDefault="00510744">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AC6A72" w:rsidRPr="00F62E2B">
        <w:rPr>
          <w:rFonts w:eastAsiaTheme="minorEastAsia"/>
        </w:rPr>
        <w:t>Foreword</w:t>
      </w:r>
      <w:r w:rsidR="00AC6A72">
        <w:tab/>
      </w:r>
      <w:r w:rsidR="00AC6A72">
        <w:fldChar w:fldCharType="begin" w:fldLock="1"/>
      </w:r>
      <w:r w:rsidR="00AC6A72">
        <w:instrText xml:space="preserve"> PAGEREF _Toc163218514 \h </w:instrText>
      </w:r>
      <w:r w:rsidR="00AC6A72">
        <w:fldChar w:fldCharType="separate"/>
      </w:r>
      <w:r w:rsidR="00AC6A72">
        <w:t>13</w:t>
      </w:r>
      <w:r w:rsidR="00AC6A72">
        <w:fldChar w:fldCharType="end"/>
      </w:r>
    </w:p>
    <w:p w14:paraId="6098985E" w14:textId="3400063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1</w:t>
      </w:r>
      <w:r>
        <w:rPr>
          <w:rFonts w:asciiTheme="minorHAnsi" w:eastAsiaTheme="minorEastAsia" w:hAnsiTheme="minorHAnsi" w:cstheme="minorBidi"/>
          <w:kern w:val="2"/>
          <w:szCs w:val="22"/>
          <w:lang w:eastAsia="ko-KR"/>
          <w14:ligatures w14:val="standardContextual"/>
        </w:rPr>
        <w:tab/>
      </w:r>
      <w:r w:rsidRPr="00F62E2B">
        <w:rPr>
          <w:rFonts w:eastAsiaTheme="minorEastAsia"/>
        </w:rPr>
        <w:t>Scope</w:t>
      </w:r>
      <w:r>
        <w:tab/>
      </w:r>
      <w:r>
        <w:fldChar w:fldCharType="begin" w:fldLock="1"/>
      </w:r>
      <w:r>
        <w:instrText xml:space="preserve"> PAGEREF _Toc163218515 \h </w:instrText>
      </w:r>
      <w:r>
        <w:fldChar w:fldCharType="separate"/>
      </w:r>
      <w:r>
        <w:t>15</w:t>
      </w:r>
      <w:r>
        <w:fldChar w:fldCharType="end"/>
      </w:r>
    </w:p>
    <w:p w14:paraId="591A3E2A" w14:textId="56F62DFD"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2</w:t>
      </w:r>
      <w:r>
        <w:rPr>
          <w:rFonts w:asciiTheme="minorHAnsi" w:eastAsiaTheme="minorEastAsia" w:hAnsiTheme="minorHAnsi" w:cstheme="minorBidi"/>
          <w:kern w:val="2"/>
          <w:szCs w:val="22"/>
          <w:lang w:eastAsia="ko-KR"/>
          <w14:ligatures w14:val="standardContextual"/>
        </w:rPr>
        <w:tab/>
      </w:r>
      <w:r w:rsidRPr="00F62E2B">
        <w:rPr>
          <w:rFonts w:eastAsiaTheme="minorEastAsia"/>
        </w:rPr>
        <w:t>References</w:t>
      </w:r>
      <w:r>
        <w:tab/>
      </w:r>
      <w:r>
        <w:fldChar w:fldCharType="begin" w:fldLock="1"/>
      </w:r>
      <w:r>
        <w:instrText xml:space="preserve"> PAGEREF _Toc163218516 \h </w:instrText>
      </w:r>
      <w:r>
        <w:fldChar w:fldCharType="separate"/>
      </w:r>
      <w:r>
        <w:t>15</w:t>
      </w:r>
      <w:r>
        <w:fldChar w:fldCharType="end"/>
      </w:r>
    </w:p>
    <w:p w14:paraId="5ECFC04D" w14:textId="72FEB49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3</w:t>
      </w:r>
      <w:r>
        <w:rPr>
          <w:rFonts w:asciiTheme="minorHAnsi" w:eastAsiaTheme="minorEastAsia" w:hAnsiTheme="minorHAnsi" w:cstheme="minorBidi"/>
          <w:kern w:val="2"/>
          <w:szCs w:val="22"/>
          <w:lang w:eastAsia="ko-KR"/>
          <w14:ligatures w14:val="standardContextual"/>
        </w:rPr>
        <w:tab/>
      </w:r>
      <w:r w:rsidRPr="00F62E2B">
        <w:rPr>
          <w:rFonts w:eastAsiaTheme="minorEastAsia"/>
        </w:rPr>
        <w:t>Definitions of terms, symbols and abbreviations</w:t>
      </w:r>
      <w:r>
        <w:tab/>
      </w:r>
      <w:r>
        <w:fldChar w:fldCharType="begin" w:fldLock="1"/>
      </w:r>
      <w:r>
        <w:instrText xml:space="preserve"> PAGEREF _Toc163218517 \h </w:instrText>
      </w:r>
      <w:r>
        <w:fldChar w:fldCharType="separate"/>
      </w:r>
      <w:r>
        <w:t>16</w:t>
      </w:r>
      <w:r>
        <w:fldChar w:fldCharType="end"/>
      </w:r>
    </w:p>
    <w:p w14:paraId="63112B27" w14:textId="6070642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Terms</w:t>
      </w:r>
      <w:r>
        <w:tab/>
      </w:r>
      <w:r>
        <w:fldChar w:fldCharType="begin" w:fldLock="1"/>
      </w:r>
      <w:r>
        <w:instrText xml:space="preserve"> PAGEREF _Toc163218518 \h </w:instrText>
      </w:r>
      <w:r>
        <w:fldChar w:fldCharType="separate"/>
      </w:r>
      <w:r>
        <w:t>16</w:t>
      </w:r>
      <w:r>
        <w:fldChar w:fldCharType="end"/>
      </w:r>
    </w:p>
    <w:p w14:paraId="24B16790" w14:textId="70A27400"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Symbols</w:t>
      </w:r>
      <w:r>
        <w:tab/>
      </w:r>
      <w:r>
        <w:fldChar w:fldCharType="begin" w:fldLock="1"/>
      </w:r>
      <w:r>
        <w:instrText xml:space="preserve"> PAGEREF _Toc163218519 \h </w:instrText>
      </w:r>
      <w:r>
        <w:fldChar w:fldCharType="separate"/>
      </w:r>
      <w:r>
        <w:t>19</w:t>
      </w:r>
      <w:r>
        <w:fldChar w:fldCharType="end"/>
      </w:r>
    </w:p>
    <w:p w14:paraId="44DEC479" w14:textId="4671947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Abbreviations</w:t>
      </w:r>
      <w:r>
        <w:tab/>
      </w:r>
      <w:r>
        <w:fldChar w:fldCharType="begin" w:fldLock="1"/>
      </w:r>
      <w:r>
        <w:instrText xml:space="preserve"> PAGEREF _Toc163218520 \h </w:instrText>
      </w:r>
      <w:r>
        <w:fldChar w:fldCharType="separate"/>
      </w:r>
      <w:r>
        <w:t>20</w:t>
      </w:r>
      <w:r>
        <w:fldChar w:fldCharType="end"/>
      </w:r>
    </w:p>
    <w:p w14:paraId="31242289" w14:textId="2CF1ECC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4</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 conducted test conditions and declarations</w:t>
      </w:r>
      <w:r>
        <w:tab/>
      </w:r>
      <w:r>
        <w:fldChar w:fldCharType="begin" w:fldLock="1"/>
      </w:r>
      <w:r>
        <w:instrText xml:space="preserve"> PAGEREF _Toc163218521 \h </w:instrText>
      </w:r>
      <w:r>
        <w:fldChar w:fldCharType="separate"/>
      </w:r>
      <w:r>
        <w:t>21</w:t>
      </w:r>
      <w:r>
        <w:fldChar w:fldCharType="end"/>
      </w:r>
    </w:p>
    <w:p w14:paraId="524DADAC" w14:textId="303A544D"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uncertainties and test requirements</w:t>
      </w:r>
      <w:r>
        <w:tab/>
      </w:r>
      <w:r>
        <w:fldChar w:fldCharType="begin" w:fldLock="1"/>
      </w:r>
      <w:r>
        <w:instrText xml:space="preserve"> PAGEREF _Toc163218522 \h </w:instrText>
      </w:r>
      <w:r>
        <w:fldChar w:fldCharType="separate"/>
      </w:r>
      <w:r>
        <w:t>21</w:t>
      </w:r>
      <w:r>
        <w:fldChar w:fldCharType="end"/>
      </w:r>
    </w:p>
    <w:p w14:paraId="090C7967" w14:textId="710160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_Toc163218523 \h </w:instrText>
      </w:r>
      <w:r>
        <w:fldChar w:fldCharType="separate"/>
      </w:r>
      <w:r>
        <w:t>21</w:t>
      </w:r>
      <w:r>
        <w:fldChar w:fldCharType="end"/>
      </w:r>
    </w:p>
    <w:p w14:paraId="3E9A16B2" w14:textId="481FDD0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Acceptable uncertainty of Test System</w:t>
      </w:r>
      <w:r>
        <w:tab/>
      </w:r>
      <w:r>
        <w:fldChar w:fldCharType="begin" w:fldLock="1"/>
      </w:r>
      <w:r>
        <w:instrText xml:space="preserve"> PAGEREF _Toc163218524 \h </w:instrText>
      </w:r>
      <w:r>
        <w:fldChar w:fldCharType="separate"/>
      </w:r>
      <w:r>
        <w:t>21</w:t>
      </w:r>
      <w:r>
        <w:fldChar w:fldCharType="end"/>
      </w:r>
    </w:p>
    <w:p w14:paraId="38657FEF" w14:textId="4BF32BB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_Toc163218525 \h </w:instrText>
      </w:r>
      <w:r>
        <w:fldChar w:fldCharType="separate"/>
      </w:r>
      <w:r>
        <w:t>21</w:t>
      </w:r>
      <w:r>
        <w:fldChar w:fldCharType="end"/>
      </w:r>
    </w:p>
    <w:p w14:paraId="28E9C26D" w14:textId="7BDD9DD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Measurement of t</w:t>
      </w:r>
      <w:r w:rsidRPr="00F62E2B">
        <w:rPr>
          <w:rFonts w:eastAsiaTheme="minorEastAsia"/>
        </w:rPr>
        <w:t>ransmitter</w:t>
      </w:r>
      <w:r>
        <w:tab/>
      </w:r>
      <w:r>
        <w:fldChar w:fldCharType="begin" w:fldLock="1"/>
      </w:r>
      <w:r>
        <w:instrText xml:space="preserve"> PAGEREF _Toc163218526 \h </w:instrText>
      </w:r>
      <w:r>
        <w:fldChar w:fldCharType="separate"/>
      </w:r>
      <w:r>
        <w:t>22</w:t>
      </w:r>
      <w:r>
        <w:fldChar w:fldCharType="end"/>
      </w:r>
    </w:p>
    <w:p w14:paraId="2AD497D5" w14:textId="3A94BA6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 xml:space="preserve">Measurement of </w:t>
      </w:r>
      <w:r w:rsidRPr="00F62E2B">
        <w:rPr>
          <w:rFonts w:eastAsiaTheme="minorEastAsia"/>
        </w:rPr>
        <w:t>receiver</w:t>
      </w:r>
      <w:r>
        <w:tab/>
      </w:r>
      <w:r>
        <w:fldChar w:fldCharType="begin" w:fldLock="1"/>
      </w:r>
      <w:r>
        <w:instrText xml:space="preserve"> PAGEREF _Toc163218527 \h </w:instrText>
      </w:r>
      <w:r>
        <w:fldChar w:fldCharType="separate"/>
      </w:r>
      <w:r>
        <w:t>23</w:t>
      </w:r>
      <w:r>
        <w:fldChar w:fldCharType="end"/>
      </w:r>
    </w:p>
    <w:p w14:paraId="38D17DC0" w14:textId="3AD3A19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Measurement of performance requirements</w:t>
      </w:r>
      <w:r>
        <w:tab/>
      </w:r>
      <w:r>
        <w:fldChar w:fldCharType="begin" w:fldLock="1"/>
      </w:r>
      <w:r>
        <w:instrText xml:space="preserve"> PAGEREF _Toc163218528 \h </w:instrText>
      </w:r>
      <w:r>
        <w:fldChar w:fldCharType="separate"/>
      </w:r>
      <w:r>
        <w:t>26</w:t>
      </w:r>
      <w:r>
        <w:fldChar w:fldCharType="end"/>
      </w:r>
    </w:p>
    <w:p w14:paraId="57D21181" w14:textId="6AF39F1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Interpretation of measurement results</w:t>
      </w:r>
      <w:r>
        <w:tab/>
      </w:r>
      <w:r>
        <w:fldChar w:fldCharType="begin" w:fldLock="1"/>
      </w:r>
      <w:r>
        <w:instrText xml:space="preserve"> PAGEREF _Toc163218529 \h </w:instrText>
      </w:r>
      <w:r>
        <w:fldChar w:fldCharType="separate"/>
      </w:r>
      <w:r>
        <w:t>28</w:t>
      </w:r>
      <w:r>
        <w:fldChar w:fldCharType="end"/>
      </w:r>
    </w:p>
    <w:p w14:paraId="30F66B24" w14:textId="7C85432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Conducted requirement reference points</w:t>
      </w:r>
      <w:r>
        <w:tab/>
      </w:r>
      <w:r>
        <w:fldChar w:fldCharType="begin" w:fldLock="1"/>
      </w:r>
      <w:r>
        <w:instrText xml:space="preserve"> PAGEREF _Toc163218530 \h </w:instrText>
      </w:r>
      <w:r>
        <w:fldChar w:fldCharType="separate"/>
      </w:r>
      <w:r>
        <w:t>28</w:t>
      </w:r>
      <w:r>
        <w:fldChar w:fldCharType="end"/>
      </w:r>
    </w:p>
    <w:p w14:paraId="7878FF6B" w14:textId="543F235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4.2.</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w:t>
      </w:r>
      <w:r w:rsidRPr="00F62E2B">
        <w:rPr>
          <w:rFonts w:eastAsiaTheme="minorEastAsia"/>
          <w:i/>
        </w:rPr>
        <w:t xml:space="preserve"> type 1-H</w:t>
      </w:r>
      <w:r>
        <w:tab/>
      </w:r>
      <w:r>
        <w:fldChar w:fldCharType="begin" w:fldLock="1"/>
      </w:r>
      <w:r>
        <w:instrText xml:space="preserve"> PAGEREF _Toc163218531 \h </w:instrText>
      </w:r>
      <w:r>
        <w:fldChar w:fldCharType="separate"/>
      </w:r>
      <w:r>
        <w:t>28</w:t>
      </w:r>
      <w:r>
        <w:fldChar w:fldCharType="end"/>
      </w:r>
    </w:p>
    <w:p w14:paraId="54EBA6AD" w14:textId="1B8EBFBD" w:rsidR="00AC6A72" w:rsidRPr="00AC6A72" w:rsidRDefault="00AC6A72">
      <w:pPr>
        <w:pStyle w:val="TOC2"/>
        <w:rPr>
          <w:rFonts w:asciiTheme="minorHAnsi" w:eastAsiaTheme="minorEastAsia" w:hAnsiTheme="minorHAnsi" w:cstheme="minorBidi"/>
          <w:kern w:val="2"/>
          <w:sz w:val="22"/>
          <w:szCs w:val="22"/>
          <w:lang w:val="fr-FR" w:eastAsia="ko-KR"/>
          <w14:ligatures w14:val="standardContextual"/>
        </w:rPr>
      </w:pPr>
      <w:r w:rsidRPr="00AC6A72">
        <w:rPr>
          <w:rFonts w:eastAsiaTheme="minorEastAsia"/>
          <w:lang w:val="fr-FR"/>
        </w:rPr>
        <w:t>4.3</w:t>
      </w:r>
      <w:r w:rsidRPr="00AC6A72">
        <w:rPr>
          <w:rFonts w:asciiTheme="minorHAnsi" w:eastAsiaTheme="minorEastAsia" w:hAnsiTheme="minorHAnsi" w:cstheme="minorBidi"/>
          <w:kern w:val="2"/>
          <w:sz w:val="22"/>
          <w:szCs w:val="22"/>
          <w:lang w:val="fr-FR" w:eastAsia="ko-KR"/>
          <w14:ligatures w14:val="standardContextual"/>
        </w:rPr>
        <w:tab/>
      </w:r>
      <w:r w:rsidRPr="00AC6A72">
        <w:rPr>
          <w:rFonts w:eastAsiaTheme="minorEastAsia"/>
          <w:lang w:val="fr-FR"/>
        </w:rPr>
        <w:t>IAB classes</w:t>
      </w:r>
      <w:r w:rsidRPr="00AC6A72">
        <w:rPr>
          <w:lang w:val="fr-FR"/>
        </w:rPr>
        <w:tab/>
      </w:r>
      <w:r>
        <w:fldChar w:fldCharType="begin" w:fldLock="1"/>
      </w:r>
      <w:r w:rsidRPr="00AC6A72">
        <w:rPr>
          <w:lang w:val="fr-FR"/>
        </w:rPr>
        <w:instrText xml:space="preserve"> PAGEREF _Toc163218532 \h </w:instrText>
      </w:r>
      <w:r>
        <w:fldChar w:fldCharType="separate"/>
      </w:r>
      <w:r w:rsidRPr="00AC6A72">
        <w:rPr>
          <w:lang w:val="fr-FR"/>
        </w:rPr>
        <w:t>29</w:t>
      </w:r>
      <w:r>
        <w:fldChar w:fldCharType="end"/>
      </w:r>
    </w:p>
    <w:p w14:paraId="6F662FF5" w14:textId="396B9DB8" w:rsidR="00AC6A72" w:rsidRPr="00AC6A72" w:rsidRDefault="00AC6A72">
      <w:pPr>
        <w:pStyle w:val="TOC3"/>
        <w:rPr>
          <w:rFonts w:asciiTheme="minorHAnsi" w:eastAsiaTheme="minorEastAsia" w:hAnsiTheme="minorHAnsi" w:cstheme="minorBidi"/>
          <w:kern w:val="2"/>
          <w:sz w:val="22"/>
          <w:szCs w:val="22"/>
          <w:lang w:val="fr-FR" w:eastAsia="ko-KR"/>
          <w14:ligatures w14:val="standardContextual"/>
        </w:rPr>
      </w:pPr>
      <w:r w:rsidRPr="00AC6A72">
        <w:rPr>
          <w:rFonts w:eastAsiaTheme="minorEastAsia"/>
          <w:lang w:val="fr-FR"/>
        </w:rPr>
        <w:t>4.</w:t>
      </w:r>
      <w:r w:rsidRPr="00AC6A72">
        <w:rPr>
          <w:rFonts w:eastAsia="SimSun"/>
          <w:lang w:val="fr-FR" w:eastAsia="zh-CN"/>
        </w:rPr>
        <w:t>3</w:t>
      </w:r>
      <w:r w:rsidRPr="00AC6A72">
        <w:rPr>
          <w:rFonts w:eastAsiaTheme="minorEastAsia"/>
          <w:lang w:val="fr-FR"/>
        </w:rPr>
        <w:t>.</w:t>
      </w:r>
      <w:r w:rsidRPr="00AC6A72">
        <w:rPr>
          <w:rFonts w:eastAsia="SimSun"/>
          <w:lang w:val="fr-FR" w:eastAsia="zh-CN"/>
        </w:rPr>
        <w:t>1</w:t>
      </w:r>
      <w:r w:rsidRPr="00AC6A72">
        <w:rPr>
          <w:rFonts w:asciiTheme="minorHAnsi" w:eastAsiaTheme="minorEastAsia" w:hAnsiTheme="minorHAnsi" w:cstheme="minorBidi"/>
          <w:kern w:val="2"/>
          <w:sz w:val="22"/>
          <w:szCs w:val="22"/>
          <w:lang w:val="fr-FR" w:eastAsia="ko-KR"/>
          <w14:ligatures w14:val="standardContextual"/>
        </w:rPr>
        <w:tab/>
      </w:r>
      <w:r w:rsidRPr="00AC6A72">
        <w:rPr>
          <w:rFonts w:eastAsia="SimSun"/>
          <w:i/>
          <w:lang w:val="fr-FR" w:eastAsia="zh-CN"/>
        </w:rPr>
        <w:t>IAB-DU class</w:t>
      </w:r>
      <w:r w:rsidRPr="00AC6A72">
        <w:rPr>
          <w:lang w:val="fr-FR"/>
        </w:rPr>
        <w:tab/>
      </w:r>
      <w:r>
        <w:fldChar w:fldCharType="begin" w:fldLock="1"/>
      </w:r>
      <w:r w:rsidRPr="00AC6A72">
        <w:rPr>
          <w:lang w:val="fr-FR"/>
        </w:rPr>
        <w:instrText xml:space="preserve"> PAGEREF _Toc163218533 \h </w:instrText>
      </w:r>
      <w:r>
        <w:fldChar w:fldCharType="separate"/>
      </w:r>
      <w:r w:rsidRPr="00AC6A72">
        <w:rPr>
          <w:lang w:val="fr-FR"/>
        </w:rPr>
        <w:t>29</w:t>
      </w:r>
      <w:r>
        <w:fldChar w:fldCharType="end"/>
      </w:r>
    </w:p>
    <w:p w14:paraId="3E4AC689" w14:textId="7051A4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w:t>
      </w:r>
      <w:r w:rsidRPr="00F62E2B">
        <w:rPr>
          <w:rFonts w:eastAsia="SimSun"/>
          <w:lang w:eastAsia="zh-CN"/>
        </w:rPr>
        <w:t>3</w:t>
      </w:r>
      <w:r w:rsidRPr="00F62E2B">
        <w:rPr>
          <w:rFonts w:eastAsiaTheme="minorEastAsia"/>
        </w:rPr>
        <w:t>.</w:t>
      </w:r>
      <w:r w:rsidRPr="00F62E2B">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IAB-MT class</w:t>
      </w:r>
      <w:r>
        <w:tab/>
      </w:r>
      <w:r>
        <w:fldChar w:fldCharType="begin" w:fldLock="1"/>
      </w:r>
      <w:r>
        <w:instrText xml:space="preserve"> PAGEREF _Toc163218534 \h </w:instrText>
      </w:r>
      <w:r>
        <w:fldChar w:fldCharType="separate"/>
      </w:r>
      <w:r>
        <w:t>30</w:t>
      </w:r>
      <w:r>
        <w:fldChar w:fldCharType="end"/>
      </w:r>
    </w:p>
    <w:p w14:paraId="55AF4B69" w14:textId="3594B59D"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Regional requirements</w:t>
      </w:r>
      <w:r>
        <w:tab/>
      </w:r>
      <w:r>
        <w:fldChar w:fldCharType="begin" w:fldLock="1"/>
      </w:r>
      <w:r>
        <w:instrText xml:space="preserve"> PAGEREF _Toc163218535 \h </w:instrText>
      </w:r>
      <w:r>
        <w:fldChar w:fldCharType="separate"/>
      </w:r>
      <w:r>
        <w:t>30</w:t>
      </w:r>
      <w:r>
        <w:fldChar w:fldCharType="end"/>
      </w:r>
    </w:p>
    <w:p w14:paraId="40ECEC96" w14:textId="267C758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configurations</w:t>
      </w:r>
      <w:r>
        <w:tab/>
      </w:r>
      <w:r>
        <w:fldChar w:fldCharType="begin" w:fldLock="1"/>
      </w:r>
      <w:r>
        <w:instrText xml:space="preserve"> PAGEREF _Toc163218536 \h </w:instrText>
      </w:r>
      <w:r>
        <w:fldChar w:fldCharType="separate"/>
      </w:r>
      <w:r>
        <w:t>30</w:t>
      </w:r>
      <w:r>
        <w:fldChar w:fldCharType="end"/>
      </w:r>
    </w:p>
    <w:p w14:paraId="5C3D107B" w14:textId="2F8D6F2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w:t>
      </w:r>
      <w:r w:rsidRPr="00F62E2B">
        <w:rPr>
          <w:rFonts w:eastAsiaTheme="minorEastAsia"/>
          <w:i/>
        </w:rPr>
        <w:t xml:space="preserve"> type 1-H</w:t>
      </w:r>
      <w:r>
        <w:tab/>
      </w:r>
      <w:r>
        <w:fldChar w:fldCharType="begin" w:fldLock="1"/>
      </w:r>
      <w:r>
        <w:instrText xml:space="preserve"> PAGEREF _Toc163218537 \h </w:instrText>
      </w:r>
      <w:r>
        <w:fldChar w:fldCharType="separate"/>
      </w:r>
      <w:r>
        <w:t>30</w:t>
      </w:r>
      <w:r>
        <w:fldChar w:fldCharType="end"/>
      </w:r>
    </w:p>
    <w:p w14:paraId="2DAE1E4B" w14:textId="4F7111A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 configurations</w:t>
      </w:r>
      <w:r>
        <w:tab/>
      </w:r>
      <w:r>
        <w:fldChar w:fldCharType="begin" w:fldLock="1"/>
      </w:r>
      <w:r>
        <w:instrText xml:space="preserve"> PAGEREF _Toc163218538 \h </w:instrText>
      </w:r>
      <w:r>
        <w:fldChar w:fldCharType="separate"/>
      </w:r>
      <w:r>
        <w:t>30</w:t>
      </w:r>
      <w:r>
        <w:fldChar w:fldCharType="end"/>
      </w:r>
    </w:p>
    <w:p w14:paraId="0BCCF466" w14:textId="1BF72A2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 configurations</w:t>
      </w:r>
      <w:r>
        <w:tab/>
      </w:r>
      <w:r>
        <w:fldChar w:fldCharType="begin" w:fldLock="1"/>
      </w:r>
      <w:r>
        <w:instrText xml:space="preserve"> PAGEREF _Toc163218539 \h </w:instrText>
      </w:r>
      <w:r>
        <w:fldChar w:fldCharType="separate"/>
      </w:r>
      <w:r>
        <w:t>31</w:t>
      </w:r>
      <w:r>
        <w:fldChar w:fldCharType="end"/>
      </w:r>
    </w:p>
    <w:p w14:paraId="50C895AA" w14:textId="766BE05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Power supply options</w:t>
      </w:r>
      <w:r>
        <w:tab/>
      </w:r>
      <w:r>
        <w:fldChar w:fldCharType="begin" w:fldLock="1"/>
      </w:r>
      <w:r>
        <w:instrText xml:space="preserve"> PAGEREF _Toc163218540 \h </w:instrText>
      </w:r>
      <w:r>
        <w:fldChar w:fldCharType="separate"/>
      </w:r>
      <w:r>
        <w:t>31</w:t>
      </w:r>
      <w:r>
        <w:fldChar w:fldCharType="end"/>
      </w:r>
    </w:p>
    <w:p w14:paraId="3A2285D5" w14:textId="572579F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SimSun"/>
          <w:lang w:eastAsia="zh-CN"/>
        </w:rPr>
        <w:t>IAB</w:t>
      </w:r>
      <w:r w:rsidRPr="00F62E2B">
        <w:rPr>
          <w:rFonts w:eastAsiaTheme="minorEastAsia"/>
        </w:rPr>
        <w:t xml:space="preserve"> with integrated Iuant BS modem</w:t>
      </w:r>
      <w:r>
        <w:tab/>
      </w:r>
      <w:r>
        <w:fldChar w:fldCharType="begin" w:fldLock="1"/>
      </w:r>
      <w:r>
        <w:instrText xml:space="preserve"> PAGEREF _Toc163218541 \h </w:instrText>
      </w:r>
      <w:r>
        <w:fldChar w:fldCharType="separate"/>
      </w:r>
      <w:r>
        <w:t>32</w:t>
      </w:r>
      <w:r>
        <w:fldChar w:fldCharType="end"/>
      </w:r>
    </w:p>
    <w:p w14:paraId="59750582" w14:textId="0D33C07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Manufacturer declarations</w:t>
      </w:r>
      <w:r>
        <w:tab/>
      </w:r>
      <w:r>
        <w:fldChar w:fldCharType="begin" w:fldLock="1"/>
      </w:r>
      <w:r>
        <w:instrText xml:space="preserve"> PAGEREF _Toc163218542 \h </w:instrText>
      </w:r>
      <w:r>
        <w:fldChar w:fldCharType="separate"/>
      </w:r>
      <w:r>
        <w:t>32</w:t>
      </w:r>
      <w:r>
        <w:fldChar w:fldCharType="end"/>
      </w:r>
    </w:p>
    <w:p w14:paraId="796130DA" w14:textId="75B0AFD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configurations</w:t>
      </w:r>
      <w:r>
        <w:tab/>
      </w:r>
      <w:r>
        <w:fldChar w:fldCharType="begin" w:fldLock="1"/>
      </w:r>
      <w:r>
        <w:instrText xml:space="preserve"> PAGEREF _Toc163218543 \h </w:instrText>
      </w:r>
      <w:r>
        <w:fldChar w:fldCharType="separate"/>
      </w:r>
      <w:r>
        <w:t>37</w:t>
      </w:r>
      <w:r>
        <w:fldChar w:fldCharType="end"/>
      </w:r>
    </w:p>
    <w:p w14:paraId="209C193A" w14:textId="4381A6B2" w:rsidR="00AC6A72" w:rsidRDefault="00AC6A72">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_Toc163218544 \h </w:instrText>
      </w:r>
      <w:r>
        <w:fldChar w:fldCharType="separate"/>
      </w:r>
      <w:r>
        <w:t>37</w:t>
      </w:r>
      <w:r>
        <w:fldChar w:fldCharType="end"/>
      </w:r>
    </w:p>
    <w:p w14:paraId="1F808DA1" w14:textId="469143CE" w:rsidR="00AC6A72" w:rsidRDefault="00AC6A72">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_Toc163218545 \h </w:instrText>
      </w:r>
      <w:r>
        <w:fldChar w:fldCharType="separate"/>
      </w:r>
      <w:r>
        <w:t>37</w:t>
      </w:r>
      <w:r>
        <w:fldChar w:fldCharType="end"/>
      </w:r>
    </w:p>
    <w:p w14:paraId="21C61EE0" w14:textId="4848F2F1" w:rsidR="00AC6A72" w:rsidRDefault="00AC6A72">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_Toc163218546 \h </w:instrText>
      </w:r>
      <w:r>
        <w:fldChar w:fldCharType="separate"/>
      </w:r>
      <w:r>
        <w:t>37</w:t>
      </w:r>
      <w:r>
        <w:fldChar w:fldCharType="end"/>
      </w:r>
    </w:p>
    <w:p w14:paraId="489B327E" w14:textId="61071285" w:rsidR="00AC6A72" w:rsidRDefault="00AC6A72">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_Toc163218547 \h </w:instrText>
      </w:r>
      <w:r>
        <w:fldChar w:fldCharType="separate"/>
      </w:r>
      <w:r>
        <w:t>37</w:t>
      </w:r>
      <w:r>
        <w:fldChar w:fldCharType="end"/>
      </w:r>
    </w:p>
    <w:p w14:paraId="04ECF1AE" w14:textId="1540BDC4" w:rsidR="00AC6A72" w:rsidRDefault="00AC6A72">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_Toc163218548 \h </w:instrText>
      </w:r>
      <w:r>
        <w:fldChar w:fldCharType="separate"/>
      </w:r>
      <w:r>
        <w:t>37</w:t>
      </w:r>
      <w:r>
        <w:fldChar w:fldCharType="end"/>
      </w:r>
    </w:p>
    <w:p w14:paraId="110054E4" w14:textId="489EAEDD" w:rsidR="00AC6A72" w:rsidRDefault="00AC6A72">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_Toc163218549 \h </w:instrText>
      </w:r>
      <w:r>
        <w:fldChar w:fldCharType="separate"/>
      </w:r>
      <w:r>
        <w:t>38</w:t>
      </w:r>
      <w:r>
        <w:fldChar w:fldCharType="end"/>
      </w:r>
    </w:p>
    <w:p w14:paraId="54C5568A" w14:textId="3A165042" w:rsidR="00AC6A72" w:rsidRDefault="00AC6A72">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_Toc163218550 \h </w:instrText>
      </w:r>
      <w:r>
        <w:fldChar w:fldCharType="separate"/>
      </w:r>
      <w:r>
        <w:t>38</w:t>
      </w:r>
      <w:r>
        <w:fldChar w:fldCharType="end"/>
      </w:r>
    </w:p>
    <w:p w14:paraId="3195D050" w14:textId="3F0B8341" w:rsidR="00AC6A72" w:rsidRDefault="00AC6A72">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_Toc163218551 \h </w:instrText>
      </w:r>
      <w:r>
        <w:fldChar w:fldCharType="separate"/>
      </w:r>
      <w:r>
        <w:t>38</w:t>
      </w:r>
      <w:r>
        <w:fldChar w:fldCharType="end"/>
      </w:r>
    </w:p>
    <w:p w14:paraId="5B656148" w14:textId="349FDE50" w:rsidR="00AC6A72" w:rsidRDefault="00AC6A72">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_Toc163218552 \h </w:instrText>
      </w:r>
      <w:r>
        <w:fldChar w:fldCharType="separate"/>
      </w:r>
      <w:r>
        <w:t>38</w:t>
      </w:r>
      <w:r>
        <w:fldChar w:fldCharType="end"/>
      </w:r>
    </w:p>
    <w:p w14:paraId="5B51E74A" w14:textId="3CE51224" w:rsidR="00AC6A72" w:rsidRDefault="00AC6A72">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_Toc163218553 \h </w:instrText>
      </w:r>
      <w:r>
        <w:fldChar w:fldCharType="separate"/>
      </w:r>
      <w:r>
        <w:t>39</w:t>
      </w:r>
      <w:r>
        <w:fldChar w:fldCharType="end"/>
      </w:r>
    </w:p>
    <w:p w14:paraId="7022DD71" w14:textId="2DCEF2C0" w:rsidR="00AC6A72" w:rsidRDefault="00AC6A72">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_Toc163218554 \h </w:instrText>
      </w:r>
      <w:r>
        <w:fldChar w:fldCharType="separate"/>
      </w:r>
      <w:r>
        <w:t>39</w:t>
      </w:r>
      <w:r>
        <w:fldChar w:fldCharType="end"/>
      </w:r>
    </w:p>
    <w:p w14:paraId="049636E9" w14:textId="1E4CEA56" w:rsidR="00AC6A72" w:rsidRDefault="00AC6A72">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_Toc163218555 \h </w:instrText>
      </w:r>
      <w:r>
        <w:fldChar w:fldCharType="separate"/>
      </w:r>
      <w:r>
        <w:t>39</w:t>
      </w:r>
      <w:r>
        <w:fldChar w:fldCharType="end"/>
      </w:r>
    </w:p>
    <w:p w14:paraId="11C529B1" w14:textId="439ACF9A" w:rsidR="00AC6A72" w:rsidRDefault="00AC6A72">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_Toc163218556 \h </w:instrText>
      </w:r>
      <w:r>
        <w:fldChar w:fldCharType="separate"/>
      </w:r>
      <w:r>
        <w:t>39</w:t>
      </w:r>
      <w:r>
        <w:fldChar w:fldCharType="end"/>
      </w:r>
    </w:p>
    <w:p w14:paraId="53DD22BF" w14:textId="485BF7CA" w:rsidR="00AC6A72" w:rsidRDefault="00AC6A72">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_Toc163218557 \h </w:instrText>
      </w:r>
      <w:r>
        <w:fldChar w:fldCharType="separate"/>
      </w:r>
      <w:r>
        <w:t>39</w:t>
      </w:r>
      <w:r>
        <w:fldChar w:fldCharType="end"/>
      </w:r>
    </w:p>
    <w:p w14:paraId="658AE31C" w14:textId="6DDE7C0E" w:rsidR="00AC6A72" w:rsidRDefault="00AC6A72">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_Toc163218558 \h </w:instrText>
      </w:r>
      <w:r>
        <w:fldChar w:fldCharType="separate"/>
      </w:r>
      <w:r>
        <w:t>39</w:t>
      </w:r>
      <w:r>
        <w:fldChar w:fldCharType="end"/>
      </w:r>
    </w:p>
    <w:p w14:paraId="1C378E54" w14:textId="36B339E9" w:rsidR="00AC6A72" w:rsidRDefault="00AC6A72">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_Toc163218559 \h </w:instrText>
      </w:r>
      <w:r>
        <w:fldChar w:fldCharType="separate"/>
      </w:r>
      <w:r>
        <w:t>39</w:t>
      </w:r>
      <w:r>
        <w:fldChar w:fldCharType="end"/>
      </w:r>
    </w:p>
    <w:p w14:paraId="1A5BE83C" w14:textId="1BB11284" w:rsidR="00AC6A72" w:rsidRDefault="00AC6A72">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_Toc163218560 \h </w:instrText>
      </w:r>
      <w:r>
        <w:fldChar w:fldCharType="separate"/>
      </w:r>
      <w:r>
        <w:t>39</w:t>
      </w:r>
      <w:r>
        <w:fldChar w:fldCharType="end"/>
      </w:r>
    </w:p>
    <w:p w14:paraId="52E916B8" w14:textId="3BFCA5AF" w:rsidR="00AC6A72" w:rsidRDefault="00AC6A72">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_Toc163218561 \h </w:instrText>
      </w:r>
      <w:r>
        <w:fldChar w:fldCharType="separate"/>
      </w:r>
      <w:r>
        <w:t>40</w:t>
      </w:r>
      <w:r>
        <w:fldChar w:fldCharType="end"/>
      </w:r>
    </w:p>
    <w:p w14:paraId="53197147" w14:textId="22BE2DAE" w:rsidR="00AC6A72" w:rsidRDefault="00AC6A72">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_Toc163218562 \h </w:instrText>
      </w:r>
      <w:r>
        <w:fldChar w:fldCharType="separate"/>
      </w:r>
      <w:r>
        <w:t>40</w:t>
      </w:r>
      <w:r>
        <w:fldChar w:fldCharType="end"/>
      </w:r>
    </w:p>
    <w:p w14:paraId="121B81DE" w14:textId="19C062D8" w:rsidR="00AC6A72" w:rsidRDefault="00AC6A72">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_Toc163218563 \h </w:instrText>
      </w:r>
      <w:r>
        <w:fldChar w:fldCharType="separate"/>
      </w:r>
      <w:r>
        <w:t>40</w:t>
      </w:r>
      <w:r>
        <w:fldChar w:fldCharType="end"/>
      </w:r>
    </w:p>
    <w:p w14:paraId="4451E9A8" w14:textId="5E57C382" w:rsidR="00AC6A72" w:rsidRDefault="00AC6A72">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_Toc163218564 \h </w:instrText>
      </w:r>
      <w:r>
        <w:fldChar w:fldCharType="separate"/>
      </w:r>
      <w:r>
        <w:t>40</w:t>
      </w:r>
      <w:r>
        <w:fldChar w:fldCharType="end"/>
      </w:r>
    </w:p>
    <w:p w14:paraId="157D9ADD" w14:textId="5123504D" w:rsidR="00AC6A72" w:rsidRDefault="00AC6A72">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_Toc163218565 \h </w:instrText>
      </w:r>
      <w:r>
        <w:fldChar w:fldCharType="separate"/>
      </w:r>
      <w:r>
        <w:t>41</w:t>
      </w:r>
      <w:r>
        <w:fldChar w:fldCharType="end"/>
      </w:r>
    </w:p>
    <w:p w14:paraId="0EAAD90B" w14:textId="694CFF8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of requirements</w:t>
      </w:r>
      <w:r>
        <w:tab/>
      </w:r>
      <w:r>
        <w:fldChar w:fldCharType="begin" w:fldLock="1"/>
      </w:r>
      <w:r>
        <w:instrText xml:space="preserve"> PAGEREF _Toc163218566 \h </w:instrText>
      </w:r>
      <w:r>
        <w:fldChar w:fldCharType="separate"/>
      </w:r>
      <w:r>
        <w:t>41</w:t>
      </w:r>
      <w:r>
        <w:fldChar w:fldCharType="end"/>
      </w:r>
    </w:p>
    <w:p w14:paraId="4B553CC8" w14:textId="7D063804" w:rsidR="00AC6A72" w:rsidRDefault="00AC6A72">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_Toc163218567 \h </w:instrText>
      </w:r>
      <w:r>
        <w:fldChar w:fldCharType="separate"/>
      </w:r>
      <w:r>
        <w:t>41</w:t>
      </w:r>
      <w:r>
        <w:fldChar w:fldCharType="end"/>
      </w:r>
    </w:p>
    <w:p w14:paraId="2009B0EE" w14:textId="1F10D008" w:rsidR="00AC6A72" w:rsidRDefault="00AC6A72">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 set applicability</w:t>
      </w:r>
      <w:r>
        <w:tab/>
      </w:r>
      <w:r>
        <w:fldChar w:fldCharType="begin" w:fldLock="1"/>
      </w:r>
      <w:r>
        <w:instrText xml:space="preserve"> PAGEREF _Toc163218568 \h </w:instrText>
      </w:r>
      <w:r>
        <w:fldChar w:fldCharType="separate"/>
      </w:r>
      <w:r>
        <w:t>41</w:t>
      </w:r>
      <w:r>
        <w:fldChar w:fldCharType="end"/>
      </w:r>
    </w:p>
    <w:p w14:paraId="2ED55FFF" w14:textId="1FCC4E16" w:rsidR="00AC6A72" w:rsidRDefault="00AC6A72">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F62E2B">
        <w:rPr>
          <w:rFonts w:eastAsiaTheme="minorEastAsia"/>
        </w:rPr>
        <w:t xml:space="preserve">test configurations for </w:t>
      </w:r>
      <w:r w:rsidRPr="00F62E2B">
        <w:rPr>
          <w:snapToGrid w:val="0"/>
        </w:rPr>
        <w:t>single-band</w:t>
      </w:r>
      <w:r w:rsidRPr="00F62E2B">
        <w:rPr>
          <w:i/>
          <w:snapToGrid w:val="0"/>
        </w:rPr>
        <w:t xml:space="preserve"> </w:t>
      </w:r>
      <w:r w:rsidRPr="00F62E2B">
        <w:rPr>
          <w:rFonts w:eastAsiaTheme="minorEastAsia"/>
        </w:rPr>
        <w:t>operation</w:t>
      </w:r>
      <w:r>
        <w:tab/>
      </w:r>
      <w:r>
        <w:fldChar w:fldCharType="begin" w:fldLock="1"/>
      </w:r>
      <w:r>
        <w:instrText xml:space="preserve"> PAGEREF _Toc163218569 \h </w:instrText>
      </w:r>
      <w:r>
        <w:fldChar w:fldCharType="separate"/>
      </w:r>
      <w:r>
        <w:t>41</w:t>
      </w:r>
      <w:r>
        <w:fldChar w:fldCharType="end"/>
      </w:r>
    </w:p>
    <w:p w14:paraId="4AD082B1" w14:textId="7A2C4C91" w:rsidR="00AC6A72" w:rsidRDefault="00AC6A72">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F62E2B">
        <w:rPr>
          <w:rFonts w:eastAsiaTheme="minorEastAsia"/>
        </w:rPr>
        <w:t xml:space="preserve"> test configurations for </w:t>
      </w:r>
      <w:r w:rsidRPr="00F62E2B">
        <w:rPr>
          <w:iCs/>
        </w:rPr>
        <w:t>multi-band</w:t>
      </w:r>
      <w:r w:rsidRPr="00F62E2B">
        <w:rPr>
          <w:i/>
          <w:iCs/>
        </w:rPr>
        <w:t xml:space="preserve"> </w:t>
      </w:r>
      <w:r w:rsidRPr="00F62E2B">
        <w:rPr>
          <w:rFonts w:eastAsiaTheme="minorEastAsia"/>
        </w:rPr>
        <w:t>operation</w:t>
      </w:r>
      <w:r>
        <w:tab/>
      </w:r>
      <w:r>
        <w:fldChar w:fldCharType="begin" w:fldLock="1"/>
      </w:r>
      <w:r>
        <w:instrText xml:space="preserve"> PAGEREF _Toc163218570 \h </w:instrText>
      </w:r>
      <w:r>
        <w:fldChar w:fldCharType="separate"/>
      </w:r>
      <w:r>
        <w:t>44</w:t>
      </w:r>
      <w:r>
        <w:fldChar w:fldCharType="end"/>
      </w:r>
    </w:p>
    <w:p w14:paraId="3C329DF6" w14:textId="0883526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RF channels and test models</w:t>
      </w:r>
      <w:r>
        <w:tab/>
      </w:r>
      <w:r>
        <w:fldChar w:fldCharType="begin" w:fldLock="1"/>
      </w:r>
      <w:r>
        <w:instrText xml:space="preserve"> PAGEREF _Toc163218571 \h </w:instrText>
      </w:r>
      <w:r>
        <w:fldChar w:fldCharType="separate"/>
      </w:r>
      <w:r>
        <w:t>45</w:t>
      </w:r>
      <w:r>
        <w:fldChar w:fldCharType="end"/>
      </w:r>
    </w:p>
    <w:p w14:paraId="7CE2C227" w14:textId="46E6F6D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RF channels</w:t>
      </w:r>
      <w:r>
        <w:tab/>
      </w:r>
      <w:r>
        <w:fldChar w:fldCharType="begin" w:fldLock="1"/>
      </w:r>
      <w:r>
        <w:instrText xml:space="preserve"> PAGEREF _Toc163218572 \h </w:instrText>
      </w:r>
      <w:r>
        <w:fldChar w:fldCharType="separate"/>
      </w:r>
      <w:r>
        <w:t>45</w:t>
      </w:r>
      <w:r>
        <w:fldChar w:fldCharType="end"/>
      </w:r>
    </w:p>
    <w:p w14:paraId="223F3F91" w14:textId="6E336D8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models</w:t>
      </w:r>
      <w:r>
        <w:tab/>
      </w:r>
      <w:r>
        <w:fldChar w:fldCharType="begin" w:fldLock="1"/>
      </w:r>
      <w:r>
        <w:instrText xml:space="preserve"> PAGEREF _Toc163218573 \h </w:instrText>
      </w:r>
      <w:r>
        <w:fldChar w:fldCharType="separate"/>
      </w:r>
      <w:r>
        <w:t>46</w:t>
      </w:r>
      <w:r>
        <w:fldChar w:fldCharType="end"/>
      </w:r>
    </w:p>
    <w:p w14:paraId="6F7658A4" w14:textId="3C7C7FD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_Toc163218574 \h </w:instrText>
      </w:r>
      <w:r>
        <w:fldChar w:fldCharType="separate"/>
      </w:r>
      <w:r>
        <w:t>46</w:t>
      </w:r>
      <w:r>
        <w:fldChar w:fldCharType="end"/>
      </w:r>
    </w:p>
    <w:p w14:paraId="2A3389E9" w14:textId="4977F85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models for IAB-DU</w:t>
      </w:r>
      <w:r>
        <w:tab/>
      </w:r>
      <w:r>
        <w:fldChar w:fldCharType="begin" w:fldLock="1"/>
      </w:r>
      <w:r>
        <w:instrText xml:space="preserve"> PAGEREF _Toc163218575 \h </w:instrText>
      </w:r>
      <w:r>
        <w:fldChar w:fldCharType="separate"/>
      </w:r>
      <w:r>
        <w:t>46</w:t>
      </w:r>
      <w:r>
        <w:fldChar w:fldCharType="end"/>
      </w:r>
    </w:p>
    <w:p w14:paraId="163E6CB7" w14:textId="20268C9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models for IAB-MT</w:t>
      </w:r>
      <w:r>
        <w:tab/>
      </w:r>
      <w:r>
        <w:fldChar w:fldCharType="begin" w:fldLock="1"/>
      </w:r>
      <w:r>
        <w:instrText xml:space="preserve"> PAGEREF _Toc163218576 \h </w:instrText>
      </w:r>
      <w:r>
        <w:fldChar w:fldCharType="separate"/>
      </w:r>
      <w:r>
        <w:t>47</w:t>
      </w:r>
      <w:r>
        <w:fldChar w:fldCharType="end"/>
      </w:r>
    </w:p>
    <w:p w14:paraId="73DD5D61" w14:textId="1DE830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_Toc163218577 \h </w:instrText>
      </w:r>
      <w:r>
        <w:fldChar w:fldCharType="separate"/>
      </w:r>
      <w:r>
        <w:t>47</w:t>
      </w:r>
      <w:r>
        <w:fldChar w:fldCharType="end"/>
      </w:r>
    </w:p>
    <w:p w14:paraId="0E543539" w14:textId="79563F2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1.1 (IAB-MT-FR1-TM1.1)</w:t>
      </w:r>
      <w:r>
        <w:tab/>
      </w:r>
      <w:r>
        <w:fldChar w:fldCharType="begin" w:fldLock="1"/>
      </w:r>
      <w:r>
        <w:instrText xml:space="preserve"> PAGEREF _Toc163218578 \h </w:instrText>
      </w:r>
      <w:r>
        <w:fldChar w:fldCharType="separate"/>
      </w:r>
      <w:r>
        <w:t>48</w:t>
      </w:r>
      <w:r>
        <w:fldChar w:fldCharType="end"/>
      </w:r>
    </w:p>
    <w:p w14:paraId="4F8A7D3C" w14:textId="3CE485A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2 (IAB-MT-FR1-TM2)</w:t>
      </w:r>
      <w:r>
        <w:tab/>
      </w:r>
      <w:r>
        <w:fldChar w:fldCharType="begin" w:fldLock="1"/>
      </w:r>
      <w:r>
        <w:instrText xml:space="preserve"> PAGEREF _Toc163218579 \h </w:instrText>
      </w:r>
      <w:r>
        <w:fldChar w:fldCharType="separate"/>
      </w:r>
      <w:r>
        <w:t>48</w:t>
      </w:r>
      <w:r>
        <w:fldChar w:fldCharType="end"/>
      </w:r>
    </w:p>
    <w:p w14:paraId="0EF3431D" w14:textId="66B842BB" w:rsidR="00AC6A72" w:rsidRDefault="00AC6A72">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_Toc163218580 \h </w:instrText>
      </w:r>
      <w:r>
        <w:fldChar w:fldCharType="separate"/>
      </w:r>
      <w:r>
        <w:t>48</w:t>
      </w:r>
      <w:r>
        <w:fldChar w:fldCharType="end"/>
      </w:r>
    </w:p>
    <w:p w14:paraId="25625A9F" w14:textId="038842E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3.1 (IAB-MT-FR1-TM3.1)</w:t>
      </w:r>
      <w:r>
        <w:tab/>
      </w:r>
      <w:r>
        <w:fldChar w:fldCharType="begin" w:fldLock="1"/>
      </w:r>
      <w:r>
        <w:instrText xml:space="preserve"> PAGEREF _Toc163218581 \h </w:instrText>
      </w:r>
      <w:r>
        <w:fldChar w:fldCharType="separate"/>
      </w:r>
      <w:r>
        <w:t>49</w:t>
      </w:r>
      <w:r>
        <w:fldChar w:fldCharType="end"/>
      </w:r>
    </w:p>
    <w:p w14:paraId="493B4A3F" w14:textId="62DD56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F62E2B">
        <w:rPr>
          <w:rFonts w:eastAsiaTheme="minorEastAsia"/>
        </w:rPr>
        <w:t xml:space="preserve"> (IAB-MT-FR1-TM3.1a)</w:t>
      </w:r>
      <w:r>
        <w:tab/>
      </w:r>
      <w:r>
        <w:fldChar w:fldCharType="begin" w:fldLock="1"/>
      </w:r>
      <w:r>
        <w:instrText xml:space="preserve"> PAGEREF _Toc163218582 \h </w:instrText>
      </w:r>
      <w:r>
        <w:fldChar w:fldCharType="separate"/>
      </w:r>
      <w:r>
        <w:t>49</w:t>
      </w:r>
      <w:r>
        <w:fldChar w:fldCharType="end"/>
      </w:r>
    </w:p>
    <w:p w14:paraId="029C2D7B" w14:textId="314C704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Data content of Physical channels and Signals</w:t>
      </w:r>
      <w:r w:rsidRPr="00F62E2B">
        <w:rPr>
          <w:rFonts w:eastAsiaTheme="minorEastAsia"/>
          <w:lang w:eastAsia="zh-CN"/>
        </w:rPr>
        <w:t xml:space="preserve"> for IAB-MT-FR1-TM</w:t>
      </w:r>
      <w:r>
        <w:tab/>
      </w:r>
      <w:r>
        <w:fldChar w:fldCharType="begin" w:fldLock="1"/>
      </w:r>
      <w:r>
        <w:instrText xml:space="preserve"> PAGEREF _Toc163218583 \h </w:instrText>
      </w:r>
      <w:r>
        <w:fldChar w:fldCharType="separate"/>
      </w:r>
      <w:r>
        <w:t>49</w:t>
      </w:r>
      <w:r>
        <w:fldChar w:fldCharType="end"/>
      </w:r>
    </w:p>
    <w:p w14:paraId="3C896BF3" w14:textId="012C1B4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_Toc163218584 \h </w:instrText>
      </w:r>
      <w:r>
        <w:fldChar w:fldCharType="separate"/>
      </w:r>
      <w:r>
        <w:t>49</w:t>
      </w:r>
      <w:r>
        <w:fldChar w:fldCharType="end"/>
      </w:r>
    </w:p>
    <w:p w14:paraId="7EFF1FD1" w14:textId="1645790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PUSCH</w:t>
      </w:r>
      <w:r>
        <w:tab/>
      </w:r>
      <w:r>
        <w:fldChar w:fldCharType="begin" w:fldLock="1"/>
      </w:r>
      <w:r>
        <w:instrText xml:space="preserve"> PAGEREF _Toc163218585 \h </w:instrText>
      </w:r>
      <w:r>
        <w:fldChar w:fldCharType="separate"/>
      </w:r>
      <w:r>
        <w:t>50</w:t>
      </w:r>
      <w:r>
        <w:fldChar w:fldCharType="end"/>
      </w:r>
    </w:p>
    <w:p w14:paraId="1C74A444" w14:textId="52DEDE4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Requirements for contiguous and non-contiguous spectrum</w:t>
      </w:r>
      <w:r>
        <w:tab/>
      </w:r>
      <w:r>
        <w:fldChar w:fldCharType="begin" w:fldLock="1"/>
      </w:r>
      <w:r>
        <w:instrText xml:space="preserve"> PAGEREF _Toc163218586 \h </w:instrText>
      </w:r>
      <w:r>
        <w:fldChar w:fldCharType="separate"/>
      </w:r>
      <w:r>
        <w:t>50</w:t>
      </w:r>
      <w:r>
        <w:fldChar w:fldCharType="end"/>
      </w:r>
    </w:p>
    <w:p w14:paraId="41CE8A9D" w14:textId="17E86D8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Requirements for IAB capable of multi-band operation</w:t>
      </w:r>
      <w:r>
        <w:tab/>
      </w:r>
      <w:r>
        <w:fldChar w:fldCharType="begin" w:fldLock="1"/>
      </w:r>
      <w:r>
        <w:instrText xml:space="preserve"> PAGEREF _Toc163218587 \h </w:instrText>
      </w:r>
      <w:r>
        <w:fldChar w:fldCharType="separate"/>
      </w:r>
      <w:r>
        <w:t>50</w:t>
      </w:r>
      <w:r>
        <w:fldChar w:fldCharType="end"/>
      </w:r>
    </w:p>
    <w:p w14:paraId="2BA86E92" w14:textId="3444264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Format and interpretation of tests</w:t>
      </w:r>
      <w:r>
        <w:tab/>
      </w:r>
      <w:r>
        <w:fldChar w:fldCharType="begin" w:fldLock="1"/>
      </w:r>
      <w:r>
        <w:instrText xml:space="preserve"> PAGEREF _Toc163218588 \h </w:instrText>
      </w:r>
      <w:r>
        <w:fldChar w:fldCharType="separate"/>
      </w:r>
      <w:r>
        <w:t>51</w:t>
      </w:r>
      <w:r>
        <w:fldChar w:fldCharType="end"/>
      </w:r>
    </w:p>
    <w:p w14:paraId="77A6A017" w14:textId="50BA011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efficiency optimization</w:t>
      </w:r>
      <w:r>
        <w:tab/>
      </w:r>
      <w:r>
        <w:fldChar w:fldCharType="begin" w:fldLock="1"/>
      </w:r>
      <w:r>
        <w:instrText xml:space="preserve"> PAGEREF _Toc163218589 \h </w:instrText>
      </w:r>
      <w:r>
        <w:fldChar w:fldCharType="separate"/>
      </w:r>
      <w:r>
        <w:t>52</w:t>
      </w:r>
      <w:r>
        <w:fldChar w:fldCharType="end"/>
      </w:r>
    </w:p>
    <w:p w14:paraId="4E589661" w14:textId="776DA17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cs="Arial"/>
        </w:rPr>
        <w:t>4.14</w:t>
      </w:r>
      <w:r>
        <w:rPr>
          <w:rFonts w:asciiTheme="minorHAnsi" w:eastAsiaTheme="minorEastAsia" w:hAnsiTheme="minorHAnsi" w:cstheme="minorBidi"/>
          <w:kern w:val="2"/>
          <w:sz w:val="22"/>
          <w:szCs w:val="22"/>
          <w:lang w:eastAsia="ko-KR"/>
          <w14:ligatures w14:val="standardContextual"/>
        </w:rPr>
        <w:tab/>
      </w:r>
      <w:r w:rsidRPr="00F62E2B">
        <w:rPr>
          <w:rFonts w:cs="Arial"/>
        </w:rPr>
        <w:t>Requirements for IAB-DU and IAB-MT capable of simultaneous operation</w:t>
      </w:r>
      <w:r>
        <w:tab/>
      </w:r>
      <w:r>
        <w:fldChar w:fldCharType="begin" w:fldLock="1"/>
      </w:r>
      <w:r>
        <w:instrText xml:space="preserve"> PAGEREF _Toc163218590 \h </w:instrText>
      </w:r>
      <w:r>
        <w:fldChar w:fldCharType="separate"/>
      </w:r>
      <w:r>
        <w:t>54</w:t>
      </w:r>
      <w:r>
        <w:fldChar w:fldCharType="end"/>
      </w:r>
    </w:p>
    <w:p w14:paraId="378DE32D" w14:textId="273907A4"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5</w:t>
      </w:r>
      <w:r>
        <w:rPr>
          <w:rFonts w:asciiTheme="minorHAnsi" w:eastAsiaTheme="minorEastAsia" w:hAnsiTheme="minorHAnsi" w:cstheme="minorBidi"/>
          <w:kern w:val="2"/>
          <w:szCs w:val="22"/>
          <w:lang w:eastAsia="ko-KR"/>
          <w14:ligatures w14:val="standardContextual"/>
        </w:rPr>
        <w:tab/>
      </w:r>
      <w:r w:rsidRPr="00F62E2B">
        <w:rPr>
          <w:rFonts w:eastAsiaTheme="minorEastAsia"/>
        </w:rPr>
        <w:t>Operating bands and channel arrangement</w:t>
      </w:r>
      <w:r>
        <w:tab/>
      </w:r>
      <w:r>
        <w:fldChar w:fldCharType="begin" w:fldLock="1"/>
      </w:r>
      <w:r>
        <w:instrText xml:space="preserve"> PAGEREF _Toc163218591 \h </w:instrText>
      </w:r>
      <w:r>
        <w:fldChar w:fldCharType="separate"/>
      </w:r>
      <w:r>
        <w:t>55</w:t>
      </w:r>
      <w:r>
        <w:fldChar w:fldCharType="end"/>
      </w:r>
    </w:p>
    <w:p w14:paraId="59510A51" w14:textId="1682B3D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6</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transmitter characteristics (IAB-DU and IAB-MT)</w:t>
      </w:r>
      <w:r>
        <w:tab/>
      </w:r>
      <w:r>
        <w:fldChar w:fldCharType="begin" w:fldLock="1"/>
      </w:r>
      <w:r>
        <w:instrText xml:space="preserve"> PAGEREF _Toc163218592 \h </w:instrText>
      </w:r>
      <w:r>
        <w:fldChar w:fldCharType="separate"/>
      </w:r>
      <w:r>
        <w:t>55</w:t>
      </w:r>
      <w:r>
        <w:fldChar w:fldCharType="end"/>
      </w:r>
    </w:p>
    <w:p w14:paraId="15059E85" w14:textId="23F71B6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_Toc163218593 \h </w:instrText>
      </w:r>
      <w:r>
        <w:fldChar w:fldCharType="separate"/>
      </w:r>
      <w:r>
        <w:t>55</w:t>
      </w:r>
      <w:r>
        <w:fldChar w:fldCharType="end"/>
      </w:r>
    </w:p>
    <w:p w14:paraId="139F06AC" w14:textId="3709F6F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 xml:space="preserve">IAB </w:t>
      </w:r>
      <w:r w:rsidRPr="00F62E2B">
        <w:rPr>
          <w:rFonts w:eastAsiaTheme="minorEastAsia"/>
        </w:rPr>
        <w:t>output power</w:t>
      </w:r>
      <w:r>
        <w:tab/>
      </w:r>
      <w:r>
        <w:fldChar w:fldCharType="begin" w:fldLock="1"/>
      </w:r>
      <w:r>
        <w:instrText xml:space="preserve"> PAGEREF _Toc163218594 \h </w:instrText>
      </w:r>
      <w:r>
        <w:fldChar w:fldCharType="separate"/>
      </w:r>
      <w:r>
        <w:t>55</w:t>
      </w:r>
      <w:r>
        <w:fldChar w:fldCharType="end"/>
      </w:r>
    </w:p>
    <w:p w14:paraId="56CFAA5B" w14:textId="58038C6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_Toc163218595 \h </w:instrText>
      </w:r>
      <w:r>
        <w:fldChar w:fldCharType="separate"/>
      </w:r>
      <w:r>
        <w:t>55</w:t>
      </w:r>
      <w:r>
        <w:fldChar w:fldCharType="end"/>
      </w:r>
    </w:p>
    <w:p w14:paraId="77C755E6" w14:textId="52F3914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_Toc163218596 \h </w:instrText>
      </w:r>
      <w:r>
        <w:fldChar w:fldCharType="separate"/>
      </w:r>
      <w:r>
        <w:t>56</w:t>
      </w:r>
      <w:r>
        <w:fldChar w:fldCharType="end"/>
      </w:r>
    </w:p>
    <w:p w14:paraId="35374786" w14:textId="031A4B2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_Toc163218597 \h </w:instrText>
      </w:r>
      <w:r>
        <w:fldChar w:fldCharType="separate"/>
      </w:r>
      <w:r>
        <w:t>56</w:t>
      </w:r>
      <w:r>
        <w:fldChar w:fldCharType="end"/>
      </w:r>
    </w:p>
    <w:p w14:paraId="24BFB9F8" w14:textId="13EBCAC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_Toc163218598 \h </w:instrText>
      </w:r>
      <w:r>
        <w:fldChar w:fldCharType="separate"/>
      </w:r>
      <w:r>
        <w:t>56</w:t>
      </w:r>
      <w:r>
        <w:fldChar w:fldCharType="end"/>
      </w:r>
    </w:p>
    <w:p w14:paraId="6A4E3436" w14:textId="1A1BC51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_Toc163218599 \h </w:instrText>
      </w:r>
      <w:r>
        <w:fldChar w:fldCharType="separate"/>
      </w:r>
      <w:r>
        <w:t>56</w:t>
      </w:r>
      <w:r>
        <w:fldChar w:fldCharType="end"/>
      </w:r>
    </w:p>
    <w:p w14:paraId="5535E2A5" w14:textId="271ABAA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_Toc163218600 \h </w:instrText>
      </w:r>
      <w:r>
        <w:fldChar w:fldCharType="separate"/>
      </w:r>
      <w:r>
        <w:t>56</w:t>
      </w:r>
      <w:r>
        <w:fldChar w:fldCharType="end"/>
      </w:r>
    </w:p>
    <w:p w14:paraId="0F44A46B" w14:textId="381E52A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_Toc163218601 \h </w:instrText>
      </w:r>
      <w:r>
        <w:fldChar w:fldCharType="separate"/>
      </w:r>
      <w:r>
        <w:t>57</w:t>
      </w:r>
      <w:r>
        <w:fldChar w:fldCharType="end"/>
      </w:r>
    </w:p>
    <w:p w14:paraId="5764537E" w14:textId="130ED49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Output power dynamics</w:t>
      </w:r>
      <w:r>
        <w:tab/>
      </w:r>
      <w:r>
        <w:fldChar w:fldCharType="begin" w:fldLock="1"/>
      </w:r>
      <w:r>
        <w:instrText xml:space="preserve"> PAGEREF _Toc163218602 \h </w:instrText>
      </w:r>
      <w:r>
        <w:fldChar w:fldCharType="separate"/>
      </w:r>
      <w:r>
        <w:t>57</w:t>
      </w:r>
      <w:r>
        <w:fldChar w:fldCharType="end"/>
      </w:r>
    </w:p>
    <w:p w14:paraId="3EE3F293" w14:textId="4556FE3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Output Power Dynamics</w:t>
      </w:r>
      <w:r>
        <w:tab/>
      </w:r>
      <w:r>
        <w:fldChar w:fldCharType="begin" w:fldLock="1"/>
      </w:r>
      <w:r>
        <w:instrText xml:space="preserve"> PAGEREF _Toc163218603 \h </w:instrText>
      </w:r>
      <w:r>
        <w:fldChar w:fldCharType="separate"/>
      </w:r>
      <w:r>
        <w:t>57</w:t>
      </w:r>
      <w:r>
        <w:fldChar w:fldCharType="end"/>
      </w:r>
    </w:p>
    <w:p w14:paraId="49DDB729" w14:textId="052C608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_Toc163218604 \h </w:instrText>
      </w:r>
      <w:r>
        <w:fldChar w:fldCharType="separate"/>
      </w:r>
      <w:r>
        <w:t>57</w:t>
      </w:r>
      <w:r>
        <w:fldChar w:fldCharType="end"/>
      </w:r>
    </w:p>
    <w:p w14:paraId="59C87DDA" w14:textId="5B5C454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 power control dynamic range</w:t>
      </w:r>
      <w:r>
        <w:tab/>
      </w:r>
      <w:r>
        <w:fldChar w:fldCharType="begin" w:fldLock="1"/>
      </w:r>
      <w:r>
        <w:instrText xml:space="preserve"> PAGEREF _Toc163218605 \h </w:instrText>
      </w:r>
      <w:r>
        <w:fldChar w:fldCharType="separate"/>
      </w:r>
      <w:r>
        <w:t>57</w:t>
      </w:r>
      <w:r>
        <w:fldChar w:fldCharType="end"/>
      </w:r>
    </w:p>
    <w:p w14:paraId="7B910BDA" w14:textId="6AE33C9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_Toc163218606 \h </w:instrText>
      </w:r>
      <w:r>
        <w:fldChar w:fldCharType="separate"/>
      </w:r>
      <w:r>
        <w:t>57</w:t>
      </w:r>
      <w:r>
        <w:fldChar w:fldCharType="end"/>
      </w:r>
    </w:p>
    <w:p w14:paraId="0680AD79" w14:textId="7A3DF70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_Toc163218607 \h </w:instrText>
      </w:r>
      <w:r>
        <w:fldChar w:fldCharType="separate"/>
      </w:r>
      <w:r>
        <w:t>57</w:t>
      </w:r>
      <w:r>
        <w:fldChar w:fldCharType="end"/>
      </w:r>
    </w:p>
    <w:p w14:paraId="118BB76D" w14:textId="54DC887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_Toc163218608 \h </w:instrText>
      </w:r>
      <w:r>
        <w:fldChar w:fldCharType="separate"/>
      </w:r>
      <w:r>
        <w:t>58</w:t>
      </w:r>
      <w:r>
        <w:fldChar w:fldCharType="end"/>
      </w:r>
    </w:p>
    <w:p w14:paraId="38089A7A" w14:textId="7DAAE1D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Total power dynamic range</w:t>
      </w:r>
      <w:r>
        <w:tab/>
      </w:r>
      <w:r>
        <w:fldChar w:fldCharType="begin" w:fldLock="1"/>
      </w:r>
      <w:r>
        <w:instrText xml:space="preserve"> PAGEREF _Toc163218609 \h </w:instrText>
      </w:r>
      <w:r>
        <w:fldChar w:fldCharType="separate"/>
      </w:r>
      <w:r>
        <w:t>58</w:t>
      </w:r>
      <w:r>
        <w:fldChar w:fldCharType="end"/>
      </w:r>
    </w:p>
    <w:p w14:paraId="3D1B17E8" w14:textId="3C24D31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_Toc163218610 \h </w:instrText>
      </w:r>
      <w:r>
        <w:fldChar w:fldCharType="separate"/>
      </w:r>
      <w:r>
        <w:t>58</w:t>
      </w:r>
      <w:r>
        <w:fldChar w:fldCharType="end"/>
      </w:r>
    </w:p>
    <w:p w14:paraId="5370F419" w14:textId="6DC825B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_Toc163218611 \h </w:instrText>
      </w:r>
      <w:r>
        <w:fldChar w:fldCharType="separate"/>
      </w:r>
      <w:r>
        <w:t>58</w:t>
      </w:r>
      <w:r>
        <w:fldChar w:fldCharType="end"/>
      </w:r>
    </w:p>
    <w:p w14:paraId="2F51549A" w14:textId="0267AFE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_Toc163218612 \h </w:instrText>
      </w:r>
      <w:r>
        <w:fldChar w:fldCharType="separate"/>
      </w:r>
      <w:r>
        <w:t>58</w:t>
      </w:r>
      <w:r>
        <w:fldChar w:fldCharType="end"/>
      </w:r>
    </w:p>
    <w:p w14:paraId="5E27528A" w14:textId="7FCA602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_Toc163218613 \h </w:instrText>
      </w:r>
      <w:r>
        <w:fldChar w:fldCharType="separate"/>
      </w:r>
      <w:r>
        <w:t>58</w:t>
      </w:r>
      <w:r>
        <w:fldChar w:fldCharType="end"/>
      </w:r>
    </w:p>
    <w:p w14:paraId="2596539F" w14:textId="66568A8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_Toc163218614 \h </w:instrText>
      </w:r>
      <w:r>
        <w:fldChar w:fldCharType="separate"/>
      </w:r>
      <w:r>
        <w:t>58</w:t>
      </w:r>
      <w:r>
        <w:fldChar w:fldCharType="end"/>
      </w:r>
    </w:p>
    <w:p w14:paraId="1312CC49" w14:textId="179E728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_Toc163218615 \h </w:instrText>
      </w:r>
      <w:r>
        <w:fldChar w:fldCharType="separate"/>
      </w:r>
      <w:r>
        <w:t>58</w:t>
      </w:r>
      <w:r>
        <w:fldChar w:fldCharType="end"/>
      </w:r>
    </w:p>
    <w:p w14:paraId="5333D7F9" w14:textId="163B068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_Toc163218616 \h </w:instrText>
      </w:r>
      <w:r>
        <w:fldChar w:fldCharType="separate"/>
      </w:r>
      <w:r>
        <w:t>59</w:t>
      </w:r>
      <w:r>
        <w:fldChar w:fldCharType="end"/>
      </w:r>
    </w:p>
    <w:p w14:paraId="06F141EE" w14:textId="594CC599"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Output Power Dynamics</w:t>
      </w:r>
      <w:r>
        <w:tab/>
      </w:r>
      <w:r>
        <w:fldChar w:fldCharType="begin" w:fldLock="1"/>
      </w:r>
      <w:r>
        <w:instrText xml:space="preserve"> PAGEREF _Toc163218617 \h </w:instrText>
      </w:r>
      <w:r>
        <w:fldChar w:fldCharType="separate"/>
      </w:r>
      <w:r>
        <w:t>59</w:t>
      </w:r>
      <w:r>
        <w:fldChar w:fldCharType="end"/>
      </w:r>
    </w:p>
    <w:p w14:paraId="707AEC19" w14:textId="2B2C884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Total power dynamic range</w:t>
      </w:r>
      <w:r>
        <w:tab/>
      </w:r>
      <w:r>
        <w:fldChar w:fldCharType="begin" w:fldLock="1"/>
      </w:r>
      <w:r>
        <w:instrText xml:space="preserve"> PAGEREF _Toc163218618 \h </w:instrText>
      </w:r>
      <w:r>
        <w:fldChar w:fldCharType="separate"/>
      </w:r>
      <w:r>
        <w:t>59</w:t>
      </w:r>
      <w:r>
        <w:fldChar w:fldCharType="end"/>
      </w:r>
    </w:p>
    <w:p w14:paraId="36C07477" w14:textId="2C760AB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_Toc163218619 \h </w:instrText>
      </w:r>
      <w:r>
        <w:fldChar w:fldCharType="separate"/>
      </w:r>
      <w:r>
        <w:t>59</w:t>
      </w:r>
      <w:r>
        <w:fldChar w:fldCharType="end"/>
      </w:r>
    </w:p>
    <w:p w14:paraId="1040DCF7" w14:textId="5CF88FC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_Toc163218620 \h </w:instrText>
      </w:r>
      <w:r>
        <w:fldChar w:fldCharType="separate"/>
      </w:r>
      <w:r>
        <w:t>59</w:t>
      </w:r>
      <w:r>
        <w:fldChar w:fldCharType="end"/>
      </w:r>
    </w:p>
    <w:p w14:paraId="23699A24" w14:textId="51018FF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_Toc163218621 \h </w:instrText>
      </w:r>
      <w:r>
        <w:fldChar w:fldCharType="separate"/>
      </w:r>
      <w:r>
        <w:t>59</w:t>
      </w:r>
      <w:r>
        <w:fldChar w:fldCharType="end"/>
      </w:r>
    </w:p>
    <w:p w14:paraId="254B2993" w14:textId="5D2FE9F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_Toc163218622 \h </w:instrText>
      </w:r>
      <w:r>
        <w:fldChar w:fldCharType="separate"/>
      </w:r>
      <w:r>
        <w:t>60</w:t>
      </w:r>
      <w:r>
        <w:fldChar w:fldCharType="end"/>
      </w:r>
    </w:p>
    <w:p w14:paraId="4F86C5B7" w14:textId="50B9089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_Toc163218623 \h </w:instrText>
      </w:r>
      <w:r>
        <w:fldChar w:fldCharType="separate"/>
      </w:r>
      <w:r>
        <w:t>60</w:t>
      </w:r>
      <w:r>
        <w:fldChar w:fldCharType="end"/>
      </w:r>
    </w:p>
    <w:p w14:paraId="005BEB1B" w14:textId="599291A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_Toc163218624 \h </w:instrText>
      </w:r>
      <w:r>
        <w:fldChar w:fldCharType="separate"/>
      </w:r>
      <w:r>
        <w:t>60</w:t>
      </w:r>
      <w:r>
        <w:fldChar w:fldCharType="end"/>
      </w:r>
    </w:p>
    <w:p w14:paraId="61571451" w14:textId="58C78E4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_Toc163218625 \h </w:instrText>
      </w:r>
      <w:r>
        <w:fldChar w:fldCharType="separate"/>
      </w:r>
      <w:r>
        <w:t>60</w:t>
      </w:r>
      <w:r>
        <w:fldChar w:fldCharType="end"/>
      </w:r>
    </w:p>
    <w:p w14:paraId="64B35964" w14:textId="726192E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6.3.2.2</w:t>
      </w:r>
      <w:r>
        <w:rPr>
          <w:rFonts w:asciiTheme="minorHAnsi" w:eastAsiaTheme="minorEastAsia" w:hAnsiTheme="minorHAnsi" w:cstheme="minorBidi"/>
          <w:kern w:val="2"/>
          <w:sz w:val="22"/>
          <w:szCs w:val="22"/>
          <w:lang w:eastAsia="ko-KR"/>
          <w14:ligatures w14:val="standardContextual"/>
        </w:rPr>
        <w:tab/>
      </w:r>
      <w:r w:rsidRPr="00F62E2B">
        <w:rPr>
          <w:rFonts w:eastAsia="MS Mincho"/>
        </w:rPr>
        <w:t>Relative power tolerance for local area IAB-MT</w:t>
      </w:r>
      <w:r>
        <w:tab/>
      </w:r>
      <w:r>
        <w:fldChar w:fldCharType="begin" w:fldLock="1"/>
      </w:r>
      <w:r>
        <w:instrText xml:space="preserve"> PAGEREF _Toc163218626 \h </w:instrText>
      </w:r>
      <w:r>
        <w:fldChar w:fldCharType="separate"/>
      </w:r>
      <w:r>
        <w:t>60</w:t>
      </w:r>
      <w:r>
        <w:fldChar w:fldCharType="end"/>
      </w:r>
    </w:p>
    <w:p w14:paraId="4F79441E" w14:textId="4B62B5E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_Toc163218627 \h </w:instrText>
      </w:r>
      <w:r>
        <w:fldChar w:fldCharType="separate"/>
      </w:r>
      <w:r>
        <w:t>60</w:t>
      </w:r>
      <w:r>
        <w:fldChar w:fldCharType="end"/>
      </w:r>
    </w:p>
    <w:p w14:paraId="7A371739" w14:textId="19ED02C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_Toc163218628 \h </w:instrText>
      </w:r>
      <w:r>
        <w:fldChar w:fldCharType="separate"/>
      </w:r>
      <w:r>
        <w:t>60</w:t>
      </w:r>
      <w:r>
        <w:fldChar w:fldCharType="end"/>
      </w:r>
    </w:p>
    <w:p w14:paraId="2E82EE3A" w14:textId="16A4AC1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_Toc163218629 \h </w:instrText>
      </w:r>
      <w:r>
        <w:fldChar w:fldCharType="separate"/>
      </w:r>
      <w:r>
        <w:t>61</w:t>
      </w:r>
      <w:r>
        <w:fldChar w:fldCharType="end"/>
      </w:r>
    </w:p>
    <w:p w14:paraId="6FF9FF1C" w14:textId="3B6A675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lastRenderedPageBreak/>
        <w:t>6.3.2.3</w:t>
      </w:r>
      <w:r>
        <w:rPr>
          <w:rFonts w:asciiTheme="minorHAnsi" w:eastAsiaTheme="minorEastAsia" w:hAnsiTheme="minorHAnsi" w:cstheme="minorBidi"/>
          <w:kern w:val="2"/>
          <w:sz w:val="22"/>
          <w:szCs w:val="22"/>
          <w:lang w:eastAsia="ko-KR"/>
          <w14:ligatures w14:val="standardContextual"/>
        </w:rPr>
        <w:tab/>
      </w:r>
      <w:r w:rsidRPr="00F62E2B">
        <w:rPr>
          <w:rFonts w:eastAsia="MS Mincho"/>
        </w:rPr>
        <w:t>Aggregate power tolerance for local area IAB-MT</w:t>
      </w:r>
      <w:r>
        <w:tab/>
      </w:r>
      <w:r>
        <w:fldChar w:fldCharType="begin" w:fldLock="1"/>
      </w:r>
      <w:r>
        <w:instrText xml:space="preserve"> PAGEREF _Toc163218630 \h </w:instrText>
      </w:r>
      <w:r>
        <w:fldChar w:fldCharType="separate"/>
      </w:r>
      <w:r>
        <w:t>61</w:t>
      </w:r>
      <w:r>
        <w:fldChar w:fldCharType="end"/>
      </w:r>
    </w:p>
    <w:p w14:paraId="64BCBF6B" w14:textId="5FB94F8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_Toc163218631 \h </w:instrText>
      </w:r>
      <w:r>
        <w:fldChar w:fldCharType="separate"/>
      </w:r>
      <w:r>
        <w:t>61</w:t>
      </w:r>
      <w:r>
        <w:fldChar w:fldCharType="end"/>
      </w:r>
    </w:p>
    <w:p w14:paraId="38085B97" w14:textId="0465074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_Toc163218632 \h </w:instrText>
      </w:r>
      <w:r>
        <w:fldChar w:fldCharType="separate"/>
      </w:r>
      <w:r>
        <w:t>61</w:t>
      </w:r>
      <w:r>
        <w:fldChar w:fldCharType="end"/>
      </w:r>
    </w:p>
    <w:p w14:paraId="33AE8307" w14:textId="2732F92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_Toc163218633 \h </w:instrText>
      </w:r>
      <w:r>
        <w:fldChar w:fldCharType="separate"/>
      </w:r>
      <w:r>
        <w:t>61</w:t>
      </w:r>
      <w:r>
        <w:fldChar w:fldCharType="end"/>
      </w:r>
    </w:p>
    <w:p w14:paraId="48E56ED8" w14:textId="41E099B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 ON/OFF power</w:t>
      </w:r>
      <w:r>
        <w:tab/>
      </w:r>
      <w:r>
        <w:fldChar w:fldCharType="begin" w:fldLock="1"/>
      </w:r>
      <w:r>
        <w:instrText xml:space="preserve"> PAGEREF _Toc163218634 \h </w:instrText>
      </w:r>
      <w:r>
        <w:fldChar w:fldCharType="separate"/>
      </w:r>
      <w:r>
        <w:t>61</w:t>
      </w:r>
      <w:r>
        <w:fldChar w:fldCharType="end"/>
      </w:r>
    </w:p>
    <w:p w14:paraId="24DA435D" w14:textId="788FDFA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OFF power</w:t>
      </w:r>
      <w:r>
        <w:tab/>
      </w:r>
      <w:r>
        <w:fldChar w:fldCharType="begin" w:fldLock="1"/>
      </w:r>
      <w:r>
        <w:instrText xml:space="preserve"> PAGEREF _Toc163218635 \h </w:instrText>
      </w:r>
      <w:r>
        <w:fldChar w:fldCharType="separate"/>
      </w:r>
      <w:r>
        <w:t>61</w:t>
      </w:r>
      <w:r>
        <w:fldChar w:fldCharType="end"/>
      </w:r>
    </w:p>
    <w:p w14:paraId="64571A07" w14:textId="0F860E8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_Toc163218636 \h </w:instrText>
      </w:r>
      <w:r>
        <w:fldChar w:fldCharType="separate"/>
      </w:r>
      <w:r>
        <w:t>61</w:t>
      </w:r>
      <w:r>
        <w:fldChar w:fldCharType="end"/>
      </w:r>
    </w:p>
    <w:p w14:paraId="7C8E772D" w14:textId="7260ADA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_Toc163218637 \h </w:instrText>
      </w:r>
      <w:r>
        <w:fldChar w:fldCharType="separate"/>
      </w:r>
      <w:r>
        <w:t>61</w:t>
      </w:r>
      <w:r>
        <w:fldChar w:fldCharType="end"/>
      </w:r>
    </w:p>
    <w:p w14:paraId="007EE420" w14:textId="63AB30A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_Toc163218638 \h </w:instrText>
      </w:r>
      <w:r>
        <w:fldChar w:fldCharType="separate"/>
      </w:r>
      <w:r>
        <w:t>61</w:t>
      </w:r>
      <w:r>
        <w:fldChar w:fldCharType="end"/>
      </w:r>
    </w:p>
    <w:p w14:paraId="1F024CF5" w14:textId="7387D38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_Toc163218639 \h </w:instrText>
      </w:r>
      <w:r>
        <w:fldChar w:fldCharType="separate"/>
      </w:r>
      <w:r>
        <w:t>61</w:t>
      </w:r>
      <w:r>
        <w:fldChar w:fldCharType="end"/>
      </w:r>
    </w:p>
    <w:p w14:paraId="364F28B9" w14:textId="668CAB0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_Toc163218640 \h </w:instrText>
      </w:r>
      <w:r>
        <w:fldChar w:fldCharType="separate"/>
      </w:r>
      <w:r>
        <w:t>62</w:t>
      </w:r>
      <w:r>
        <w:fldChar w:fldCharType="end"/>
      </w:r>
    </w:p>
    <w:p w14:paraId="15DA1EC2" w14:textId="290CF3A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transient period</w:t>
      </w:r>
      <w:r>
        <w:tab/>
      </w:r>
      <w:r>
        <w:fldChar w:fldCharType="begin" w:fldLock="1"/>
      </w:r>
      <w:r>
        <w:instrText xml:space="preserve"> PAGEREF _Toc163218641 \h </w:instrText>
      </w:r>
      <w:r>
        <w:fldChar w:fldCharType="separate"/>
      </w:r>
      <w:r>
        <w:t>62</w:t>
      </w:r>
      <w:r>
        <w:fldChar w:fldCharType="end"/>
      </w:r>
    </w:p>
    <w:p w14:paraId="6BDAB6AA" w14:textId="3B5A642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_Toc163218642 \h </w:instrText>
      </w:r>
      <w:r>
        <w:fldChar w:fldCharType="separate"/>
      </w:r>
      <w:r>
        <w:t>62</w:t>
      </w:r>
      <w:r>
        <w:fldChar w:fldCharType="end"/>
      </w:r>
    </w:p>
    <w:p w14:paraId="409E8ED2" w14:textId="647DA24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_Toc163218643 \h </w:instrText>
      </w:r>
      <w:r>
        <w:fldChar w:fldCharType="separate"/>
      </w:r>
      <w:r>
        <w:t>62</w:t>
      </w:r>
      <w:r>
        <w:fldChar w:fldCharType="end"/>
      </w:r>
    </w:p>
    <w:p w14:paraId="1DD9D9E5" w14:textId="615E577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_Toc163218644 \h </w:instrText>
      </w:r>
      <w:r>
        <w:fldChar w:fldCharType="separate"/>
      </w:r>
      <w:r>
        <w:t>62</w:t>
      </w:r>
      <w:r>
        <w:fldChar w:fldCharType="end"/>
      </w:r>
    </w:p>
    <w:p w14:paraId="4988E43B" w14:textId="2168E68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_Toc163218645 \h </w:instrText>
      </w:r>
      <w:r>
        <w:fldChar w:fldCharType="separate"/>
      </w:r>
      <w:r>
        <w:t>63</w:t>
      </w:r>
      <w:r>
        <w:fldChar w:fldCharType="end"/>
      </w:r>
    </w:p>
    <w:p w14:paraId="23A8948F" w14:textId="7427BA7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_Toc163218646 \h </w:instrText>
      </w:r>
      <w:r>
        <w:fldChar w:fldCharType="separate"/>
      </w:r>
      <w:r>
        <w:t>63</w:t>
      </w:r>
      <w:r>
        <w:fldChar w:fldCharType="end"/>
      </w:r>
    </w:p>
    <w:p w14:paraId="155805B9" w14:textId="7749591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_Toc163218647 \h </w:instrText>
      </w:r>
      <w:r>
        <w:fldChar w:fldCharType="separate"/>
      </w:r>
      <w:r>
        <w:t>63</w:t>
      </w:r>
      <w:r>
        <w:fldChar w:fldCharType="end"/>
      </w:r>
    </w:p>
    <w:p w14:paraId="6CE04087" w14:textId="305B121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_Toc163218648 \h </w:instrText>
      </w:r>
      <w:r>
        <w:fldChar w:fldCharType="separate"/>
      </w:r>
      <w:r>
        <w:t>63</w:t>
      </w:r>
      <w:r>
        <w:fldChar w:fldCharType="end"/>
      </w:r>
    </w:p>
    <w:p w14:paraId="72186F54" w14:textId="6630AD9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Transmitted signal quality</w:t>
      </w:r>
      <w:r>
        <w:tab/>
      </w:r>
      <w:r>
        <w:fldChar w:fldCharType="begin" w:fldLock="1"/>
      </w:r>
      <w:r>
        <w:instrText xml:space="preserve"> PAGEREF _Toc163218649 \h </w:instrText>
      </w:r>
      <w:r>
        <w:fldChar w:fldCharType="separate"/>
      </w:r>
      <w:r>
        <w:t>64</w:t>
      </w:r>
      <w:r>
        <w:fldChar w:fldCharType="end"/>
      </w:r>
    </w:p>
    <w:p w14:paraId="2E73E61F" w14:textId="52BEC20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_Toc163218650 \h </w:instrText>
      </w:r>
      <w:r>
        <w:fldChar w:fldCharType="separate"/>
      </w:r>
      <w:r>
        <w:t>64</w:t>
      </w:r>
      <w:r>
        <w:fldChar w:fldCharType="end"/>
      </w:r>
    </w:p>
    <w:p w14:paraId="2F500FCD" w14:textId="08A9B4B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Frequency error</w:t>
      </w:r>
      <w:r>
        <w:tab/>
      </w:r>
      <w:r>
        <w:fldChar w:fldCharType="begin" w:fldLock="1"/>
      </w:r>
      <w:r>
        <w:instrText xml:space="preserve"> PAGEREF _Toc163218651 \h </w:instrText>
      </w:r>
      <w:r>
        <w:fldChar w:fldCharType="separate"/>
      </w:r>
      <w:r>
        <w:t>64</w:t>
      </w:r>
      <w:r>
        <w:fldChar w:fldCharType="end"/>
      </w:r>
    </w:p>
    <w:p w14:paraId="2D7AEB76" w14:textId="34211F73" w:rsidR="00AC6A72" w:rsidRDefault="00AC6A72">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frequency error</w:t>
      </w:r>
      <w:r>
        <w:tab/>
      </w:r>
      <w:r>
        <w:fldChar w:fldCharType="begin" w:fldLock="1"/>
      </w:r>
      <w:r>
        <w:instrText xml:space="preserve"> PAGEREF _Toc163218652 \h </w:instrText>
      </w:r>
      <w:r>
        <w:fldChar w:fldCharType="separate"/>
      </w:r>
      <w:r>
        <w:t>64</w:t>
      </w:r>
      <w:r>
        <w:fldChar w:fldCharType="end"/>
      </w:r>
    </w:p>
    <w:p w14:paraId="5FA7EC5A" w14:textId="4447587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_Toc163218653 \h </w:instrText>
      </w:r>
      <w:r>
        <w:fldChar w:fldCharType="separate"/>
      </w:r>
      <w:r>
        <w:t>64</w:t>
      </w:r>
      <w:r>
        <w:fldChar w:fldCharType="end"/>
      </w:r>
    </w:p>
    <w:p w14:paraId="48231468" w14:textId="3A87503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_Toc163218654 \h </w:instrText>
      </w:r>
      <w:r>
        <w:fldChar w:fldCharType="separate"/>
      </w:r>
      <w:r>
        <w:t>64</w:t>
      </w:r>
      <w:r>
        <w:fldChar w:fldCharType="end"/>
      </w:r>
    </w:p>
    <w:p w14:paraId="04D2C036" w14:textId="16551AB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_Toc163218655 \h </w:instrText>
      </w:r>
      <w:r>
        <w:fldChar w:fldCharType="separate"/>
      </w:r>
      <w:r>
        <w:t>64</w:t>
      </w:r>
      <w:r>
        <w:fldChar w:fldCharType="end"/>
      </w:r>
    </w:p>
    <w:p w14:paraId="242496B5" w14:textId="42D1800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_Toc163218656 \h </w:instrText>
      </w:r>
      <w:r>
        <w:fldChar w:fldCharType="separate"/>
      </w:r>
      <w:r>
        <w:t>64</w:t>
      </w:r>
      <w:r>
        <w:fldChar w:fldCharType="end"/>
      </w:r>
    </w:p>
    <w:p w14:paraId="2AB67559" w14:textId="51AF2B5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_Toc163218657 \h </w:instrText>
      </w:r>
      <w:r>
        <w:fldChar w:fldCharType="separate"/>
      </w:r>
      <w:r>
        <w:t>64</w:t>
      </w:r>
      <w:r>
        <w:fldChar w:fldCharType="end"/>
      </w:r>
    </w:p>
    <w:p w14:paraId="34C097C5" w14:textId="12189EA6" w:rsidR="00AC6A72" w:rsidRDefault="00AC6A72">
      <w:pPr>
        <w:pStyle w:val="TOC4"/>
        <w:rPr>
          <w:rFonts w:asciiTheme="minorHAnsi" w:eastAsiaTheme="minorEastAsia" w:hAnsiTheme="minorHAnsi" w:cstheme="minorBidi"/>
          <w:kern w:val="2"/>
          <w:sz w:val="22"/>
          <w:szCs w:val="22"/>
          <w:lang w:eastAsia="ko-KR"/>
          <w14:ligatures w14:val="standardContextual"/>
        </w:rPr>
      </w:pPr>
      <w:r>
        <w:t>6.5.2.</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frequency error</w:t>
      </w:r>
      <w:r>
        <w:tab/>
      </w:r>
      <w:r>
        <w:fldChar w:fldCharType="begin" w:fldLock="1"/>
      </w:r>
      <w:r>
        <w:instrText xml:space="preserve"> PAGEREF _Toc163218658 \h </w:instrText>
      </w:r>
      <w:r>
        <w:fldChar w:fldCharType="separate"/>
      </w:r>
      <w:r>
        <w:t>65</w:t>
      </w:r>
      <w:r>
        <w:fldChar w:fldCharType="end"/>
      </w:r>
    </w:p>
    <w:p w14:paraId="5B8B427F" w14:textId="214E8BE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_Toc163218659 \h </w:instrText>
      </w:r>
      <w:r>
        <w:fldChar w:fldCharType="separate"/>
      </w:r>
      <w:r>
        <w:t>65</w:t>
      </w:r>
      <w:r>
        <w:fldChar w:fldCharType="end"/>
      </w:r>
    </w:p>
    <w:p w14:paraId="0882EB7D" w14:textId="53ED2D0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_Toc163218660 \h </w:instrText>
      </w:r>
      <w:r>
        <w:fldChar w:fldCharType="separate"/>
      </w:r>
      <w:r>
        <w:t>65</w:t>
      </w:r>
      <w:r>
        <w:fldChar w:fldCharType="end"/>
      </w:r>
    </w:p>
    <w:p w14:paraId="2190DCB9" w14:textId="5EE96D2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_Toc163218661 \h </w:instrText>
      </w:r>
      <w:r>
        <w:fldChar w:fldCharType="separate"/>
      </w:r>
      <w:r>
        <w:t>65</w:t>
      </w:r>
      <w:r>
        <w:fldChar w:fldCharType="end"/>
      </w:r>
    </w:p>
    <w:p w14:paraId="4D707588" w14:textId="058CD20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_Toc163218662 \h </w:instrText>
      </w:r>
      <w:r>
        <w:fldChar w:fldCharType="separate"/>
      </w:r>
      <w:r>
        <w:t>65</w:t>
      </w:r>
      <w:r>
        <w:fldChar w:fldCharType="end"/>
      </w:r>
    </w:p>
    <w:p w14:paraId="6E59B174" w14:textId="55AD9FA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_Toc163218663 \h </w:instrText>
      </w:r>
      <w:r>
        <w:fldChar w:fldCharType="separate"/>
      </w:r>
      <w:r>
        <w:t>65</w:t>
      </w:r>
      <w:r>
        <w:fldChar w:fldCharType="end"/>
      </w:r>
    </w:p>
    <w:p w14:paraId="01F9A130" w14:textId="53E66E9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Modulation quality</w:t>
      </w:r>
      <w:r>
        <w:tab/>
      </w:r>
      <w:r>
        <w:fldChar w:fldCharType="begin" w:fldLock="1"/>
      </w:r>
      <w:r>
        <w:instrText xml:space="preserve"> PAGEREF _Toc163218664 \h </w:instrText>
      </w:r>
      <w:r>
        <w:fldChar w:fldCharType="separate"/>
      </w:r>
      <w:r>
        <w:t>65</w:t>
      </w:r>
      <w:r>
        <w:fldChar w:fldCharType="end"/>
      </w:r>
    </w:p>
    <w:p w14:paraId="60A94D3B" w14:textId="4A7BD78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_Toc163218665 \h </w:instrText>
      </w:r>
      <w:r>
        <w:fldChar w:fldCharType="separate"/>
      </w:r>
      <w:r>
        <w:t>65</w:t>
      </w:r>
      <w:r>
        <w:fldChar w:fldCharType="end"/>
      </w:r>
    </w:p>
    <w:p w14:paraId="5A04C360" w14:textId="7F66337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_Toc163218666 \h </w:instrText>
      </w:r>
      <w:r>
        <w:fldChar w:fldCharType="separate"/>
      </w:r>
      <w:r>
        <w:t>65</w:t>
      </w:r>
      <w:r>
        <w:fldChar w:fldCharType="end"/>
      </w:r>
    </w:p>
    <w:p w14:paraId="03C81CC9" w14:textId="0F3D0A5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_Toc163218667 \h </w:instrText>
      </w:r>
      <w:r>
        <w:fldChar w:fldCharType="separate"/>
      </w:r>
      <w:r>
        <w:t>65</w:t>
      </w:r>
      <w:r>
        <w:fldChar w:fldCharType="end"/>
      </w:r>
    </w:p>
    <w:p w14:paraId="2F04F581" w14:textId="1E91CDF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_Toc163218668 \h </w:instrText>
      </w:r>
      <w:r>
        <w:fldChar w:fldCharType="separate"/>
      </w:r>
      <w:r>
        <w:t>66</w:t>
      </w:r>
      <w:r>
        <w:fldChar w:fldCharType="end"/>
      </w:r>
    </w:p>
    <w:p w14:paraId="6C4B2F53" w14:textId="105286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_Toc163218669 \h </w:instrText>
      </w:r>
      <w:r>
        <w:fldChar w:fldCharType="separate"/>
      </w:r>
      <w:r>
        <w:t>66</w:t>
      </w:r>
      <w:r>
        <w:fldChar w:fldCharType="end"/>
      </w:r>
    </w:p>
    <w:p w14:paraId="1B637EB6" w14:textId="5233FA7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IAB-DU</w:t>
      </w:r>
      <w:r>
        <w:tab/>
      </w:r>
      <w:r>
        <w:fldChar w:fldCharType="begin" w:fldLock="1"/>
      </w:r>
      <w:r>
        <w:instrText xml:space="preserve"> PAGEREF _Toc163218670 \h </w:instrText>
      </w:r>
      <w:r>
        <w:fldChar w:fldCharType="separate"/>
      </w:r>
      <w:r>
        <w:t>66</w:t>
      </w:r>
      <w:r>
        <w:fldChar w:fldCharType="end"/>
      </w:r>
    </w:p>
    <w:p w14:paraId="5300D3D3" w14:textId="5311138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IAB-MT</w:t>
      </w:r>
      <w:r>
        <w:tab/>
      </w:r>
      <w:r>
        <w:fldChar w:fldCharType="begin" w:fldLock="1"/>
      </w:r>
      <w:r>
        <w:instrText xml:space="preserve"> PAGEREF _Toc163218671 \h </w:instrText>
      </w:r>
      <w:r>
        <w:fldChar w:fldCharType="separate"/>
      </w:r>
      <w:r>
        <w:t>67</w:t>
      </w:r>
      <w:r>
        <w:fldChar w:fldCharType="end"/>
      </w:r>
    </w:p>
    <w:p w14:paraId="61CB18F9" w14:textId="7B12E16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_Toc163218672 \h </w:instrText>
      </w:r>
      <w:r>
        <w:fldChar w:fldCharType="separate"/>
      </w:r>
      <w:r>
        <w:t>67</w:t>
      </w:r>
      <w:r>
        <w:fldChar w:fldCharType="end"/>
      </w:r>
    </w:p>
    <w:p w14:paraId="4789E1B2" w14:textId="0E7FF9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Time alignment error</w:t>
      </w:r>
      <w:r>
        <w:tab/>
      </w:r>
      <w:r>
        <w:fldChar w:fldCharType="begin" w:fldLock="1"/>
      </w:r>
      <w:r>
        <w:instrText xml:space="preserve"> PAGEREF _Toc163218673 \h </w:instrText>
      </w:r>
      <w:r>
        <w:fldChar w:fldCharType="separate"/>
      </w:r>
      <w:r>
        <w:t>69</w:t>
      </w:r>
      <w:r>
        <w:fldChar w:fldCharType="end"/>
      </w:r>
    </w:p>
    <w:p w14:paraId="0FA45052" w14:textId="00C5282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_Toc163218674 \h </w:instrText>
      </w:r>
      <w:r>
        <w:fldChar w:fldCharType="separate"/>
      </w:r>
      <w:r>
        <w:t>69</w:t>
      </w:r>
      <w:r>
        <w:fldChar w:fldCharType="end"/>
      </w:r>
    </w:p>
    <w:p w14:paraId="2DAA076C" w14:textId="55C3557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_Toc163218675 \h </w:instrText>
      </w:r>
      <w:r>
        <w:fldChar w:fldCharType="separate"/>
      </w:r>
      <w:r>
        <w:t>69</w:t>
      </w:r>
      <w:r>
        <w:fldChar w:fldCharType="end"/>
      </w:r>
    </w:p>
    <w:p w14:paraId="6EEB8576" w14:textId="627033F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_Toc163218676 \h </w:instrText>
      </w:r>
      <w:r>
        <w:fldChar w:fldCharType="separate"/>
      </w:r>
      <w:r>
        <w:t>69</w:t>
      </w:r>
      <w:r>
        <w:fldChar w:fldCharType="end"/>
      </w:r>
    </w:p>
    <w:p w14:paraId="5C6BE7CB" w14:textId="36EEFF2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_Toc163218677 \h </w:instrText>
      </w:r>
      <w:r>
        <w:fldChar w:fldCharType="separate"/>
      </w:r>
      <w:r>
        <w:t>69</w:t>
      </w:r>
      <w:r>
        <w:fldChar w:fldCharType="end"/>
      </w:r>
    </w:p>
    <w:p w14:paraId="32A82E30" w14:textId="2A41188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_Toc163218678 \h </w:instrText>
      </w:r>
      <w:r>
        <w:fldChar w:fldCharType="separate"/>
      </w:r>
      <w:r>
        <w:t>69</w:t>
      </w:r>
      <w:r>
        <w:fldChar w:fldCharType="end"/>
      </w:r>
    </w:p>
    <w:p w14:paraId="7900C04D" w14:textId="7A965E6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_Toc163218679 \h </w:instrText>
      </w:r>
      <w:r>
        <w:fldChar w:fldCharType="separate"/>
      </w:r>
      <w:r>
        <w:t>69</w:t>
      </w:r>
      <w:r>
        <w:fldChar w:fldCharType="end"/>
      </w:r>
    </w:p>
    <w:p w14:paraId="2CDE3426" w14:textId="31741E4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_Toc163218680 \h </w:instrText>
      </w:r>
      <w:r>
        <w:fldChar w:fldCharType="separate"/>
      </w:r>
      <w:r>
        <w:t>70</w:t>
      </w:r>
      <w:r>
        <w:fldChar w:fldCharType="end"/>
      </w:r>
    </w:p>
    <w:p w14:paraId="6383581D" w14:textId="5392DD39" w:rsidR="00AC6A72" w:rsidRDefault="00AC6A72">
      <w:pPr>
        <w:pStyle w:val="TOC3"/>
        <w:rPr>
          <w:rFonts w:asciiTheme="minorHAnsi" w:eastAsiaTheme="minorEastAsia" w:hAnsiTheme="minorHAnsi" w:cstheme="minorBidi"/>
          <w:kern w:val="2"/>
          <w:sz w:val="22"/>
          <w:szCs w:val="22"/>
          <w:lang w:eastAsia="ko-KR"/>
          <w14:ligatures w14:val="standardContextual"/>
        </w:rPr>
      </w:pPr>
      <w:r>
        <w:t>6.5.5</w:t>
      </w:r>
      <w:r>
        <w:rPr>
          <w:rFonts w:asciiTheme="minorHAnsi" w:eastAsiaTheme="minorEastAsia" w:hAnsiTheme="minorHAnsi" w:cstheme="minorBidi"/>
          <w:kern w:val="2"/>
          <w:sz w:val="22"/>
          <w:szCs w:val="22"/>
          <w:lang w:eastAsia="ko-KR"/>
          <w14:ligatures w14:val="standardContextual"/>
        </w:rPr>
        <w:tab/>
      </w:r>
      <w:r>
        <w:t>Timing error between IAB-DU and IAB-MT</w:t>
      </w:r>
      <w:r>
        <w:tab/>
      </w:r>
      <w:r>
        <w:fldChar w:fldCharType="begin" w:fldLock="1"/>
      </w:r>
      <w:r>
        <w:instrText xml:space="preserve"> PAGEREF _Toc163218681 \h </w:instrText>
      </w:r>
      <w:r>
        <w:fldChar w:fldCharType="separate"/>
      </w:r>
      <w:r>
        <w:t>70</w:t>
      </w:r>
      <w:r>
        <w:fldChar w:fldCharType="end"/>
      </w:r>
    </w:p>
    <w:p w14:paraId="40D84739" w14:textId="6760442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6.5.5.1</w:t>
      </w:r>
      <w:r>
        <w:rPr>
          <w:rFonts w:asciiTheme="minorHAnsi" w:eastAsiaTheme="minorEastAsia" w:hAnsiTheme="minorHAnsi" w:cstheme="minorBidi"/>
          <w:kern w:val="2"/>
          <w:sz w:val="22"/>
          <w:szCs w:val="22"/>
          <w:lang w:eastAsia="ko-KR"/>
          <w14:ligatures w14:val="standardContextual"/>
        </w:rPr>
        <w:tab/>
      </w:r>
      <w:r w:rsidRPr="00F62E2B">
        <w:rPr>
          <w:rFonts w:eastAsia="DengXian"/>
        </w:rPr>
        <w:t>Definition and applicability</w:t>
      </w:r>
      <w:r>
        <w:tab/>
      </w:r>
      <w:r>
        <w:fldChar w:fldCharType="begin" w:fldLock="1"/>
      </w:r>
      <w:r>
        <w:instrText xml:space="preserve"> PAGEREF _Toc163218682 \h </w:instrText>
      </w:r>
      <w:r>
        <w:fldChar w:fldCharType="separate"/>
      </w:r>
      <w:r>
        <w:t>70</w:t>
      </w:r>
      <w:r>
        <w:fldChar w:fldCharType="end"/>
      </w:r>
    </w:p>
    <w:p w14:paraId="443124C2" w14:textId="7B51436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6.5.5.2</w:t>
      </w:r>
      <w:r>
        <w:rPr>
          <w:rFonts w:asciiTheme="minorHAnsi" w:eastAsiaTheme="minorEastAsia" w:hAnsiTheme="minorHAnsi" w:cstheme="minorBidi"/>
          <w:kern w:val="2"/>
          <w:sz w:val="22"/>
          <w:szCs w:val="22"/>
          <w:lang w:eastAsia="ko-KR"/>
          <w14:ligatures w14:val="standardContextual"/>
        </w:rPr>
        <w:tab/>
      </w:r>
      <w:r w:rsidRPr="00F62E2B">
        <w:rPr>
          <w:rFonts w:eastAsia="DengXian"/>
        </w:rPr>
        <w:t>Minimum requirement</w:t>
      </w:r>
      <w:r>
        <w:tab/>
      </w:r>
      <w:r>
        <w:fldChar w:fldCharType="begin" w:fldLock="1"/>
      </w:r>
      <w:r>
        <w:instrText xml:space="preserve"> PAGEREF _Toc163218683 \h </w:instrText>
      </w:r>
      <w:r>
        <w:fldChar w:fldCharType="separate"/>
      </w:r>
      <w:r>
        <w:t>70</w:t>
      </w:r>
      <w:r>
        <w:fldChar w:fldCharType="end"/>
      </w:r>
    </w:p>
    <w:p w14:paraId="2C5BF228" w14:textId="7DE4ACE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6.5.5.3</w:t>
      </w:r>
      <w:r>
        <w:rPr>
          <w:rFonts w:asciiTheme="minorHAnsi" w:eastAsiaTheme="minorEastAsia" w:hAnsiTheme="minorHAnsi" w:cstheme="minorBidi"/>
          <w:kern w:val="2"/>
          <w:sz w:val="22"/>
          <w:szCs w:val="22"/>
          <w:lang w:eastAsia="ko-KR"/>
          <w14:ligatures w14:val="standardContextual"/>
        </w:rPr>
        <w:tab/>
      </w:r>
      <w:r w:rsidRPr="00F62E2B">
        <w:rPr>
          <w:rFonts w:eastAsia="DengXian"/>
        </w:rPr>
        <w:t>Test purpose</w:t>
      </w:r>
      <w:r>
        <w:tab/>
      </w:r>
      <w:r>
        <w:fldChar w:fldCharType="begin" w:fldLock="1"/>
      </w:r>
      <w:r>
        <w:instrText xml:space="preserve"> PAGEREF _Toc163218684 \h </w:instrText>
      </w:r>
      <w:r>
        <w:fldChar w:fldCharType="separate"/>
      </w:r>
      <w:r>
        <w:t>70</w:t>
      </w:r>
      <w:r>
        <w:fldChar w:fldCharType="end"/>
      </w:r>
    </w:p>
    <w:p w14:paraId="5E65AD8A" w14:textId="4C532A9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6.5.5.4</w:t>
      </w:r>
      <w:r>
        <w:rPr>
          <w:rFonts w:asciiTheme="minorHAnsi" w:eastAsiaTheme="minorEastAsia" w:hAnsiTheme="minorHAnsi" w:cstheme="minorBidi"/>
          <w:kern w:val="2"/>
          <w:sz w:val="22"/>
          <w:szCs w:val="22"/>
          <w:lang w:eastAsia="ko-KR"/>
          <w14:ligatures w14:val="standardContextual"/>
        </w:rPr>
        <w:tab/>
      </w:r>
      <w:r w:rsidRPr="00F62E2B">
        <w:rPr>
          <w:rFonts w:eastAsia="DengXian"/>
        </w:rPr>
        <w:t>Method of test</w:t>
      </w:r>
      <w:r>
        <w:tab/>
      </w:r>
      <w:r>
        <w:fldChar w:fldCharType="begin" w:fldLock="1"/>
      </w:r>
      <w:r>
        <w:instrText xml:space="preserve"> PAGEREF _Toc163218685 \h </w:instrText>
      </w:r>
      <w:r>
        <w:fldChar w:fldCharType="separate"/>
      </w:r>
      <w:r>
        <w:t>70</w:t>
      </w:r>
      <w:r>
        <w:fldChar w:fldCharType="end"/>
      </w:r>
    </w:p>
    <w:p w14:paraId="7DBF6C22" w14:textId="78DD340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DengXian"/>
        </w:rPr>
        <w:t>6.5.5.4.1</w:t>
      </w:r>
      <w:r>
        <w:rPr>
          <w:rFonts w:asciiTheme="minorHAnsi" w:eastAsiaTheme="minorEastAsia" w:hAnsiTheme="minorHAnsi" w:cstheme="minorBidi"/>
          <w:kern w:val="2"/>
          <w:sz w:val="22"/>
          <w:szCs w:val="22"/>
          <w:lang w:eastAsia="ko-KR"/>
          <w14:ligatures w14:val="standardContextual"/>
        </w:rPr>
        <w:tab/>
      </w:r>
      <w:r w:rsidRPr="00F62E2B">
        <w:rPr>
          <w:rFonts w:eastAsia="DengXian"/>
        </w:rPr>
        <w:t>Initial conditions</w:t>
      </w:r>
      <w:r>
        <w:tab/>
      </w:r>
      <w:r>
        <w:fldChar w:fldCharType="begin" w:fldLock="1"/>
      </w:r>
      <w:r>
        <w:instrText xml:space="preserve"> PAGEREF _Toc163218686 \h </w:instrText>
      </w:r>
      <w:r>
        <w:fldChar w:fldCharType="separate"/>
      </w:r>
      <w:r>
        <w:t>70</w:t>
      </w:r>
      <w:r>
        <w:fldChar w:fldCharType="end"/>
      </w:r>
    </w:p>
    <w:p w14:paraId="33A44EDC" w14:textId="0AC2B3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DengXian"/>
        </w:rPr>
        <w:t>6.5.5.4.2</w:t>
      </w:r>
      <w:r>
        <w:rPr>
          <w:rFonts w:asciiTheme="minorHAnsi" w:eastAsiaTheme="minorEastAsia" w:hAnsiTheme="minorHAnsi" w:cstheme="minorBidi"/>
          <w:kern w:val="2"/>
          <w:sz w:val="22"/>
          <w:szCs w:val="22"/>
          <w:lang w:eastAsia="ko-KR"/>
          <w14:ligatures w14:val="standardContextual"/>
        </w:rPr>
        <w:tab/>
      </w:r>
      <w:r w:rsidRPr="00F62E2B">
        <w:rPr>
          <w:rFonts w:eastAsia="DengXian"/>
        </w:rPr>
        <w:t>Procedure</w:t>
      </w:r>
      <w:r>
        <w:tab/>
      </w:r>
      <w:r>
        <w:fldChar w:fldCharType="begin" w:fldLock="1"/>
      </w:r>
      <w:r>
        <w:instrText xml:space="preserve"> PAGEREF _Toc163218687 \h </w:instrText>
      </w:r>
      <w:r>
        <w:fldChar w:fldCharType="separate"/>
      </w:r>
      <w:r>
        <w:t>71</w:t>
      </w:r>
      <w:r>
        <w:fldChar w:fldCharType="end"/>
      </w:r>
    </w:p>
    <w:p w14:paraId="41722729" w14:textId="5922D78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6.5.5.5</w:t>
      </w:r>
      <w:r>
        <w:rPr>
          <w:rFonts w:asciiTheme="minorHAnsi" w:eastAsiaTheme="minorEastAsia" w:hAnsiTheme="minorHAnsi" w:cstheme="minorBidi"/>
          <w:kern w:val="2"/>
          <w:sz w:val="22"/>
          <w:szCs w:val="22"/>
          <w:lang w:eastAsia="ko-KR"/>
          <w14:ligatures w14:val="standardContextual"/>
        </w:rPr>
        <w:tab/>
      </w:r>
      <w:r w:rsidRPr="00F62E2B">
        <w:rPr>
          <w:rFonts w:eastAsia="DengXian"/>
        </w:rPr>
        <w:t>Test requirement</w:t>
      </w:r>
      <w:r>
        <w:tab/>
      </w:r>
      <w:r>
        <w:fldChar w:fldCharType="begin" w:fldLock="1"/>
      </w:r>
      <w:r>
        <w:instrText xml:space="preserve"> PAGEREF _Toc163218688 \h </w:instrText>
      </w:r>
      <w:r>
        <w:fldChar w:fldCharType="separate"/>
      </w:r>
      <w:r>
        <w:t>71</w:t>
      </w:r>
      <w:r>
        <w:fldChar w:fldCharType="end"/>
      </w:r>
    </w:p>
    <w:p w14:paraId="5355368C" w14:textId="5AF8EE84"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Unwanted emissions</w:t>
      </w:r>
      <w:r>
        <w:tab/>
      </w:r>
      <w:r>
        <w:fldChar w:fldCharType="begin" w:fldLock="1"/>
      </w:r>
      <w:r>
        <w:instrText xml:space="preserve"> PAGEREF _Toc163218689 \h </w:instrText>
      </w:r>
      <w:r>
        <w:fldChar w:fldCharType="separate"/>
      </w:r>
      <w:r>
        <w:t>71</w:t>
      </w:r>
      <w:r>
        <w:fldChar w:fldCharType="end"/>
      </w:r>
    </w:p>
    <w:p w14:paraId="071A6CDC" w14:textId="0773F9B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_Toc163218690 \h </w:instrText>
      </w:r>
      <w:r>
        <w:fldChar w:fldCharType="separate"/>
      </w:r>
      <w:r>
        <w:t>71</w:t>
      </w:r>
      <w:r>
        <w:fldChar w:fldCharType="end"/>
      </w:r>
    </w:p>
    <w:p w14:paraId="1BCED8CA" w14:textId="02E24A4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Occupied bandwidth</w:t>
      </w:r>
      <w:r>
        <w:tab/>
      </w:r>
      <w:r>
        <w:fldChar w:fldCharType="begin" w:fldLock="1"/>
      </w:r>
      <w:r>
        <w:instrText xml:space="preserve"> PAGEREF _Toc163218691 \h </w:instrText>
      </w:r>
      <w:r>
        <w:fldChar w:fldCharType="separate"/>
      </w:r>
      <w:r>
        <w:t>72</w:t>
      </w:r>
      <w:r>
        <w:fldChar w:fldCharType="end"/>
      </w:r>
    </w:p>
    <w:p w14:paraId="695F7EF1" w14:textId="54D60FD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6.6.2.1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_Toc163218692 \h </w:instrText>
      </w:r>
      <w:r>
        <w:fldChar w:fldCharType="separate"/>
      </w:r>
      <w:r>
        <w:t>72</w:t>
      </w:r>
      <w:r>
        <w:fldChar w:fldCharType="end"/>
      </w:r>
    </w:p>
    <w:p w14:paraId="0F95E149" w14:textId="4264395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Minimum Requirements</w:t>
      </w:r>
      <w:r>
        <w:tab/>
      </w:r>
      <w:r>
        <w:fldChar w:fldCharType="begin" w:fldLock="1"/>
      </w:r>
      <w:r>
        <w:instrText xml:space="preserve"> PAGEREF _Toc163218693 \h </w:instrText>
      </w:r>
      <w:r>
        <w:fldChar w:fldCharType="separate"/>
      </w:r>
      <w:r>
        <w:t>72</w:t>
      </w:r>
      <w:r>
        <w:fldChar w:fldCharType="end"/>
      </w:r>
    </w:p>
    <w:p w14:paraId="03F0590F" w14:textId="52D2C5C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Test purpose</w:t>
      </w:r>
      <w:r>
        <w:tab/>
      </w:r>
      <w:r>
        <w:fldChar w:fldCharType="begin" w:fldLock="1"/>
      </w:r>
      <w:r>
        <w:instrText xml:space="preserve"> PAGEREF _Toc163218694 \h </w:instrText>
      </w:r>
      <w:r>
        <w:fldChar w:fldCharType="separate"/>
      </w:r>
      <w:r>
        <w:t>72</w:t>
      </w:r>
      <w:r>
        <w:fldChar w:fldCharType="end"/>
      </w:r>
    </w:p>
    <w:p w14:paraId="36953605" w14:textId="6283D44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Method of test</w:t>
      </w:r>
      <w:r>
        <w:tab/>
      </w:r>
      <w:r>
        <w:fldChar w:fldCharType="begin" w:fldLock="1"/>
      </w:r>
      <w:r>
        <w:instrText xml:space="preserve"> PAGEREF _Toc163218695 \h </w:instrText>
      </w:r>
      <w:r>
        <w:fldChar w:fldCharType="separate"/>
      </w:r>
      <w:r>
        <w:t>72</w:t>
      </w:r>
      <w:r>
        <w:fldChar w:fldCharType="end"/>
      </w:r>
    </w:p>
    <w:p w14:paraId="15461FAE" w14:textId="27836D1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Initial conditions</w:t>
      </w:r>
      <w:r>
        <w:tab/>
      </w:r>
      <w:r>
        <w:fldChar w:fldCharType="begin" w:fldLock="1"/>
      </w:r>
      <w:r>
        <w:instrText xml:space="preserve"> PAGEREF _Toc163218696 \h </w:instrText>
      </w:r>
      <w:r>
        <w:fldChar w:fldCharType="separate"/>
      </w:r>
      <w:r>
        <w:t>72</w:t>
      </w:r>
      <w:r>
        <w:fldChar w:fldCharType="end"/>
      </w:r>
    </w:p>
    <w:p w14:paraId="3E3A2316" w14:textId="56CAF4B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Procedure</w:t>
      </w:r>
      <w:r>
        <w:tab/>
      </w:r>
      <w:r>
        <w:fldChar w:fldCharType="begin" w:fldLock="1"/>
      </w:r>
      <w:r>
        <w:instrText xml:space="preserve"> PAGEREF _Toc163218697 \h </w:instrText>
      </w:r>
      <w:r>
        <w:fldChar w:fldCharType="separate"/>
      </w:r>
      <w:r>
        <w:t>73</w:t>
      </w:r>
      <w:r>
        <w:fldChar w:fldCharType="end"/>
      </w:r>
    </w:p>
    <w:p w14:paraId="5760EAC4" w14:textId="0CA57CA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Test requirements</w:t>
      </w:r>
      <w:r>
        <w:tab/>
      </w:r>
      <w:r>
        <w:fldChar w:fldCharType="begin" w:fldLock="1"/>
      </w:r>
      <w:r>
        <w:instrText xml:space="preserve"> PAGEREF _Toc163218698 \h </w:instrText>
      </w:r>
      <w:r>
        <w:fldChar w:fldCharType="separate"/>
      </w:r>
      <w:r>
        <w:t>73</w:t>
      </w:r>
      <w:r>
        <w:fldChar w:fldCharType="end"/>
      </w:r>
    </w:p>
    <w:p w14:paraId="3C1B50FF" w14:textId="366A2BE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Adjacent Channel Leakage Power Ratio</w:t>
      </w:r>
      <w:r>
        <w:tab/>
      </w:r>
      <w:r>
        <w:fldChar w:fldCharType="begin" w:fldLock="1"/>
      </w:r>
      <w:r>
        <w:instrText xml:space="preserve"> PAGEREF _Toc163218699 \h </w:instrText>
      </w:r>
      <w:r>
        <w:fldChar w:fldCharType="separate"/>
      </w:r>
      <w:r>
        <w:t>74</w:t>
      </w:r>
      <w:r>
        <w:fldChar w:fldCharType="end"/>
      </w:r>
    </w:p>
    <w:p w14:paraId="7EFF20C6" w14:textId="4CD7DFE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_Toc163218700 \h </w:instrText>
      </w:r>
      <w:r>
        <w:fldChar w:fldCharType="separate"/>
      </w:r>
      <w:r>
        <w:t>74</w:t>
      </w:r>
      <w:r>
        <w:fldChar w:fldCharType="end"/>
      </w:r>
    </w:p>
    <w:p w14:paraId="1C99397A" w14:textId="555A68E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_Toc163218701 \h </w:instrText>
      </w:r>
      <w:r>
        <w:fldChar w:fldCharType="separate"/>
      </w:r>
      <w:r>
        <w:t>74</w:t>
      </w:r>
      <w:r>
        <w:fldChar w:fldCharType="end"/>
      </w:r>
    </w:p>
    <w:p w14:paraId="3D3EC660" w14:textId="632CBA4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_Toc163218702 \h </w:instrText>
      </w:r>
      <w:r>
        <w:fldChar w:fldCharType="separate"/>
      </w:r>
      <w:r>
        <w:t>74</w:t>
      </w:r>
      <w:r>
        <w:fldChar w:fldCharType="end"/>
      </w:r>
    </w:p>
    <w:p w14:paraId="2C4D2E89" w14:textId="0CD1DC3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_Toc163218703 \h </w:instrText>
      </w:r>
      <w:r>
        <w:fldChar w:fldCharType="separate"/>
      </w:r>
      <w:r>
        <w:t>74</w:t>
      </w:r>
      <w:r>
        <w:fldChar w:fldCharType="end"/>
      </w:r>
    </w:p>
    <w:p w14:paraId="27FF198F" w14:textId="50E4B1E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_Toc163218704 \h </w:instrText>
      </w:r>
      <w:r>
        <w:fldChar w:fldCharType="separate"/>
      </w:r>
      <w:r>
        <w:t>74</w:t>
      </w:r>
      <w:r>
        <w:fldChar w:fldCharType="end"/>
      </w:r>
    </w:p>
    <w:p w14:paraId="008449FC" w14:textId="5F4F45B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_Toc163218705 \h </w:instrText>
      </w:r>
      <w:r>
        <w:fldChar w:fldCharType="separate"/>
      </w:r>
      <w:r>
        <w:t>74</w:t>
      </w:r>
      <w:r>
        <w:fldChar w:fldCharType="end"/>
      </w:r>
    </w:p>
    <w:p w14:paraId="6E170383" w14:textId="7D6B1C5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_Toc163218706 \h </w:instrText>
      </w:r>
      <w:r>
        <w:fldChar w:fldCharType="separate"/>
      </w:r>
      <w:r>
        <w:t>75</w:t>
      </w:r>
      <w:r>
        <w:fldChar w:fldCharType="end"/>
      </w:r>
    </w:p>
    <w:p w14:paraId="03EEB6ED" w14:textId="4BA1D0D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w:t>
      </w:r>
      <w:r>
        <w:tab/>
      </w:r>
      <w:r>
        <w:fldChar w:fldCharType="begin" w:fldLock="1"/>
      </w:r>
      <w:r>
        <w:instrText xml:space="preserve"> PAGEREF _Toc163218707 \h </w:instrText>
      </w:r>
      <w:r>
        <w:fldChar w:fldCharType="separate"/>
      </w:r>
      <w:r>
        <w:t>75</w:t>
      </w:r>
      <w:r>
        <w:fldChar w:fldCharType="end"/>
      </w:r>
    </w:p>
    <w:p w14:paraId="77EC4430" w14:textId="2B6C576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Limits and</w:t>
      </w:r>
      <w:r w:rsidRPr="00F62E2B">
        <w:rPr>
          <w:rFonts w:eastAsiaTheme="minorEastAsia"/>
        </w:rPr>
        <w:t xml:space="preserve"> </w:t>
      </w:r>
      <w:r w:rsidRPr="00F62E2B">
        <w:rPr>
          <w:rFonts w:eastAsiaTheme="minorEastAsia"/>
          <w:i/>
        </w:rPr>
        <w:t>basic limits</w:t>
      </w:r>
      <w:r>
        <w:tab/>
      </w:r>
      <w:r>
        <w:fldChar w:fldCharType="begin" w:fldLock="1"/>
      </w:r>
      <w:r>
        <w:instrText xml:space="preserve"> PAGEREF _Toc163218708 \h </w:instrText>
      </w:r>
      <w:r>
        <w:fldChar w:fldCharType="separate"/>
      </w:r>
      <w:r>
        <w:t>75</w:t>
      </w:r>
      <w:r>
        <w:fldChar w:fldCharType="end"/>
      </w:r>
    </w:p>
    <w:p w14:paraId="3E00D814" w14:textId="363F19A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_Toc163218709 \h </w:instrText>
      </w:r>
      <w:r>
        <w:fldChar w:fldCharType="separate"/>
      </w:r>
      <w:r>
        <w:t>78</w:t>
      </w:r>
      <w:r>
        <w:fldChar w:fldCharType="end"/>
      </w:r>
    </w:p>
    <w:p w14:paraId="416E4DCF" w14:textId="3D457B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Operating band unwanted emissions</w:t>
      </w:r>
      <w:r>
        <w:tab/>
      </w:r>
      <w:r>
        <w:fldChar w:fldCharType="begin" w:fldLock="1"/>
      </w:r>
      <w:r>
        <w:instrText xml:space="preserve"> PAGEREF _Toc163218710 \h </w:instrText>
      </w:r>
      <w:r>
        <w:fldChar w:fldCharType="separate"/>
      </w:r>
      <w:r>
        <w:t>79</w:t>
      </w:r>
      <w:r>
        <w:fldChar w:fldCharType="end"/>
      </w:r>
    </w:p>
    <w:p w14:paraId="3FABD02C" w14:textId="4C19C4B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_Toc163218711 \h </w:instrText>
      </w:r>
      <w:r>
        <w:fldChar w:fldCharType="separate"/>
      </w:r>
      <w:r>
        <w:t>79</w:t>
      </w:r>
      <w:r>
        <w:fldChar w:fldCharType="end"/>
      </w:r>
    </w:p>
    <w:p w14:paraId="3D5DF6E2" w14:textId="473E9F8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_Toc163218712 \h </w:instrText>
      </w:r>
      <w:r>
        <w:fldChar w:fldCharType="separate"/>
      </w:r>
      <w:r>
        <w:t>81</w:t>
      </w:r>
      <w:r>
        <w:fldChar w:fldCharType="end"/>
      </w:r>
    </w:p>
    <w:p w14:paraId="58D52034" w14:textId="49535A3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_Toc163218713 \h </w:instrText>
      </w:r>
      <w:r>
        <w:fldChar w:fldCharType="separate"/>
      </w:r>
      <w:r>
        <w:t>81</w:t>
      </w:r>
      <w:r>
        <w:fldChar w:fldCharType="end"/>
      </w:r>
    </w:p>
    <w:p w14:paraId="03415E82" w14:textId="7E1FE5C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_Toc163218714 \h </w:instrText>
      </w:r>
      <w:r>
        <w:fldChar w:fldCharType="separate"/>
      </w:r>
      <w:r>
        <w:t>81</w:t>
      </w:r>
      <w:r>
        <w:fldChar w:fldCharType="end"/>
      </w:r>
    </w:p>
    <w:p w14:paraId="7DD35F1D" w14:textId="280DFEA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_Toc163218715 \h </w:instrText>
      </w:r>
      <w:r>
        <w:fldChar w:fldCharType="separate"/>
      </w:r>
      <w:r>
        <w:t>81</w:t>
      </w:r>
      <w:r>
        <w:fldChar w:fldCharType="end"/>
      </w:r>
    </w:p>
    <w:p w14:paraId="30F4DD17" w14:textId="7719680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_Toc163218716 \h </w:instrText>
      </w:r>
      <w:r>
        <w:fldChar w:fldCharType="separate"/>
      </w:r>
      <w:r>
        <w:t>81</w:t>
      </w:r>
      <w:r>
        <w:fldChar w:fldCharType="end"/>
      </w:r>
    </w:p>
    <w:p w14:paraId="3CD28802" w14:textId="20F3062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_Toc163218717 \h </w:instrText>
      </w:r>
      <w:r>
        <w:fldChar w:fldCharType="separate"/>
      </w:r>
      <w:r>
        <w:t>82</w:t>
      </w:r>
      <w:r>
        <w:fldChar w:fldCharType="end"/>
      </w:r>
    </w:p>
    <w:p w14:paraId="73B88798" w14:textId="5C8DF96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w:t>
      </w:r>
      <w:r>
        <w:tab/>
      </w:r>
      <w:r>
        <w:fldChar w:fldCharType="begin" w:fldLock="1"/>
      </w:r>
      <w:r>
        <w:instrText xml:space="preserve"> PAGEREF _Toc163218718 \h </w:instrText>
      </w:r>
      <w:r>
        <w:fldChar w:fldCharType="separate"/>
      </w:r>
      <w:r>
        <w:t>82</w:t>
      </w:r>
      <w:r>
        <w:fldChar w:fldCharType="end"/>
      </w:r>
    </w:p>
    <w:p w14:paraId="0936CE61" w14:textId="397D394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Wide Area IAB-DU and IAB-MT (Category A)</w:t>
      </w:r>
      <w:r>
        <w:tab/>
      </w:r>
      <w:r>
        <w:fldChar w:fldCharType="begin" w:fldLock="1"/>
      </w:r>
      <w:r>
        <w:instrText xml:space="preserve"> PAGEREF _Toc163218719 \h </w:instrText>
      </w:r>
      <w:r>
        <w:fldChar w:fldCharType="separate"/>
      </w:r>
      <w:r>
        <w:t>82</w:t>
      </w:r>
      <w:r>
        <w:fldChar w:fldCharType="end"/>
      </w:r>
    </w:p>
    <w:p w14:paraId="169811F8" w14:textId="0E69950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Basic limits </w:t>
      </w:r>
      <w:r w:rsidRPr="00F62E2B">
        <w:rPr>
          <w:rFonts w:eastAsiaTheme="minorEastAsia"/>
          <w:lang w:eastAsia="zh-CN"/>
        </w:rPr>
        <w:t>for Wide Area IAB-DU and Wide Area IAB-MT</w:t>
      </w:r>
      <w:r w:rsidRPr="00F62E2B">
        <w:rPr>
          <w:rFonts w:eastAsiaTheme="minorEastAsia"/>
        </w:rPr>
        <w:t xml:space="preserve"> (Category B)</w:t>
      </w:r>
      <w:r>
        <w:tab/>
      </w:r>
      <w:r>
        <w:fldChar w:fldCharType="begin" w:fldLock="1"/>
      </w:r>
      <w:r>
        <w:instrText xml:space="preserve"> PAGEREF _Toc163218720 \h </w:instrText>
      </w:r>
      <w:r>
        <w:fldChar w:fldCharType="separate"/>
      </w:r>
      <w:r>
        <w:t>83</w:t>
      </w:r>
      <w:r>
        <w:fldChar w:fldCharType="end"/>
      </w:r>
    </w:p>
    <w:p w14:paraId="62F60972" w14:textId="1C1A78E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_Toc163218721 \h </w:instrText>
      </w:r>
      <w:r>
        <w:fldChar w:fldCharType="separate"/>
      </w:r>
      <w:r>
        <w:t>83</w:t>
      </w:r>
      <w:r>
        <w:fldChar w:fldCharType="end"/>
      </w:r>
    </w:p>
    <w:p w14:paraId="13D536A7" w14:textId="260AC012"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Category B</w:t>
      </w:r>
      <w:r w:rsidRPr="00F62E2B">
        <w:rPr>
          <w:rFonts w:eastAsiaTheme="minorEastAsia"/>
          <w:lang w:eastAsia="zh-CN"/>
        </w:rPr>
        <w:t xml:space="preserve"> requirements</w:t>
      </w:r>
      <w:r>
        <w:tab/>
      </w:r>
      <w:r>
        <w:fldChar w:fldCharType="begin" w:fldLock="1"/>
      </w:r>
      <w:r>
        <w:instrText xml:space="preserve"> PAGEREF _Toc163218722 \h </w:instrText>
      </w:r>
      <w:r>
        <w:fldChar w:fldCharType="separate"/>
      </w:r>
      <w:r>
        <w:t>83</w:t>
      </w:r>
      <w:r>
        <w:fldChar w:fldCharType="end"/>
      </w:r>
    </w:p>
    <w:p w14:paraId="759E6F25" w14:textId="436EE5A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for Medium Range IAB-DU (Category A and B)</w:t>
      </w:r>
      <w:r>
        <w:tab/>
      </w:r>
      <w:r>
        <w:fldChar w:fldCharType="begin" w:fldLock="1"/>
      </w:r>
      <w:r>
        <w:instrText xml:space="preserve"> PAGEREF _Toc163218723 \h </w:instrText>
      </w:r>
      <w:r>
        <w:fldChar w:fldCharType="separate"/>
      </w:r>
      <w:r>
        <w:t>84</w:t>
      </w:r>
      <w:r>
        <w:fldChar w:fldCharType="end"/>
      </w:r>
    </w:p>
    <w:p w14:paraId="5A1ACD69" w14:textId="17478AF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w:t>
      </w:r>
      <w:r w:rsidRPr="00F62E2B">
        <w:rPr>
          <w:rFonts w:eastAsiaTheme="minorEastAsia"/>
          <w:lang w:eastAsia="zh-CN"/>
        </w:rPr>
        <w:t>for Local Area IAB-DU and Local Area IAB-MT (Category A and B)</w:t>
      </w:r>
      <w:r>
        <w:tab/>
      </w:r>
      <w:r>
        <w:fldChar w:fldCharType="begin" w:fldLock="1"/>
      </w:r>
      <w:r>
        <w:instrText xml:space="preserve"> PAGEREF _Toc163218724 \h </w:instrText>
      </w:r>
      <w:r>
        <w:fldChar w:fldCharType="separate"/>
      </w:r>
      <w:r>
        <w:t>86</w:t>
      </w:r>
      <w:r>
        <w:fldChar w:fldCharType="end"/>
      </w:r>
    </w:p>
    <w:p w14:paraId="51470F6F" w14:textId="67F4F4D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for additional requirements</w:t>
      </w:r>
      <w:r>
        <w:tab/>
      </w:r>
      <w:r>
        <w:fldChar w:fldCharType="begin" w:fldLock="1"/>
      </w:r>
      <w:r>
        <w:instrText xml:space="preserve"> PAGEREF _Toc163218725 \h </w:instrText>
      </w:r>
      <w:r>
        <w:fldChar w:fldCharType="separate"/>
      </w:r>
      <w:r>
        <w:t>87</w:t>
      </w:r>
      <w:r>
        <w:fldChar w:fldCharType="end"/>
      </w:r>
    </w:p>
    <w:p w14:paraId="2E27EA72" w14:textId="26D27C83"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Limits in FCC Title 47</w:t>
      </w:r>
      <w:r>
        <w:tab/>
      </w:r>
      <w:r>
        <w:fldChar w:fldCharType="begin" w:fldLock="1"/>
      </w:r>
      <w:r>
        <w:instrText xml:space="preserve"> PAGEREF _Toc163218726 \h </w:instrText>
      </w:r>
      <w:r>
        <w:fldChar w:fldCharType="separate"/>
      </w:r>
      <w:r>
        <w:t>87</w:t>
      </w:r>
      <w:r>
        <w:fldChar w:fldCharType="end"/>
      </w:r>
    </w:p>
    <w:p w14:paraId="4C59D814" w14:textId="08C7C81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_Toc163218727 \h </w:instrText>
      </w:r>
      <w:r>
        <w:fldChar w:fldCharType="separate"/>
      </w:r>
      <w:r>
        <w:t>87</w:t>
      </w:r>
      <w:r>
        <w:fldChar w:fldCharType="end"/>
      </w:r>
    </w:p>
    <w:p w14:paraId="2DC347BD" w14:textId="1EF36BB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spurious emissions</w:t>
      </w:r>
      <w:r>
        <w:tab/>
      </w:r>
      <w:r>
        <w:fldChar w:fldCharType="begin" w:fldLock="1"/>
      </w:r>
      <w:r>
        <w:instrText xml:space="preserve"> PAGEREF _Toc163218728 \h </w:instrText>
      </w:r>
      <w:r>
        <w:fldChar w:fldCharType="separate"/>
      </w:r>
      <w:r>
        <w:t>87</w:t>
      </w:r>
      <w:r>
        <w:fldChar w:fldCharType="end"/>
      </w:r>
    </w:p>
    <w:p w14:paraId="37A3FAA6" w14:textId="716C2F4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_Toc163218729 \h </w:instrText>
      </w:r>
      <w:r>
        <w:fldChar w:fldCharType="separate"/>
      </w:r>
      <w:r>
        <w:t>87</w:t>
      </w:r>
      <w:r>
        <w:fldChar w:fldCharType="end"/>
      </w:r>
    </w:p>
    <w:p w14:paraId="28D375BE" w14:textId="20C5E0B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_Toc163218730 \h </w:instrText>
      </w:r>
      <w:r>
        <w:fldChar w:fldCharType="separate"/>
      </w:r>
      <w:r>
        <w:t>88</w:t>
      </w:r>
      <w:r>
        <w:fldChar w:fldCharType="end"/>
      </w:r>
    </w:p>
    <w:p w14:paraId="5358BFC8" w14:textId="661B163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_Toc163218731 \h </w:instrText>
      </w:r>
      <w:r>
        <w:fldChar w:fldCharType="separate"/>
      </w:r>
      <w:r>
        <w:t>88</w:t>
      </w:r>
      <w:r>
        <w:fldChar w:fldCharType="end"/>
      </w:r>
    </w:p>
    <w:p w14:paraId="0EC2399F" w14:textId="70EC810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_Toc163218732 \h </w:instrText>
      </w:r>
      <w:r>
        <w:fldChar w:fldCharType="separate"/>
      </w:r>
      <w:r>
        <w:t>88</w:t>
      </w:r>
      <w:r>
        <w:fldChar w:fldCharType="end"/>
      </w:r>
    </w:p>
    <w:p w14:paraId="4C2933B2" w14:textId="278EF23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_Toc163218733 \h </w:instrText>
      </w:r>
      <w:r>
        <w:fldChar w:fldCharType="separate"/>
      </w:r>
      <w:r>
        <w:t>88</w:t>
      </w:r>
      <w:r>
        <w:fldChar w:fldCharType="end"/>
      </w:r>
    </w:p>
    <w:p w14:paraId="63B11093" w14:textId="4939C16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_Toc163218734 \h </w:instrText>
      </w:r>
      <w:r>
        <w:fldChar w:fldCharType="separate"/>
      </w:r>
      <w:r>
        <w:t>88</w:t>
      </w:r>
      <w:r>
        <w:fldChar w:fldCharType="end"/>
      </w:r>
    </w:p>
    <w:p w14:paraId="1AD5BA3C" w14:textId="2FA58EB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_Toc163218735 \h </w:instrText>
      </w:r>
      <w:r>
        <w:fldChar w:fldCharType="separate"/>
      </w:r>
      <w:r>
        <w:t>89</w:t>
      </w:r>
      <w:r>
        <w:fldChar w:fldCharType="end"/>
      </w:r>
    </w:p>
    <w:p w14:paraId="145659AE" w14:textId="01A8C4D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w:t>
      </w:r>
      <w:r>
        <w:tab/>
      </w:r>
      <w:r>
        <w:fldChar w:fldCharType="begin" w:fldLock="1"/>
      </w:r>
      <w:r>
        <w:instrText xml:space="preserve"> PAGEREF _Toc163218736 \h </w:instrText>
      </w:r>
      <w:r>
        <w:fldChar w:fldCharType="separate"/>
      </w:r>
      <w:r>
        <w:t>89</w:t>
      </w:r>
      <w:r>
        <w:fldChar w:fldCharType="end"/>
      </w:r>
    </w:p>
    <w:p w14:paraId="4FBB1F6F" w14:textId="5EE3CF3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Tx spurious emissions</w:t>
      </w:r>
      <w:r>
        <w:tab/>
      </w:r>
      <w:r>
        <w:fldChar w:fldCharType="begin" w:fldLock="1"/>
      </w:r>
      <w:r>
        <w:instrText xml:space="preserve"> PAGEREF _Toc163218737 \h </w:instrText>
      </w:r>
      <w:r>
        <w:fldChar w:fldCharType="separate"/>
      </w:r>
      <w:r>
        <w:t>89</w:t>
      </w:r>
      <w:r>
        <w:fldChar w:fldCharType="end"/>
      </w:r>
    </w:p>
    <w:p w14:paraId="58B1BA24" w14:textId="54F6CF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Additional spurious emissions requirements</w:t>
      </w:r>
      <w:r>
        <w:tab/>
      </w:r>
      <w:r>
        <w:fldChar w:fldCharType="begin" w:fldLock="1"/>
      </w:r>
      <w:r>
        <w:instrText xml:space="preserve"> PAGEREF _Toc163218738 \h </w:instrText>
      </w:r>
      <w:r>
        <w:fldChar w:fldCharType="separate"/>
      </w:r>
      <w:r>
        <w:t>90</w:t>
      </w:r>
      <w:r>
        <w:fldChar w:fldCharType="end"/>
      </w:r>
    </w:p>
    <w:p w14:paraId="353EE898" w14:textId="7569168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with base stations and IAB-nodes</w:t>
      </w:r>
      <w:r>
        <w:tab/>
      </w:r>
      <w:r>
        <w:fldChar w:fldCharType="begin" w:fldLock="1"/>
      </w:r>
      <w:r>
        <w:instrText xml:space="preserve"> PAGEREF _Toc163218739 \h </w:instrText>
      </w:r>
      <w:r>
        <w:fldChar w:fldCharType="separate"/>
      </w:r>
      <w:r>
        <w:t>95</w:t>
      </w:r>
      <w:r>
        <w:fldChar w:fldCharType="end"/>
      </w:r>
    </w:p>
    <w:p w14:paraId="496DF02D" w14:textId="7A16E8F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_Toc163218740 \h </w:instrText>
      </w:r>
      <w:r>
        <w:fldChar w:fldCharType="separate"/>
      </w:r>
      <w:r>
        <w:t>99</w:t>
      </w:r>
      <w:r>
        <w:fldChar w:fldCharType="end"/>
      </w:r>
    </w:p>
    <w:p w14:paraId="19A3C9D6" w14:textId="6F15B97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intermodulation</w:t>
      </w:r>
      <w:r>
        <w:tab/>
      </w:r>
      <w:r>
        <w:fldChar w:fldCharType="begin" w:fldLock="1"/>
      </w:r>
      <w:r>
        <w:instrText xml:space="preserve"> PAGEREF _Toc163218741 \h </w:instrText>
      </w:r>
      <w:r>
        <w:fldChar w:fldCharType="separate"/>
      </w:r>
      <w:r>
        <w:t>99</w:t>
      </w:r>
      <w:r>
        <w:fldChar w:fldCharType="end"/>
      </w:r>
    </w:p>
    <w:p w14:paraId="3B82E844" w14:textId="76598BF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_Toc163218742 \h </w:instrText>
      </w:r>
      <w:r>
        <w:fldChar w:fldCharType="separate"/>
      </w:r>
      <w:r>
        <w:t>99</w:t>
      </w:r>
      <w:r>
        <w:fldChar w:fldCharType="end"/>
      </w:r>
    </w:p>
    <w:p w14:paraId="28154428" w14:textId="2F0627D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_Toc163218743 \h </w:instrText>
      </w:r>
      <w:r>
        <w:fldChar w:fldCharType="separate"/>
      </w:r>
      <w:r>
        <w:t>99</w:t>
      </w:r>
      <w:r>
        <w:fldChar w:fldCharType="end"/>
      </w:r>
    </w:p>
    <w:p w14:paraId="52E488FF" w14:textId="16AD8F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_Toc163218744 \h </w:instrText>
      </w:r>
      <w:r>
        <w:fldChar w:fldCharType="separate"/>
      </w:r>
      <w:r>
        <w:t>99</w:t>
      </w:r>
      <w:r>
        <w:fldChar w:fldCharType="end"/>
      </w:r>
    </w:p>
    <w:p w14:paraId="24689001" w14:textId="0293085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_Toc163218745 \h </w:instrText>
      </w:r>
      <w:r>
        <w:fldChar w:fldCharType="separate"/>
      </w:r>
      <w:r>
        <w:t>100</w:t>
      </w:r>
      <w:r>
        <w:fldChar w:fldCharType="end"/>
      </w:r>
    </w:p>
    <w:p w14:paraId="5A694962" w14:textId="60C7636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_Toc163218746 \h </w:instrText>
      </w:r>
      <w:r>
        <w:fldChar w:fldCharType="separate"/>
      </w:r>
      <w:r>
        <w:t>100</w:t>
      </w:r>
      <w:r>
        <w:fldChar w:fldCharType="end"/>
      </w:r>
    </w:p>
    <w:p w14:paraId="14311856" w14:textId="67DE6E4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_Toc163218747 \h </w:instrText>
      </w:r>
      <w:r>
        <w:fldChar w:fldCharType="separate"/>
      </w:r>
      <w:r>
        <w:t>100</w:t>
      </w:r>
      <w:r>
        <w:fldChar w:fldCharType="end"/>
      </w:r>
    </w:p>
    <w:p w14:paraId="3A7F45A7" w14:textId="7A952E5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_Toc163218748 \h </w:instrText>
      </w:r>
      <w:r>
        <w:fldChar w:fldCharType="separate"/>
      </w:r>
      <w:r>
        <w:t>101</w:t>
      </w:r>
      <w:r>
        <w:fldChar w:fldCharType="end"/>
      </w:r>
    </w:p>
    <w:p w14:paraId="3F9FEA2A" w14:textId="1CF31E7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 type 1-H</w:t>
      </w:r>
      <w:r>
        <w:tab/>
      </w:r>
      <w:r>
        <w:fldChar w:fldCharType="begin" w:fldLock="1"/>
      </w:r>
      <w:r>
        <w:instrText xml:space="preserve"> PAGEREF _Toc163218749 \h </w:instrText>
      </w:r>
      <w:r>
        <w:fldChar w:fldCharType="separate"/>
      </w:r>
      <w:r>
        <w:t>101</w:t>
      </w:r>
      <w:r>
        <w:fldChar w:fldCharType="end"/>
      </w:r>
    </w:p>
    <w:p w14:paraId="74E72692" w14:textId="769D16B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minimum requirements</w:t>
      </w:r>
      <w:r>
        <w:tab/>
      </w:r>
      <w:r>
        <w:fldChar w:fldCharType="begin" w:fldLock="1"/>
      </w:r>
      <w:r>
        <w:instrText xml:space="preserve"> PAGEREF _Toc163218750 \h </w:instrText>
      </w:r>
      <w:r>
        <w:fldChar w:fldCharType="separate"/>
      </w:r>
      <w:r>
        <w:t>101</w:t>
      </w:r>
      <w:r>
        <w:fldChar w:fldCharType="end"/>
      </w:r>
    </w:p>
    <w:p w14:paraId="62BF9CA8" w14:textId="5453BCF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Intra-system minimum requirements</w:t>
      </w:r>
      <w:r>
        <w:tab/>
      </w:r>
      <w:r>
        <w:fldChar w:fldCharType="begin" w:fldLock="1"/>
      </w:r>
      <w:r>
        <w:instrText xml:space="preserve"> PAGEREF _Toc163218751 \h </w:instrText>
      </w:r>
      <w:r>
        <w:fldChar w:fldCharType="separate"/>
      </w:r>
      <w:r>
        <w:t>102</w:t>
      </w:r>
      <w:r>
        <w:fldChar w:fldCharType="end"/>
      </w:r>
    </w:p>
    <w:p w14:paraId="6BE9CF57" w14:textId="77850F2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Additional requirements</w:t>
      </w:r>
      <w:r>
        <w:tab/>
      </w:r>
      <w:r>
        <w:fldChar w:fldCharType="begin" w:fldLock="1"/>
      </w:r>
      <w:r>
        <w:instrText xml:space="preserve"> PAGEREF _Toc163218752 \h </w:instrText>
      </w:r>
      <w:r>
        <w:fldChar w:fldCharType="separate"/>
      </w:r>
      <w:r>
        <w:t>102</w:t>
      </w:r>
      <w:r>
        <w:fldChar w:fldCharType="end"/>
      </w:r>
    </w:p>
    <w:p w14:paraId="03C4358B" w14:textId="63F3F71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lastRenderedPageBreak/>
        <w:t>7</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receiver characteristics (IAB-DU and IAB-MT)</w:t>
      </w:r>
      <w:r>
        <w:tab/>
      </w:r>
      <w:r>
        <w:fldChar w:fldCharType="begin" w:fldLock="1"/>
      </w:r>
      <w:r>
        <w:instrText xml:space="preserve"> PAGEREF _Toc163218753 \h </w:instrText>
      </w:r>
      <w:r>
        <w:fldChar w:fldCharType="separate"/>
      </w:r>
      <w:r>
        <w:t>102</w:t>
      </w:r>
      <w:r>
        <w:fldChar w:fldCharType="end"/>
      </w:r>
    </w:p>
    <w:p w14:paraId="1946CF91" w14:textId="04ACE57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_Toc163218754 \h </w:instrText>
      </w:r>
      <w:r>
        <w:fldChar w:fldCharType="separate"/>
      </w:r>
      <w:r>
        <w:t>102</w:t>
      </w:r>
      <w:r>
        <w:fldChar w:fldCharType="end"/>
      </w:r>
    </w:p>
    <w:p w14:paraId="4C95BEBF" w14:textId="2B2329F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Reference sensitivity level</w:t>
      </w:r>
      <w:r>
        <w:tab/>
      </w:r>
      <w:r>
        <w:fldChar w:fldCharType="begin" w:fldLock="1"/>
      </w:r>
      <w:r>
        <w:instrText xml:space="preserve"> PAGEREF _Toc163218755 \h </w:instrText>
      </w:r>
      <w:r>
        <w:fldChar w:fldCharType="separate"/>
      </w:r>
      <w:r>
        <w:t>102</w:t>
      </w:r>
      <w:r>
        <w:fldChar w:fldCharType="end"/>
      </w:r>
    </w:p>
    <w:p w14:paraId="27C393C2" w14:textId="62D57E8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_Toc163218756 \h </w:instrText>
      </w:r>
      <w:r>
        <w:fldChar w:fldCharType="separate"/>
      </w:r>
      <w:r>
        <w:t>102</w:t>
      </w:r>
      <w:r>
        <w:fldChar w:fldCharType="end"/>
      </w:r>
    </w:p>
    <w:p w14:paraId="1508424F" w14:textId="328ADB9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_Toc163218757 \h </w:instrText>
      </w:r>
      <w:r>
        <w:fldChar w:fldCharType="separate"/>
      </w:r>
      <w:r>
        <w:t>102</w:t>
      </w:r>
      <w:r>
        <w:fldChar w:fldCharType="end"/>
      </w:r>
    </w:p>
    <w:p w14:paraId="78E49974" w14:textId="53EC814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_Toc163218758 \h </w:instrText>
      </w:r>
      <w:r>
        <w:fldChar w:fldCharType="separate"/>
      </w:r>
      <w:r>
        <w:t>103</w:t>
      </w:r>
      <w:r>
        <w:fldChar w:fldCharType="end"/>
      </w:r>
    </w:p>
    <w:p w14:paraId="74DFDF4A" w14:textId="5CF96F7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_Toc163218759 \h </w:instrText>
      </w:r>
      <w:r>
        <w:fldChar w:fldCharType="separate"/>
      </w:r>
      <w:r>
        <w:t>103</w:t>
      </w:r>
      <w:r>
        <w:fldChar w:fldCharType="end"/>
      </w:r>
    </w:p>
    <w:p w14:paraId="4B86064E" w14:textId="07222EE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_Toc163218760 \h </w:instrText>
      </w:r>
      <w:r>
        <w:fldChar w:fldCharType="separate"/>
      </w:r>
      <w:r>
        <w:t>103</w:t>
      </w:r>
      <w:r>
        <w:fldChar w:fldCharType="end"/>
      </w:r>
    </w:p>
    <w:p w14:paraId="6FACB1E1" w14:textId="70AFF09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_Toc163218761 \h </w:instrText>
      </w:r>
      <w:r>
        <w:fldChar w:fldCharType="separate"/>
      </w:r>
      <w:r>
        <w:t>103</w:t>
      </w:r>
      <w:r>
        <w:fldChar w:fldCharType="end"/>
      </w:r>
    </w:p>
    <w:p w14:paraId="4F30F2E2" w14:textId="665E257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_Toc163218762 \h </w:instrText>
      </w:r>
      <w:r>
        <w:fldChar w:fldCharType="separate"/>
      </w:r>
      <w:r>
        <w:t>103</w:t>
      </w:r>
      <w:r>
        <w:fldChar w:fldCharType="end"/>
      </w:r>
    </w:p>
    <w:p w14:paraId="23E2A28B" w14:textId="60AAEC0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Test requirements for </w:t>
      </w:r>
      <w:r w:rsidRPr="00F62E2B">
        <w:rPr>
          <w:rFonts w:eastAsiaTheme="minorEastAsia"/>
          <w:i/>
        </w:rPr>
        <w:t>IAB-DU</w:t>
      </w:r>
      <w:r>
        <w:tab/>
      </w:r>
      <w:r>
        <w:fldChar w:fldCharType="begin" w:fldLock="1"/>
      </w:r>
      <w:r>
        <w:instrText xml:space="preserve"> PAGEREF _Toc163218763 \h </w:instrText>
      </w:r>
      <w:r>
        <w:fldChar w:fldCharType="separate"/>
      </w:r>
      <w:r>
        <w:t>103</w:t>
      </w:r>
      <w:r>
        <w:fldChar w:fldCharType="end"/>
      </w:r>
    </w:p>
    <w:p w14:paraId="48826B30" w14:textId="2858A42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Test requirements for </w:t>
      </w:r>
      <w:r w:rsidRPr="00F62E2B">
        <w:rPr>
          <w:rFonts w:eastAsiaTheme="minorEastAsia"/>
          <w:i/>
        </w:rPr>
        <w:t>IAB-MT</w:t>
      </w:r>
      <w:r>
        <w:tab/>
      </w:r>
      <w:r>
        <w:fldChar w:fldCharType="begin" w:fldLock="1"/>
      </w:r>
      <w:r>
        <w:instrText xml:space="preserve"> PAGEREF _Toc163218764 \h </w:instrText>
      </w:r>
      <w:r>
        <w:fldChar w:fldCharType="separate"/>
      </w:r>
      <w:r>
        <w:t>105</w:t>
      </w:r>
      <w:r>
        <w:fldChar w:fldCharType="end"/>
      </w:r>
    </w:p>
    <w:p w14:paraId="4E56EF39" w14:textId="3E18119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Dynamic range</w:t>
      </w:r>
      <w:r>
        <w:tab/>
      </w:r>
      <w:r>
        <w:fldChar w:fldCharType="begin" w:fldLock="1"/>
      </w:r>
      <w:r>
        <w:instrText xml:space="preserve"> PAGEREF _Toc163218765 \h </w:instrText>
      </w:r>
      <w:r>
        <w:fldChar w:fldCharType="separate"/>
      </w:r>
      <w:r>
        <w:t>106</w:t>
      </w:r>
      <w:r>
        <w:fldChar w:fldCharType="end"/>
      </w:r>
    </w:p>
    <w:p w14:paraId="78242EED" w14:textId="07801B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_Toc163218766 \h </w:instrText>
      </w:r>
      <w:r>
        <w:fldChar w:fldCharType="separate"/>
      </w:r>
      <w:r>
        <w:t>106</w:t>
      </w:r>
      <w:r>
        <w:fldChar w:fldCharType="end"/>
      </w:r>
    </w:p>
    <w:p w14:paraId="1F293668" w14:textId="5AF6103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_Toc163218767 \h </w:instrText>
      </w:r>
      <w:r>
        <w:fldChar w:fldCharType="separate"/>
      </w:r>
      <w:r>
        <w:t>106</w:t>
      </w:r>
      <w:r>
        <w:fldChar w:fldCharType="end"/>
      </w:r>
    </w:p>
    <w:p w14:paraId="0B18F473" w14:textId="4FA4C46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_Toc163218768 \h </w:instrText>
      </w:r>
      <w:r>
        <w:fldChar w:fldCharType="separate"/>
      </w:r>
      <w:r>
        <w:t>106</w:t>
      </w:r>
      <w:r>
        <w:fldChar w:fldCharType="end"/>
      </w:r>
    </w:p>
    <w:p w14:paraId="576689E3" w14:textId="3FAC5F4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_Toc163218769 \h </w:instrText>
      </w:r>
      <w:r>
        <w:fldChar w:fldCharType="separate"/>
      </w:r>
      <w:r>
        <w:t>106</w:t>
      </w:r>
      <w:r>
        <w:fldChar w:fldCharType="end"/>
      </w:r>
    </w:p>
    <w:p w14:paraId="13C4A674" w14:textId="5B66688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_Toc163218770 \h </w:instrText>
      </w:r>
      <w:r>
        <w:fldChar w:fldCharType="separate"/>
      </w:r>
      <w:r>
        <w:t>106</w:t>
      </w:r>
      <w:r>
        <w:fldChar w:fldCharType="end"/>
      </w:r>
    </w:p>
    <w:p w14:paraId="7A327393" w14:textId="71739AE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_Toc163218771 \h </w:instrText>
      </w:r>
      <w:r>
        <w:fldChar w:fldCharType="separate"/>
      </w:r>
      <w:r>
        <w:t>106</w:t>
      </w:r>
      <w:r>
        <w:fldChar w:fldCharType="end"/>
      </w:r>
    </w:p>
    <w:p w14:paraId="7C88BA85" w14:textId="5962483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_Toc163218772 \h </w:instrText>
      </w:r>
      <w:r>
        <w:fldChar w:fldCharType="separate"/>
      </w:r>
      <w:r>
        <w:t>107</w:t>
      </w:r>
      <w:r>
        <w:fldChar w:fldCharType="end"/>
      </w:r>
    </w:p>
    <w:p w14:paraId="246884B7" w14:textId="7035F54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In-band selectivity and blocking</w:t>
      </w:r>
      <w:r>
        <w:tab/>
      </w:r>
      <w:r>
        <w:fldChar w:fldCharType="begin" w:fldLock="1"/>
      </w:r>
      <w:r>
        <w:instrText xml:space="preserve"> PAGEREF _Toc163218773 \h </w:instrText>
      </w:r>
      <w:r>
        <w:fldChar w:fldCharType="separate"/>
      </w:r>
      <w:r>
        <w:t>110</w:t>
      </w:r>
      <w:r>
        <w:fldChar w:fldCharType="end"/>
      </w:r>
    </w:p>
    <w:p w14:paraId="58B838D2" w14:textId="50711B9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Adjacent Channel Selectivity (ACS)</w:t>
      </w:r>
      <w:r>
        <w:tab/>
      </w:r>
      <w:r>
        <w:fldChar w:fldCharType="begin" w:fldLock="1"/>
      </w:r>
      <w:r>
        <w:instrText xml:space="preserve"> PAGEREF _Toc163218774 \h </w:instrText>
      </w:r>
      <w:r>
        <w:fldChar w:fldCharType="separate"/>
      </w:r>
      <w:r>
        <w:t>110</w:t>
      </w:r>
      <w:r>
        <w:fldChar w:fldCharType="end"/>
      </w:r>
    </w:p>
    <w:p w14:paraId="2E68B00C" w14:textId="06460D2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_Toc163218775 \h </w:instrText>
      </w:r>
      <w:r>
        <w:fldChar w:fldCharType="separate"/>
      </w:r>
      <w:r>
        <w:t>110</w:t>
      </w:r>
      <w:r>
        <w:fldChar w:fldCharType="end"/>
      </w:r>
    </w:p>
    <w:p w14:paraId="01369B73" w14:textId="7CCC656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_Toc163218776 \h </w:instrText>
      </w:r>
      <w:r>
        <w:fldChar w:fldCharType="separate"/>
      </w:r>
      <w:r>
        <w:t>111</w:t>
      </w:r>
      <w:r>
        <w:fldChar w:fldCharType="end"/>
      </w:r>
    </w:p>
    <w:p w14:paraId="26F62B26" w14:textId="4BB2C15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_Toc163218777 \h </w:instrText>
      </w:r>
      <w:r>
        <w:fldChar w:fldCharType="separate"/>
      </w:r>
      <w:r>
        <w:t>111</w:t>
      </w:r>
      <w:r>
        <w:fldChar w:fldCharType="end"/>
      </w:r>
    </w:p>
    <w:p w14:paraId="4CE21644" w14:textId="1643139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_Toc163218778 \h </w:instrText>
      </w:r>
      <w:r>
        <w:fldChar w:fldCharType="separate"/>
      </w:r>
      <w:r>
        <w:t>111</w:t>
      </w:r>
      <w:r>
        <w:fldChar w:fldCharType="end"/>
      </w:r>
    </w:p>
    <w:p w14:paraId="187CFC4B" w14:textId="01D8F74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_Toc163218779 \h </w:instrText>
      </w:r>
      <w:r>
        <w:fldChar w:fldCharType="separate"/>
      </w:r>
      <w:r>
        <w:t>111</w:t>
      </w:r>
      <w:r>
        <w:fldChar w:fldCharType="end"/>
      </w:r>
    </w:p>
    <w:p w14:paraId="0DE79347" w14:textId="53598A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_Toc163218780 \h </w:instrText>
      </w:r>
      <w:r>
        <w:fldChar w:fldCharType="separate"/>
      </w:r>
      <w:r>
        <w:t>111</w:t>
      </w:r>
      <w:r>
        <w:fldChar w:fldCharType="end"/>
      </w:r>
    </w:p>
    <w:p w14:paraId="0809CFF5" w14:textId="688618F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_Toc163218781 \h </w:instrText>
      </w:r>
      <w:r>
        <w:fldChar w:fldCharType="separate"/>
      </w:r>
      <w:r>
        <w:t>111</w:t>
      </w:r>
      <w:r>
        <w:fldChar w:fldCharType="end"/>
      </w:r>
    </w:p>
    <w:p w14:paraId="7B7B9037" w14:textId="629E85F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IAB-DU</w:t>
      </w:r>
      <w:r>
        <w:tab/>
      </w:r>
      <w:r>
        <w:fldChar w:fldCharType="begin" w:fldLock="1"/>
      </w:r>
      <w:r>
        <w:instrText xml:space="preserve"> PAGEREF _Toc163218782 \h </w:instrText>
      </w:r>
      <w:r>
        <w:fldChar w:fldCharType="separate"/>
      </w:r>
      <w:r>
        <w:t>111</w:t>
      </w:r>
      <w:r>
        <w:fldChar w:fldCharType="end"/>
      </w:r>
    </w:p>
    <w:p w14:paraId="4E58803F" w14:textId="5B4D38B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IAB-MT</w:t>
      </w:r>
      <w:r>
        <w:tab/>
      </w:r>
      <w:r>
        <w:fldChar w:fldCharType="begin" w:fldLock="1"/>
      </w:r>
      <w:r>
        <w:instrText xml:space="preserve"> PAGEREF _Toc163218783 \h </w:instrText>
      </w:r>
      <w:r>
        <w:fldChar w:fldCharType="separate"/>
      </w:r>
      <w:r>
        <w:t>112</w:t>
      </w:r>
      <w:r>
        <w:fldChar w:fldCharType="end"/>
      </w:r>
    </w:p>
    <w:p w14:paraId="343CCAE0" w14:textId="4E72B5E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In-band blocking</w:t>
      </w:r>
      <w:r>
        <w:tab/>
      </w:r>
      <w:r>
        <w:fldChar w:fldCharType="begin" w:fldLock="1"/>
      </w:r>
      <w:r>
        <w:instrText xml:space="preserve"> PAGEREF _Toc163218784 \h </w:instrText>
      </w:r>
      <w:r>
        <w:fldChar w:fldCharType="separate"/>
      </w:r>
      <w:r>
        <w:t>114</w:t>
      </w:r>
      <w:r>
        <w:fldChar w:fldCharType="end"/>
      </w:r>
    </w:p>
    <w:p w14:paraId="1B3FD2FC" w14:textId="7B81C5F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_Toc163218785 \h </w:instrText>
      </w:r>
      <w:r>
        <w:fldChar w:fldCharType="separate"/>
      </w:r>
      <w:r>
        <w:t>114</w:t>
      </w:r>
      <w:r>
        <w:fldChar w:fldCharType="end"/>
      </w:r>
    </w:p>
    <w:p w14:paraId="7A8DDEB1" w14:textId="25B54B9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_Toc163218786 \h </w:instrText>
      </w:r>
      <w:r>
        <w:fldChar w:fldCharType="separate"/>
      </w:r>
      <w:r>
        <w:t>114</w:t>
      </w:r>
      <w:r>
        <w:fldChar w:fldCharType="end"/>
      </w:r>
    </w:p>
    <w:p w14:paraId="2FA521A4" w14:textId="4D9E92F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_Toc163218787 \h </w:instrText>
      </w:r>
      <w:r>
        <w:fldChar w:fldCharType="separate"/>
      </w:r>
      <w:r>
        <w:t>114</w:t>
      </w:r>
      <w:r>
        <w:fldChar w:fldCharType="end"/>
      </w:r>
    </w:p>
    <w:p w14:paraId="6D08556F" w14:textId="148C701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_Toc163218788 \h </w:instrText>
      </w:r>
      <w:r>
        <w:fldChar w:fldCharType="separate"/>
      </w:r>
      <w:r>
        <w:t>114</w:t>
      </w:r>
      <w:r>
        <w:fldChar w:fldCharType="end"/>
      </w:r>
    </w:p>
    <w:p w14:paraId="73C280C0" w14:textId="274CBB6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_Toc163218789 \h </w:instrText>
      </w:r>
      <w:r>
        <w:fldChar w:fldCharType="separate"/>
      </w:r>
      <w:r>
        <w:t>114</w:t>
      </w:r>
      <w:r>
        <w:fldChar w:fldCharType="end"/>
      </w:r>
    </w:p>
    <w:p w14:paraId="07D248A7" w14:textId="7AC934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general blocking</w:t>
      </w:r>
      <w:r>
        <w:tab/>
      </w:r>
      <w:r>
        <w:fldChar w:fldCharType="begin" w:fldLock="1"/>
      </w:r>
      <w:r>
        <w:instrText xml:space="preserve"> PAGEREF _Toc163218790 \h </w:instrText>
      </w:r>
      <w:r>
        <w:fldChar w:fldCharType="separate"/>
      </w:r>
      <w:r>
        <w:t>114</w:t>
      </w:r>
      <w:r>
        <w:fldChar w:fldCharType="end"/>
      </w:r>
    </w:p>
    <w:p w14:paraId="2939EEBC" w14:textId="1BE611A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narrowband blocking</w:t>
      </w:r>
      <w:r>
        <w:tab/>
      </w:r>
      <w:r>
        <w:fldChar w:fldCharType="begin" w:fldLock="1"/>
      </w:r>
      <w:r>
        <w:instrText xml:space="preserve"> PAGEREF _Toc163218791 \h </w:instrText>
      </w:r>
      <w:r>
        <w:fldChar w:fldCharType="separate"/>
      </w:r>
      <w:r>
        <w:t>115</w:t>
      </w:r>
      <w:r>
        <w:fldChar w:fldCharType="end"/>
      </w:r>
    </w:p>
    <w:p w14:paraId="2E886163" w14:textId="427741B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_Toc163218792 \h </w:instrText>
      </w:r>
      <w:r>
        <w:fldChar w:fldCharType="separate"/>
      </w:r>
      <w:r>
        <w:t>115</w:t>
      </w:r>
      <w:r>
        <w:fldChar w:fldCharType="end"/>
      </w:r>
    </w:p>
    <w:p w14:paraId="410CEA8E" w14:textId="68502B5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IAB-DU</w:t>
      </w:r>
      <w:r>
        <w:tab/>
      </w:r>
      <w:r>
        <w:fldChar w:fldCharType="begin" w:fldLock="1"/>
      </w:r>
      <w:r>
        <w:instrText xml:space="preserve"> PAGEREF _Toc163218793 \h </w:instrText>
      </w:r>
      <w:r>
        <w:fldChar w:fldCharType="separate"/>
      </w:r>
      <w:r>
        <w:t>115</w:t>
      </w:r>
      <w:r>
        <w:fldChar w:fldCharType="end"/>
      </w:r>
    </w:p>
    <w:p w14:paraId="278F3064" w14:textId="7F668A7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IAB-MT</w:t>
      </w:r>
      <w:r>
        <w:tab/>
      </w:r>
      <w:r>
        <w:fldChar w:fldCharType="begin" w:fldLock="1"/>
      </w:r>
      <w:r>
        <w:instrText xml:space="preserve"> PAGEREF _Toc163218794 \h </w:instrText>
      </w:r>
      <w:r>
        <w:fldChar w:fldCharType="separate"/>
      </w:r>
      <w:r>
        <w:t>117</w:t>
      </w:r>
      <w:r>
        <w:fldChar w:fldCharType="end"/>
      </w:r>
    </w:p>
    <w:p w14:paraId="3B4027E6" w14:textId="2B60C1B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Out-of-band blocking</w:t>
      </w:r>
      <w:r>
        <w:tab/>
      </w:r>
      <w:r>
        <w:fldChar w:fldCharType="begin" w:fldLock="1"/>
      </w:r>
      <w:r>
        <w:instrText xml:space="preserve"> PAGEREF _Toc163218795 \h </w:instrText>
      </w:r>
      <w:r>
        <w:fldChar w:fldCharType="separate"/>
      </w:r>
      <w:r>
        <w:t>119</w:t>
      </w:r>
      <w:r>
        <w:fldChar w:fldCharType="end"/>
      </w:r>
    </w:p>
    <w:p w14:paraId="2747658B" w14:textId="193CF85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_Toc163218796 \h </w:instrText>
      </w:r>
      <w:r>
        <w:fldChar w:fldCharType="separate"/>
      </w:r>
      <w:r>
        <w:t>119</w:t>
      </w:r>
      <w:r>
        <w:fldChar w:fldCharType="end"/>
      </w:r>
    </w:p>
    <w:p w14:paraId="790F47CE" w14:textId="560DC65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_Toc163218797 \h </w:instrText>
      </w:r>
      <w:r>
        <w:fldChar w:fldCharType="separate"/>
      </w:r>
      <w:r>
        <w:t>119</w:t>
      </w:r>
      <w:r>
        <w:fldChar w:fldCharType="end"/>
      </w:r>
    </w:p>
    <w:p w14:paraId="5A42A085" w14:textId="5977D37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_Toc163218798 \h </w:instrText>
      </w:r>
      <w:r>
        <w:fldChar w:fldCharType="separate"/>
      </w:r>
      <w:r>
        <w:t>120</w:t>
      </w:r>
      <w:r>
        <w:fldChar w:fldCharType="end"/>
      </w:r>
    </w:p>
    <w:p w14:paraId="491503BB" w14:textId="484FAB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_Toc163218799 \h </w:instrText>
      </w:r>
      <w:r>
        <w:fldChar w:fldCharType="separate"/>
      </w:r>
      <w:r>
        <w:t>120</w:t>
      </w:r>
      <w:r>
        <w:fldChar w:fldCharType="end"/>
      </w:r>
    </w:p>
    <w:p w14:paraId="463CE89C" w14:textId="6DD7611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_Toc163218800 \h </w:instrText>
      </w:r>
      <w:r>
        <w:fldChar w:fldCharType="separate"/>
      </w:r>
      <w:r>
        <w:t>120</w:t>
      </w:r>
      <w:r>
        <w:fldChar w:fldCharType="end"/>
      </w:r>
    </w:p>
    <w:p w14:paraId="29B4940C" w14:textId="3D5AB13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_Toc163218801 \h </w:instrText>
      </w:r>
      <w:r>
        <w:fldChar w:fldCharType="separate"/>
      </w:r>
      <w:r>
        <w:t>120</w:t>
      </w:r>
      <w:r>
        <w:fldChar w:fldCharType="end"/>
      </w:r>
    </w:p>
    <w:p w14:paraId="0FA04F01" w14:textId="056D2C7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_Toc163218802 \h </w:instrText>
      </w:r>
      <w:r>
        <w:fldChar w:fldCharType="separate"/>
      </w:r>
      <w:r>
        <w:t>121</w:t>
      </w:r>
      <w:r>
        <w:fldChar w:fldCharType="end"/>
      </w:r>
    </w:p>
    <w:p w14:paraId="14038726" w14:textId="7D1622F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 for IAB-DU</w:t>
      </w:r>
      <w:r>
        <w:tab/>
      </w:r>
      <w:r>
        <w:fldChar w:fldCharType="begin" w:fldLock="1"/>
      </w:r>
      <w:r>
        <w:instrText xml:space="preserve"> PAGEREF _Toc163218803 \h </w:instrText>
      </w:r>
      <w:r>
        <w:fldChar w:fldCharType="separate"/>
      </w:r>
      <w:r>
        <w:t>121</w:t>
      </w:r>
      <w:r>
        <w:fldChar w:fldCharType="end"/>
      </w:r>
    </w:p>
    <w:p w14:paraId="66646F9B" w14:textId="4699DA5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requirements for IAB-DU</w:t>
      </w:r>
      <w:r>
        <w:tab/>
      </w:r>
      <w:r>
        <w:fldChar w:fldCharType="begin" w:fldLock="1"/>
      </w:r>
      <w:r>
        <w:instrText xml:space="preserve"> PAGEREF _Toc163218804 \h </w:instrText>
      </w:r>
      <w:r>
        <w:fldChar w:fldCharType="separate"/>
      </w:r>
      <w:r>
        <w:t>121</w:t>
      </w:r>
      <w:r>
        <w:fldChar w:fldCharType="end"/>
      </w:r>
    </w:p>
    <w:p w14:paraId="361A6CFE" w14:textId="728F5CA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 for IAB-MT</w:t>
      </w:r>
      <w:r>
        <w:tab/>
      </w:r>
      <w:r>
        <w:fldChar w:fldCharType="begin" w:fldLock="1"/>
      </w:r>
      <w:r>
        <w:instrText xml:space="preserve"> PAGEREF _Toc163218805 \h </w:instrText>
      </w:r>
      <w:r>
        <w:fldChar w:fldCharType="separate"/>
      </w:r>
      <w:r>
        <w:t>122</w:t>
      </w:r>
      <w:r>
        <w:fldChar w:fldCharType="end"/>
      </w:r>
    </w:p>
    <w:p w14:paraId="2ED42464" w14:textId="61827DE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requirements for IAB-MT</w:t>
      </w:r>
      <w:r>
        <w:tab/>
      </w:r>
      <w:r>
        <w:fldChar w:fldCharType="begin" w:fldLock="1"/>
      </w:r>
      <w:r>
        <w:instrText xml:space="preserve"> PAGEREF _Toc163218806 \h </w:instrText>
      </w:r>
      <w:r>
        <w:fldChar w:fldCharType="separate"/>
      </w:r>
      <w:r>
        <w:t>122</w:t>
      </w:r>
      <w:r>
        <w:fldChar w:fldCharType="end"/>
      </w:r>
    </w:p>
    <w:p w14:paraId="1B84DB2F" w14:textId="68E3FED2"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spurious emissions</w:t>
      </w:r>
      <w:r>
        <w:tab/>
      </w:r>
      <w:r>
        <w:fldChar w:fldCharType="begin" w:fldLock="1"/>
      </w:r>
      <w:r>
        <w:instrText xml:space="preserve"> PAGEREF _Toc163218807 \h </w:instrText>
      </w:r>
      <w:r>
        <w:fldChar w:fldCharType="separate"/>
      </w:r>
      <w:r>
        <w:t>123</w:t>
      </w:r>
      <w:r>
        <w:fldChar w:fldCharType="end"/>
      </w:r>
    </w:p>
    <w:p w14:paraId="52D95F28" w14:textId="03C1FD7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_Toc163218808 \h </w:instrText>
      </w:r>
      <w:r>
        <w:fldChar w:fldCharType="separate"/>
      </w:r>
      <w:r>
        <w:t>123</w:t>
      </w:r>
      <w:r>
        <w:fldChar w:fldCharType="end"/>
      </w:r>
    </w:p>
    <w:p w14:paraId="78246D80" w14:textId="5B4AF89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_Toc163218809 \h </w:instrText>
      </w:r>
      <w:r>
        <w:fldChar w:fldCharType="separate"/>
      </w:r>
      <w:r>
        <w:t>123</w:t>
      </w:r>
      <w:r>
        <w:fldChar w:fldCharType="end"/>
      </w:r>
    </w:p>
    <w:p w14:paraId="2889BDE3" w14:textId="24E4090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_Toc163218810 \h </w:instrText>
      </w:r>
      <w:r>
        <w:fldChar w:fldCharType="separate"/>
      </w:r>
      <w:r>
        <w:t>124</w:t>
      </w:r>
      <w:r>
        <w:fldChar w:fldCharType="end"/>
      </w:r>
    </w:p>
    <w:p w14:paraId="47468701" w14:textId="0F1FC76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_Toc163218811 \h </w:instrText>
      </w:r>
      <w:r>
        <w:fldChar w:fldCharType="separate"/>
      </w:r>
      <w:r>
        <w:t>124</w:t>
      </w:r>
      <w:r>
        <w:fldChar w:fldCharType="end"/>
      </w:r>
    </w:p>
    <w:p w14:paraId="77B60D86" w14:textId="1BAABBC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_Toc163218812 \h </w:instrText>
      </w:r>
      <w:r>
        <w:fldChar w:fldCharType="separate"/>
      </w:r>
      <w:r>
        <w:t>124</w:t>
      </w:r>
      <w:r>
        <w:fldChar w:fldCharType="end"/>
      </w:r>
    </w:p>
    <w:p w14:paraId="1E31B78E" w14:textId="610B514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_Toc163218813 \h </w:instrText>
      </w:r>
      <w:r>
        <w:fldChar w:fldCharType="separate"/>
      </w:r>
      <w:r>
        <w:t>124</w:t>
      </w:r>
      <w:r>
        <w:fldChar w:fldCharType="end"/>
      </w:r>
    </w:p>
    <w:p w14:paraId="745B8F62" w14:textId="412A6A5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_Toc163218814 \h </w:instrText>
      </w:r>
      <w:r>
        <w:fldChar w:fldCharType="separate"/>
      </w:r>
      <w:r>
        <w:t>124</w:t>
      </w:r>
      <w:r>
        <w:fldChar w:fldCharType="end"/>
      </w:r>
    </w:p>
    <w:p w14:paraId="7798A9C5" w14:textId="408A6B7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7.6.5.1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IAB-DU</w:t>
      </w:r>
      <w:r>
        <w:tab/>
      </w:r>
      <w:r>
        <w:fldChar w:fldCharType="begin" w:fldLock="1"/>
      </w:r>
      <w:r>
        <w:instrText xml:space="preserve"> PAGEREF _Toc163218815 \h </w:instrText>
      </w:r>
      <w:r>
        <w:fldChar w:fldCharType="separate"/>
      </w:r>
      <w:r>
        <w:t>124</w:t>
      </w:r>
      <w:r>
        <w:fldChar w:fldCharType="end"/>
      </w:r>
    </w:p>
    <w:p w14:paraId="36B5DE7B" w14:textId="433724A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 for IAB-DU</w:t>
      </w:r>
      <w:r>
        <w:tab/>
      </w:r>
      <w:r>
        <w:fldChar w:fldCharType="begin" w:fldLock="1"/>
      </w:r>
      <w:r>
        <w:instrText xml:space="preserve"> PAGEREF _Toc163218816 \h </w:instrText>
      </w:r>
      <w:r>
        <w:fldChar w:fldCharType="separate"/>
      </w:r>
      <w:r>
        <w:t>125</w:t>
      </w:r>
      <w:r>
        <w:fldChar w:fldCharType="end"/>
      </w:r>
    </w:p>
    <w:p w14:paraId="7A24EE85" w14:textId="3264E3F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IAB-MT</w:t>
      </w:r>
      <w:r>
        <w:tab/>
      </w:r>
      <w:r>
        <w:fldChar w:fldCharType="begin" w:fldLock="1"/>
      </w:r>
      <w:r>
        <w:instrText xml:space="preserve"> PAGEREF _Toc163218817 \h </w:instrText>
      </w:r>
      <w:r>
        <w:fldChar w:fldCharType="separate"/>
      </w:r>
      <w:r>
        <w:t>125</w:t>
      </w:r>
      <w:r>
        <w:fldChar w:fldCharType="end"/>
      </w:r>
    </w:p>
    <w:p w14:paraId="75DF5C59" w14:textId="6C59669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 for IAB-MT</w:t>
      </w:r>
      <w:r>
        <w:tab/>
      </w:r>
      <w:r>
        <w:fldChar w:fldCharType="begin" w:fldLock="1"/>
      </w:r>
      <w:r>
        <w:instrText xml:space="preserve"> PAGEREF _Toc163218818 \h </w:instrText>
      </w:r>
      <w:r>
        <w:fldChar w:fldCharType="separate"/>
      </w:r>
      <w:r>
        <w:t>126</w:t>
      </w:r>
      <w:r>
        <w:fldChar w:fldCharType="end"/>
      </w:r>
    </w:p>
    <w:p w14:paraId="14E6C23D" w14:textId="0E9F537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intermodulation</w:t>
      </w:r>
      <w:r>
        <w:tab/>
      </w:r>
      <w:r>
        <w:fldChar w:fldCharType="begin" w:fldLock="1"/>
      </w:r>
      <w:r>
        <w:instrText xml:space="preserve"> PAGEREF _Toc163218819 \h </w:instrText>
      </w:r>
      <w:r>
        <w:fldChar w:fldCharType="separate"/>
      </w:r>
      <w:r>
        <w:t>126</w:t>
      </w:r>
      <w:r>
        <w:fldChar w:fldCharType="end"/>
      </w:r>
    </w:p>
    <w:p w14:paraId="73B65408" w14:textId="6ADF2A0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_Toc163218820 \h </w:instrText>
      </w:r>
      <w:r>
        <w:fldChar w:fldCharType="separate"/>
      </w:r>
      <w:r>
        <w:t>126</w:t>
      </w:r>
      <w:r>
        <w:fldChar w:fldCharType="end"/>
      </w:r>
    </w:p>
    <w:p w14:paraId="34C2A7C0" w14:textId="0F8ED1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_Toc163218821 \h </w:instrText>
      </w:r>
      <w:r>
        <w:fldChar w:fldCharType="separate"/>
      </w:r>
      <w:r>
        <w:t>126</w:t>
      </w:r>
      <w:r>
        <w:fldChar w:fldCharType="end"/>
      </w:r>
    </w:p>
    <w:p w14:paraId="2AAA3982" w14:textId="3DB57B2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_Toc163218822 \h </w:instrText>
      </w:r>
      <w:r>
        <w:fldChar w:fldCharType="separate"/>
      </w:r>
      <w:r>
        <w:t>127</w:t>
      </w:r>
      <w:r>
        <w:fldChar w:fldCharType="end"/>
      </w:r>
    </w:p>
    <w:p w14:paraId="5F6CF203" w14:textId="36B8EC3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_Toc163218823 \h </w:instrText>
      </w:r>
      <w:r>
        <w:fldChar w:fldCharType="separate"/>
      </w:r>
      <w:r>
        <w:t>127</w:t>
      </w:r>
      <w:r>
        <w:fldChar w:fldCharType="end"/>
      </w:r>
    </w:p>
    <w:p w14:paraId="718D495C" w14:textId="4FB4B6B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_Toc163218824 \h </w:instrText>
      </w:r>
      <w:r>
        <w:fldChar w:fldCharType="separate"/>
      </w:r>
      <w:r>
        <w:t>127</w:t>
      </w:r>
      <w:r>
        <w:fldChar w:fldCharType="end"/>
      </w:r>
    </w:p>
    <w:p w14:paraId="54443A51" w14:textId="59F0553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_Toc163218825 \h </w:instrText>
      </w:r>
      <w:r>
        <w:fldChar w:fldCharType="separate"/>
      </w:r>
      <w:r>
        <w:t>127</w:t>
      </w:r>
      <w:r>
        <w:fldChar w:fldCharType="end"/>
      </w:r>
    </w:p>
    <w:p w14:paraId="587E24D8" w14:textId="230C307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_Toc163218826 \h </w:instrText>
      </w:r>
      <w:r>
        <w:fldChar w:fldCharType="separate"/>
      </w:r>
      <w:r>
        <w:t>127</w:t>
      </w:r>
      <w:r>
        <w:fldChar w:fldCharType="end"/>
      </w:r>
    </w:p>
    <w:p w14:paraId="7A585020" w14:textId="0225056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lang w:eastAsia="zh-CN"/>
        </w:rPr>
        <w:t>5.</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rFonts w:eastAsia="SimSun"/>
          <w:i/>
          <w:iCs/>
          <w:lang w:eastAsia="zh-CN"/>
        </w:rPr>
        <w:t>DU</w:t>
      </w:r>
      <w:r>
        <w:tab/>
      </w:r>
      <w:r>
        <w:fldChar w:fldCharType="begin" w:fldLock="1"/>
      </w:r>
      <w:r>
        <w:instrText xml:space="preserve"> PAGEREF _Toc163218827 \h </w:instrText>
      </w:r>
      <w:r>
        <w:fldChar w:fldCharType="separate"/>
      </w:r>
      <w:r>
        <w:t>127</w:t>
      </w:r>
      <w:r>
        <w:fldChar w:fldCharType="end"/>
      </w:r>
    </w:p>
    <w:p w14:paraId="2906DDC7" w14:textId="0E2C45D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i/>
          <w:iCs/>
          <w:lang w:eastAsia="zh-CN"/>
        </w:rPr>
        <w:t>MT</w:t>
      </w:r>
      <w:r>
        <w:tab/>
      </w:r>
      <w:r>
        <w:fldChar w:fldCharType="begin" w:fldLock="1"/>
      </w:r>
      <w:r>
        <w:instrText xml:space="preserve"> PAGEREF _Toc163218828 \h </w:instrText>
      </w:r>
      <w:r>
        <w:fldChar w:fldCharType="separate"/>
      </w:r>
      <w:r>
        <w:t>131</w:t>
      </w:r>
      <w:r>
        <w:fldChar w:fldCharType="end"/>
      </w:r>
    </w:p>
    <w:p w14:paraId="0776E267" w14:textId="01374F4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In-channel selectivity</w:t>
      </w:r>
      <w:r>
        <w:tab/>
      </w:r>
      <w:r>
        <w:fldChar w:fldCharType="begin" w:fldLock="1"/>
      </w:r>
      <w:r>
        <w:instrText xml:space="preserve"> PAGEREF _Toc163218829 \h </w:instrText>
      </w:r>
      <w:r>
        <w:fldChar w:fldCharType="separate"/>
      </w:r>
      <w:r>
        <w:t>133</w:t>
      </w:r>
      <w:r>
        <w:fldChar w:fldCharType="end"/>
      </w:r>
    </w:p>
    <w:p w14:paraId="76D84B5A" w14:textId="5284A6E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_Toc163218830 \h </w:instrText>
      </w:r>
      <w:r>
        <w:fldChar w:fldCharType="separate"/>
      </w:r>
      <w:r>
        <w:t>133</w:t>
      </w:r>
      <w:r>
        <w:fldChar w:fldCharType="end"/>
      </w:r>
    </w:p>
    <w:p w14:paraId="62CFB5E7" w14:textId="4FCC380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_Toc163218831 \h </w:instrText>
      </w:r>
      <w:r>
        <w:fldChar w:fldCharType="separate"/>
      </w:r>
      <w:r>
        <w:t>134</w:t>
      </w:r>
      <w:r>
        <w:fldChar w:fldCharType="end"/>
      </w:r>
    </w:p>
    <w:p w14:paraId="558242A6" w14:textId="3464983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_Toc163218832 \h </w:instrText>
      </w:r>
      <w:r>
        <w:fldChar w:fldCharType="separate"/>
      </w:r>
      <w:r>
        <w:t>134</w:t>
      </w:r>
      <w:r>
        <w:fldChar w:fldCharType="end"/>
      </w:r>
    </w:p>
    <w:p w14:paraId="0143AB15" w14:textId="57D74EA9"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_Toc163218833 \h </w:instrText>
      </w:r>
      <w:r>
        <w:fldChar w:fldCharType="separate"/>
      </w:r>
      <w:r>
        <w:t>134</w:t>
      </w:r>
      <w:r>
        <w:fldChar w:fldCharType="end"/>
      </w:r>
    </w:p>
    <w:p w14:paraId="1C06F0C4" w14:textId="77DDA8C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_Toc163218834 \h </w:instrText>
      </w:r>
      <w:r>
        <w:fldChar w:fldCharType="separate"/>
      </w:r>
      <w:r>
        <w:t>134</w:t>
      </w:r>
      <w:r>
        <w:fldChar w:fldCharType="end"/>
      </w:r>
    </w:p>
    <w:p w14:paraId="514F4228" w14:textId="510E3D2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_Toc163218835 \h </w:instrText>
      </w:r>
      <w:r>
        <w:fldChar w:fldCharType="separate"/>
      </w:r>
      <w:r>
        <w:t>134</w:t>
      </w:r>
      <w:r>
        <w:fldChar w:fldCharType="end"/>
      </w:r>
    </w:p>
    <w:p w14:paraId="68A9CB4A" w14:textId="35F34D9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_Toc163218836 \h </w:instrText>
      </w:r>
      <w:r>
        <w:fldChar w:fldCharType="separate"/>
      </w:r>
      <w:r>
        <w:t>134</w:t>
      </w:r>
      <w:r>
        <w:fldChar w:fldCharType="end"/>
      </w:r>
    </w:p>
    <w:p w14:paraId="54E8B471" w14:textId="5A47A41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w:t>
      </w:r>
      <w:r w:rsidRPr="00F62E2B">
        <w:rPr>
          <w:rFonts w:eastAsia="SimSun"/>
          <w:lang w:eastAsia="zh-CN"/>
        </w:rPr>
        <w:t>8</w:t>
      </w:r>
      <w:r w:rsidRPr="00F62E2B">
        <w:rPr>
          <w:rFonts w:eastAsiaTheme="minorEastAsia"/>
        </w:rPr>
        <w:t>.</w:t>
      </w:r>
      <w:r>
        <w:rPr>
          <w:lang w:eastAsia="zh-CN"/>
        </w:rPr>
        <w:t>5.</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rFonts w:eastAsia="SimSun"/>
          <w:i/>
          <w:iCs/>
          <w:lang w:eastAsia="zh-CN"/>
        </w:rPr>
        <w:t>DU</w:t>
      </w:r>
      <w:r>
        <w:tab/>
      </w:r>
      <w:r>
        <w:fldChar w:fldCharType="begin" w:fldLock="1"/>
      </w:r>
      <w:r>
        <w:instrText xml:space="preserve"> PAGEREF _Toc163218837 \h </w:instrText>
      </w:r>
      <w:r>
        <w:fldChar w:fldCharType="separate"/>
      </w:r>
      <w:r>
        <w:t>134</w:t>
      </w:r>
      <w:r>
        <w:fldChar w:fldCharType="end"/>
      </w:r>
    </w:p>
    <w:p w14:paraId="7E5F35BA" w14:textId="52E00900"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8</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performance requirements</w:t>
      </w:r>
      <w:r>
        <w:tab/>
      </w:r>
      <w:r>
        <w:fldChar w:fldCharType="begin" w:fldLock="1"/>
      </w:r>
      <w:r>
        <w:instrText xml:space="preserve"> PAGEREF _Toc163218838 \h </w:instrText>
      </w:r>
      <w:r>
        <w:fldChar w:fldCharType="separate"/>
      </w:r>
      <w:r>
        <w:t>136</w:t>
      </w:r>
      <w:r>
        <w:fldChar w:fldCharType="end"/>
      </w:r>
    </w:p>
    <w:p w14:paraId="259D293E" w14:textId="77F1A77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performance requirements</w:t>
      </w:r>
      <w:r>
        <w:tab/>
      </w:r>
      <w:r>
        <w:fldChar w:fldCharType="begin" w:fldLock="1"/>
      </w:r>
      <w:r>
        <w:instrText xml:space="preserve"> PAGEREF _Toc163218839 \h </w:instrText>
      </w:r>
      <w:r>
        <w:fldChar w:fldCharType="separate"/>
      </w:r>
      <w:r>
        <w:t>136</w:t>
      </w:r>
      <w:r>
        <w:fldChar w:fldCharType="end"/>
      </w:r>
    </w:p>
    <w:p w14:paraId="1943EEFE" w14:textId="58D4AD0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_Toc163218840 \h </w:instrText>
      </w:r>
      <w:r>
        <w:fldChar w:fldCharType="separate"/>
      </w:r>
      <w:r>
        <w:t>136</w:t>
      </w:r>
      <w:r>
        <w:fldChar w:fldCharType="end"/>
      </w:r>
    </w:p>
    <w:p w14:paraId="5E3433FA" w14:textId="4C974D5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Scope and definitions</w:t>
      </w:r>
      <w:r>
        <w:tab/>
      </w:r>
      <w:r>
        <w:fldChar w:fldCharType="begin" w:fldLock="1"/>
      </w:r>
      <w:r>
        <w:instrText xml:space="preserve"> PAGEREF _Toc163218841 \h </w:instrText>
      </w:r>
      <w:r>
        <w:fldChar w:fldCharType="separate"/>
      </w:r>
      <w:r>
        <w:t>136</w:t>
      </w:r>
      <w:r>
        <w:fldChar w:fldCharType="end"/>
      </w:r>
    </w:p>
    <w:p w14:paraId="13BAF662" w14:textId="4C8433B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Applicability rule</w:t>
      </w:r>
      <w:r>
        <w:tab/>
      </w:r>
      <w:r>
        <w:fldChar w:fldCharType="begin" w:fldLock="1"/>
      </w:r>
      <w:r>
        <w:instrText xml:space="preserve"> PAGEREF _Toc163218842 \h </w:instrText>
      </w:r>
      <w:r>
        <w:fldChar w:fldCharType="separate"/>
      </w:r>
      <w:r>
        <w:t>137</w:t>
      </w:r>
      <w:r>
        <w:fldChar w:fldCharType="end"/>
      </w:r>
    </w:p>
    <w:p w14:paraId="068ACB0C" w14:textId="7A452BB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_Toc163218843 \h </w:instrText>
      </w:r>
      <w:r>
        <w:fldChar w:fldCharType="separate"/>
      </w:r>
      <w:r>
        <w:t>137</w:t>
      </w:r>
      <w:r>
        <w:fldChar w:fldCharType="end"/>
      </w:r>
    </w:p>
    <w:p w14:paraId="159C3CBD" w14:textId="59347C4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PUSCH performance </w:t>
      </w:r>
      <w:r w:rsidRPr="00F62E2B">
        <w:rPr>
          <w:rFonts w:eastAsiaTheme="minorEastAsia"/>
          <w:snapToGrid w:val="0"/>
          <w:lang w:eastAsia="zh-CN"/>
        </w:rPr>
        <w:t>requirements</w:t>
      </w:r>
      <w:r>
        <w:tab/>
      </w:r>
      <w:r>
        <w:fldChar w:fldCharType="begin" w:fldLock="1"/>
      </w:r>
      <w:r>
        <w:instrText xml:space="preserve"> PAGEREF _Toc163218844 \h </w:instrText>
      </w:r>
      <w:r>
        <w:fldChar w:fldCharType="separate"/>
      </w:r>
      <w:r>
        <w:t>137</w:t>
      </w:r>
      <w:r>
        <w:fldChar w:fldCharType="end"/>
      </w:r>
    </w:p>
    <w:p w14:paraId="25D2ED09" w14:textId="0DEADE8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PUCCH performance </w:t>
      </w:r>
      <w:r w:rsidRPr="00F62E2B">
        <w:rPr>
          <w:rFonts w:eastAsiaTheme="minorEastAsia"/>
          <w:snapToGrid w:val="0"/>
          <w:lang w:eastAsia="zh-CN"/>
        </w:rPr>
        <w:t>requirements</w:t>
      </w:r>
      <w:r>
        <w:tab/>
      </w:r>
      <w:r>
        <w:fldChar w:fldCharType="begin" w:fldLock="1"/>
      </w:r>
      <w:r>
        <w:instrText xml:space="preserve"> PAGEREF _Toc163218845 \h </w:instrText>
      </w:r>
      <w:r>
        <w:fldChar w:fldCharType="separate"/>
      </w:r>
      <w:r>
        <w:t>138</w:t>
      </w:r>
      <w:r>
        <w:fldChar w:fldCharType="end"/>
      </w:r>
    </w:p>
    <w:p w14:paraId="27DC4BF6" w14:textId="10B6627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w:t>
      </w:r>
      <w:r w:rsidRPr="00F62E2B">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PRACH performance </w:t>
      </w:r>
      <w:r w:rsidRPr="00F62E2B">
        <w:rPr>
          <w:rFonts w:eastAsiaTheme="minorEastAsia"/>
          <w:snapToGrid w:val="0"/>
          <w:lang w:eastAsia="zh-CN"/>
        </w:rPr>
        <w:t>requirements</w:t>
      </w:r>
      <w:r>
        <w:tab/>
      </w:r>
      <w:r>
        <w:fldChar w:fldCharType="begin" w:fldLock="1"/>
      </w:r>
      <w:r>
        <w:instrText xml:space="preserve"> PAGEREF _Toc163218846 \h </w:instrText>
      </w:r>
      <w:r>
        <w:fldChar w:fldCharType="separate"/>
      </w:r>
      <w:r>
        <w:t>138</w:t>
      </w:r>
      <w:r>
        <w:fldChar w:fldCharType="end"/>
      </w:r>
    </w:p>
    <w:p w14:paraId="495AE01A" w14:textId="6282918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w:t>
      </w:r>
      <w:r>
        <w:tab/>
      </w:r>
      <w:r>
        <w:fldChar w:fldCharType="begin" w:fldLock="1"/>
      </w:r>
      <w:r>
        <w:instrText xml:space="preserve"> PAGEREF _Toc163218847 \h </w:instrText>
      </w:r>
      <w:r>
        <w:fldChar w:fldCharType="separate"/>
      </w:r>
      <w:r>
        <w:t>139</w:t>
      </w:r>
      <w:r>
        <w:fldChar w:fldCharType="end"/>
      </w:r>
    </w:p>
    <w:p w14:paraId="3E542714" w14:textId="35E7A6A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PUSCH with transform precoding disabled</w:t>
      </w:r>
      <w:r>
        <w:tab/>
      </w:r>
      <w:r>
        <w:fldChar w:fldCharType="begin" w:fldLock="1"/>
      </w:r>
      <w:r>
        <w:instrText xml:space="preserve"> PAGEREF _Toc163218848 \h </w:instrText>
      </w:r>
      <w:r>
        <w:fldChar w:fldCharType="separate"/>
      </w:r>
      <w:r>
        <w:t>139</w:t>
      </w:r>
      <w:r>
        <w:fldChar w:fldCharType="end"/>
      </w:r>
    </w:p>
    <w:p w14:paraId="3D6BF7BE" w14:textId="10617FF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_Toc163218849 \h </w:instrText>
      </w:r>
      <w:r>
        <w:fldChar w:fldCharType="separate"/>
      </w:r>
      <w:r>
        <w:t>139</w:t>
      </w:r>
      <w:r>
        <w:fldChar w:fldCharType="end"/>
      </w:r>
    </w:p>
    <w:p w14:paraId="720C06D1" w14:textId="349B0E1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_Toc163218850 \h </w:instrText>
      </w:r>
      <w:r>
        <w:fldChar w:fldCharType="separate"/>
      </w:r>
      <w:r>
        <w:t>139</w:t>
      </w:r>
      <w:r>
        <w:fldChar w:fldCharType="end"/>
      </w:r>
    </w:p>
    <w:p w14:paraId="526E751D" w14:textId="102FD5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_Toc163218851 \h </w:instrText>
      </w:r>
      <w:r>
        <w:fldChar w:fldCharType="separate"/>
      </w:r>
      <w:r>
        <w:t>139</w:t>
      </w:r>
      <w:r>
        <w:fldChar w:fldCharType="end"/>
      </w:r>
    </w:p>
    <w:p w14:paraId="728FB6AB" w14:textId="13894DA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_Toc163218852 \h </w:instrText>
      </w:r>
      <w:r>
        <w:fldChar w:fldCharType="separate"/>
      </w:r>
      <w:r>
        <w:t>139</w:t>
      </w:r>
      <w:r>
        <w:fldChar w:fldCharType="end"/>
      </w:r>
    </w:p>
    <w:p w14:paraId="0E5FB5DC" w14:textId="4FBF1C6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_Toc163218853 \h </w:instrText>
      </w:r>
      <w:r>
        <w:fldChar w:fldCharType="separate"/>
      </w:r>
      <w:r>
        <w:t>140</w:t>
      </w:r>
      <w:r>
        <w:fldChar w:fldCharType="end"/>
      </w:r>
    </w:p>
    <w:p w14:paraId="08D07697" w14:textId="60559A6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8.1.2.2</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PUSCH with transform precoding enabled</w:t>
      </w:r>
      <w:r>
        <w:tab/>
      </w:r>
      <w:r>
        <w:fldChar w:fldCharType="begin" w:fldLock="1"/>
      </w:r>
      <w:r>
        <w:instrText xml:space="preserve"> PAGEREF _Toc163218854 \h </w:instrText>
      </w:r>
      <w:r>
        <w:fldChar w:fldCharType="separate"/>
      </w:r>
      <w:r>
        <w:t>146</w:t>
      </w:r>
      <w:r>
        <w:fldChar w:fldCharType="end"/>
      </w:r>
    </w:p>
    <w:p w14:paraId="40624523" w14:textId="5C5F45C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_Toc163218855 \h </w:instrText>
      </w:r>
      <w:r>
        <w:fldChar w:fldCharType="separate"/>
      </w:r>
      <w:r>
        <w:t>146</w:t>
      </w:r>
      <w:r>
        <w:fldChar w:fldCharType="end"/>
      </w:r>
    </w:p>
    <w:p w14:paraId="15033818" w14:textId="766F1A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_Toc163218856 \h </w:instrText>
      </w:r>
      <w:r>
        <w:fldChar w:fldCharType="separate"/>
      </w:r>
      <w:r>
        <w:t>146</w:t>
      </w:r>
      <w:r>
        <w:fldChar w:fldCharType="end"/>
      </w:r>
    </w:p>
    <w:p w14:paraId="378BA52B" w14:textId="746C8A4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_Toc163218857 \h </w:instrText>
      </w:r>
      <w:r>
        <w:fldChar w:fldCharType="separate"/>
      </w:r>
      <w:r>
        <w:t>147</w:t>
      </w:r>
      <w:r>
        <w:fldChar w:fldCharType="end"/>
      </w:r>
    </w:p>
    <w:p w14:paraId="034C4229" w14:textId="62441A0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_Toc163218858 \h </w:instrText>
      </w:r>
      <w:r>
        <w:fldChar w:fldCharType="separate"/>
      </w:r>
      <w:r>
        <w:t>147</w:t>
      </w:r>
      <w:r>
        <w:fldChar w:fldCharType="end"/>
      </w:r>
    </w:p>
    <w:p w14:paraId="1F92C2B6" w14:textId="004E2CE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_Toc163218859 \h </w:instrText>
      </w:r>
      <w:r>
        <w:fldChar w:fldCharType="separate"/>
      </w:r>
      <w:r>
        <w:t>148</w:t>
      </w:r>
      <w:r>
        <w:fldChar w:fldCharType="end"/>
      </w:r>
    </w:p>
    <w:p w14:paraId="5C449337" w14:textId="211FF97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8.1.2.3</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UCI multiplexed on PUSCH</w:t>
      </w:r>
      <w:r>
        <w:tab/>
      </w:r>
      <w:r>
        <w:fldChar w:fldCharType="begin" w:fldLock="1"/>
      </w:r>
      <w:r>
        <w:instrText xml:space="preserve"> PAGEREF _Toc163218860 \h </w:instrText>
      </w:r>
      <w:r>
        <w:fldChar w:fldCharType="separate"/>
      </w:r>
      <w:r>
        <w:t>149</w:t>
      </w:r>
      <w:r>
        <w:fldChar w:fldCharType="end"/>
      </w:r>
    </w:p>
    <w:p w14:paraId="4DD08051" w14:textId="7A75C6E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_Toc163218861 \h </w:instrText>
      </w:r>
      <w:r>
        <w:fldChar w:fldCharType="separate"/>
      </w:r>
      <w:r>
        <w:t>149</w:t>
      </w:r>
      <w:r>
        <w:fldChar w:fldCharType="end"/>
      </w:r>
    </w:p>
    <w:p w14:paraId="52D78D60" w14:textId="18C6BD1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_Toc163218862 \h </w:instrText>
      </w:r>
      <w:r>
        <w:fldChar w:fldCharType="separate"/>
      </w:r>
      <w:r>
        <w:t>149</w:t>
      </w:r>
      <w:r>
        <w:fldChar w:fldCharType="end"/>
      </w:r>
    </w:p>
    <w:p w14:paraId="32576F92" w14:textId="4837A32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_Toc163218863 \h </w:instrText>
      </w:r>
      <w:r>
        <w:fldChar w:fldCharType="separate"/>
      </w:r>
      <w:r>
        <w:t>149</w:t>
      </w:r>
      <w:r>
        <w:fldChar w:fldCharType="end"/>
      </w:r>
    </w:p>
    <w:p w14:paraId="5F6009C1" w14:textId="0E4DA71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_Toc163218864 \h </w:instrText>
      </w:r>
      <w:r>
        <w:fldChar w:fldCharType="separate"/>
      </w:r>
      <w:r>
        <w:t>149</w:t>
      </w:r>
      <w:r>
        <w:fldChar w:fldCharType="end"/>
      </w:r>
    </w:p>
    <w:p w14:paraId="02632987" w14:textId="7291AB4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_Toc163218865 \h </w:instrText>
      </w:r>
      <w:r>
        <w:fldChar w:fldCharType="separate"/>
      </w:r>
      <w:r>
        <w:t>150</w:t>
      </w:r>
      <w:r>
        <w:fldChar w:fldCharType="end"/>
      </w:r>
    </w:p>
    <w:p w14:paraId="313CCF8C" w14:textId="17F7F45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PUCCH</w:t>
      </w:r>
      <w:r>
        <w:tab/>
      </w:r>
      <w:r>
        <w:fldChar w:fldCharType="begin" w:fldLock="1"/>
      </w:r>
      <w:r>
        <w:instrText xml:space="preserve"> PAGEREF _Toc163218866 \h </w:instrText>
      </w:r>
      <w:r>
        <w:fldChar w:fldCharType="separate"/>
      </w:r>
      <w:r>
        <w:t>151</w:t>
      </w:r>
      <w:r>
        <w:fldChar w:fldCharType="end"/>
      </w:r>
    </w:p>
    <w:p w14:paraId="04F30DD9" w14:textId="29C8923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0</w:t>
      </w:r>
      <w:r>
        <w:tab/>
      </w:r>
      <w:r>
        <w:fldChar w:fldCharType="begin" w:fldLock="1"/>
      </w:r>
      <w:r>
        <w:instrText xml:space="preserve"> PAGEREF _Toc163218867 \h </w:instrText>
      </w:r>
      <w:r>
        <w:fldChar w:fldCharType="separate"/>
      </w:r>
      <w:r>
        <w:t>151</w:t>
      </w:r>
      <w:r>
        <w:fldChar w:fldCharType="end"/>
      </w:r>
    </w:p>
    <w:p w14:paraId="7B66FC18" w14:textId="1844AE8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_Toc163218868 \h </w:instrText>
      </w:r>
      <w:r>
        <w:fldChar w:fldCharType="separate"/>
      </w:r>
      <w:r>
        <w:t>151</w:t>
      </w:r>
      <w:r>
        <w:fldChar w:fldCharType="end"/>
      </w:r>
    </w:p>
    <w:p w14:paraId="38E222C0" w14:textId="2F56FD6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_Toc163218869 \h </w:instrText>
      </w:r>
      <w:r>
        <w:fldChar w:fldCharType="separate"/>
      </w:r>
      <w:r>
        <w:t>152</w:t>
      </w:r>
      <w:r>
        <w:fldChar w:fldCharType="end"/>
      </w:r>
    </w:p>
    <w:p w14:paraId="565BE74E" w14:textId="7AEA6F5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_Toc163218870 \h </w:instrText>
      </w:r>
      <w:r>
        <w:fldChar w:fldCharType="separate"/>
      </w:r>
      <w:r>
        <w:t>152</w:t>
      </w:r>
      <w:r>
        <w:fldChar w:fldCharType="end"/>
      </w:r>
    </w:p>
    <w:p w14:paraId="1EC58716" w14:textId="29CDAED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_Toc163218871 \h </w:instrText>
      </w:r>
      <w:r>
        <w:fldChar w:fldCharType="separate"/>
      </w:r>
      <w:r>
        <w:t>152</w:t>
      </w:r>
      <w:r>
        <w:fldChar w:fldCharType="end"/>
      </w:r>
    </w:p>
    <w:p w14:paraId="1ADC121D" w14:textId="644F620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_Toc163218872 \h </w:instrText>
      </w:r>
      <w:r>
        <w:fldChar w:fldCharType="separate"/>
      </w:r>
      <w:r>
        <w:t>153</w:t>
      </w:r>
      <w:r>
        <w:fldChar w:fldCharType="end"/>
      </w:r>
    </w:p>
    <w:p w14:paraId="07AFA214" w14:textId="0758D54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8.1.3.2</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1</w:t>
      </w:r>
      <w:r>
        <w:tab/>
      </w:r>
      <w:r>
        <w:fldChar w:fldCharType="begin" w:fldLock="1"/>
      </w:r>
      <w:r>
        <w:instrText xml:space="preserve"> PAGEREF _Toc163218873 \h </w:instrText>
      </w:r>
      <w:r>
        <w:fldChar w:fldCharType="separate"/>
      </w:r>
      <w:r>
        <w:t>153</w:t>
      </w:r>
      <w:r>
        <w:fldChar w:fldCharType="end"/>
      </w:r>
    </w:p>
    <w:p w14:paraId="77E98DF0" w14:textId="6B6276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NACK to ACK detection</w:t>
      </w:r>
      <w:r>
        <w:tab/>
      </w:r>
      <w:r>
        <w:fldChar w:fldCharType="begin" w:fldLock="1"/>
      </w:r>
      <w:r>
        <w:instrText xml:space="preserve"> PAGEREF _Toc163218874 \h </w:instrText>
      </w:r>
      <w:r>
        <w:fldChar w:fldCharType="separate"/>
      </w:r>
      <w:r>
        <w:t>153</w:t>
      </w:r>
      <w:r>
        <w:fldChar w:fldCharType="end"/>
      </w:r>
    </w:p>
    <w:p w14:paraId="55F724A0" w14:textId="6120FDE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ACK missed detection</w:t>
      </w:r>
      <w:r>
        <w:tab/>
      </w:r>
      <w:r>
        <w:fldChar w:fldCharType="begin" w:fldLock="1"/>
      </w:r>
      <w:r>
        <w:instrText xml:space="preserve"> PAGEREF _Toc163218875 \h </w:instrText>
      </w:r>
      <w:r>
        <w:fldChar w:fldCharType="separate"/>
      </w:r>
      <w:r>
        <w:t>155</w:t>
      </w:r>
      <w:r>
        <w:fldChar w:fldCharType="end"/>
      </w:r>
    </w:p>
    <w:p w14:paraId="0544F275" w14:textId="069B42E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lastRenderedPageBreak/>
        <w:t>8.1.3.3</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2</w:t>
      </w:r>
      <w:r>
        <w:tab/>
      </w:r>
      <w:r>
        <w:fldChar w:fldCharType="begin" w:fldLock="1"/>
      </w:r>
      <w:r>
        <w:instrText xml:space="preserve"> PAGEREF _Toc163218876 \h </w:instrText>
      </w:r>
      <w:r>
        <w:fldChar w:fldCharType="separate"/>
      </w:r>
      <w:r>
        <w:t>158</w:t>
      </w:r>
      <w:r>
        <w:fldChar w:fldCharType="end"/>
      </w:r>
    </w:p>
    <w:p w14:paraId="41162E4C" w14:textId="4A78E54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ACK missed detection</w:t>
      </w:r>
      <w:r>
        <w:tab/>
      </w:r>
      <w:r>
        <w:fldChar w:fldCharType="begin" w:fldLock="1"/>
      </w:r>
      <w:r>
        <w:instrText xml:space="preserve"> PAGEREF _Toc163218877 \h </w:instrText>
      </w:r>
      <w:r>
        <w:fldChar w:fldCharType="separate"/>
      </w:r>
      <w:r>
        <w:t>158</w:t>
      </w:r>
      <w:r>
        <w:fldChar w:fldCharType="end"/>
      </w:r>
    </w:p>
    <w:p w14:paraId="0AFAF181" w14:textId="31B61F8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UCI BLER performance requirements</w:t>
      </w:r>
      <w:r>
        <w:tab/>
      </w:r>
      <w:r>
        <w:fldChar w:fldCharType="begin" w:fldLock="1"/>
      </w:r>
      <w:r>
        <w:instrText xml:space="preserve"> PAGEREF _Toc163218878 \h </w:instrText>
      </w:r>
      <w:r>
        <w:fldChar w:fldCharType="separate"/>
      </w:r>
      <w:r>
        <w:t>159</w:t>
      </w:r>
      <w:r>
        <w:fldChar w:fldCharType="end"/>
      </w:r>
    </w:p>
    <w:p w14:paraId="580F97CF" w14:textId="6E11AC1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8.1.3.4</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3</w:t>
      </w:r>
      <w:r>
        <w:tab/>
      </w:r>
      <w:r>
        <w:fldChar w:fldCharType="begin" w:fldLock="1"/>
      </w:r>
      <w:r>
        <w:instrText xml:space="preserve"> PAGEREF _Toc163218879 \h </w:instrText>
      </w:r>
      <w:r>
        <w:fldChar w:fldCharType="separate"/>
      </w:r>
      <w:r>
        <w:t>161</w:t>
      </w:r>
      <w:r>
        <w:fldChar w:fldCharType="end"/>
      </w:r>
    </w:p>
    <w:p w14:paraId="693FD802" w14:textId="1146CC7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_Toc163218880 \h </w:instrText>
      </w:r>
      <w:r>
        <w:fldChar w:fldCharType="separate"/>
      </w:r>
      <w:r>
        <w:t>161</w:t>
      </w:r>
      <w:r>
        <w:fldChar w:fldCharType="end"/>
      </w:r>
    </w:p>
    <w:p w14:paraId="514EAF93" w14:textId="66E91B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_Toc163218881 \h </w:instrText>
      </w:r>
      <w:r>
        <w:fldChar w:fldCharType="separate"/>
      </w:r>
      <w:r>
        <w:t>161</w:t>
      </w:r>
      <w:r>
        <w:fldChar w:fldCharType="end"/>
      </w:r>
    </w:p>
    <w:p w14:paraId="52B274FD" w14:textId="5407B27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_Toc163218882 \h </w:instrText>
      </w:r>
      <w:r>
        <w:fldChar w:fldCharType="separate"/>
      </w:r>
      <w:r>
        <w:t>161</w:t>
      </w:r>
      <w:r>
        <w:fldChar w:fldCharType="end"/>
      </w:r>
    </w:p>
    <w:p w14:paraId="233EFEE7" w14:textId="58BB765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_Toc163218883 \h </w:instrText>
      </w:r>
      <w:r>
        <w:fldChar w:fldCharType="separate"/>
      </w:r>
      <w:r>
        <w:t>162</w:t>
      </w:r>
      <w:r>
        <w:fldChar w:fldCharType="end"/>
      </w:r>
    </w:p>
    <w:p w14:paraId="42C5BA76" w14:textId="6C8E859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_Toc163218884 \h </w:instrText>
      </w:r>
      <w:r>
        <w:fldChar w:fldCharType="separate"/>
      </w:r>
      <w:r>
        <w:t>163</w:t>
      </w:r>
      <w:r>
        <w:fldChar w:fldCharType="end"/>
      </w:r>
    </w:p>
    <w:p w14:paraId="368F12D7" w14:textId="46347D7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8.1.3.5</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4</w:t>
      </w:r>
      <w:r>
        <w:tab/>
      </w:r>
      <w:r>
        <w:fldChar w:fldCharType="begin" w:fldLock="1"/>
      </w:r>
      <w:r>
        <w:instrText xml:space="preserve"> PAGEREF _Toc163218885 \h </w:instrText>
      </w:r>
      <w:r>
        <w:fldChar w:fldCharType="separate"/>
      </w:r>
      <w:r>
        <w:t>163</w:t>
      </w:r>
      <w:r>
        <w:fldChar w:fldCharType="end"/>
      </w:r>
    </w:p>
    <w:p w14:paraId="29D29102" w14:textId="775207C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_Toc163218886 \h </w:instrText>
      </w:r>
      <w:r>
        <w:fldChar w:fldCharType="separate"/>
      </w:r>
      <w:r>
        <w:t>163</w:t>
      </w:r>
      <w:r>
        <w:fldChar w:fldCharType="end"/>
      </w:r>
    </w:p>
    <w:p w14:paraId="0E11B779" w14:textId="4580E1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_Toc163218887 \h </w:instrText>
      </w:r>
      <w:r>
        <w:fldChar w:fldCharType="separate"/>
      </w:r>
      <w:r>
        <w:t>164</w:t>
      </w:r>
      <w:r>
        <w:fldChar w:fldCharType="end"/>
      </w:r>
    </w:p>
    <w:p w14:paraId="58B843D8" w14:textId="2A27818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_Toc163218888 \h </w:instrText>
      </w:r>
      <w:r>
        <w:fldChar w:fldCharType="separate"/>
      </w:r>
      <w:r>
        <w:t>164</w:t>
      </w:r>
      <w:r>
        <w:fldChar w:fldCharType="end"/>
      </w:r>
    </w:p>
    <w:p w14:paraId="300F99B9" w14:textId="209D9C8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_Toc163218889 \h </w:instrText>
      </w:r>
      <w:r>
        <w:fldChar w:fldCharType="separate"/>
      </w:r>
      <w:r>
        <w:t>164</w:t>
      </w:r>
      <w:r>
        <w:fldChar w:fldCharType="end"/>
      </w:r>
    </w:p>
    <w:p w14:paraId="61892965" w14:textId="3298AAA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_Toc163218890 \h </w:instrText>
      </w:r>
      <w:r>
        <w:fldChar w:fldCharType="separate"/>
      </w:r>
      <w:r>
        <w:t>165</w:t>
      </w:r>
      <w:r>
        <w:fldChar w:fldCharType="end"/>
      </w:r>
    </w:p>
    <w:p w14:paraId="6605E3B4" w14:textId="6610B68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8.1.3.6</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multi-slot PUCCH</w:t>
      </w:r>
      <w:r>
        <w:tab/>
      </w:r>
      <w:r>
        <w:fldChar w:fldCharType="begin" w:fldLock="1"/>
      </w:r>
      <w:r>
        <w:instrText xml:space="preserve"> PAGEREF _Toc163218891 \h </w:instrText>
      </w:r>
      <w:r>
        <w:fldChar w:fldCharType="separate"/>
      </w:r>
      <w:r>
        <w:t>166</w:t>
      </w:r>
      <w:r>
        <w:fldChar w:fldCharType="end"/>
      </w:r>
    </w:p>
    <w:p w14:paraId="0AFD4C55" w14:textId="06376A8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multi-slot PUCCH format 1</w:t>
      </w:r>
      <w:r>
        <w:tab/>
      </w:r>
      <w:r>
        <w:fldChar w:fldCharType="begin" w:fldLock="1"/>
      </w:r>
      <w:r>
        <w:instrText xml:space="preserve"> PAGEREF _Toc163218892 \h </w:instrText>
      </w:r>
      <w:r>
        <w:fldChar w:fldCharType="separate"/>
      </w:r>
      <w:r>
        <w:t>166</w:t>
      </w:r>
      <w:r>
        <w:fldChar w:fldCharType="end"/>
      </w:r>
    </w:p>
    <w:p w14:paraId="3266077C" w14:textId="48E66A7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PRACH</w:t>
      </w:r>
      <w:r>
        <w:tab/>
      </w:r>
      <w:r>
        <w:fldChar w:fldCharType="begin" w:fldLock="1"/>
      </w:r>
      <w:r>
        <w:instrText xml:space="preserve"> PAGEREF _Toc163218893 \h </w:instrText>
      </w:r>
      <w:r>
        <w:fldChar w:fldCharType="separate"/>
      </w:r>
      <w:r>
        <w:t>169</w:t>
      </w:r>
      <w:r>
        <w:fldChar w:fldCharType="end"/>
      </w:r>
    </w:p>
    <w:p w14:paraId="0F39F924" w14:textId="486E753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8.1.4.1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PRACH false alarm probability and missed detection requirements</w:t>
      </w:r>
      <w:r>
        <w:tab/>
      </w:r>
      <w:r>
        <w:fldChar w:fldCharType="begin" w:fldLock="1"/>
      </w:r>
      <w:r>
        <w:instrText xml:space="preserve"> PAGEREF _Toc163218894 \h </w:instrText>
      </w:r>
      <w:r>
        <w:fldChar w:fldCharType="separate"/>
      </w:r>
      <w:r>
        <w:t>169</w:t>
      </w:r>
      <w:r>
        <w:fldChar w:fldCharType="end"/>
      </w:r>
    </w:p>
    <w:p w14:paraId="3E178C6E" w14:textId="3E4E6C7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_Toc163218895 \h </w:instrText>
      </w:r>
      <w:r>
        <w:fldChar w:fldCharType="separate"/>
      </w:r>
      <w:r>
        <w:t>169</w:t>
      </w:r>
      <w:r>
        <w:fldChar w:fldCharType="end"/>
      </w:r>
    </w:p>
    <w:p w14:paraId="28733433" w14:textId="36055F0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_Toc163218896 \h </w:instrText>
      </w:r>
      <w:r>
        <w:fldChar w:fldCharType="separate"/>
      </w:r>
      <w:r>
        <w:t>170</w:t>
      </w:r>
      <w:r>
        <w:fldChar w:fldCharType="end"/>
      </w:r>
    </w:p>
    <w:p w14:paraId="66A65301" w14:textId="2A4751E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_Toc163218897 \h </w:instrText>
      </w:r>
      <w:r>
        <w:fldChar w:fldCharType="separate"/>
      </w:r>
      <w:r>
        <w:t>170</w:t>
      </w:r>
      <w:r>
        <w:fldChar w:fldCharType="end"/>
      </w:r>
    </w:p>
    <w:p w14:paraId="15CB3C56" w14:textId="6AE7408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_Toc163218898 \h </w:instrText>
      </w:r>
      <w:r>
        <w:fldChar w:fldCharType="separate"/>
      </w:r>
      <w:r>
        <w:t>170</w:t>
      </w:r>
      <w:r>
        <w:fldChar w:fldCharType="end"/>
      </w:r>
    </w:p>
    <w:p w14:paraId="30D66318" w14:textId="3ED82CF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_Toc163218899 \h </w:instrText>
      </w:r>
      <w:r>
        <w:fldChar w:fldCharType="separate"/>
      </w:r>
      <w:r>
        <w:t>171</w:t>
      </w:r>
      <w:r>
        <w:fldChar w:fldCharType="end"/>
      </w:r>
    </w:p>
    <w:p w14:paraId="2BA45DDF" w14:textId="3AC0E16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Performance requirements</w:t>
      </w:r>
      <w:r>
        <w:tab/>
      </w:r>
      <w:r>
        <w:fldChar w:fldCharType="begin" w:fldLock="1"/>
      </w:r>
      <w:r>
        <w:instrText xml:space="preserve"> PAGEREF _Toc163218900 \h </w:instrText>
      </w:r>
      <w:r>
        <w:fldChar w:fldCharType="separate"/>
      </w:r>
      <w:r>
        <w:t>172</w:t>
      </w:r>
      <w:r>
        <w:fldChar w:fldCharType="end"/>
      </w:r>
    </w:p>
    <w:p w14:paraId="5BB1F8CB" w14:textId="245E7D1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_Toc163218901 \h </w:instrText>
      </w:r>
      <w:r>
        <w:fldChar w:fldCharType="separate"/>
      </w:r>
      <w:r>
        <w:t>172</w:t>
      </w:r>
      <w:r>
        <w:fldChar w:fldCharType="end"/>
      </w:r>
    </w:p>
    <w:p w14:paraId="55A27A35" w14:textId="399694F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F62E2B">
        <w:rPr>
          <w:rFonts w:eastAsia="Malgun Gothic"/>
        </w:rPr>
        <w:t>Scope and definitions</w:t>
      </w:r>
      <w:r>
        <w:tab/>
      </w:r>
      <w:r>
        <w:fldChar w:fldCharType="begin" w:fldLock="1"/>
      </w:r>
      <w:r>
        <w:instrText xml:space="preserve"> PAGEREF _Toc163218902 \h </w:instrText>
      </w:r>
      <w:r>
        <w:fldChar w:fldCharType="separate"/>
      </w:r>
      <w:r>
        <w:t>172</w:t>
      </w:r>
      <w:r>
        <w:fldChar w:fldCharType="end"/>
      </w:r>
    </w:p>
    <w:p w14:paraId="553723C3" w14:textId="6C536DE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Demodulation performance requirements</w:t>
      </w:r>
      <w:r>
        <w:tab/>
      </w:r>
      <w:r>
        <w:fldChar w:fldCharType="begin" w:fldLock="1"/>
      </w:r>
      <w:r>
        <w:instrText xml:space="preserve"> PAGEREF _Toc163218903 \h </w:instrText>
      </w:r>
      <w:r>
        <w:fldChar w:fldCharType="separate"/>
      </w:r>
      <w:r>
        <w:t>173</w:t>
      </w:r>
      <w:r>
        <w:fldChar w:fldCharType="end"/>
      </w:r>
    </w:p>
    <w:p w14:paraId="3F63C7E2" w14:textId="38ED12E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_Toc163218904 \h </w:instrText>
      </w:r>
      <w:r>
        <w:fldChar w:fldCharType="separate"/>
      </w:r>
      <w:r>
        <w:t>173</w:t>
      </w:r>
      <w:r>
        <w:fldChar w:fldCharType="end"/>
      </w:r>
    </w:p>
    <w:p w14:paraId="71F7ECFC" w14:textId="1870AEE9" w:rsidR="00AC6A72" w:rsidRDefault="00AC6A72">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_Toc163218905 \h </w:instrText>
      </w:r>
      <w:r>
        <w:fldChar w:fldCharType="separate"/>
      </w:r>
      <w:r>
        <w:t>173</w:t>
      </w:r>
      <w:r>
        <w:fldChar w:fldCharType="end"/>
      </w:r>
    </w:p>
    <w:p w14:paraId="4F4B6F1D" w14:textId="3FF6EF5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PDSCH</w:t>
      </w:r>
      <w:r>
        <w:tab/>
      </w:r>
      <w:r>
        <w:fldChar w:fldCharType="begin" w:fldLock="1"/>
      </w:r>
      <w:r>
        <w:instrText xml:space="preserve"> PAGEREF _Toc163218906 \h </w:instrText>
      </w:r>
      <w:r>
        <w:fldChar w:fldCharType="separate"/>
      </w:r>
      <w:r>
        <w:t>174</w:t>
      </w:r>
      <w:r>
        <w:fldChar w:fldCharType="end"/>
      </w:r>
    </w:p>
    <w:p w14:paraId="1BF29736" w14:textId="6670790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Definition and applicability</w:t>
      </w:r>
      <w:r>
        <w:tab/>
      </w:r>
      <w:r>
        <w:fldChar w:fldCharType="begin" w:fldLock="1"/>
      </w:r>
      <w:r>
        <w:instrText xml:space="preserve"> PAGEREF _Toc163218907 \h </w:instrText>
      </w:r>
      <w:r>
        <w:fldChar w:fldCharType="separate"/>
      </w:r>
      <w:r>
        <w:t>174</w:t>
      </w:r>
      <w:r>
        <w:fldChar w:fldCharType="end"/>
      </w:r>
    </w:p>
    <w:p w14:paraId="449FA6C4" w14:textId="20DE4DD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Minimum requirement</w:t>
      </w:r>
      <w:r>
        <w:tab/>
      </w:r>
      <w:r>
        <w:fldChar w:fldCharType="begin" w:fldLock="1"/>
      </w:r>
      <w:r>
        <w:instrText xml:space="preserve"> PAGEREF _Toc163218908 \h </w:instrText>
      </w:r>
      <w:r>
        <w:fldChar w:fldCharType="separate"/>
      </w:r>
      <w:r>
        <w:t>174</w:t>
      </w:r>
      <w:r>
        <w:fldChar w:fldCharType="end"/>
      </w:r>
    </w:p>
    <w:p w14:paraId="3BCD973A" w14:textId="29DF6D5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purpose</w:t>
      </w:r>
      <w:r>
        <w:tab/>
      </w:r>
      <w:r>
        <w:fldChar w:fldCharType="begin" w:fldLock="1"/>
      </w:r>
      <w:r>
        <w:instrText xml:space="preserve"> PAGEREF _Toc163218909 \h </w:instrText>
      </w:r>
      <w:r>
        <w:fldChar w:fldCharType="separate"/>
      </w:r>
      <w:r>
        <w:t>174</w:t>
      </w:r>
      <w:r>
        <w:fldChar w:fldCharType="end"/>
      </w:r>
    </w:p>
    <w:p w14:paraId="592F66BB" w14:textId="4355785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Method of test</w:t>
      </w:r>
      <w:r>
        <w:tab/>
      </w:r>
      <w:r>
        <w:fldChar w:fldCharType="begin" w:fldLock="1"/>
      </w:r>
      <w:r>
        <w:instrText xml:space="preserve"> PAGEREF _Toc163218910 \h </w:instrText>
      </w:r>
      <w:r>
        <w:fldChar w:fldCharType="separate"/>
      </w:r>
      <w:r>
        <w:t>174</w:t>
      </w:r>
      <w:r>
        <w:fldChar w:fldCharType="end"/>
      </w:r>
    </w:p>
    <w:p w14:paraId="0A850BE6" w14:textId="5F2695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requirement</w:t>
      </w:r>
      <w:r>
        <w:tab/>
      </w:r>
      <w:r>
        <w:fldChar w:fldCharType="begin" w:fldLock="1"/>
      </w:r>
      <w:r>
        <w:instrText xml:space="preserve"> PAGEREF _Toc163218911 \h </w:instrText>
      </w:r>
      <w:r>
        <w:fldChar w:fldCharType="separate"/>
      </w:r>
      <w:r>
        <w:t>176</w:t>
      </w:r>
      <w:r>
        <w:fldChar w:fldCharType="end"/>
      </w:r>
    </w:p>
    <w:p w14:paraId="2D26229D" w14:textId="19E3EED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PDCCH</w:t>
      </w:r>
      <w:r>
        <w:tab/>
      </w:r>
      <w:r>
        <w:fldChar w:fldCharType="begin" w:fldLock="1"/>
      </w:r>
      <w:r>
        <w:instrText xml:space="preserve"> PAGEREF _Toc163218912 \h </w:instrText>
      </w:r>
      <w:r>
        <w:fldChar w:fldCharType="separate"/>
      </w:r>
      <w:r>
        <w:t>176</w:t>
      </w:r>
      <w:r>
        <w:fldChar w:fldCharType="end"/>
      </w:r>
    </w:p>
    <w:p w14:paraId="2B0AB362" w14:textId="39CA258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Definition and applicability</w:t>
      </w:r>
      <w:r>
        <w:tab/>
      </w:r>
      <w:r>
        <w:fldChar w:fldCharType="begin" w:fldLock="1"/>
      </w:r>
      <w:r>
        <w:instrText xml:space="preserve"> PAGEREF _Toc163218913 \h </w:instrText>
      </w:r>
      <w:r>
        <w:fldChar w:fldCharType="separate"/>
      </w:r>
      <w:r>
        <w:t>176</w:t>
      </w:r>
      <w:r>
        <w:fldChar w:fldCharType="end"/>
      </w:r>
    </w:p>
    <w:p w14:paraId="549081FA" w14:textId="34E9B93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Minimum requirement</w:t>
      </w:r>
      <w:r>
        <w:tab/>
      </w:r>
      <w:r>
        <w:fldChar w:fldCharType="begin" w:fldLock="1"/>
      </w:r>
      <w:r>
        <w:instrText xml:space="preserve"> PAGEREF _Toc163218914 \h </w:instrText>
      </w:r>
      <w:r>
        <w:fldChar w:fldCharType="separate"/>
      </w:r>
      <w:r>
        <w:t>176</w:t>
      </w:r>
      <w:r>
        <w:fldChar w:fldCharType="end"/>
      </w:r>
    </w:p>
    <w:p w14:paraId="46D749AF" w14:textId="72C5C62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purpose</w:t>
      </w:r>
      <w:r>
        <w:tab/>
      </w:r>
      <w:r>
        <w:fldChar w:fldCharType="begin" w:fldLock="1"/>
      </w:r>
      <w:r>
        <w:instrText xml:space="preserve"> PAGEREF _Toc163218915 \h </w:instrText>
      </w:r>
      <w:r>
        <w:fldChar w:fldCharType="separate"/>
      </w:r>
      <w:r>
        <w:t>177</w:t>
      </w:r>
      <w:r>
        <w:fldChar w:fldCharType="end"/>
      </w:r>
    </w:p>
    <w:p w14:paraId="4C328DB3" w14:textId="08D2FAB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Method of test</w:t>
      </w:r>
      <w:r>
        <w:tab/>
      </w:r>
      <w:r>
        <w:fldChar w:fldCharType="begin" w:fldLock="1"/>
      </w:r>
      <w:r>
        <w:instrText xml:space="preserve"> PAGEREF _Toc163218916 \h </w:instrText>
      </w:r>
      <w:r>
        <w:fldChar w:fldCharType="separate"/>
      </w:r>
      <w:r>
        <w:t>177</w:t>
      </w:r>
      <w:r>
        <w:fldChar w:fldCharType="end"/>
      </w:r>
    </w:p>
    <w:p w14:paraId="4A72DEAC" w14:textId="1B8C652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requirement</w:t>
      </w:r>
      <w:r>
        <w:tab/>
      </w:r>
      <w:r>
        <w:fldChar w:fldCharType="begin" w:fldLock="1"/>
      </w:r>
      <w:r>
        <w:instrText xml:space="preserve"> PAGEREF _Toc163218917 \h </w:instrText>
      </w:r>
      <w:r>
        <w:fldChar w:fldCharType="separate"/>
      </w:r>
      <w:r>
        <w:t>177</w:t>
      </w:r>
      <w:r>
        <w:fldChar w:fldCharType="end"/>
      </w:r>
    </w:p>
    <w:p w14:paraId="33D553BD" w14:textId="5FFD8C6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CSI reporting requirements</w:t>
      </w:r>
      <w:r>
        <w:tab/>
      </w:r>
      <w:r>
        <w:fldChar w:fldCharType="begin" w:fldLock="1"/>
      </w:r>
      <w:r>
        <w:instrText xml:space="preserve"> PAGEREF _Toc163218918 \h </w:instrText>
      </w:r>
      <w:r>
        <w:fldChar w:fldCharType="separate"/>
      </w:r>
      <w:r>
        <w:t>178</w:t>
      </w:r>
      <w:r>
        <w:fldChar w:fldCharType="end"/>
      </w:r>
    </w:p>
    <w:p w14:paraId="19FA38AD" w14:textId="3D52084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_Toc163218919 \h </w:instrText>
      </w:r>
      <w:r>
        <w:fldChar w:fldCharType="separate"/>
      </w:r>
      <w:r>
        <w:t>178</w:t>
      </w:r>
      <w:r>
        <w:fldChar w:fldCharType="end"/>
      </w:r>
    </w:p>
    <w:p w14:paraId="2F5D1579" w14:textId="1BF7313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rule for IAB-MT</w:t>
      </w:r>
      <w:r>
        <w:tab/>
      </w:r>
      <w:r>
        <w:fldChar w:fldCharType="begin" w:fldLock="1"/>
      </w:r>
      <w:r>
        <w:instrText xml:space="preserve"> PAGEREF _Toc163218920 \h </w:instrText>
      </w:r>
      <w:r>
        <w:fldChar w:fldCharType="separate"/>
      </w:r>
      <w:r>
        <w:t>178</w:t>
      </w:r>
      <w:r>
        <w:fldChar w:fldCharType="end"/>
      </w:r>
    </w:p>
    <w:p w14:paraId="210D8785" w14:textId="66425219"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_Toc163218921 \h </w:instrText>
      </w:r>
      <w:r>
        <w:fldChar w:fldCharType="separate"/>
      </w:r>
      <w:r>
        <w:t>178</w:t>
      </w:r>
      <w:r>
        <w:fldChar w:fldCharType="end"/>
      </w:r>
    </w:p>
    <w:p w14:paraId="1F14B483" w14:textId="741F596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w:t>
      </w:r>
      <w:r w:rsidRPr="00F62E2B">
        <w:rPr>
          <w:rFonts w:eastAsiaTheme="minorEastAsia"/>
          <w:snapToGrid w:val="0"/>
          <w:lang w:eastAsia="zh-CN"/>
        </w:rPr>
        <w:t>requirements for different subcarrier spacings</w:t>
      </w:r>
      <w:r>
        <w:tab/>
      </w:r>
      <w:r>
        <w:fldChar w:fldCharType="begin" w:fldLock="1"/>
      </w:r>
      <w:r>
        <w:instrText xml:space="preserve"> PAGEREF _Toc163218922 \h </w:instrText>
      </w:r>
      <w:r>
        <w:fldChar w:fldCharType="separate"/>
      </w:r>
      <w:r>
        <w:t>178</w:t>
      </w:r>
      <w:r>
        <w:fldChar w:fldCharType="end"/>
      </w:r>
    </w:p>
    <w:p w14:paraId="785DCC18" w14:textId="6C578DC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of requirements for TDD with different UL-DL patterns</w:t>
      </w:r>
      <w:r>
        <w:tab/>
      </w:r>
      <w:r>
        <w:fldChar w:fldCharType="begin" w:fldLock="1"/>
      </w:r>
      <w:r>
        <w:instrText xml:space="preserve"> PAGEREF _Toc163218923 \h </w:instrText>
      </w:r>
      <w:r>
        <w:fldChar w:fldCharType="separate"/>
      </w:r>
      <w:r>
        <w:t>178</w:t>
      </w:r>
      <w:r>
        <w:fldChar w:fldCharType="end"/>
      </w:r>
    </w:p>
    <w:p w14:paraId="416BB200" w14:textId="3C1D4AD2" w:rsidR="00AC6A72" w:rsidRDefault="00AC6A72">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_Toc163218924 \h </w:instrText>
      </w:r>
      <w:r>
        <w:fldChar w:fldCharType="separate"/>
      </w:r>
      <w:r>
        <w:t>178</w:t>
      </w:r>
      <w:r>
        <w:fldChar w:fldCharType="end"/>
      </w:r>
    </w:p>
    <w:p w14:paraId="5B987873" w14:textId="56AF48B3" w:rsidR="00AC6A72" w:rsidRDefault="00AC6A72">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_Toc163218925 \h </w:instrText>
      </w:r>
      <w:r>
        <w:fldChar w:fldCharType="separate"/>
      </w:r>
      <w:r>
        <w:t>178</w:t>
      </w:r>
      <w:r>
        <w:fldChar w:fldCharType="end"/>
      </w:r>
    </w:p>
    <w:p w14:paraId="0351B470" w14:textId="75033CB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Channel Quality Indicator (CQI)</w:t>
      </w:r>
      <w:r>
        <w:tab/>
      </w:r>
      <w:r>
        <w:fldChar w:fldCharType="begin" w:fldLock="1"/>
      </w:r>
      <w:r>
        <w:instrText xml:space="preserve"> PAGEREF _Toc163218926 \h </w:instrText>
      </w:r>
      <w:r>
        <w:fldChar w:fldCharType="separate"/>
      </w:r>
      <w:r>
        <w:t>179</w:t>
      </w:r>
      <w:r>
        <w:fldChar w:fldCharType="end"/>
      </w:r>
    </w:p>
    <w:p w14:paraId="7083EC4D" w14:textId="6C251A2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_Toc163218927 \h </w:instrText>
      </w:r>
      <w:r>
        <w:fldChar w:fldCharType="separate"/>
      </w:r>
      <w:r>
        <w:t>179</w:t>
      </w:r>
      <w:r>
        <w:fldChar w:fldCharType="end"/>
      </w:r>
    </w:p>
    <w:p w14:paraId="100D27FC" w14:textId="56D46B1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_Toc163218928 \h </w:instrText>
      </w:r>
      <w:r>
        <w:fldChar w:fldCharType="separate"/>
      </w:r>
      <w:r>
        <w:t>180</w:t>
      </w:r>
      <w:r>
        <w:fldChar w:fldCharType="end"/>
      </w:r>
    </w:p>
    <w:p w14:paraId="63C3A937" w14:textId="429F4E1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_Toc163218929 \h </w:instrText>
      </w:r>
      <w:r>
        <w:fldChar w:fldCharType="separate"/>
      </w:r>
      <w:r>
        <w:t>180</w:t>
      </w:r>
      <w:r>
        <w:fldChar w:fldCharType="end"/>
      </w:r>
    </w:p>
    <w:p w14:paraId="643F856F" w14:textId="10B3EB7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_Toc163218930 \h </w:instrText>
      </w:r>
      <w:r>
        <w:fldChar w:fldCharType="separate"/>
      </w:r>
      <w:r>
        <w:t>180</w:t>
      </w:r>
      <w:r>
        <w:fldChar w:fldCharType="end"/>
      </w:r>
    </w:p>
    <w:p w14:paraId="73EEE716" w14:textId="67E4D66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_Toc163218931 \h </w:instrText>
      </w:r>
      <w:r>
        <w:fldChar w:fldCharType="separate"/>
      </w:r>
      <w:r>
        <w:t>181</w:t>
      </w:r>
      <w:r>
        <w:fldChar w:fldCharType="end"/>
      </w:r>
    </w:p>
    <w:p w14:paraId="2F24292F" w14:textId="191915B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of Precoding Matrix Indicator (PMI)</w:t>
      </w:r>
      <w:r>
        <w:tab/>
      </w:r>
      <w:r>
        <w:fldChar w:fldCharType="begin" w:fldLock="1"/>
      </w:r>
      <w:r>
        <w:instrText xml:space="preserve"> PAGEREF _Toc163218932 \h </w:instrText>
      </w:r>
      <w:r>
        <w:fldChar w:fldCharType="separate"/>
      </w:r>
      <w:r>
        <w:t>181</w:t>
      </w:r>
      <w:r>
        <w:fldChar w:fldCharType="end"/>
      </w:r>
    </w:p>
    <w:p w14:paraId="194CC306" w14:textId="6C48BDB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_Toc163218933 \h </w:instrText>
      </w:r>
      <w:r>
        <w:fldChar w:fldCharType="separate"/>
      </w:r>
      <w:r>
        <w:t>181</w:t>
      </w:r>
      <w:r>
        <w:fldChar w:fldCharType="end"/>
      </w:r>
    </w:p>
    <w:p w14:paraId="30E27394" w14:textId="3F3D572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_Toc163218934 \h </w:instrText>
      </w:r>
      <w:r>
        <w:fldChar w:fldCharType="separate"/>
      </w:r>
      <w:r>
        <w:t>182</w:t>
      </w:r>
      <w:r>
        <w:fldChar w:fldCharType="end"/>
      </w:r>
    </w:p>
    <w:p w14:paraId="7A78C9A8" w14:textId="30E14D4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_Toc163218935 \h </w:instrText>
      </w:r>
      <w:r>
        <w:fldChar w:fldCharType="separate"/>
      </w:r>
      <w:r>
        <w:t>182</w:t>
      </w:r>
      <w:r>
        <w:fldChar w:fldCharType="end"/>
      </w:r>
    </w:p>
    <w:p w14:paraId="06DD2A85" w14:textId="1D8200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_Toc163218936 \h </w:instrText>
      </w:r>
      <w:r>
        <w:fldChar w:fldCharType="separate"/>
      </w:r>
      <w:r>
        <w:t>182</w:t>
      </w:r>
      <w:r>
        <w:fldChar w:fldCharType="end"/>
      </w:r>
    </w:p>
    <w:p w14:paraId="6DB4E6C9" w14:textId="0AD7506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_Toc163218937 \h </w:instrText>
      </w:r>
      <w:r>
        <w:fldChar w:fldCharType="separate"/>
      </w:r>
      <w:r>
        <w:t>183</w:t>
      </w:r>
      <w:r>
        <w:fldChar w:fldCharType="end"/>
      </w:r>
    </w:p>
    <w:p w14:paraId="5006AF3F" w14:textId="7518567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8.2.3.4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of Rank Indicator (RI)</w:t>
      </w:r>
      <w:r>
        <w:tab/>
      </w:r>
      <w:r>
        <w:fldChar w:fldCharType="begin" w:fldLock="1"/>
      </w:r>
      <w:r>
        <w:instrText xml:space="preserve"> PAGEREF _Toc163218938 \h </w:instrText>
      </w:r>
      <w:r>
        <w:fldChar w:fldCharType="separate"/>
      </w:r>
      <w:r>
        <w:t>184</w:t>
      </w:r>
      <w:r>
        <w:fldChar w:fldCharType="end"/>
      </w:r>
    </w:p>
    <w:p w14:paraId="2B7DD20A" w14:textId="3E7883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_Toc163218939 \h </w:instrText>
      </w:r>
      <w:r>
        <w:fldChar w:fldCharType="separate"/>
      </w:r>
      <w:r>
        <w:t>184</w:t>
      </w:r>
      <w:r>
        <w:fldChar w:fldCharType="end"/>
      </w:r>
    </w:p>
    <w:p w14:paraId="14EF8E6C" w14:textId="15665EC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requirements</w:t>
      </w:r>
      <w:r>
        <w:tab/>
      </w:r>
      <w:r>
        <w:fldChar w:fldCharType="begin" w:fldLock="1"/>
      </w:r>
      <w:r>
        <w:instrText xml:space="preserve"> PAGEREF _Toc163218940 \h </w:instrText>
      </w:r>
      <w:r>
        <w:fldChar w:fldCharType="separate"/>
      </w:r>
      <w:r>
        <w:t>184</w:t>
      </w:r>
      <w:r>
        <w:fldChar w:fldCharType="end"/>
      </w:r>
    </w:p>
    <w:p w14:paraId="45376EF8" w14:textId="240F2EA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_Toc163218941 \h </w:instrText>
      </w:r>
      <w:r>
        <w:fldChar w:fldCharType="separate"/>
      </w:r>
      <w:r>
        <w:t>184</w:t>
      </w:r>
      <w:r>
        <w:fldChar w:fldCharType="end"/>
      </w:r>
    </w:p>
    <w:p w14:paraId="7AA90099" w14:textId="79BF860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_Toc163218942 \h </w:instrText>
      </w:r>
      <w:r>
        <w:fldChar w:fldCharType="separate"/>
      </w:r>
      <w:r>
        <w:t>184</w:t>
      </w:r>
      <w:r>
        <w:fldChar w:fldCharType="end"/>
      </w:r>
    </w:p>
    <w:p w14:paraId="4088EBFD" w14:textId="12C9815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_Toc163218943 \h </w:instrText>
      </w:r>
      <w:r>
        <w:fldChar w:fldCharType="separate"/>
      </w:r>
      <w:r>
        <w:t>185</w:t>
      </w:r>
      <w:r>
        <w:fldChar w:fldCharType="end"/>
      </w:r>
    </w:p>
    <w:p w14:paraId="5FD20CDE" w14:textId="7B1E7EB1"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A (normative</w:t>
      </w:r>
      <w:r>
        <w:rPr>
          <w:rFonts w:eastAsiaTheme="minorEastAsia"/>
        </w:rPr>
        <w:t>):</w:t>
      </w:r>
      <w:r>
        <w:rPr>
          <w:rFonts w:eastAsiaTheme="minorEastAsia"/>
        </w:rPr>
        <w:tab/>
      </w:r>
      <w:r w:rsidRPr="00F62E2B">
        <w:rPr>
          <w:rFonts w:eastAsiaTheme="minorEastAsia"/>
        </w:rPr>
        <w:t>Reference measurement channels</w:t>
      </w:r>
      <w:r>
        <w:tab/>
      </w:r>
      <w:r>
        <w:fldChar w:fldCharType="begin" w:fldLock="1"/>
      </w:r>
      <w:r>
        <w:instrText xml:space="preserve"> PAGEREF _Toc163218944 \h </w:instrText>
      </w:r>
      <w:r>
        <w:fldChar w:fldCharType="separate"/>
      </w:r>
      <w:r>
        <w:t>187</w:t>
      </w:r>
      <w:r>
        <w:fldChar w:fldCharType="end"/>
      </w:r>
    </w:p>
    <w:p w14:paraId="18449730" w14:textId="437CD00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A.1</w:t>
      </w:r>
      <w:r>
        <w:rPr>
          <w:rFonts w:asciiTheme="minorHAnsi" w:eastAsiaTheme="minorEastAsia" w:hAnsiTheme="minorHAnsi" w:cstheme="minorBidi"/>
          <w:kern w:val="2"/>
          <w:szCs w:val="22"/>
          <w:lang w:eastAsia="ko-KR"/>
          <w14:ligatures w14:val="standardContextual"/>
        </w:rPr>
        <w:tab/>
      </w:r>
      <w:r w:rsidRPr="00F62E2B">
        <w:rPr>
          <w:rFonts w:eastAsiaTheme="minorEastAsia"/>
        </w:rPr>
        <w:t>IAB-DU and IAB-MT Reference measurement channels</w:t>
      </w:r>
      <w:r>
        <w:tab/>
      </w:r>
      <w:r>
        <w:fldChar w:fldCharType="begin" w:fldLock="1"/>
      </w:r>
      <w:r>
        <w:instrText xml:space="preserve"> PAGEREF _Toc163218945 \h </w:instrText>
      </w:r>
      <w:r>
        <w:fldChar w:fldCharType="separate"/>
      </w:r>
      <w:r>
        <w:t>187</w:t>
      </w:r>
      <w:r>
        <w:fldChar w:fldCharType="end"/>
      </w:r>
    </w:p>
    <w:p w14:paraId="1A68CD8E" w14:textId="6117D37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Reference measurement channels</w:t>
      </w:r>
      <w:r>
        <w:tab/>
      </w:r>
      <w:r>
        <w:fldChar w:fldCharType="begin" w:fldLock="1"/>
      </w:r>
      <w:r>
        <w:instrText xml:space="preserve"> PAGEREF _Toc163218946 \h </w:instrText>
      </w:r>
      <w:r>
        <w:fldChar w:fldCharType="separate"/>
      </w:r>
      <w:r>
        <w:t>187</w:t>
      </w:r>
      <w:r>
        <w:fldChar w:fldCharType="end"/>
      </w:r>
    </w:p>
    <w:p w14:paraId="41A26E24" w14:textId="0644870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Reference measurement channels</w:t>
      </w:r>
      <w:r>
        <w:tab/>
      </w:r>
      <w:r>
        <w:fldChar w:fldCharType="begin" w:fldLock="1"/>
      </w:r>
      <w:r>
        <w:instrText xml:space="preserve"> PAGEREF _Toc163218947 \h </w:instrText>
      </w:r>
      <w:r>
        <w:fldChar w:fldCharType="separate"/>
      </w:r>
      <w:r>
        <w:t>187</w:t>
      </w:r>
      <w:r>
        <w:fldChar w:fldCharType="end"/>
      </w:r>
    </w:p>
    <w:p w14:paraId="0F6845B4" w14:textId="02FBD31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_Toc163218948 \h </w:instrText>
      </w:r>
      <w:r>
        <w:fldChar w:fldCharType="separate"/>
      </w:r>
      <w:r>
        <w:t>187</w:t>
      </w:r>
      <w:r>
        <w:fldChar w:fldCharType="end"/>
      </w:r>
    </w:p>
    <w:p w14:paraId="2E46D013" w14:textId="57517A5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A.2</w:t>
      </w:r>
      <w:r>
        <w:rPr>
          <w:rFonts w:asciiTheme="minorHAnsi" w:eastAsiaTheme="minorEastAsia" w:hAnsiTheme="minorHAnsi" w:cstheme="minorBidi"/>
          <w:kern w:val="2"/>
          <w:szCs w:val="22"/>
          <w:lang w:eastAsia="ko-KR"/>
          <w14:ligatures w14:val="standardContextual"/>
        </w:rPr>
        <w:tab/>
      </w:r>
      <w:r w:rsidRPr="00F62E2B">
        <w:rPr>
          <w:rFonts w:eastAsiaTheme="minorEastAsia"/>
        </w:rPr>
        <w:t>IAB-DU Fixed Reference Channels</w:t>
      </w:r>
      <w:r>
        <w:tab/>
      </w:r>
      <w:r>
        <w:fldChar w:fldCharType="begin" w:fldLock="1"/>
      </w:r>
      <w:r>
        <w:instrText xml:space="preserve"> PAGEREF _Toc163218949 \h </w:instrText>
      </w:r>
      <w:r>
        <w:fldChar w:fldCharType="separate"/>
      </w:r>
      <w:r>
        <w:t>187</w:t>
      </w:r>
      <w:r>
        <w:fldChar w:fldCharType="end"/>
      </w:r>
    </w:p>
    <w:p w14:paraId="6DA93FE4" w14:textId="22F966A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(QPSK, R = 193/1024)</w:t>
      </w:r>
      <w:r>
        <w:tab/>
      </w:r>
      <w:r>
        <w:fldChar w:fldCharType="begin" w:fldLock="1"/>
      </w:r>
      <w:r>
        <w:instrText xml:space="preserve"> PAGEREF _Toc163218950 \h </w:instrText>
      </w:r>
      <w:r>
        <w:fldChar w:fldCharType="separate"/>
      </w:r>
      <w:r>
        <w:t>187</w:t>
      </w:r>
      <w:r>
        <w:fldChar w:fldCharType="end"/>
      </w:r>
    </w:p>
    <w:p w14:paraId="1105099D" w14:textId="7272BD8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w:t>
      </w:r>
      <w:r w:rsidRPr="00F62E2B">
        <w:rPr>
          <w:rFonts w:eastAsiaTheme="minorEastAsia"/>
          <w:lang w:eastAsia="zh-CN"/>
        </w:rPr>
        <w:t>16QAM, R=434/1024</w:t>
      </w:r>
      <w:r w:rsidRPr="00F62E2B">
        <w:rPr>
          <w:rFonts w:eastAsiaTheme="minorEastAsia"/>
        </w:rPr>
        <w:t>)</w:t>
      </w:r>
      <w:r>
        <w:tab/>
      </w:r>
      <w:r>
        <w:fldChar w:fldCharType="begin" w:fldLock="1"/>
      </w:r>
      <w:r>
        <w:instrText xml:space="preserve"> PAGEREF _Toc163218951 \h </w:instrText>
      </w:r>
      <w:r>
        <w:fldChar w:fldCharType="separate"/>
      </w:r>
      <w:r>
        <w:t>189</w:t>
      </w:r>
      <w:r>
        <w:fldChar w:fldCharType="end"/>
      </w:r>
    </w:p>
    <w:p w14:paraId="094E8236" w14:textId="425435C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(16QAM, R = 658/1024)</w:t>
      </w:r>
      <w:r>
        <w:tab/>
      </w:r>
      <w:r>
        <w:fldChar w:fldCharType="begin" w:fldLock="1"/>
      </w:r>
      <w:r>
        <w:instrText xml:space="preserve"> PAGEREF _Toc163218952 \h </w:instrText>
      </w:r>
      <w:r>
        <w:fldChar w:fldCharType="separate"/>
      </w:r>
      <w:r>
        <w:t>189</w:t>
      </w:r>
      <w:r>
        <w:fldChar w:fldCharType="end"/>
      </w:r>
    </w:p>
    <w:p w14:paraId="23E6119C" w14:textId="2C1A0B8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(64QAM, R = 567/1024)</w:t>
      </w:r>
      <w:r>
        <w:tab/>
      </w:r>
      <w:r>
        <w:fldChar w:fldCharType="begin" w:fldLock="1"/>
      </w:r>
      <w:r>
        <w:instrText xml:space="preserve"> PAGEREF _Toc163218953 \h </w:instrText>
      </w:r>
      <w:r>
        <w:fldChar w:fldCharType="separate"/>
      </w:r>
      <w:r>
        <w:t>190</w:t>
      </w:r>
      <w:r>
        <w:fldChar w:fldCharType="end"/>
      </w:r>
    </w:p>
    <w:p w14:paraId="4C3E45CB" w14:textId="22E2C70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PRACH test preambles</w:t>
      </w:r>
      <w:r>
        <w:tab/>
      </w:r>
      <w:r>
        <w:fldChar w:fldCharType="begin" w:fldLock="1"/>
      </w:r>
      <w:r>
        <w:instrText xml:space="preserve"> PAGEREF _Toc163218954 \h </w:instrText>
      </w:r>
      <w:r>
        <w:fldChar w:fldCharType="separate"/>
      </w:r>
      <w:r>
        <w:t>191</w:t>
      </w:r>
      <w:r>
        <w:fldChar w:fldCharType="end"/>
      </w:r>
    </w:p>
    <w:p w14:paraId="0C085876" w14:textId="7114292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A.3</w:t>
      </w:r>
      <w:r>
        <w:rPr>
          <w:rFonts w:asciiTheme="minorHAnsi" w:eastAsiaTheme="minorEastAsia" w:hAnsiTheme="minorHAnsi" w:cstheme="minorBidi"/>
          <w:kern w:val="2"/>
          <w:szCs w:val="22"/>
          <w:lang w:eastAsia="ko-KR"/>
          <w14:ligatures w14:val="standardContextual"/>
        </w:rPr>
        <w:tab/>
      </w:r>
      <w:r w:rsidRPr="00F62E2B">
        <w:rPr>
          <w:rFonts w:eastAsiaTheme="minorEastAsia"/>
        </w:rPr>
        <w:t>IAB-MT Fixed Reference Channels</w:t>
      </w:r>
      <w:r>
        <w:tab/>
      </w:r>
      <w:r>
        <w:fldChar w:fldCharType="begin" w:fldLock="1"/>
      </w:r>
      <w:r>
        <w:instrText xml:space="preserve"> PAGEREF _Toc163218955 \h </w:instrText>
      </w:r>
      <w:r>
        <w:fldChar w:fldCharType="separate"/>
      </w:r>
      <w:r>
        <w:t>191</w:t>
      </w:r>
      <w:r>
        <w:fldChar w:fldCharType="end"/>
      </w:r>
    </w:p>
    <w:p w14:paraId="373666EF" w14:textId="3D652EE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(16QAM)</w:t>
      </w:r>
      <w:r>
        <w:tab/>
      </w:r>
      <w:r>
        <w:fldChar w:fldCharType="begin" w:fldLock="1"/>
      </w:r>
      <w:r>
        <w:instrText xml:space="preserve"> PAGEREF _Toc163218956 \h </w:instrText>
      </w:r>
      <w:r>
        <w:fldChar w:fldCharType="separate"/>
      </w:r>
      <w:r>
        <w:t>191</w:t>
      </w:r>
      <w:r>
        <w:fldChar w:fldCharType="end"/>
      </w:r>
    </w:p>
    <w:p w14:paraId="3D179DEA" w14:textId="2549B63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(64QAM)</w:t>
      </w:r>
      <w:r>
        <w:tab/>
      </w:r>
      <w:r>
        <w:fldChar w:fldCharType="begin" w:fldLock="1"/>
      </w:r>
      <w:r>
        <w:instrText xml:space="preserve"> PAGEREF _Toc163218957 \h </w:instrText>
      </w:r>
      <w:r>
        <w:fldChar w:fldCharType="separate"/>
      </w:r>
      <w:r>
        <w:t>192</w:t>
      </w:r>
      <w:r>
        <w:fldChar w:fldCharType="end"/>
      </w:r>
    </w:p>
    <w:p w14:paraId="4E11F199" w14:textId="0E7B9D8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(256QAM)</w:t>
      </w:r>
      <w:r>
        <w:tab/>
      </w:r>
      <w:r>
        <w:fldChar w:fldCharType="begin" w:fldLock="1"/>
      </w:r>
      <w:r>
        <w:instrText xml:space="preserve"> PAGEREF _Toc163218958 \h </w:instrText>
      </w:r>
      <w:r>
        <w:fldChar w:fldCharType="separate"/>
      </w:r>
      <w:r>
        <w:t>192</w:t>
      </w:r>
      <w:r>
        <w:fldChar w:fldCharType="end"/>
      </w:r>
    </w:p>
    <w:p w14:paraId="216E6163" w14:textId="560F104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PDCCH performance requirements</w:t>
      </w:r>
      <w:r>
        <w:tab/>
      </w:r>
      <w:r>
        <w:fldChar w:fldCharType="begin" w:fldLock="1"/>
      </w:r>
      <w:r>
        <w:instrText xml:space="preserve"> PAGEREF _Toc163218959 \h </w:instrText>
      </w:r>
      <w:r>
        <w:fldChar w:fldCharType="separate"/>
      </w:r>
      <w:r>
        <w:t>193</w:t>
      </w:r>
      <w:r>
        <w:fldChar w:fldCharType="end"/>
      </w:r>
    </w:p>
    <w:p w14:paraId="229ACE89" w14:textId="15AA14C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CSI reporting performance requirements</w:t>
      </w:r>
      <w:r>
        <w:tab/>
      </w:r>
      <w:r>
        <w:fldChar w:fldCharType="begin" w:fldLock="1"/>
      </w:r>
      <w:r>
        <w:instrText xml:space="preserve"> PAGEREF _Toc163218960 \h </w:instrText>
      </w:r>
      <w:r>
        <w:fldChar w:fldCharType="separate"/>
      </w:r>
      <w:r>
        <w:t>193</w:t>
      </w:r>
      <w:r>
        <w:fldChar w:fldCharType="end"/>
      </w:r>
    </w:p>
    <w:p w14:paraId="27F220C2" w14:textId="06E39C34"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B (normative</w:t>
      </w:r>
      <w:r>
        <w:rPr>
          <w:rFonts w:eastAsiaTheme="minorEastAsia"/>
        </w:rPr>
        <w:t>):</w:t>
      </w:r>
      <w:r>
        <w:rPr>
          <w:rFonts w:eastAsiaTheme="minorEastAsia"/>
        </w:rPr>
        <w:tab/>
      </w:r>
      <w:r w:rsidRPr="00F62E2B">
        <w:rPr>
          <w:rFonts w:eastAsiaTheme="minorEastAsia"/>
        </w:rPr>
        <w:t xml:space="preserve"> Environmental requirements for the IAB equipment</w:t>
      </w:r>
      <w:r>
        <w:tab/>
      </w:r>
      <w:r>
        <w:fldChar w:fldCharType="begin" w:fldLock="1"/>
      </w:r>
      <w:r>
        <w:instrText xml:space="preserve"> PAGEREF _Toc163218961 \h </w:instrText>
      </w:r>
      <w:r>
        <w:fldChar w:fldCharType="separate"/>
      </w:r>
      <w:r>
        <w:t>195</w:t>
      </w:r>
      <w:r>
        <w:fldChar w:fldCharType="end"/>
      </w:r>
    </w:p>
    <w:p w14:paraId="0EDF74CB" w14:textId="074E0BE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B.1</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w:t>
      </w:r>
      <w:r>
        <w:tab/>
      </w:r>
      <w:r>
        <w:fldChar w:fldCharType="begin" w:fldLock="1"/>
      </w:r>
      <w:r>
        <w:instrText xml:space="preserve"> PAGEREF _Toc163218962 \h </w:instrText>
      </w:r>
      <w:r>
        <w:fldChar w:fldCharType="separate"/>
      </w:r>
      <w:r>
        <w:t>195</w:t>
      </w:r>
      <w:r>
        <w:fldChar w:fldCharType="end"/>
      </w:r>
    </w:p>
    <w:p w14:paraId="2D9039B5" w14:textId="55CAFDE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B.2</w:t>
      </w:r>
      <w:r>
        <w:rPr>
          <w:rFonts w:asciiTheme="minorHAnsi" w:eastAsiaTheme="minorEastAsia" w:hAnsiTheme="minorHAnsi" w:cstheme="minorBidi"/>
          <w:kern w:val="2"/>
          <w:szCs w:val="22"/>
          <w:lang w:eastAsia="ko-KR"/>
          <w14:ligatures w14:val="standardContextual"/>
        </w:rPr>
        <w:tab/>
      </w:r>
      <w:r w:rsidRPr="00F62E2B">
        <w:rPr>
          <w:rFonts w:eastAsiaTheme="minorEastAsia"/>
        </w:rPr>
        <w:t>Normal test environment</w:t>
      </w:r>
      <w:r>
        <w:tab/>
      </w:r>
      <w:r>
        <w:fldChar w:fldCharType="begin" w:fldLock="1"/>
      </w:r>
      <w:r>
        <w:instrText xml:space="preserve"> PAGEREF _Toc163218963 \h </w:instrText>
      </w:r>
      <w:r>
        <w:fldChar w:fldCharType="separate"/>
      </w:r>
      <w:r>
        <w:t>195</w:t>
      </w:r>
      <w:r>
        <w:fldChar w:fldCharType="end"/>
      </w:r>
    </w:p>
    <w:p w14:paraId="1102A3CE" w14:textId="2F94556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B.3</w:t>
      </w:r>
      <w:r>
        <w:rPr>
          <w:rFonts w:asciiTheme="minorHAnsi" w:eastAsiaTheme="minorEastAsia" w:hAnsiTheme="minorHAnsi" w:cstheme="minorBidi"/>
          <w:kern w:val="2"/>
          <w:szCs w:val="22"/>
          <w:lang w:eastAsia="ko-KR"/>
          <w14:ligatures w14:val="standardContextual"/>
        </w:rPr>
        <w:tab/>
      </w:r>
      <w:r w:rsidRPr="00F62E2B">
        <w:rPr>
          <w:rFonts w:eastAsiaTheme="minorEastAsia"/>
        </w:rPr>
        <w:t>Extreme test environment</w:t>
      </w:r>
      <w:r>
        <w:tab/>
      </w:r>
      <w:r>
        <w:fldChar w:fldCharType="begin" w:fldLock="1"/>
      </w:r>
      <w:r>
        <w:instrText xml:space="preserve"> PAGEREF _Toc163218964 \h </w:instrText>
      </w:r>
      <w:r>
        <w:fldChar w:fldCharType="separate"/>
      </w:r>
      <w:r>
        <w:t>195</w:t>
      </w:r>
      <w:r>
        <w:fldChar w:fldCharType="end"/>
      </w:r>
    </w:p>
    <w:p w14:paraId="2D52E184" w14:textId="1355BED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_Toc163218965 \h </w:instrText>
      </w:r>
      <w:r>
        <w:fldChar w:fldCharType="separate"/>
      </w:r>
      <w:r>
        <w:t>195</w:t>
      </w:r>
      <w:r>
        <w:fldChar w:fldCharType="end"/>
      </w:r>
    </w:p>
    <w:p w14:paraId="5FA249F6" w14:textId="33F6DB7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Extreme temperature</w:t>
      </w:r>
      <w:r>
        <w:tab/>
      </w:r>
      <w:r>
        <w:fldChar w:fldCharType="begin" w:fldLock="1"/>
      </w:r>
      <w:r>
        <w:instrText xml:space="preserve"> PAGEREF _Toc163218966 \h </w:instrText>
      </w:r>
      <w:r>
        <w:fldChar w:fldCharType="separate"/>
      </w:r>
      <w:r>
        <w:t>195</w:t>
      </w:r>
      <w:r>
        <w:fldChar w:fldCharType="end"/>
      </w:r>
    </w:p>
    <w:p w14:paraId="6FFC475E" w14:textId="480D036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B.4</w:t>
      </w:r>
      <w:r>
        <w:rPr>
          <w:rFonts w:asciiTheme="minorHAnsi" w:eastAsiaTheme="minorEastAsia" w:hAnsiTheme="minorHAnsi" w:cstheme="minorBidi"/>
          <w:kern w:val="2"/>
          <w:szCs w:val="22"/>
          <w:lang w:eastAsia="ko-KR"/>
          <w14:ligatures w14:val="standardContextual"/>
        </w:rPr>
        <w:tab/>
      </w:r>
      <w:r w:rsidRPr="00F62E2B">
        <w:rPr>
          <w:rFonts w:eastAsiaTheme="minorEastAsia"/>
        </w:rPr>
        <w:t>Vibration</w:t>
      </w:r>
      <w:r>
        <w:tab/>
      </w:r>
      <w:r>
        <w:fldChar w:fldCharType="begin" w:fldLock="1"/>
      </w:r>
      <w:r>
        <w:instrText xml:space="preserve"> PAGEREF _Toc163218967 \h </w:instrText>
      </w:r>
      <w:r>
        <w:fldChar w:fldCharType="separate"/>
      </w:r>
      <w:r>
        <w:t>196</w:t>
      </w:r>
      <w:r>
        <w:fldChar w:fldCharType="end"/>
      </w:r>
    </w:p>
    <w:p w14:paraId="3C4ADBA8" w14:textId="3F50670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B.5</w:t>
      </w:r>
      <w:r>
        <w:rPr>
          <w:rFonts w:asciiTheme="minorHAnsi" w:eastAsiaTheme="minorEastAsia" w:hAnsiTheme="minorHAnsi" w:cstheme="minorBidi"/>
          <w:kern w:val="2"/>
          <w:szCs w:val="22"/>
          <w:lang w:eastAsia="ko-KR"/>
          <w14:ligatures w14:val="standardContextual"/>
        </w:rPr>
        <w:tab/>
      </w:r>
      <w:r w:rsidRPr="00F62E2B">
        <w:rPr>
          <w:rFonts w:eastAsiaTheme="minorEastAsia"/>
        </w:rPr>
        <w:t>Power supply</w:t>
      </w:r>
      <w:r>
        <w:tab/>
      </w:r>
      <w:r>
        <w:fldChar w:fldCharType="begin" w:fldLock="1"/>
      </w:r>
      <w:r>
        <w:instrText xml:space="preserve"> PAGEREF _Toc163218968 \h </w:instrText>
      </w:r>
      <w:r>
        <w:fldChar w:fldCharType="separate"/>
      </w:r>
      <w:r>
        <w:t>196</w:t>
      </w:r>
      <w:r>
        <w:fldChar w:fldCharType="end"/>
      </w:r>
    </w:p>
    <w:p w14:paraId="1ED99546" w14:textId="5BB6EFD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test environments</w:t>
      </w:r>
      <w:r>
        <w:tab/>
      </w:r>
      <w:r>
        <w:fldChar w:fldCharType="begin" w:fldLock="1"/>
      </w:r>
      <w:r>
        <w:instrText xml:space="preserve"> PAGEREF _Toc163218969 \h </w:instrText>
      </w:r>
      <w:r>
        <w:fldChar w:fldCharType="separate"/>
      </w:r>
      <w:r>
        <w:t>196</w:t>
      </w:r>
      <w:r>
        <w:fldChar w:fldCharType="end"/>
      </w:r>
    </w:p>
    <w:p w14:paraId="1C405EB8" w14:textId="518CDC0E"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C (informative</w:t>
      </w:r>
      <w:r>
        <w:rPr>
          <w:rFonts w:eastAsiaTheme="minorEastAsia"/>
        </w:rPr>
        <w:t>):</w:t>
      </w:r>
      <w:r>
        <w:rPr>
          <w:rFonts w:eastAsiaTheme="minorEastAsia"/>
        </w:rPr>
        <w:tab/>
      </w:r>
      <w:r w:rsidRPr="00F62E2B">
        <w:rPr>
          <w:rFonts w:eastAsiaTheme="minorEastAsia"/>
        </w:rPr>
        <w:t>Test tolerances and derivation of test requirements</w:t>
      </w:r>
      <w:r>
        <w:tab/>
      </w:r>
      <w:r>
        <w:fldChar w:fldCharType="begin" w:fldLock="1"/>
      </w:r>
      <w:r>
        <w:instrText xml:space="preserve"> PAGEREF _Toc163218970 \h </w:instrText>
      </w:r>
      <w:r>
        <w:fldChar w:fldCharType="separate"/>
      </w:r>
      <w:r>
        <w:t>198</w:t>
      </w:r>
      <w:r>
        <w:fldChar w:fldCharType="end"/>
      </w:r>
    </w:p>
    <w:p w14:paraId="6C7E8CD6" w14:textId="0A9DB17F"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C.1</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t</w:t>
      </w:r>
      <w:r w:rsidRPr="00F62E2B">
        <w:rPr>
          <w:rFonts w:eastAsiaTheme="minorEastAsia"/>
        </w:rPr>
        <w:t>ransmitter</w:t>
      </w:r>
      <w:r>
        <w:tab/>
      </w:r>
      <w:r>
        <w:fldChar w:fldCharType="begin" w:fldLock="1"/>
      </w:r>
      <w:r>
        <w:instrText xml:space="preserve"> PAGEREF _Toc163218971 \h </w:instrText>
      </w:r>
      <w:r>
        <w:fldChar w:fldCharType="separate"/>
      </w:r>
      <w:r>
        <w:t>198</w:t>
      </w:r>
      <w:r>
        <w:fldChar w:fldCharType="end"/>
      </w:r>
    </w:p>
    <w:p w14:paraId="4DEDDF55" w14:textId="0E17BD4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ja-JP"/>
        </w:rPr>
        <w:t>C.2</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receiv</w:t>
      </w:r>
      <w:r w:rsidRPr="00F62E2B">
        <w:rPr>
          <w:rFonts w:eastAsiaTheme="minorEastAsia"/>
          <w:lang w:eastAsia="ja-JP"/>
        </w:rPr>
        <w:t>er</w:t>
      </w:r>
      <w:r>
        <w:tab/>
      </w:r>
      <w:r>
        <w:fldChar w:fldCharType="begin" w:fldLock="1"/>
      </w:r>
      <w:r>
        <w:instrText xml:space="preserve"> PAGEREF _Toc163218972 \h </w:instrText>
      </w:r>
      <w:r>
        <w:fldChar w:fldCharType="separate"/>
      </w:r>
      <w:r>
        <w:t>200</w:t>
      </w:r>
      <w:r>
        <w:fldChar w:fldCharType="end"/>
      </w:r>
    </w:p>
    <w:p w14:paraId="399DA7CE" w14:textId="4D086EF0"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ja-JP"/>
        </w:rPr>
        <w:t>C.</w:t>
      </w:r>
      <w:r w:rsidRPr="00F62E2B">
        <w:rPr>
          <w:rFonts w:eastAsiaTheme="minorEastAsia"/>
        </w:rPr>
        <w:t>3</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performance requirements</w:t>
      </w:r>
      <w:r>
        <w:tab/>
      </w:r>
      <w:r>
        <w:fldChar w:fldCharType="begin" w:fldLock="1"/>
      </w:r>
      <w:r>
        <w:instrText xml:space="preserve"> PAGEREF _Toc163218973 \h </w:instrText>
      </w:r>
      <w:r>
        <w:fldChar w:fldCharType="separate"/>
      </w:r>
      <w:r>
        <w:t>201</w:t>
      </w:r>
      <w:r>
        <w:fldChar w:fldCharType="end"/>
      </w:r>
    </w:p>
    <w:p w14:paraId="703B6133" w14:textId="48652E5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C.3.1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List IAB-DU TTs</w:t>
      </w:r>
      <w:r>
        <w:tab/>
      </w:r>
      <w:r>
        <w:fldChar w:fldCharType="begin" w:fldLock="1"/>
      </w:r>
      <w:r>
        <w:instrText xml:space="preserve"> PAGEREF _Toc163218974 \h </w:instrText>
      </w:r>
      <w:r>
        <w:fldChar w:fldCharType="separate"/>
      </w:r>
      <w:r>
        <w:t>201</w:t>
      </w:r>
      <w:r>
        <w:fldChar w:fldCharType="end"/>
      </w:r>
    </w:p>
    <w:p w14:paraId="310CD9CA" w14:textId="1F0DEE1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List IAB-MT TTs</w:t>
      </w:r>
      <w:r>
        <w:tab/>
      </w:r>
      <w:r>
        <w:fldChar w:fldCharType="begin" w:fldLock="1"/>
      </w:r>
      <w:r>
        <w:instrText xml:space="preserve"> PAGEREF _Toc163218975 \h </w:instrText>
      </w:r>
      <w:r>
        <w:fldChar w:fldCharType="separate"/>
      </w:r>
      <w:r>
        <w:t>201</w:t>
      </w:r>
      <w:r>
        <w:fldChar w:fldCharType="end"/>
      </w:r>
    </w:p>
    <w:p w14:paraId="550BE263" w14:textId="525552D8"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D (informative</w:t>
      </w:r>
      <w:r>
        <w:rPr>
          <w:rFonts w:eastAsiaTheme="minorEastAsia"/>
        </w:rPr>
        <w:t>):</w:t>
      </w:r>
      <w:r>
        <w:rPr>
          <w:rFonts w:eastAsiaTheme="minorEastAsia"/>
        </w:rPr>
        <w:tab/>
      </w:r>
      <w:r w:rsidRPr="00F62E2B">
        <w:rPr>
          <w:rFonts w:eastAsiaTheme="minorEastAsia"/>
        </w:rPr>
        <w:t>Measurement system set-up</w:t>
      </w:r>
      <w:r>
        <w:tab/>
      </w:r>
      <w:r>
        <w:fldChar w:fldCharType="begin" w:fldLock="1"/>
      </w:r>
      <w:r>
        <w:instrText xml:space="preserve"> PAGEREF _Toc163218976 \h </w:instrText>
      </w:r>
      <w:r>
        <w:fldChar w:fldCharType="separate"/>
      </w:r>
      <w:r>
        <w:t>202</w:t>
      </w:r>
      <w:r>
        <w:fldChar w:fldCharType="end"/>
      </w:r>
    </w:p>
    <w:p w14:paraId="43F8DF29" w14:textId="4E5B9849"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D.1</w:t>
      </w:r>
      <w:r>
        <w:rPr>
          <w:rFonts w:asciiTheme="minorHAnsi" w:eastAsiaTheme="minorEastAsia" w:hAnsiTheme="minorHAnsi" w:cstheme="minorBidi"/>
          <w:kern w:val="2"/>
          <w:szCs w:val="22"/>
          <w:lang w:eastAsia="ko-KR"/>
          <w14:ligatures w14:val="standardContextual"/>
        </w:rPr>
        <w:tab/>
      </w:r>
      <w:r w:rsidRPr="00F62E2B">
        <w:rPr>
          <w:rFonts w:eastAsiaTheme="minorEastAsia"/>
          <w:i/>
        </w:rPr>
        <w:t>IAB type 1-H</w:t>
      </w:r>
      <w:r w:rsidRPr="00F62E2B">
        <w:rPr>
          <w:rFonts w:eastAsiaTheme="minorEastAsia"/>
        </w:rPr>
        <w:t xml:space="preserve"> transmitter</w:t>
      </w:r>
      <w:r>
        <w:tab/>
      </w:r>
      <w:r>
        <w:fldChar w:fldCharType="begin" w:fldLock="1"/>
      </w:r>
      <w:r>
        <w:instrText xml:space="preserve"> PAGEREF _Toc163218977 \h </w:instrText>
      </w:r>
      <w:r>
        <w:fldChar w:fldCharType="separate"/>
      </w:r>
      <w:r>
        <w:t>202</w:t>
      </w:r>
      <w:r>
        <w:fldChar w:fldCharType="end"/>
      </w:r>
    </w:p>
    <w:p w14:paraId="3D95F0A6" w14:textId="744B451C"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output power, output power dynamics, transmitter ON/OFF power, frequency error, EVM, unwanted emissions for IAB type 1-H</w:t>
      </w:r>
      <w:r>
        <w:tab/>
      </w:r>
      <w:r>
        <w:fldChar w:fldCharType="begin" w:fldLock="1"/>
      </w:r>
      <w:r>
        <w:instrText xml:space="preserve"> PAGEREF _Toc163218978 \h </w:instrText>
      </w:r>
      <w:r>
        <w:fldChar w:fldCharType="separate"/>
      </w:r>
      <w:r>
        <w:t>202</w:t>
      </w:r>
      <w:r>
        <w:fldChar w:fldCharType="end"/>
      </w:r>
    </w:p>
    <w:p w14:paraId="3C3DF875" w14:textId="0F192834"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intermodulation for IAB type 1-H</w:t>
      </w:r>
      <w:r>
        <w:tab/>
      </w:r>
      <w:r>
        <w:fldChar w:fldCharType="begin" w:fldLock="1"/>
      </w:r>
      <w:r>
        <w:instrText xml:space="preserve"> PAGEREF _Toc163218979 \h </w:instrText>
      </w:r>
      <w:r>
        <w:fldChar w:fldCharType="separate"/>
      </w:r>
      <w:r>
        <w:t>203</w:t>
      </w:r>
      <w:r>
        <w:fldChar w:fldCharType="end"/>
      </w:r>
    </w:p>
    <w:p w14:paraId="3071666A" w14:textId="6426C66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spurious emissions for IAB type 1-H</w:t>
      </w:r>
      <w:r>
        <w:tab/>
      </w:r>
      <w:r>
        <w:fldChar w:fldCharType="begin" w:fldLock="1"/>
      </w:r>
      <w:r>
        <w:instrText xml:space="preserve"> PAGEREF _Toc163218980 \h </w:instrText>
      </w:r>
      <w:r>
        <w:fldChar w:fldCharType="separate"/>
      </w:r>
      <w:r>
        <w:t>204</w:t>
      </w:r>
      <w:r>
        <w:fldChar w:fldCharType="end"/>
      </w:r>
    </w:p>
    <w:p w14:paraId="0972B60C" w14:textId="38A8E742"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Time alignment error for </w:t>
      </w:r>
      <w:r w:rsidRPr="00F62E2B">
        <w:rPr>
          <w:rFonts w:eastAsiaTheme="minorEastAsia"/>
          <w:i/>
        </w:rPr>
        <w:t>IAB-DU</w:t>
      </w:r>
      <w:r>
        <w:tab/>
      </w:r>
      <w:r>
        <w:fldChar w:fldCharType="begin" w:fldLock="1"/>
      </w:r>
      <w:r>
        <w:instrText xml:space="preserve"> PAGEREF _Toc163218981 \h </w:instrText>
      </w:r>
      <w:r>
        <w:fldChar w:fldCharType="separate"/>
      </w:r>
      <w:r>
        <w:t>205</w:t>
      </w:r>
      <w:r>
        <w:fldChar w:fldCharType="end"/>
      </w:r>
    </w:p>
    <w:p w14:paraId="10BE8D0E" w14:textId="38D35CA9"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D.2</w:t>
      </w:r>
      <w:r>
        <w:rPr>
          <w:rFonts w:asciiTheme="minorHAnsi" w:eastAsiaTheme="minorEastAsia" w:hAnsiTheme="minorHAnsi" w:cstheme="minorBidi"/>
          <w:kern w:val="2"/>
          <w:szCs w:val="22"/>
          <w:lang w:eastAsia="ko-KR"/>
          <w14:ligatures w14:val="standardContextual"/>
        </w:rPr>
        <w:tab/>
      </w:r>
      <w:r w:rsidRPr="00F62E2B">
        <w:rPr>
          <w:rFonts w:eastAsiaTheme="minorEastAsia"/>
        </w:rPr>
        <w:t>IAB type 1-H receiver</w:t>
      </w:r>
      <w:r>
        <w:tab/>
      </w:r>
      <w:r>
        <w:fldChar w:fldCharType="begin" w:fldLock="1"/>
      </w:r>
      <w:r>
        <w:instrText xml:space="preserve"> PAGEREF _Toc163218982 \h </w:instrText>
      </w:r>
      <w:r>
        <w:fldChar w:fldCharType="separate"/>
      </w:r>
      <w:r>
        <w:t>206</w:t>
      </w:r>
      <w:r>
        <w:fldChar w:fldCharType="end"/>
      </w:r>
    </w:p>
    <w:p w14:paraId="79360961" w14:textId="65D6DD5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Reference sensitivity level for IAB type 1-H</w:t>
      </w:r>
      <w:r>
        <w:tab/>
      </w:r>
      <w:r>
        <w:fldChar w:fldCharType="begin" w:fldLock="1"/>
      </w:r>
      <w:r>
        <w:instrText xml:space="preserve"> PAGEREF _Toc163218983 \h </w:instrText>
      </w:r>
      <w:r>
        <w:fldChar w:fldCharType="separate"/>
      </w:r>
      <w:r>
        <w:t>206</w:t>
      </w:r>
      <w:r>
        <w:fldChar w:fldCharType="end"/>
      </w:r>
    </w:p>
    <w:p w14:paraId="2912D064" w14:textId="15B1E160"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dynamic range for IAB type 1-H</w:t>
      </w:r>
      <w:r>
        <w:tab/>
      </w:r>
      <w:r>
        <w:fldChar w:fldCharType="begin" w:fldLock="1"/>
      </w:r>
      <w:r>
        <w:instrText xml:space="preserve"> PAGEREF _Toc163218984 \h </w:instrText>
      </w:r>
      <w:r>
        <w:fldChar w:fldCharType="separate"/>
      </w:r>
      <w:r>
        <w:t>206</w:t>
      </w:r>
      <w:r>
        <w:fldChar w:fldCharType="end"/>
      </w:r>
    </w:p>
    <w:p w14:paraId="51D1536F" w14:textId="621A0C7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adjacent channel selectivity and narrowband blocking for IAB type 1-H</w:t>
      </w:r>
      <w:r>
        <w:tab/>
      </w:r>
      <w:r>
        <w:fldChar w:fldCharType="begin" w:fldLock="1"/>
      </w:r>
      <w:r>
        <w:instrText xml:space="preserve"> PAGEREF _Toc163218985 \h </w:instrText>
      </w:r>
      <w:r>
        <w:fldChar w:fldCharType="separate"/>
      </w:r>
      <w:r>
        <w:t>207</w:t>
      </w:r>
      <w:r>
        <w:fldChar w:fldCharType="end"/>
      </w:r>
    </w:p>
    <w:p w14:paraId="667AB19F" w14:textId="40D34EB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spurious emissions</w:t>
      </w:r>
      <w:r>
        <w:tab/>
      </w:r>
      <w:r>
        <w:fldChar w:fldCharType="begin" w:fldLock="1"/>
      </w:r>
      <w:r>
        <w:instrText xml:space="preserve"> PAGEREF _Toc163218986 \h </w:instrText>
      </w:r>
      <w:r>
        <w:fldChar w:fldCharType="separate"/>
      </w:r>
      <w:r>
        <w:t>207</w:t>
      </w:r>
      <w:r>
        <w:fldChar w:fldCharType="end"/>
      </w:r>
    </w:p>
    <w:p w14:paraId="0BFD1AF9" w14:textId="339C4F4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In-channel selectivity for IAB type 1-H</w:t>
      </w:r>
      <w:r>
        <w:tab/>
      </w:r>
      <w:r>
        <w:fldChar w:fldCharType="begin" w:fldLock="1"/>
      </w:r>
      <w:r>
        <w:instrText xml:space="preserve"> PAGEREF _Toc163218987 \h </w:instrText>
      </w:r>
      <w:r>
        <w:fldChar w:fldCharType="separate"/>
      </w:r>
      <w:r>
        <w:t>209</w:t>
      </w:r>
      <w:r>
        <w:fldChar w:fldCharType="end"/>
      </w:r>
    </w:p>
    <w:p w14:paraId="08007FC1" w14:textId="074067D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intermodulation for IAB type 1-H</w:t>
      </w:r>
      <w:r>
        <w:tab/>
      </w:r>
      <w:r>
        <w:fldChar w:fldCharType="begin" w:fldLock="1"/>
      </w:r>
      <w:r>
        <w:instrText xml:space="preserve"> PAGEREF _Toc163218988 \h </w:instrText>
      </w:r>
      <w:r>
        <w:fldChar w:fldCharType="separate"/>
      </w:r>
      <w:r>
        <w:t>209</w:t>
      </w:r>
      <w:r>
        <w:fldChar w:fldCharType="end"/>
      </w:r>
    </w:p>
    <w:p w14:paraId="1631B28F" w14:textId="70B60DC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type 1-</w:t>
      </w:r>
      <w:r w:rsidRPr="00F62E2B">
        <w:rPr>
          <w:rFonts w:eastAsiaTheme="minorEastAsia"/>
          <w:lang w:eastAsia="zh-CN"/>
        </w:rPr>
        <w:t>H</w:t>
      </w:r>
      <w:r w:rsidRPr="00F62E2B">
        <w:rPr>
          <w:rFonts w:eastAsiaTheme="minorEastAsia"/>
        </w:rPr>
        <w:t xml:space="preserve"> </w:t>
      </w:r>
      <w:r w:rsidRPr="00F62E2B">
        <w:rPr>
          <w:rFonts w:eastAsiaTheme="minorEastAsia"/>
          <w:lang w:eastAsia="zh-CN"/>
        </w:rPr>
        <w:t>p</w:t>
      </w:r>
      <w:r w:rsidRPr="00F62E2B">
        <w:rPr>
          <w:rFonts w:eastAsiaTheme="minorEastAsia"/>
          <w:lang w:eastAsia="sv-SE"/>
        </w:rPr>
        <w:t xml:space="preserve">erformance </w:t>
      </w:r>
      <w:r w:rsidRPr="00F62E2B">
        <w:rPr>
          <w:rFonts w:eastAsiaTheme="minorEastAsia"/>
          <w:lang w:eastAsia="zh-CN"/>
        </w:rPr>
        <w:t>r</w:t>
      </w:r>
      <w:r w:rsidRPr="00F62E2B">
        <w:rPr>
          <w:rFonts w:eastAsiaTheme="minorEastAsia"/>
          <w:lang w:eastAsia="sv-SE"/>
        </w:rPr>
        <w:t>equirements</w:t>
      </w:r>
      <w:r>
        <w:tab/>
      </w:r>
      <w:r>
        <w:fldChar w:fldCharType="begin" w:fldLock="1"/>
      </w:r>
      <w:r>
        <w:instrText xml:space="preserve"> PAGEREF _Toc163218989 \h </w:instrText>
      </w:r>
      <w:r>
        <w:fldChar w:fldCharType="separate"/>
      </w:r>
      <w:r>
        <w:t>210</w:t>
      </w:r>
      <w:r>
        <w:fldChar w:fldCharType="end"/>
      </w:r>
    </w:p>
    <w:p w14:paraId="0B9BC835" w14:textId="396C3A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 and PUCCH</w:t>
      </w:r>
      <w:r w:rsidRPr="00F62E2B">
        <w:rPr>
          <w:rFonts w:eastAsiaTheme="minorEastAsia"/>
          <w:lang w:eastAsia="zh-CN"/>
        </w:rPr>
        <w:t xml:space="preserve"> on single antenna port</w:t>
      </w:r>
      <w:r w:rsidRPr="00F62E2B">
        <w:rPr>
          <w:rFonts w:eastAsiaTheme="minorEastAsia"/>
        </w:rPr>
        <w:t xml:space="preserve"> in multipath fading conditions</w:t>
      </w:r>
      <w:r>
        <w:tab/>
      </w:r>
      <w:r>
        <w:fldChar w:fldCharType="begin" w:fldLock="1"/>
      </w:r>
      <w:r>
        <w:instrText xml:space="preserve"> PAGEREF _Toc163218990 \h </w:instrText>
      </w:r>
      <w:r>
        <w:fldChar w:fldCharType="separate"/>
      </w:r>
      <w:r>
        <w:t>210</w:t>
      </w:r>
      <w:r>
        <w:fldChar w:fldCharType="end"/>
      </w:r>
    </w:p>
    <w:p w14:paraId="725C4BD4" w14:textId="7AEDA64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w:t>
      </w:r>
      <w:r w:rsidRPr="00F62E2B">
        <w:rPr>
          <w:rFonts w:eastAsiaTheme="minorEastAsia"/>
          <w:lang w:eastAsia="zh-CN"/>
        </w:rPr>
        <w:t>S</w:t>
      </w:r>
      <w:r w:rsidRPr="00F62E2B">
        <w:rPr>
          <w:rFonts w:eastAsiaTheme="minorEastAsia"/>
        </w:rPr>
        <w:t>CH, PDSCH, PDCCH</w:t>
      </w:r>
      <w:r w:rsidRPr="00F62E2B">
        <w:rPr>
          <w:rFonts w:eastAsiaTheme="minorEastAsia"/>
          <w:lang w:eastAsia="zh-CN"/>
        </w:rPr>
        <w:t xml:space="preserve"> transmission and PMI/RI reporting on two antenna ports</w:t>
      </w:r>
      <w:r w:rsidRPr="00F62E2B">
        <w:rPr>
          <w:rFonts w:eastAsiaTheme="minorEastAsia"/>
        </w:rPr>
        <w:t xml:space="preserve"> in multipath fading conditions</w:t>
      </w:r>
      <w:r>
        <w:tab/>
      </w:r>
      <w:r>
        <w:fldChar w:fldCharType="begin" w:fldLock="1"/>
      </w:r>
      <w:r>
        <w:instrText xml:space="preserve"> PAGEREF _Toc163218991 \h </w:instrText>
      </w:r>
      <w:r>
        <w:fldChar w:fldCharType="separate"/>
      </w:r>
      <w:r>
        <w:t>211</w:t>
      </w:r>
      <w:r>
        <w:fldChar w:fldCharType="end"/>
      </w:r>
    </w:p>
    <w:p w14:paraId="59D5F528" w14:textId="339F24A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 PRACH transmission and CQI reporting in static conditions</w:t>
      </w:r>
      <w:r>
        <w:tab/>
      </w:r>
      <w:r>
        <w:fldChar w:fldCharType="begin" w:fldLock="1"/>
      </w:r>
      <w:r>
        <w:instrText xml:space="preserve"> PAGEREF _Toc163218992 \h </w:instrText>
      </w:r>
      <w:r>
        <w:fldChar w:fldCharType="separate"/>
      </w:r>
      <w:r>
        <w:t>212</w:t>
      </w:r>
      <w:r>
        <w:fldChar w:fldCharType="end"/>
      </w:r>
    </w:p>
    <w:p w14:paraId="002AE42A" w14:textId="04AD5C39"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E (normative</w:t>
      </w:r>
      <w:r>
        <w:rPr>
          <w:rFonts w:eastAsiaTheme="minorEastAsia"/>
        </w:rPr>
        <w:t>):</w:t>
      </w:r>
      <w:r>
        <w:rPr>
          <w:rFonts w:eastAsiaTheme="minorEastAsia"/>
        </w:rPr>
        <w:tab/>
      </w:r>
      <w:r w:rsidRPr="00F62E2B">
        <w:rPr>
          <w:rFonts w:eastAsiaTheme="minorEastAsia"/>
        </w:rPr>
        <w:t>Characteristics of interfering signals</w:t>
      </w:r>
      <w:r>
        <w:tab/>
      </w:r>
      <w:r>
        <w:fldChar w:fldCharType="begin" w:fldLock="1"/>
      </w:r>
      <w:r>
        <w:instrText xml:space="preserve"> PAGEREF _Toc163218993 \h </w:instrText>
      </w:r>
      <w:r>
        <w:fldChar w:fldCharType="separate"/>
      </w:r>
      <w:r>
        <w:t>213</w:t>
      </w:r>
      <w:r>
        <w:fldChar w:fldCharType="end"/>
      </w:r>
    </w:p>
    <w:p w14:paraId="087FD090" w14:textId="0DF769C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E.1</w:t>
      </w:r>
      <w:r>
        <w:rPr>
          <w:rFonts w:asciiTheme="minorHAnsi" w:eastAsiaTheme="minorEastAsia" w:hAnsiTheme="minorHAnsi" w:cstheme="minorBidi"/>
          <w:kern w:val="2"/>
          <w:szCs w:val="22"/>
          <w:lang w:eastAsia="ko-KR"/>
          <w14:ligatures w14:val="standardContextual"/>
        </w:rPr>
        <w:tab/>
      </w:r>
      <w:r w:rsidRPr="00F62E2B">
        <w:rPr>
          <w:rFonts w:eastAsiaTheme="minorEastAsia"/>
        </w:rPr>
        <w:t>Characteristics of the interfering signals for IAB-DU</w:t>
      </w:r>
      <w:r>
        <w:tab/>
      </w:r>
      <w:r>
        <w:fldChar w:fldCharType="begin" w:fldLock="1"/>
      </w:r>
      <w:r>
        <w:instrText xml:space="preserve"> PAGEREF _Toc163218994 \h </w:instrText>
      </w:r>
      <w:r>
        <w:fldChar w:fldCharType="separate"/>
      </w:r>
      <w:r>
        <w:t>213</w:t>
      </w:r>
      <w:r>
        <w:fldChar w:fldCharType="end"/>
      </w:r>
    </w:p>
    <w:p w14:paraId="2A70EBB9" w14:textId="5D67A05B"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E.2</w:t>
      </w:r>
      <w:r>
        <w:rPr>
          <w:rFonts w:asciiTheme="minorHAnsi" w:eastAsiaTheme="minorEastAsia" w:hAnsiTheme="minorHAnsi" w:cstheme="minorBidi"/>
          <w:kern w:val="2"/>
          <w:szCs w:val="22"/>
          <w:lang w:eastAsia="ko-KR"/>
          <w14:ligatures w14:val="standardContextual"/>
        </w:rPr>
        <w:tab/>
      </w:r>
      <w:r w:rsidRPr="00F62E2B">
        <w:rPr>
          <w:rFonts w:eastAsiaTheme="minorEastAsia"/>
        </w:rPr>
        <w:t>Characteristics of the interfering signals for IAB-MT</w:t>
      </w:r>
      <w:r>
        <w:tab/>
      </w:r>
      <w:r>
        <w:fldChar w:fldCharType="begin" w:fldLock="1"/>
      </w:r>
      <w:r>
        <w:instrText xml:space="preserve"> PAGEREF _Toc163218995 \h </w:instrText>
      </w:r>
      <w:r>
        <w:fldChar w:fldCharType="separate"/>
      </w:r>
      <w:r>
        <w:t>213</w:t>
      </w:r>
      <w:r>
        <w:fldChar w:fldCharType="end"/>
      </w:r>
    </w:p>
    <w:p w14:paraId="490FDE08" w14:textId="67C06AF5"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F (normative</w:t>
      </w:r>
      <w:r>
        <w:rPr>
          <w:rFonts w:eastAsiaTheme="minorEastAsia"/>
        </w:rPr>
        <w:t>):</w:t>
      </w:r>
      <w:r>
        <w:rPr>
          <w:rFonts w:eastAsiaTheme="minorEastAsia"/>
        </w:rPr>
        <w:tab/>
      </w:r>
      <w:r w:rsidRPr="00F62E2B">
        <w:rPr>
          <w:rFonts w:eastAsiaTheme="minorEastAsia"/>
        </w:rPr>
        <w:t>Propagation conditions</w:t>
      </w:r>
      <w:r>
        <w:tab/>
      </w:r>
      <w:r>
        <w:fldChar w:fldCharType="begin" w:fldLock="1"/>
      </w:r>
      <w:r>
        <w:instrText xml:space="preserve"> PAGEREF _Toc163218996 \h </w:instrText>
      </w:r>
      <w:r>
        <w:fldChar w:fldCharType="separate"/>
      </w:r>
      <w:r>
        <w:t>214</w:t>
      </w:r>
      <w:r>
        <w:fldChar w:fldCharType="end"/>
      </w:r>
    </w:p>
    <w:p w14:paraId="00C5AE97" w14:textId="588EFCB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F.1</w:t>
      </w:r>
      <w:r>
        <w:rPr>
          <w:rFonts w:asciiTheme="minorHAnsi" w:eastAsiaTheme="minorEastAsia" w:hAnsiTheme="minorHAnsi" w:cstheme="minorBidi"/>
          <w:kern w:val="2"/>
          <w:szCs w:val="22"/>
          <w:lang w:eastAsia="ko-KR"/>
          <w14:ligatures w14:val="standardContextual"/>
        </w:rPr>
        <w:tab/>
      </w:r>
      <w:r w:rsidRPr="00F62E2B">
        <w:rPr>
          <w:rFonts w:eastAsiaTheme="minorEastAsia"/>
        </w:rPr>
        <w:t>Static propagation condition</w:t>
      </w:r>
      <w:r>
        <w:tab/>
      </w:r>
      <w:r>
        <w:fldChar w:fldCharType="begin" w:fldLock="1"/>
      </w:r>
      <w:r>
        <w:instrText xml:space="preserve"> PAGEREF _Toc163218997 \h </w:instrText>
      </w:r>
      <w:r>
        <w:fldChar w:fldCharType="separate"/>
      </w:r>
      <w:r>
        <w:t>214</w:t>
      </w:r>
      <w:r>
        <w:fldChar w:fldCharType="end"/>
      </w:r>
    </w:p>
    <w:p w14:paraId="3AC79233" w14:textId="788DFEA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receiver with 2RX</w:t>
      </w:r>
      <w:r>
        <w:tab/>
      </w:r>
      <w:r>
        <w:fldChar w:fldCharType="begin" w:fldLock="1"/>
      </w:r>
      <w:r>
        <w:instrText xml:space="preserve"> PAGEREF _Toc163218998 \h </w:instrText>
      </w:r>
      <w:r>
        <w:fldChar w:fldCharType="separate"/>
      </w:r>
      <w:r>
        <w:t>214</w:t>
      </w:r>
      <w:r>
        <w:fldChar w:fldCharType="end"/>
      </w:r>
    </w:p>
    <w:p w14:paraId="154082FA" w14:textId="5C0E46E7"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F.2</w:t>
      </w:r>
      <w:r>
        <w:rPr>
          <w:rFonts w:asciiTheme="minorHAnsi" w:eastAsiaTheme="minorEastAsia" w:hAnsiTheme="minorHAnsi" w:cstheme="minorBidi"/>
          <w:kern w:val="2"/>
          <w:szCs w:val="22"/>
          <w:lang w:eastAsia="ko-KR"/>
          <w14:ligatures w14:val="standardContextual"/>
        </w:rPr>
        <w:tab/>
      </w:r>
      <w:r w:rsidRPr="00F62E2B">
        <w:rPr>
          <w:rFonts w:eastAsiaTheme="minorEastAsia"/>
        </w:rPr>
        <w:t>Multi-path fading propagation conditions</w:t>
      </w:r>
      <w:r>
        <w:tab/>
      </w:r>
      <w:r>
        <w:fldChar w:fldCharType="begin" w:fldLock="1"/>
      </w:r>
      <w:r>
        <w:instrText xml:space="preserve"> PAGEREF _Toc163218999 \h </w:instrText>
      </w:r>
      <w:r>
        <w:fldChar w:fldCharType="separate"/>
      </w:r>
      <w:r>
        <w:t>214</w:t>
      </w:r>
      <w:r>
        <w:fldChar w:fldCharType="end"/>
      </w:r>
    </w:p>
    <w:p w14:paraId="66ED6498" w14:textId="3398266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_Toc163219000 \h </w:instrText>
      </w:r>
      <w:r>
        <w:fldChar w:fldCharType="separate"/>
      </w:r>
      <w:r>
        <w:t>214</w:t>
      </w:r>
      <w:r>
        <w:fldChar w:fldCharType="end"/>
      </w:r>
    </w:p>
    <w:p w14:paraId="3C3908C4" w14:textId="4A6B879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Delay profiles</w:t>
      </w:r>
      <w:r>
        <w:tab/>
      </w:r>
      <w:r>
        <w:fldChar w:fldCharType="begin" w:fldLock="1"/>
      </w:r>
      <w:r>
        <w:instrText xml:space="preserve"> PAGEREF _Toc163219001 \h </w:instrText>
      </w:r>
      <w:r>
        <w:fldChar w:fldCharType="separate"/>
      </w:r>
      <w:r>
        <w:t>214</w:t>
      </w:r>
      <w:r>
        <w:fldChar w:fldCharType="end"/>
      </w:r>
    </w:p>
    <w:p w14:paraId="7312101B" w14:textId="7FB3A09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_Toc163219002 \h </w:instrText>
      </w:r>
      <w:r>
        <w:fldChar w:fldCharType="separate"/>
      </w:r>
      <w:r>
        <w:t>214</w:t>
      </w:r>
      <w:r>
        <w:fldChar w:fldCharType="end"/>
      </w:r>
    </w:p>
    <w:p w14:paraId="1700D1E6" w14:textId="4E549B7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Delay profiles for FR1</w:t>
      </w:r>
      <w:r>
        <w:tab/>
      </w:r>
      <w:r>
        <w:fldChar w:fldCharType="begin" w:fldLock="1"/>
      </w:r>
      <w:r>
        <w:instrText xml:space="preserve"> PAGEREF _Toc163219003 \h </w:instrText>
      </w:r>
      <w:r>
        <w:fldChar w:fldCharType="separate"/>
      </w:r>
      <w:r>
        <w:t>216</w:t>
      </w:r>
      <w:r>
        <w:fldChar w:fldCharType="end"/>
      </w:r>
    </w:p>
    <w:p w14:paraId="15812239" w14:textId="1E4D50A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Combinations of channel model parameters</w:t>
      </w:r>
      <w:r>
        <w:tab/>
      </w:r>
      <w:r>
        <w:fldChar w:fldCharType="begin" w:fldLock="1"/>
      </w:r>
      <w:r>
        <w:instrText xml:space="preserve"> PAGEREF _Toc163219004 \h </w:instrText>
      </w:r>
      <w:r>
        <w:fldChar w:fldCharType="separate"/>
      </w:r>
      <w:r>
        <w:t>217</w:t>
      </w:r>
      <w:r>
        <w:fldChar w:fldCharType="end"/>
      </w:r>
    </w:p>
    <w:p w14:paraId="160AAAFE" w14:textId="63EF8C3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MIMO channel correlation matrices</w:t>
      </w:r>
      <w:r>
        <w:tab/>
      </w:r>
      <w:r>
        <w:fldChar w:fldCharType="begin" w:fldLock="1"/>
      </w:r>
      <w:r>
        <w:instrText xml:space="preserve"> PAGEREF _Toc163219005 \h </w:instrText>
      </w:r>
      <w:r>
        <w:fldChar w:fldCharType="separate"/>
      </w:r>
      <w:r>
        <w:t>217</w:t>
      </w:r>
      <w:r>
        <w:fldChar w:fldCharType="end"/>
      </w:r>
    </w:p>
    <w:p w14:paraId="324E9449" w14:textId="54B3CE2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_Toc163219006 \h </w:instrText>
      </w:r>
      <w:r>
        <w:fldChar w:fldCharType="separate"/>
      </w:r>
      <w:r>
        <w:t>217</w:t>
      </w:r>
      <w:r>
        <w:fldChar w:fldCharType="end"/>
      </w:r>
    </w:p>
    <w:p w14:paraId="0B9B8F56" w14:textId="736D1AF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MIMO correlation matrices using Uniform Linear Array</w:t>
      </w:r>
      <w:r>
        <w:tab/>
      </w:r>
      <w:r>
        <w:fldChar w:fldCharType="begin" w:fldLock="1"/>
      </w:r>
      <w:r>
        <w:instrText xml:space="preserve"> PAGEREF _Toc163219007 \h </w:instrText>
      </w:r>
      <w:r>
        <w:fldChar w:fldCharType="separate"/>
      </w:r>
      <w:r>
        <w:t>217</w:t>
      </w:r>
      <w:r>
        <w:fldChar w:fldCharType="end"/>
      </w:r>
    </w:p>
    <w:p w14:paraId="69D68F69" w14:textId="4743DD0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General</w:t>
      </w:r>
      <w:r>
        <w:tab/>
      </w:r>
      <w:r>
        <w:fldChar w:fldCharType="begin" w:fldLock="1"/>
      </w:r>
      <w:r>
        <w:instrText xml:space="preserve"> PAGEREF _Toc163219008 \h </w:instrText>
      </w:r>
      <w:r>
        <w:fldChar w:fldCharType="separate"/>
      </w:r>
      <w:r>
        <w:t>217</w:t>
      </w:r>
      <w:r>
        <w:fldChar w:fldCharType="end"/>
      </w:r>
    </w:p>
    <w:p w14:paraId="67489FAF" w14:textId="5AD440B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Definition of MIMO correlation matrices</w:t>
      </w:r>
      <w:r>
        <w:tab/>
      </w:r>
      <w:r>
        <w:fldChar w:fldCharType="begin" w:fldLock="1"/>
      </w:r>
      <w:r>
        <w:instrText xml:space="preserve"> PAGEREF _Toc163219009 \h </w:instrText>
      </w:r>
      <w:r>
        <w:fldChar w:fldCharType="separate"/>
      </w:r>
      <w:r>
        <w:t>217</w:t>
      </w:r>
      <w:r>
        <w:fldChar w:fldCharType="end"/>
      </w:r>
    </w:p>
    <w:p w14:paraId="6822F608" w14:textId="4C31425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MIMO correlation matrices at high, medium and low level</w:t>
      </w:r>
      <w:r>
        <w:tab/>
      </w:r>
      <w:r>
        <w:fldChar w:fldCharType="begin" w:fldLock="1"/>
      </w:r>
      <w:r>
        <w:instrText xml:space="preserve"> PAGEREF _Toc163219010 \h </w:instrText>
      </w:r>
      <w:r>
        <w:fldChar w:fldCharType="separate"/>
      </w:r>
      <w:r>
        <w:t>219</w:t>
      </w:r>
      <w:r>
        <w:fldChar w:fldCharType="end"/>
      </w:r>
    </w:p>
    <w:p w14:paraId="20457B9B" w14:textId="2B24994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Multi-antenna channel models using cross polarized antennas</w:t>
      </w:r>
      <w:r>
        <w:tab/>
      </w:r>
      <w:r>
        <w:fldChar w:fldCharType="begin" w:fldLock="1"/>
      </w:r>
      <w:r>
        <w:instrText xml:space="preserve"> PAGEREF _Toc163219011 \h </w:instrText>
      </w:r>
      <w:r>
        <w:fldChar w:fldCharType="separate"/>
      </w:r>
      <w:r>
        <w:t>221</w:t>
      </w:r>
      <w:r>
        <w:fldChar w:fldCharType="end"/>
      </w:r>
    </w:p>
    <w:p w14:paraId="24A3B5F6" w14:textId="1F5B76C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_Toc163219012 \h </w:instrText>
      </w:r>
      <w:r>
        <w:fldChar w:fldCharType="separate"/>
      </w:r>
      <w:r>
        <w:t>221</w:t>
      </w:r>
      <w:r>
        <w:fldChar w:fldCharType="end"/>
      </w:r>
    </w:p>
    <w:p w14:paraId="3788713D" w14:textId="12F829F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of MIMO correlation matrices using cross polarized antennas</w:t>
      </w:r>
      <w:r>
        <w:tab/>
      </w:r>
      <w:r>
        <w:fldChar w:fldCharType="begin" w:fldLock="1"/>
      </w:r>
      <w:r>
        <w:instrText xml:space="preserve"> PAGEREF _Toc163219013 \h </w:instrText>
      </w:r>
      <w:r>
        <w:fldChar w:fldCharType="separate"/>
      </w:r>
      <w:r>
        <w:t>221</w:t>
      </w:r>
      <w:r>
        <w:fldChar w:fldCharType="end"/>
      </w:r>
    </w:p>
    <w:p w14:paraId="086D06F5" w14:textId="5D2B486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Spatial correlation matrices at UE/IAB-MT and IAB-DU/gNB sides</w:t>
      </w:r>
      <w:r>
        <w:tab/>
      </w:r>
      <w:r>
        <w:fldChar w:fldCharType="begin" w:fldLock="1"/>
      </w:r>
      <w:r>
        <w:instrText xml:space="preserve"> PAGEREF _Toc163219014 \h </w:instrText>
      </w:r>
      <w:r>
        <w:fldChar w:fldCharType="separate"/>
      </w:r>
      <w:r>
        <w:t>222</w:t>
      </w:r>
      <w:r>
        <w:fldChar w:fldCharType="end"/>
      </w:r>
    </w:p>
    <w:p w14:paraId="59B097A7" w14:textId="240BB9D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Spatial correlation matrices at IAB-MT/UE side</w:t>
      </w:r>
      <w:r>
        <w:tab/>
      </w:r>
      <w:r>
        <w:fldChar w:fldCharType="begin" w:fldLock="1"/>
      </w:r>
      <w:r>
        <w:instrText xml:space="preserve"> PAGEREF _Toc163219015 \h </w:instrText>
      </w:r>
      <w:r>
        <w:fldChar w:fldCharType="separate"/>
      </w:r>
      <w:r>
        <w:t>222</w:t>
      </w:r>
      <w:r>
        <w:fldChar w:fldCharType="end"/>
      </w:r>
    </w:p>
    <w:p w14:paraId="66B6D9C7" w14:textId="597583D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Spatial correlation matrices at IAB-DU/gNB side</w:t>
      </w:r>
      <w:r>
        <w:tab/>
      </w:r>
      <w:r>
        <w:fldChar w:fldCharType="begin" w:fldLock="1"/>
      </w:r>
      <w:r>
        <w:instrText xml:space="preserve"> PAGEREF _Toc163219016 \h </w:instrText>
      </w:r>
      <w:r>
        <w:fldChar w:fldCharType="separate"/>
      </w:r>
      <w:r>
        <w:t>222</w:t>
      </w:r>
      <w:r>
        <w:fldChar w:fldCharType="end"/>
      </w:r>
    </w:p>
    <w:p w14:paraId="0FCD87A7" w14:textId="00E3446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MIMO correlation matrices using cross polarized antennas</w:t>
      </w:r>
      <w:r>
        <w:tab/>
      </w:r>
      <w:r>
        <w:fldChar w:fldCharType="begin" w:fldLock="1"/>
      </w:r>
      <w:r>
        <w:instrText xml:space="preserve"> PAGEREF _Toc163219017 \h </w:instrText>
      </w:r>
      <w:r>
        <w:fldChar w:fldCharType="separate"/>
      </w:r>
      <w:r>
        <w:t>222</w:t>
      </w:r>
      <w:r>
        <w:fldChar w:fldCharType="end"/>
      </w:r>
    </w:p>
    <w:p w14:paraId="5AD9DBC5" w14:textId="393A8C07" w:rsidR="00AC6A72" w:rsidRDefault="00AC6A72">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_Toc163219018 \h </w:instrText>
      </w:r>
      <w:r>
        <w:fldChar w:fldCharType="separate"/>
      </w:r>
      <w:r>
        <w:t>223</w:t>
      </w:r>
      <w:r>
        <w:fldChar w:fldCharType="end"/>
      </w:r>
    </w:p>
    <w:p w14:paraId="72D1070E" w14:textId="7511358A"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G (normative</w:t>
      </w:r>
      <w:r>
        <w:rPr>
          <w:rFonts w:eastAsiaTheme="minorEastAsia"/>
        </w:rPr>
        <w:t>):</w:t>
      </w:r>
      <w:r>
        <w:rPr>
          <w:rFonts w:eastAsiaTheme="minorEastAsia"/>
        </w:rPr>
        <w:tab/>
      </w:r>
      <w:r w:rsidRPr="00F62E2B">
        <w:rPr>
          <w:rFonts w:eastAsiaTheme="minorEastAsia"/>
        </w:rPr>
        <w:t>In-channel TX tests</w:t>
      </w:r>
      <w:r w:rsidRPr="00F62E2B">
        <w:rPr>
          <w:rFonts w:eastAsia="SimSun"/>
          <w:lang w:eastAsia="zh-CN"/>
        </w:rPr>
        <w:t xml:space="preserve"> for IAB-DU</w:t>
      </w:r>
      <w:r>
        <w:tab/>
      </w:r>
      <w:r>
        <w:fldChar w:fldCharType="begin" w:fldLock="1"/>
      </w:r>
      <w:r>
        <w:instrText xml:space="preserve"> PAGEREF _Toc163219019 \h </w:instrText>
      </w:r>
      <w:r>
        <w:fldChar w:fldCharType="separate"/>
      </w:r>
      <w:r>
        <w:t>225</w:t>
      </w:r>
      <w:r>
        <w:fldChar w:fldCharType="end"/>
      </w:r>
    </w:p>
    <w:p w14:paraId="580892E7" w14:textId="1D6F0334"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 xml:space="preserve">Annex </w:t>
      </w:r>
      <w:r w:rsidRPr="00F62E2B">
        <w:rPr>
          <w:rFonts w:eastAsia="SimSun"/>
          <w:lang w:eastAsia="zh-CN"/>
        </w:rPr>
        <w:t>H</w:t>
      </w:r>
      <w:r w:rsidRPr="00F62E2B">
        <w:rPr>
          <w:rFonts w:eastAsiaTheme="minorEastAsia"/>
        </w:rPr>
        <w:t xml:space="preserve"> (normative</w:t>
      </w:r>
      <w:r>
        <w:rPr>
          <w:rFonts w:eastAsiaTheme="minorEastAsia"/>
        </w:rPr>
        <w:t>):</w:t>
      </w:r>
      <w:r>
        <w:rPr>
          <w:rFonts w:eastAsiaTheme="minorEastAsia"/>
        </w:rPr>
        <w:tab/>
      </w:r>
      <w:r w:rsidRPr="00F62E2B">
        <w:rPr>
          <w:rFonts w:eastAsiaTheme="minorEastAsia"/>
        </w:rPr>
        <w:t>In-channel TX tests</w:t>
      </w:r>
      <w:r w:rsidRPr="00F62E2B">
        <w:rPr>
          <w:rFonts w:eastAsia="SimSun"/>
          <w:lang w:eastAsia="zh-CN"/>
        </w:rPr>
        <w:t xml:space="preserve"> for IAB-MT</w:t>
      </w:r>
      <w:r>
        <w:tab/>
      </w:r>
      <w:r>
        <w:fldChar w:fldCharType="begin" w:fldLock="1"/>
      </w:r>
      <w:r>
        <w:instrText xml:space="preserve"> PAGEREF _Toc163219020 \h </w:instrText>
      </w:r>
      <w:r>
        <w:fldChar w:fldCharType="separate"/>
      </w:r>
      <w:r>
        <w:t>226</w:t>
      </w:r>
      <w:r>
        <w:fldChar w:fldCharType="end"/>
      </w:r>
    </w:p>
    <w:p w14:paraId="5BF89AA2" w14:textId="7A8B61E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w:t>
      </w:r>
      <w:r w:rsidRPr="00F62E2B">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zh-CN"/>
        </w:rPr>
        <w:t>Applicability</w:t>
      </w:r>
      <w:r>
        <w:tab/>
      </w:r>
      <w:r>
        <w:fldChar w:fldCharType="begin" w:fldLock="1"/>
      </w:r>
      <w:r>
        <w:instrText xml:space="preserve"> PAGEREF _Toc163219021 \h </w:instrText>
      </w:r>
      <w:r>
        <w:fldChar w:fldCharType="separate"/>
      </w:r>
      <w:r>
        <w:t>226</w:t>
      </w:r>
      <w:r>
        <w:fldChar w:fldCharType="end"/>
      </w:r>
    </w:p>
    <w:p w14:paraId="6B511636" w14:textId="0ACBF79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H.1</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w:t>
      </w:r>
      <w:r>
        <w:tab/>
      </w:r>
      <w:r>
        <w:fldChar w:fldCharType="begin" w:fldLock="1"/>
      </w:r>
      <w:r>
        <w:instrText xml:space="preserve"> PAGEREF _Toc163219022 \h </w:instrText>
      </w:r>
      <w:r>
        <w:fldChar w:fldCharType="separate"/>
      </w:r>
      <w:r>
        <w:t>226</w:t>
      </w:r>
      <w:r>
        <w:fldChar w:fldCharType="end"/>
      </w:r>
    </w:p>
    <w:p w14:paraId="20CDFBE6" w14:textId="1A83101C"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H.2</w:t>
      </w:r>
      <w:r>
        <w:rPr>
          <w:rFonts w:asciiTheme="minorHAnsi" w:eastAsiaTheme="minorEastAsia" w:hAnsiTheme="minorHAnsi" w:cstheme="minorBidi"/>
          <w:kern w:val="2"/>
          <w:szCs w:val="22"/>
          <w:lang w:eastAsia="ko-KR"/>
          <w14:ligatures w14:val="standardContextual"/>
        </w:rPr>
        <w:tab/>
      </w:r>
      <w:r w:rsidRPr="00F62E2B">
        <w:rPr>
          <w:rFonts w:eastAsiaTheme="minorEastAsia"/>
        </w:rPr>
        <w:t>Basic principles</w:t>
      </w:r>
      <w:r>
        <w:tab/>
      </w:r>
      <w:r>
        <w:fldChar w:fldCharType="begin" w:fldLock="1"/>
      </w:r>
      <w:r>
        <w:instrText xml:space="preserve"> PAGEREF _Toc163219023 \h </w:instrText>
      </w:r>
      <w:r>
        <w:fldChar w:fldCharType="separate"/>
      </w:r>
      <w:r>
        <w:t>226</w:t>
      </w:r>
      <w:r>
        <w:fldChar w:fldCharType="end"/>
      </w:r>
    </w:p>
    <w:p w14:paraId="194557C9" w14:textId="7E42F20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Output signal of the TX under test</w:t>
      </w:r>
      <w:r>
        <w:tab/>
      </w:r>
      <w:r>
        <w:fldChar w:fldCharType="begin" w:fldLock="1"/>
      </w:r>
      <w:r>
        <w:instrText xml:space="preserve"> PAGEREF _Toc163219024 \h </w:instrText>
      </w:r>
      <w:r>
        <w:fldChar w:fldCharType="separate"/>
      </w:r>
      <w:r>
        <w:t>226</w:t>
      </w:r>
      <w:r>
        <w:fldChar w:fldCharType="end"/>
      </w:r>
    </w:p>
    <w:p w14:paraId="14457A76" w14:textId="3EAEFF9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Ideal signal</w:t>
      </w:r>
      <w:r>
        <w:tab/>
      </w:r>
      <w:r>
        <w:fldChar w:fldCharType="begin" w:fldLock="1"/>
      </w:r>
      <w:r>
        <w:instrText xml:space="preserve"> PAGEREF _Toc163219025 \h </w:instrText>
      </w:r>
      <w:r>
        <w:fldChar w:fldCharType="separate"/>
      </w:r>
      <w:r>
        <w:t>226</w:t>
      </w:r>
      <w:r>
        <w:fldChar w:fldCharType="end"/>
      </w:r>
    </w:p>
    <w:p w14:paraId="4877BC6F" w14:textId="7E60062C"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results</w:t>
      </w:r>
      <w:r>
        <w:tab/>
      </w:r>
      <w:r>
        <w:fldChar w:fldCharType="begin" w:fldLock="1"/>
      </w:r>
      <w:r>
        <w:instrText xml:space="preserve"> PAGEREF _Toc163219026 \h </w:instrText>
      </w:r>
      <w:r>
        <w:fldChar w:fldCharType="separate"/>
      </w:r>
      <w:r>
        <w:t>227</w:t>
      </w:r>
      <w:r>
        <w:fldChar w:fldCharType="end"/>
      </w:r>
    </w:p>
    <w:p w14:paraId="3484D7AD" w14:textId="32D0E5C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points</w:t>
      </w:r>
      <w:r>
        <w:tab/>
      </w:r>
      <w:r>
        <w:fldChar w:fldCharType="begin" w:fldLock="1"/>
      </w:r>
      <w:r>
        <w:instrText xml:space="preserve"> PAGEREF _Toc163219027 \h </w:instrText>
      </w:r>
      <w:r>
        <w:fldChar w:fldCharType="separate"/>
      </w:r>
      <w:r>
        <w:t>227</w:t>
      </w:r>
      <w:r>
        <w:fldChar w:fldCharType="end"/>
      </w:r>
    </w:p>
    <w:p w14:paraId="6752CA28" w14:textId="594B8C4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H.3</w:t>
      </w:r>
      <w:r>
        <w:rPr>
          <w:rFonts w:asciiTheme="minorHAnsi" w:eastAsiaTheme="minorEastAsia" w:hAnsiTheme="minorHAnsi" w:cstheme="minorBidi"/>
          <w:kern w:val="2"/>
          <w:szCs w:val="22"/>
          <w:lang w:eastAsia="ko-KR"/>
          <w14:ligatures w14:val="standardContextual"/>
        </w:rPr>
        <w:tab/>
      </w:r>
      <w:r w:rsidRPr="00F62E2B">
        <w:rPr>
          <w:rFonts w:eastAsiaTheme="minorEastAsia"/>
        </w:rPr>
        <w:t>Pre-FFT minimization process</w:t>
      </w:r>
      <w:r>
        <w:tab/>
      </w:r>
      <w:r>
        <w:fldChar w:fldCharType="begin" w:fldLock="1"/>
      </w:r>
      <w:r>
        <w:instrText xml:space="preserve"> PAGEREF _Toc163219028 \h </w:instrText>
      </w:r>
      <w:r>
        <w:fldChar w:fldCharType="separate"/>
      </w:r>
      <w:r>
        <w:t>228</w:t>
      </w:r>
      <w:r>
        <w:fldChar w:fldCharType="end"/>
      </w:r>
    </w:p>
    <w:p w14:paraId="6E225737" w14:textId="3C98DE7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H.4</w:t>
      </w:r>
      <w:r>
        <w:rPr>
          <w:rFonts w:asciiTheme="minorHAnsi" w:eastAsiaTheme="minorEastAsia" w:hAnsiTheme="minorHAnsi" w:cstheme="minorBidi"/>
          <w:kern w:val="2"/>
          <w:szCs w:val="22"/>
          <w:lang w:eastAsia="ko-KR"/>
          <w14:ligatures w14:val="standardContextual"/>
        </w:rPr>
        <w:tab/>
      </w:r>
      <w:r w:rsidRPr="00F62E2B">
        <w:rPr>
          <w:rFonts w:eastAsiaTheme="minorEastAsia"/>
        </w:rPr>
        <w:t>Timing of the FFT window</w:t>
      </w:r>
      <w:r>
        <w:tab/>
      </w:r>
      <w:r>
        <w:fldChar w:fldCharType="begin" w:fldLock="1"/>
      </w:r>
      <w:r>
        <w:instrText xml:space="preserve"> PAGEREF _Toc163219029 \h </w:instrText>
      </w:r>
      <w:r>
        <w:fldChar w:fldCharType="separate"/>
      </w:r>
      <w:r>
        <w:t>228</w:t>
      </w:r>
      <w:r>
        <w:fldChar w:fldCharType="end"/>
      </w:r>
    </w:p>
    <w:p w14:paraId="3678CE65" w14:textId="30D471CF"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H.5</w:t>
      </w:r>
      <w:r>
        <w:rPr>
          <w:rFonts w:asciiTheme="minorHAnsi" w:eastAsiaTheme="minorEastAsia" w:hAnsiTheme="minorHAnsi" w:cstheme="minorBidi"/>
          <w:kern w:val="2"/>
          <w:szCs w:val="22"/>
          <w:lang w:eastAsia="ko-KR"/>
          <w14:ligatures w14:val="standardContextual"/>
        </w:rPr>
        <w:tab/>
      </w:r>
      <w:r w:rsidRPr="00F62E2B">
        <w:rPr>
          <w:rFonts w:eastAsiaTheme="minorEastAsia"/>
        </w:rPr>
        <w:t>Resource element TX power</w:t>
      </w:r>
      <w:r>
        <w:tab/>
      </w:r>
      <w:r>
        <w:fldChar w:fldCharType="begin" w:fldLock="1"/>
      </w:r>
      <w:r>
        <w:instrText xml:space="preserve"> PAGEREF _Toc163219030 \h </w:instrText>
      </w:r>
      <w:r>
        <w:fldChar w:fldCharType="separate"/>
      </w:r>
      <w:r>
        <w:t>229</w:t>
      </w:r>
      <w:r>
        <w:fldChar w:fldCharType="end"/>
      </w:r>
    </w:p>
    <w:p w14:paraId="5392C471" w14:textId="7DD4B71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H.6</w:t>
      </w:r>
      <w:r>
        <w:rPr>
          <w:rFonts w:asciiTheme="minorHAnsi" w:eastAsiaTheme="minorEastAsia" w:hAnsiTheme="minorHAnsi" w:cstheme="minorBidi"/>
          <w:kern w:val="2"/>
          <w:szCs w:val="22"/>
          <w:lang w:eastAsia="ko-KR"/>
          <w14:ligatures w14:val="standardContextual"/>
        </w:rPr>
        <w:tab/>
      </w:r>
      <w:r w:rsidRPr="00F62E2B">
        <w:rPr>
          <w:rFonts w:eastAsiaTheme="minorEastAsia"/>
        </w:rPr>
        <w:t>Post-FFT equalisation</w:t>
      </w:r>
      <w:r>
        <w:tab/>
      </w:r>
      <w:r>
        <w:fldChar w:fldCharType="begin" w:fldLock="1"/>
      </w:r>
      <w:r>
        <w:instrText xml:space="preserve"> PAGEREF _Toc163219031 \h </w:instrText>
      </w:r>
      <w:r>
        <w:fldChar w:fldCharType="separate"/>
      </w:r>
      <w:r>
        <w:t>230</w:t>
      </w:r>
      <w:r>
        <w:fldChar w:fldCharType="end"/>
      </w:r>
    </w:p>
    <w:p w14:paraId="40871564" w14:textId="136EA7C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H.7</w:t>
      </w:r>
      <w:r>
        <w:rPr>
          <w:rFonts w:asciiTheme="minorHAnsi" w:eastAsiaTheme="minorEastAsia" w:hAnsiTheme="minorHAnsi" w:cstheme="minorBidi"/>
          <w:kern w:val="2"/>
          <w:szCs w:val="22"/>
          <w:lang w:eastAsia="ko-KR"/>
          <w14:ligatures w14:val="standardContextual"/>
        </w:rPr>
        <w:tab/>
      </w:r>
      <w:r w:rsidRPr="00F62E2B">
        <w:rPr>
          <w:rFonts w:eastAsiaTheme="minorEastAsia"/>
        </w:rPr>
        <w:t>EVM</w:t>
      </w:r>
      <w:r>
        <w:tab/>
      </w:r>
      <w:r>
        <w:fldChar w:fldCharType="begin" w:fldLock="1"/>
      </w:r>
      <w:r>
        <w:instrText xml:space="preserve"> PAGEREF _Toc163219032 \h </w:instrText>
      </w:r>
      <w:r>
        <w:fldChar w:fldCharType="separate"/>
      </w:r>
      <w:r>
        <w:t>231</w:t>
      </w:r>
      <w:r>
        <w:fldChar w:fldCharType="end"/>
      </w:r>
    </w:p>
    <w:p w14:paraId="194C7E37" w14:textId="5FA2D91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_Toc163219033 \h </w:instrText>
      </w:r>
      <w:r>
        <w:fldChar w:fldCharType="separate"/>
      </w:r>
      <w:r>
        <w:t>231</w:t>
      </w:r>
      <w:r>
        <w:fldChar w:fldCharType="end"/>
      </w:r>
    </w:p>
    <w:p w14:paraId="2692B223" w14:textId="6178ECD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H.7.</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Averaged EVM (TDD)</w:t>
      </w:r>
      <w:r>
        <w:tab/>
      </w:r>
      <w:r>
        <w:fldChar w:fldCharType="begin" w:fldLock="1"/>
      </w:r>
      <w:r>
        <w:instrText xml:space="preserve"> PAGEREF _Toc163219034 \h </w:instrText>
      </w:r>
      <w:r>
        <w:fldChar w:fldCharType="separate"/>
      </w:r>
      <w:r>
        <w:t>232</w:t>
      </w:r>
      <w:r>
        <w:fldChar w:fldCharType="end"/>
      </w:r>
    </w:p>
    <w:p w14:paraId="64C8BE5B" w14:textId="4E63FD7F"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I (informative</w:t>
      </w:r>
      <w:r>
        <w:rPr>
          <w:rFonts w:eastAsiaTheme="minorEastAsia"/>
        </w:rPr>
        <w:t>):</w:t>
      </w:r>
      <w:r>
        <w:rPr>
          <w:rFonts w:eastAsiaTheme="minorEastAsia"/>
        </w:rPr>
        <w:tab/>
      </w:r>
      <w:r w:rsidRPr="00F62E2B">
        <w:rPr>
          <w:rFonts w:eastAsiaTheme="minorEastAsia"/>
        </w:rPr>
        <w:t>Change history</w:t>
      </w:r>
      <w:r>
        <w:tab/>
      </w:r>
      <w:r>
        <w:fldChar w:fldCharType="begin" w:fldLock="1"/>
      </w:r>
      <w:r>
        <w:instrText xml:space="preserve"> PAGEREF _Toc163219035 \h </w:instrText>
      </w:r>
      <w:r>
        <w:fldChar w:fldCharType="separate"/>
      </w:r>
      <w:r>
        <w:t>233</w:t>
      </w:r>
      <w:r>
        <w:fldChar w:fldCharType="end"/>
      </w:r>
    </w:p>
    <w:p w14:paraId="2EBAC57E" w14:textId="043B9A81" w:rsidR="00080512" w:rsidRPr="00BE5108" w:rsidRDefault="00510744">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8220"/>
      <w:bookmarkStart w:id="54" w:name="_Toc138862045"/>
      <w:bookmarkStart w:id="55" w:name="_Toc145532102"/>
      <w:bookmarkStart w:id="56" w:name="_Toc163218515"/>
      <w:bookmarkEnd w:id="37"/>
      <w:r w:rsidR="00556F11" w:rsidRPr="00BE5108">
        <w:rPr>
          <w:rFonts w:eastAsiaTheme="minorEastAsia"/>
        </w:rPr>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8221"/>
      <w:bookmarkStart w:id="74" w:name="_Toc138862046"/>
      <w:bookmarkStart w:id="75" w:name="_Toc145532103"/>
      <w:bookmarkStart w:id="76" w:name="_Toc163218516"/>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8222"/>
      <w:bookmarkStart w:id="94" w:name="_Toc138862047"/>
      <w:bookmarkStart w:id="95" w:name="_Toc145532104"/>
      <w:bookmarkStart w:id="96" w:name="_Toc163218517"/>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8223"/>
      <w:bookmarkStart w:id="113" w:name="_Toc138862048"/>
      <w:bookmarkStart w:id="114" w:name="_Toc145532105"/>
      <w:bookmarkStart w:id="115" w:name="_Toc163218518"/>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8224"/>
      <w:bookmarkStart w:id="132" w:name="_Toc138862049"/>
      <w:bookmarkStart w:id="133" w:name="_Toc145532106"/>
      <w:bookmarkStart w:id="134" w:name="_Toc163218519"/>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8225"/>
      <w:bookmarkStart w:id="152" w:name="_Toc138862050"/>
      <w:bookmarkStart w:id="153" w:name="_Toc145532107"/>
      <w:bookmarkStart w:id="154" w:name="_Toc163218520"/>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8226"/>
      <w:bookmarkStart w:id="173" w:name="_Toc138862051"/>
      <w:bookmarkStart w:id="174" w:name="_Toc145532108"/>
      <w:bookmarkStart w:id="175" w:name="_Toc163218521"/>
      <w:bookmarkEnd w:id="155"/>
      <w:bookmarkEnd w:id="156"/>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8227"/>
      <w:bookmarkStart w:id="192" w:name="_Toc138862052"/>
      <w:bookmarkStart w:id="193" w:name="_Toc145532109"/>
      <w:bookmarkStart w:id="194" w:name="_Toc16321852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8228"/>
      <w:bookmarkStart w:id="211" w:name="_Toc138862053"/>
      <w:bookmarkStart w:id="212" w:name="_Toc145532110"/>
      <w:bookmarkStart w:id="213" w:name="_Toc163218523"/>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8229"/>
      <w:bookmarkStart w:id="230" w:name="_Toc138862054"/>
      <w:bookmarkStart w:id="231" w:name="_Toc145532111"/>
      <w:bookmarkStart w:id="232" w:name="_Toc163218524"/>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8230"/>
      <w:bookmarkStart w:id="249" w:name="_Toc138862055"/>
      <w:bookmarkStart w:id="250" w:name="_Toc145532112"/>
      <w:bookmarkStart w:id="251" w:name="_Toc163218525"/>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8231"/>
      <w:bookmarkStart w:id="268" w:name="_Toc138862056"/>
      <w:bookmarkStart w:id="269" w:name="_Toc145532113"/>
      <w:bookmarkStart w:id="270" w:name="_Toc163218526"/>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8232"/>
      <w:bookmarkStart w:id="287" w:name="_Toc138862057"/>
      <w:bookmarkStart w:id="288" w:name="_Toc145532114"/>
      <w:bookmarkStart w:id="289" w:name="_Toc163218527"/>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8233"/>
      <w:bookmarkStart w:id="306" w:name="_Toc138862058"/>
      <w:bookmarkStart w:id="307" w:name="_Toc145532115"/>
      <w:bookmarkStart w:id="308" w:name="_Toc163218528"/>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95F9499" w14:textId="77777777" w:rsidR="006A73D9" w:rsidRPr="002A625F" w:rsidRDefault="006A73D9" w:rsidP="006A73D9">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8234"/>
      <w:bookmarkStart w:id="32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2116"/>
      <w:bookmarkStart w:id="327" w:name="_Toc16321852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8235"/>
      <w:bookmarkStart w:id="344" w:name="_Toc138862060"/>
      <w:bookmarkStart w:id="345" w:name="_Toc145532117"/>
      <w:bookmarkStart w:id="346" w:name="_Toc163218530"/>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8236"/>
      <w:bookmarkStart w:id="363" w:name="_Toc138862061"/>
      <w:bookmarkStart w:id="364" w:name="_Toc145532118"/>
      <w:bookmarkStart w:id="365" w:name="_Toc16321853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8.95pt;height:195.95pt" o:ole="">
            <v:imagedata r:id="rId11" o:title=""/>
          </v:shape>
          <o:OLEObject Type="Embed" ProgID="Word.Picture.8" ShapeID="_x0000_i1026" DrawAspect="Content" ObjectID="_1774122986"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8237"/>
      <w:bookmarkStart w:id="382" w:name="_Toc138862062"/>
      <w:bookmarkStart w:id="383" w:name="_Toc145532119"/>
      <w:bookmarkStart w:id="384" w:name="_Toc163218532"/>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8238"/>
      <w:bookmarkStart w:id="401" w:name="_Toc138862063"/>
      <w:bookmarkStart w:id="402" w:name="_Toc145532120"/>
      <w:bookmarkStart w:id="403" w:name="_Toc16321853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8239"/>
      <w:bookmarkStart w:id="420" w:name="_Toc138862064"/>
      <w:bookmarkStart w:id="421" w:name="_Toc145532121"/>
      <w:bookmarkStart w:id="422" w:name="_Toc16321853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8240"/>
      <w:bookmarkStart w:id="439" w:name="_Toc138862065"/>
      <w:bookmarkStart w:id="440" w:name="_Toc145532122"/>
      <w:bookmarkStart w:id="441" w:name="_Toc163218535"/>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8241"/>
      <w:bookmarkStart w:id="458" w:name="_Toc138862066"/>
      <w:bookmarkStart w:id="459" w:name="_Toc145532123"/>
      <w:bookmarkStart w:id="460" w:name="_Toc163218536"/>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8242"/>
      <w:bookmarkStart w:id="477" w:name="_Toc138862067"/>
      <w:bookmarkStart w:id="478" w:name="_Toc145532124"/>
      <w:bookmarkStart w:id="479" w:name="_Toc16321853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8243"/>
      <w:bookmarkStart w:id="496" w:name="_Toc138862068"/>
      <w:bookmarkStart w:id="497" w:name="_Toc145532125"/>
      <w:bookmarkStart w:id="498" w:name="_Toc16321853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05pt;height:204.75pt" o:ole="">
            <v:imagedata r:id="rId13" o:title=""/>
          </v:shape>
          <o:OLEObject Type="Embed" ProgID="Word.Picture.8" ShapeID="_x0000_i1027" DrawAspect="Content" ObjectID="_1774122987"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8244"/>
      <w:bookmarkStart w:id="515" w:name="_Toc138862069"/>
      <w:bookmarkStart w:id="516" w:name="_Toc145532126"/>
      <w:bookmarkStart w:id="517" w:name="_Toc16321853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05pt;height:204.75pt" o:ole="">
            <v:imagedata r:id="rId15" o:title=""/>
          </v:shape>
          <o:OLEObject Type="Embed" ProgID="Word.Picture.8" ShapeID="_x0000_i1028" DrawAspect="Content" ObjectID="_1774122988"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8245"/>
      <w:bookmarkStart w:id="534" w:name="_Toc138862070"/>
      <w:bookmarkStart w:id="535" w:name="_Toc145532127"/>
      <w:bookmarkStart w:id="536" w:name="_Toc16321854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8246"/>
      <w:bookmarkStart w:id="553" w:name="_Toc138862071"/>
      <w:bookmarkStart w:id="554" w:name="_Toc145532128"/>
      <w:bookmarkStart w:id="555" w:name="_Toc163218541"/>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8247"/>
      <w:bookmarkStart w:id="572" w:name="_Toc138862072"/>
      <w:bookmarkStart w:id="573" w:name="_Toc145532129"/>
      <w:bookmarkStart w:id="574" w:name="_Toc16321854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8248"/>
      <w:bookmarkStart w:id="591" w:name="_Toc138862073"/>
      <w:bookmarkStart w:id="592" w:name="_Toc145532130"/>
      <w:bookmarkStart w:id="593" w:name="_Toc163218543"/>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8249"/>
      <w:bookmarkStart w:id="609" w:name="_Toc138862074"/>
      <w:bookmarkStart w:id="610" w:name="_Toc145532131"/>
      <w:bookmarkStart w:id="611" w:name="_Toc163218544"/>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8250"/>
      <w:bookmarkStart w:id="627" w:name="_Toc138862075"/>
      <w:bookmarkStart w:id="628" w:name="_Toc145532132"/>
      <w:bookmarkStart w:id="629" w:name="_Toc163218545"/>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8251"/>
      <w:bookmarkStart w:id="645" w:name="_Toc138862076"/>
      <w:bookmarkStart w:id="646" w:name="_Toc145532133"/>
      <w:bookmarkStart w:id="647" w:name="_Toc163218546"/>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8252"/>
      <w:bookmarkStart w:id="662" w:name="_Toc138862077"/>
      <w:bookmarkStart w:id="663" w:name="_Toc145532134"/>
      <w:bookmarkStart w:id="664" w:name="_Toc163218547"/>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8253"/>
      <w:bookmarkStart w:id="680" w:name="_Toc138862078"/>
      <w:bookmarkStart w:id="681" w:name="_Toc145532135"/>
      <w:bookmarkStart w:id="682" w:name="_Toc163218548"/>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8254"/>
      <w:bookmarkStart w:id="698" w:name="_Toc138862079"/>
      <w:bookmarkStart w:id="699" w:name="_Toc145532136"/>
      <w:bookmarkStart w:id="700" w:name="_Toc163218549"/>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8255"/>
      <w:bookmarkStart w:id="716" w:name="_Toc138862080"/>
      <w:bookmarkStart w:id="717" w:name="_Toc145532137"/>
      <w:bookmarkStart w:id="718" w:name="_Toc163218550"/>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8256"/>
      <w:bookmarkStart w:id="733" w:name="_Toc138862081"/>
      <w:bookmarkStart w:id="734" w:name="_Toc145532138"/>
      <w:bookmarkStart w:id="735" w:name="_Toc163218551"/>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8257"/>
      <w:bookmarkStart w:id="751" w:name="_Toc138862082"/>
      <w:bookmarkStart w:id="752" w:name="_Toc145532139"/>
      <w:bookmarkStart w:id="753" w:name="_Toc163218552"/>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8258"/>
      <w:bookmarkStart w:id="769" w:name="_Toc138862083"/>
      <w:bookmarkStart w:id="770" w:name="_Toc145532140"/>
      <w:bookmarkStart w:id="771" w:name="_Toc163218553"/>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8259"/>
      <w:bookmarkStart w:id="787" w:name="_Toc138862084"/>
      <w:bookmarkStart w:id="788" w:name="_Toc145532141"/>
      <w:bookmarkStart w:id="789" w:name="_Toc163218554"/>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8260"/>
      <w:bookmarkStart w:id="804" w:name="_Toc138862085"/>
      <w:bookmarkStart w:id="805" w:name="_Toc145532142"/>
      <w:bookmarkStart w:id="806" w:name="_Toc163218555"/>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8261"/>
      <w:bookmarkStart w:id="822" w:name="_Toc138862086"/>
      <w:bookmarkStart w:id="823" w:name="_Toc145532143"/>
      <w:bookmarkStart w:id="824" w:name="_Toc163218556"/>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8262"/>
      <w:bookmarkStart w:id="840" w:name="_Toc138862087"/>
      <w:bookmarkStart w:id="841" w:name="_Toc145532144"/>
      <w:bookmarkStart w:id="842" w:name="_Toc163218557"/>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8263"/>
      <w:bookmarkStart w:id="858" w:name="_Toc138862088"/>
      <w:bookmarkStart w:id="859" w:name="_Toc145532145"/>
      <w:bookmarkStart w:id="860" w:name="_Toc163218558"/>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8264"/>
      <w:bookmarkStart w:id="875" w:name="_Toc138862089"/>
      <w:bookmarkStart w:id="876" w:name="_Toc145532146"/>
      <w:bookmarkStart w:id="877" w:name="_Toc163218559"/>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8265"/>
      <w:bookmarkStart w:id="893" w:name="_Toc138862090"/>
      <w:bookmarkStart w:id="894" w:name="_Toc145532147"/>
      <w:bookmarkStart w:id="895" w:name="_Toc163218560"/>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8266"/>
      <w:bookmarkStart w:id="911" w:name="_Toc138862091"/>
      <w:bookmarkStart w:id="912" w:name="_Toc145532148"/>
      <w:bookmarkStart w:id="913" w:name="_Toc163218561"/>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8267"/>
      <w:bookmarkStart w:id="929" w:name="_Toc138862092"/>
      <w:bookmarkStart w:id="930" w:name="_Toc145532149"/>
      <w:bookmarkStart w:id="931" w:name="_Toc163218562"/>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8268"/>
      <w:bookmarkStart w:id="946" w:name="_Toc138862093"/>
      <w:bookmarkStart w:id="947" w:name="_Toc145532150"/>
      <w:bookmarkStart w:id="948" w:name="_Toc163218563"/>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8269"/>
      <w:bookmarkStart w:id="964" w:name="_Toc138862094"/>
      <w:bookmarkStart w:id="965" w:name="_Toc145532151"/>
      <w:bookmarkStart w:id="966" w:name="_Toc163218564"/>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8270"/>
      <w:bookmarkStart w:id="982" w:name="_Toc138862095"/>
      <w:bookmarkStart w:id="983" w:name="_Toc145532152"/>
      <w:bookmarkStart w:id="984" w:name="_Toc163218565"/>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8271"/>
      <w:bookmarkStart w:id="1001" w:name="_Toc138862096"/>
      <w:bookmarkStart w:id="1002" w:name="_Toc145532153"/>
      <w:bookmarkStart w:id="1003" w:name="_Toc16321856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8272"/>
      <w:bookmarkStart w:id="1019" w:name="_Toc138862097"/>
      <w:bookmarkStart w:id="1020" w:name="_Toc145532154"/>
      <w:bookmarkStart w:id="1021" w:name="_Toc163218567"/>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8273"/>
      <w:bookmarkStart w:id="1037" w:name="_Toc138862098"/>
      <w:bookmarkStart w:id="1038" w:name="_Toc145532155"/>
      <w:bookmarkStart w:id="1039" w:name="_Toc163218568"/>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8274"/>
      <w:bookmarkStart w:id="1055" w:name="_Toc138862099"/>
      <w:bookmarkStart w:id="1056" w:name="_Toc145532156"/>
      <w:bookmarkStart w:id="1057" w:name="_Toc16321856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8275"/>
      <w:bookmarkStart w:id="1073" w:name="_Toc138862100"/>
      <w:bookmarkStart w:id="1074" w:name="_Toc145532157"/>
      <w:bookmarkStart w:id="1075" w:name="_Toc16321857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8276"/>
      <w:bookmarkStart w:id="1092" w:name="_Toc138862101"/>
      <w:bookmarkStart w:id="1093" w:name="_Toc145532158"/>
      <w:bookmarkStart w:id="1094" w:name="_Toc16321857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8277"/>
      <w:bookmarkStart w:id="1111" w:name="_Toc138862102"/>
      <w:bookmarkStart w:id="1112" w:name="_Toc145532159"/>
      <w:bookmarkStart w:id="1113" w:name="_Toc163218572"/>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8278"/>
      <w:bookmarkStart w:id="1130" w:name="_Toc138862103"/>
      <w:bookmarkStart w:id="1131" w:name="_Toc145532160"/>
      <w:bookmarkStart w:id="1132" w:name="_Toc163218573"/>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8279"/>
      <w:bookmarkStart w:id="1149" w:name="_Toc138862104"/>
      <w:bookmarkStart w:id="1150" w:name="_Toc145532161"/>
      <w:bookmarkStart w:id="1151" w:name="_Toc163218574"/>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8280"/>
      <w:bookmarkStart w:id="1168" w:name="_Toc138862105"/>
      <w:bookmarkStart w:id="1169" w:name="_Toc145532162"/>
      <w:bookmarkStart w:id="1170" w:name="_Toc163218575"/>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8281"/>
      <w:bookmarkStart w:id="1187" w:name="_Toc138862106"/>
      <w:bookmarkStart w:id="1188" w:name="_Toc145532163"/>
      <w:bookmarkStart w:id="1189" w:name="_Toc163218576"/>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8282"/>
      <w:bookmarkStart w:id="1204" w:name="_Toc138862107"/>
      <w:bookmarkStart w:id="1205" w:name="_Toc145532164"/>
      <w:bookmarkStart w:id="1206" w:name="_Toc163218577"/>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8283"/>
      <w:bookmarkStart w:id="1223" w:name="_Toc138862108"/>
      <w:bookmarkStart w:id="1224" w:name="_Toc145532165"/>
      <w:bookmarkStart w:id="1225" w:name="_Toc163218578"/>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8284"/>
      <w:bookmarkStart w:id="1242" w:name="_Toc138862109"/>
      <w:bookmarkStart w:id="1243" w:name="_Toc145532166"/>
      <w:bookmarkStart w:id="1244" w:name="_Toc16321857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325672"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325672"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325672"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8285"/>
      <w:bookmarkStart w:id="1255" w:name="_Toc138862110"/>
      <w:bookmarkStart w:id="1256" w:name="_Toc145532167"/>
      <w:bookmarkStart w:id="1257" w:name="_Toc163218580"/>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8286"/>
      <w:bookmarkStart w:id="1274" w:name="_Toc138862111"/>
      <w:bookmarkStart w:id="1275" w:name="_Toc145532168"/>
      <w:bookmarkStart w:id="1276" w:name="_Toc16321858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8287"/>
      <w:bookmarkStart w:id="1293" w:name="_Toc138862112"/>
      <w:bookmarkStart w:id="1294" w:name="_Toc145532169"/>
      <w:bookmarkStart w:id="1295" w:name="_Toc16321858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8288"/>
      <w:bookmarkStart w:id="1312" w:name="_Toc138862113"/>
      <w:bookmarkStart w:id="1313" w:name="_Toc145532170"/>
      <w:bookmarkStart w:id="1314" w:name="_Toc16321858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8289"/>
      <w:bookmarkStart w:id="1329" w:name="_Toc138862114"/>
      <w:bookmarkStart w:id="1330" w:name="_Toc145532171"/>
      <w:bookmarkStart w:id="1331" w:name="_Toc163218584"/>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55pt;height:16.9pt" o:ole="">
            <v:imagedata r:id="rId17" o:title=""/>
          </v:shape>
          <o:OLEObject Type="Embed" ProgID="Equation.3" ShapeID="_x0000_i1029" DrawAspect="Content" ObjectID="_1774122989"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8290"/>
      <w:bookmarkStart w:id="1348" w:name="_Toc138862115"/>
      <w:bookmarkStart w:id="1349" w:name="_Toc145532172"/>
      <w:bookmarkStart w:id="1350" w:name="_Toc16321858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8291"/>
      <w:bookmarkStart w:id="1367" w:name="_Toc138862116"/>
      <w:bookmarkStart w:id="1368" w:name="_Toc145532173"/>
      <w:bookmarkStart w:id="1369" w:name="_Toc163218586"/>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8292"/>
      <w:bookmarkStart w:id="1386" w:name="_Toc138862117"/>
      <w:bookmarkStart w:id="1387" w:name="_Toc145532174"/>
      <w:bookmarkStart w:id="1388" w:name="_Toc16321858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8293"/>
      <w:bookmarkStart w:id="1405" w:name="_Toc138862118"/>
      <w:bookmarkStart w:id="1406" w:name="_Toc145532175"/>
      <w:bookmarkStart w:id="1407" w:name="_Toc16321858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8294"/>
      <w:bookmarkStart w:id="1424" w:name="_Toc138862119"/>
      <w:bookmarkStart w:id="1425" w:name="_Toc145532176"/>
      <w:bookmarkStart w:id="1426" w:name="_Toc16321858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8295"/>
      <w:bookmarkStart w:id="1434" w:name="_Toc138862120"/>
      <w:bookmarkStart w:id="1435" w:name="_Toc145532177"/>
      <w:bookmarkStart w:id="1436" w:name="_Toc163218590"/>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8296"/>
      <w:bookmarkStart w:id="1453" w:name="_Toc138862121"/>
      <w:bookmarkStart w:id="1454" w:name="_Toc145532178"/>
      <w:bookmarkStart w:id="1455" w:name="_Toc163218591"/>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8297"/>
      <w:bookmarkStart w:id="1472" w:name="_Toc138862122"/>
      <w:bookmarkStart w:id="1473" w:name="_Toc145532179"/>
      <w:bookmarkStart w:id="1474" w:name="_Toc163218592"/>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8298"/>
      <w:bookmarkStart w:id="1491" w:name="_Toc138862123"/>
      <w:bookmarkStart w:id="1492" w:name="_Toc145532180"/>
      <w:bookmarkStart w:id="1493" w:name="_Toc163218593"/>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8299"/>
      <w:bookmarkStart w:id="1510" w:name="_Toc138862124"/>
      <w:bookmarkStart w:id="1511" w:name="_Toc145532181"/>
      <w:bookmarkStart w:id="1512" w:name="_Toc16321859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8300"/>
      <w:bookmarkStart w:id="1529" w:name="_Toc138862125"/>
      <w:bookmarkStart w:id="1530" w:name="_Toc145532182"/>
      <w:bookmarkStart w:id="1531" w:name="_Toc163218595"/>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8301"/>
      <w:bookmarkStart w:id="1548" w:name="_Toc138862126"/>
      <w:bookmarkStart w:id="1549" w:name="_Toc145532183"/>
      <w:bookmarkStart w:id="1550" w:name="_Toc163218596"/>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8302"/>
      <w:bookmarkStart w:id="1567" w:name="_Toc138862127"/>
      <w:bookmarkStart w:id="1568" w:name="_Toc145532184"/>
      <w:bookmarkStart w:id="1569" w:name="_Toc163218597"/>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8303"/>
      <w:bookmarkStart w:id="1586" w:name="_Toc138862128"/>
      <w:bookmarkStart w:id="1587" w:name="_Toc145532185"/>
      <w:bookmarkStart w:id="1588" w:name="_Toc163218598"/>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8304"/>
      <w:bookmarkStart w:id="1605" w:name="_Toc138862129"/>
      <w:bookmarkStart w:id="1606" w:name="_Toc145532186"/>
      <w:bookmarkStart w:id="1607" w:name="_Toc163218599"/>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8305"/>
      <w:bookmarkStart w:id="1624" w:name="_Toc138862130"/>
      <w:bookmarkStart w:id="1625" w:name="_Toc145532187"/>
      <w:bookmarkStart w:id="1626" w:name="_Toc163218600"/>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8306"/>
      <w:bookmarkStart w:id="1643" w:name="_Toc138862131"/>
      <w:bookmarkStart w:id="1644" w:name="_Toc145532188"/>
      <w:bookmarkStart w:id="1645" w:name="_Toc163218601"/>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646" w:name="_Toc73962804"/>
      <w:bookmarkStart w:id="1647" w:name="_Toc75259981"/>
      <w:bookmarkStart w:id="1648" w:name="_Toc75275522"/>
      <w:bookmarkStart w:id="1649" w:name="_Toc75276033"/>
      <w:bookmarkStart w:id="1650" w:name="_Toc76541532"/>
      <w:bookmarkStart w:id="1651" w:name="_Toc82437301"/>
      <w:bookmarkStart w:id="1652" w:name="_Toc89944667"/>
      <w:bookmarkStart w:id="1653" w:name="_Toc98753685"/>
      <w:bookmarkStart w:id="1654" w:name="_Toc106180671"/>
      <w:bookmarkStart w:id="1655" w:name="_Toc114150708"/>
      <w:bookmarkStart w:id="1656" w:name="_Toc124151111"/>
      <w:bookmarkStart w:id="1657" w:name="_Toc124151631"/>
      <w:bookmarkStart w:id="1658" w:name="_Toc124152151"/>
      <w:bookmarkStart w:id="1659" w:name="_Toc130396683"/>
      <w:bookmarkStart w:id="1660" w:name="_Toc130397203"/>
      <w:bookmarkStart w:id="1661" w:name="_Toc137558307"/>
      <w:bookmarkStart w:id="1662" w:name="_Toc138862132"/>
      <w:bookmarkStart w:id="1663" w:name="_Toc145532189"/>
      <w:bookmarkStart w:id="1664" w:name="_Toc163218602"/>
      <w:r w:rsidRPr="00BE5108">
        <w:rPr>
          <w:rFonts w:eastAsiaTheme="minorEastAsia"/>
        </w:rPr>
        <w:t>6.3</w:t>
      </w:r>
      <w:r w:rsidRPr="00BE5108">
        <w:rPr>
          <w:rFonts w:eastAsiaTheme="minorEastAsia"/>
        </w:rPr>
        <w:tab/>
        <w:t>Output power dynamics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EF959E3" w14:textId="77777777" w:rsidR="00AD1976" w:rsidRPr="00BE5108" w:rsidRDefault="00AD1976" w:rsidP="00AD1976">
      <w:pPr>
        <w:pStyle w:val="Heading3"/>
        <w:rPr>
          <w:rFonts w:eastAsiaTheme="minorEastAsia"/>
        </w:rPr>
      </w:pPr>
      <w:bookmarkStart w:id="1665" w:name="_Toc73962805"/>
      <w:bookmarkStart w:id="1666" w:name="_Toc75259982"/>
      <w:bookmarkStart w:id="1667" w:name="_Toc75275523"/>
      <w:bookmarkStart w:id="1668" w:name="_Toc75276034"/>
      <w:bookmarkStart w:id="1669" w:name="_Toc76541533"/>
      <w:bookmarkStart w:id="1670" w:name="_Toc82437302"/>
      <w:bookmarkStart w:id="1671" w:name="_Toc89944668"/>
      <w:bookmarkStart w:id="1672" w:name="_Toc98753686"/>
      <w:bookmarkStart w:id="1673" w:name="_Toc106180672"/>
      <w:bookmarkStart w:id="1674" w:name="_Toc114150709"/>
      <w:bookmarkStart w:id="1675" w:name="_Toc124151112"/>
      <w:bookmarkStart w:id="1676" w:name="_Toc124151632"/>
      <w:bookmarkStart w:id="1677" w:name="_Toc124152152"/>
      <w:bookmarkStart w:id="1678" w:name="_Toc130396684"/>
      <w:bookmarkStart w:id="1679" w:name="_Toc130397204"/>
      <w:bookmarkStart w:id="1680" w:name="_Toc137558308"/>
      <w:bookmarkStart w:id="1681" w:name="_Toc138862133"/>
      <w:bookmarkStart w:id="1682" w:name="_Toc145532190"/>
      <w:bookmarkStart w:id="1683" w:name="_Toc16321860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FA5DCA" w14:textId="77777777" w:rsidR="00AD1976" w:rsidRPr="00BE5108" w:rsidRDefault="00AD1976" w:rsidP="00AD1976">
      <w:pPr>
        <w:pStyle w:val="Heading4"/>
        <w:rPr>
          <w:rFonts w:eastAsiaTheme="minorEastAsia"/>
        </w:rPr>
      </w:pPr>
      <w:bookmarkStart w:id="1684" w:name="_Toc73962806"/>
      <w:bookmarkStart w:id="1685" w:name="_Toc75259983"/>
      <w:bookmarkStart w:id="1686" w:name="_Toc75275524"/>
      <w:bookmarkStart w:id="1687" w:name="_Toc75276035"/>
      <w:bookmarkStart w:id="1688" w:name="_Toc76541534"/>
      <w:bookmarkStart w:id="1689" w:name="_Toc82437303"/>
      <w:bookmarkStart w:id="1690" w:name="_Toc89944669"/>
      <w:bookmarkStart w:id="1691" w:name="_Toc98753687"/>
      <w:bookmarkStart w:id="1692" w:name="_Toc106180673"/>
      <w:bookmarkStart w:id="1693" w:name="_Toc114150710"/>
      <w:bookmarkStart w:id="1694" w:name="_Toc124151113"/>
      <w:bookmarkStart w:id="1695" w:name="_Toc124151633"/>
      <w:bookmarkStart w:id="1696" w:name="_Toc124152153"/>
      <w:bookmarkStart w:id="1697" w:name="_Toc130396685"/>
      <w:bookmarkStart w:id="1698" w:name="_Toc130397205"/>
      <w:bookmarkStart w:id="1699" w:name="_Toc137558309"/>
      <w:bookmarkStart w:id="1700" w:name="_Toc138862134"/>
      <w:bookmarkStart w:id="1701" w:name="_Toc145532191"/>
      <w:bookmarkStart w:id="1702" w:name="_Toc163218604"/>
      <w:r w:rsidRPr="00BE5108">
        <w:rPr>
          <w:rFonts w:eastAsiaTheme="minorEastAsia"/>
        </w:rPr>
        <w:t>6.3.1.1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03" w:name="_Toc73962807"/>
      <w:bookmarkStart w:id="1704" w:name="_Toc75259984"/>
      <w:bookmarkStart w:id="1705" w:name="_Toc75275525"/>
      <w:bookmarkStart w:id="1706" w:name="_Toc75276036"/>
      <w:bookmarkStart w:id="1707" w:name="_Toc76541535"/>
      <w:bookmarkStart w:id="1708" w:name="_Toc82437304"/>
      <w:bookmarkStart w:id="1709" w:name="_Toc89944670"/>
      <w:bookmarkStart w:id="1710" w:name="_Toc98753688"/>
      <w:bookmarkStart w:id="1711" w:name="_Toc106180674"/>
      <w:bookmarkStart w:id="1712" w:name="_Toc114150711"/>
      <w:bookmarkStart w:id="1713" w:name="_Toc124151114"/>
      <w:bookmarkStart w:id="1714" w:name="_Toc124151634"/>
      <w:bookmarkStart w:id="1715" w:name="_Toc124152154"/>
      <w:bookmarkStart w:id="1716" w:name="_Toc130396686"/>
      <w:bookmarkStart w:id="1717" w:name="_Toc130397206"/>
      <w:bookmarkStart w:id="1718" w:name="_Toc137558310"/>
      <w:bookmarkStart w:id="1719" w:name="_Toc138862135"/>
      <w:bookmarkStart w:id="1720" w:name="_Toc145532192"/>
      <w:bookmarkStart w:id="1721" w:name="_Toc16321860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501A2E0" w14:textId="77777777" w:rsidR="00AD1976" w:rsidRPr="00BE5108" w:rsidRDefault="00AD1976" w:rsidP="00AD1976">
      <w:pPr>
        <w:pStyle w:val="Heading5"/>
        <w:rPr>
          <w:rFonts w:eastAsiaTheme="minorEastAsia"/>
        </w:rPr>
      </w:pPr>
      <w:bookmarkStart w:id="1722" w:name="_Toc73962808"/>
      <w:bookmarkStart w:id="1723" w:name="_Toc75259985"/>
      <w:bookmarkStart w:id="1724" w:name="_Toc75275526"/>
      <w:bookmarkStart w:id="1725" w:name="_Toc75276037"/>
      <w:bookmarkStart w:id="1726" w:name="_Toc76541536"/>
      <w:bookmarkStart w:id="1727" w:name="_Toc82437305"/>
      <w:bookmarkStart w:id="1728" w:name="_Toc89944671"/>
      <w:bookmarkStart w:id="1729" w:name="_Toc98753689"/>
      <w:bookmarkStart w:id="1730" w:name="_Toc106180675"/>
      <w:bookmarkStart w:id="1731" w:name="_Toc114150712"/>
      <w:bookmarkStart w:id="1732" w:name="_Toc124151115"/>
      <w:bookmarkStart w:id="1733" w:name="_Toc124151635"/>
      <w:bookmarkStart w:id="1734" w:name="_Toc124152155"/>
      <w:bookmarkStart w:id="1735" w:name="_Toc130396687"/>
      <w:bookmarkStart w:id="1736" w:name="_Toc130397207"/>
      <w:bookmarkStart w:id="1737" w:name="_Toc137558311"/>
      <w:bookmarkStart w:id="1738" w:name="_Toc138862136"/>
      <w:bookmarkStart w:id="1739" w:name="_Toc145532193"/>
      <w:bookmarkStart w:id="1740" w:name="_Toc163218606"/>
      <w:r w:rsidRPr="00BE5108">
        <w:rPr>
          <w:rFonts w:eastAsiaTheme="minorEastAsia"/>
        </w:rPr>
        <w:t>6.3.1.2.1</w:t>
      </w:r>
      <w:r w:rsidRPr="00BE5108">
        <w:rPr>
          <w:rFonts w:eastAsiaTheme="minorEastAsia"/>
        </w:rPr>
        <w:tab/>
        <w:t>Definition and applicability</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41" w:name="_Toc73962809"/>
      <w:bookmarkStart w:id="1742" w:name="_Toc75259986"/>
      <w:bookmarkStart w:id="1743" w:name="_Toc75275527"/>
      <w:bookmarkStart w:id="1744" w:name="_Toc75276038"/>
      <w:bookmarkStart w:id="1745" w:name="_Toc76541537"/>
      <w:bookmarkStart w:id="1746" w:name="_Toc82437306"/>
      <w:bookmarkStart w:id="1747" w:name="_Toc89944672"/>
      <w:bookmarkStart w:id="1748" w:name="_Toc98753690"/>
      <w:bookmarkStart w:id="1749" w:name="_Toc106180676"/>
      <w:bookmarkStart w:id="1750" w:name="_Toc114150713"/>
      <w:bookmarkStart w:id="1751" w:name="_Toc124151116"/>
      <w:bookmarkStart w:id="1752" w:name="_Toc124151636"/>
      <w:bookmarkStart w:id="1753" w:name="_Toc124152156"/>
      <w:bookmarkStart w:id="1754" w:name="_Toc130396688"/>
      <w:bookmarkStart w:id="1755" w:name="_Toc130397208"/>
      <w:bookmarkStart w:id="1756" w:name="_Toc137558312"/>
      <w:bookmarkStart w:id="1757" w:name="_Toc138862137"/>
      <w:bookmarkStart w:id="1758" w:name="_Toc145532194"/>
      <w:bookmarkStart w:id="1759" w:name="_Toc163218607"/>
      <w:r w:rsidRPr="00BE5108">
        <w:rPr>
          <w:rFonts w:eastAsiaTheme="minorEastAsia"/>
        </w:rPr>
        <w:t>6.3.1.2.2</w:t>
      </w:r>
      <w:r w:rsidRPr="00BE5108">
        <w:rPr>
          <w:rFonts w:eastAsiaTheme="minorEastAsia"/>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60" w:name="_Toc73962810"/>
      <w:bookmarkStart w:id="1761" w:name="_Toc75259987"/>
      <w:bookmarkStart w:id="1762" w:name="_Toc75275528"/>
      <w:bookmarkStart w:id="1763" w:name="_Toc75276039"/>
      <w:bookmarkStart w:id="1764" w:name="_Toc76541538"/>
      <w:bookmarkStart w:id="1765" w:name="_Toc82437307"/>
      <w:bookmarkStart w:id="1766" w:name="_Toc89944673"/>
      <w:bookmarkStart w:id="1767" w:name="_Toc98753691"/>
      <w:bookmarkStart w:id="1768" w:name="_Toc106180677"/>
      <w:bookmarkStart w:id="1769" w:name="_Toc114150714"/>
      <w:bookmarkStart w:id="1770" w:name="_Toc124151117"/>
      <w:bookmarkStart w:id="1771" w:name="_Toc124151637"/>
      <w:bookmarkStart w:id="1772" w:name="_Toc124152157"/>
      <w:bookmarkStart w:id="1773" w:name="_Toc130396689"/>
      <w:bookmarkStart w:id="1774" w:name="_Toc130397209"/>
      <w:bookmarkStart w:id="1775" w:name="_Toc137558313"/>
      <w:bookmarkStart w:id="1776" w:name="_Toc138862138"/>
      <w:bookmarkStart w:id="1777" w:name="_Toc145532195"/>
      <w:bookmarkStart w:id="1778" w:name="_Toc163218608"/>
      <w:r w:rsidRPr="00BE5108">
        <w:rPr>
          <w:rFonts w:eastAsiaTheme="minorEastAsia"/>
        </w:rPr>
        <w:t>6.3.1.2.3</w:t>
      </w:r>
      <w:r w:rsidRPr="00BE5108">
        <w:rPr>
          <w:rFonts w:eastAsiaTheme="minorEastAsia"/>
        </w:rPr>
        <w:tab/>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79" w:name="_Toc73962811"/>
      <w:bookmarkStart w:id="1780" w:name="_Toc75259988"/>
      <w:bookmarkStart w:id="1781" w:name="_Toc75275529"/>
      <w:bookmarkStart w:id="1782" w:name="_Toc75276040"/>
      <w:bookmarkStart w:id="1783" w:name="_Toc76541539"/>
      <w:bookmarkStart w:id="1784" w:name="_Toc82437308"/>
      <w:bookmarkStart w:id="1785" w:name="_Toc89944674"/>
      <w:bookmarkStart w:id="1786" w:name="_Toc98753692"/>
      <w:bookmarkStart w:id="1787" w:name="_Toc106180678"/>
      <w:bookmarkStart w:id="1788" w:name="_Toc114150715"/>
      <w:bookmarkStart w:id="1789" w:name="_Toc124151118"/>
      <w:bookmarkStart w:id="1790" w:name="_Toc124151638"/>
      <w:bookmarkStart w:id="1791" w:name="_Toc124152158"/>
      <w:bookmarkStart w:id="1792" w:name="_Toc130396690"/>
      <w:bookmarkStart w:id="1793" w:name="_Toc130397210"/>
      <w:bookmarkStart w:id="1794" w:name="_Toc137558314"/>
      <w:bookmarkStart w:id="1795" w:name="_Toc138862139"/>
      <w:bookmarkStart w:id="1796" w:name="_Toc145532196"/>
      <w:bookmarkStart w:id="1797" w:name="_Toc16321860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D3681C0" w14:textId="77777777" w:rsidR="00AD1976" w:rsidRPr="00BE5108" w:rsidRDefault="00AD1976" w:rsidP="00AD1976">
      <w:pPr>
        <w:pStyle w:val="Heading5"/>
        <w:rPr>
          <w:rFonts w:eastAsiaTheme="minorEastAsia"/>
        </w:rPr>
      </w:pPr>
      <w:bookmarkStart w:id="1798" w:name="_Toc73962812"/>
      <w:bookmarkStart w:id="1799" w:name="_Toc75259989"/>
      <w:bookmarkStart w:id="1800" w:name="_Toc75275530"/>
      <w:bookmarkStart w:id="1801" w:name="_Toc75276041"/>
      <w:bookmarkStart w:id="1802" w:name="_Toc76541540"/>
      <w:bookmarkStart w:id="1803" w:name="_Toc82437309"/>
      <w:bookmarkStart w:id="1804" w:name="_Toc89944675"/>
      <w:bookmarkStart w:id="1805" w:name="_Toc98753693"/>
      <w:bookmarkStart w:id="1806" w:name="_Toc106180679"/>
      <w:bookmarkStart w:id="1807" w:name="_Toc114150716"/>
      <w:bookmarkStart w:id="1808" w:name="_Toc124151119"/>
      <w:bookmarkStart w:id="1809" w:name="_Toc124151639"/>
      <w:bookmarkStart w:id="1810" w:name="_Toc124152159"/>
      <w:bookmarkStart w:id="1811" w:name="_Toc130396691"/>
      <w:bookmarkStart w:id="1812" w:name="_Toc130397211"/>
      <w:bookmarkStart w:id="1813" w:name="_Toc137558315"/>
      <w:bookmarkStart w:id="1814" w:name="_Toc138862140"/>
      <w:bookmarkStart w:id="1815" w:name="_Toc145532197"/>
      <w:bookmarkStart w:id="1816" w:name="_Toc163218610"/>
      <w:r w:rsidRPr="00BE5108">
        <w:rPr>
          <w:rFonts w:eastAsiaTheme="minorEastAsia"/>
        </w:rPr>
        <w:t>6.3.1.3.1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17" w:name="_Toc73962813"/>
      <w:bookmarkStart w:id="1818" w:name="_Toc75259990"/>
      <w:bookmarkStart w:id="1819" w:name="_Toc75275531"/>
      <w:bookmarkStart w:id="1820" w:name="_Toc75276042"/>
      <w:bookmarkStart w:id="1821" w:name="_Toc76541541"/>
      <w:bookmarkStart w:id="1822" w:name="_Toc82437310"/>
      <w:bookmarkStart w:id="1823" w:name="_Toc89944676"/>
      <w:bookmarkStart w:id="1824" w:name="_Toc98753694"/>
      <w:bookmarkStart w:id="1825" w:name="_Toc106180680"/>
      <w:bookmarkStart w:id="1826" w:name="_Toc114150717"/>
      <w:bookmarkStart w:id="1827" w:name="_Toc124151120"/>
      <w:bookmarkStart w:id="1828" w:name="_Toc124151640"/>
      <w:bookmarkStart w:id="1829" w:name="_Toc124152160"/>
      <w:bookmarkStart w:id="1830" w:name="_Toc130396692"/>
      <w:bookmarkStart w:id="1831" w:name="_Toc130397212"/>
      <w:bookmarkStart w:id="1832" w:name="_Toc137558316"/>
      <w:bookmarkStart w:id="1833" w:name="_Toc138862141"/>
      <w:bookmarkStart w:id="1834" w:name="_Toc145532198"/>
      <w:bookmarkStart w:id="1835" w:name="_Toc163218611"/>
      <w:r w:rsidRPr="00BE5108">
        <w:rPr>
          <w:rFonts w:eastAsiaTheme="minorEastAsia"/>
        </w:rPr>
        <w:t>6.3.1.3.2</w:t>
      </w:r>
      <w:r w:rsidRPr="00BE5108">
        <w:rPr>
          <w:rFonts w:eastAsiaTheme="minorEastAsia"/>
        </w:rPr>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36" w:name="_Toc73962814"/>
      <w:bookmarkStart w:id="1837" w:name="_Toc75259991"/>
      <w:bookmarkStart w:id="1838" w:name="_Toc75275532"/>
      <w:bookmarkStart w:id="1839" w:name="_Toc75276043"/>
      <w:bookmarkStart w:id="1840" w:name="_Toc76541542"/>
      <w:bookmarkStart w:id="1841" w:name="_Toc82437311"/>
      <w:bookmarkStart w:id="1842" w:name="_Toc89944677"/>
      <w:bookmarkStart w:id="1843" w:name="_Toc98753695"/>
      <w:bookmarkStart w:id="1844" w:name="_Toc106180681"/>
      <w:bookmarkStart w:id="1845" w:name="_Toc114150718"/>
      <w:bookmarkStart w:id="1846" w:name="_Toc124151121"/>
      <w:bookmarkStart w:id="1847" w:name="_Toc124151641"/>
      <w:bookmarkStart w:id="1848" w:name="_Toc124152161"/>
      <w:bookmarkStart w:id="1849" w:name="_Toc130396693"/>
      <w:bookmarkStart w:id="1850" w:name="_Toc130397213"/>
      <w:bookmarkStart w:id="1851" w:name="_Toc137558317"/>
      <w:bookmarkStart w:id="1852" w:name="_Toc138862142"/>
      <w:bookmarkStart w:id="1853" w:name="_Toc145532199"/>
      <w:bookmarkStart w:id="1854" w:name="_Toc163218612"/>
      <w:r w:rsidRPr="00BE5108">
        <w:rPr>
          <w:rFonts w:eastAsiaTheme="minorEastAsia"/>
        </w:rPr>
        <w:t>6.3.1.3.3</w:t>
      </w:r>
      <w:r w:rsidRPr="00BE5108">
        <w:rPr>
          <w:rFonts w:eastAsiaTheme="minorEastAsia"/>
        </w:rP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55" w:name="_Toc73962815"/>
      <w:bookmarkStart w:id="1856" w:name="_Toc75259992"/>
      <w:bookmarkStart w:id="1857" w:name="_Toc75275533"/>
      <w:bookmarkStart w:id="1858" w:name="_Toc75276044"/>
      <w:bookmarkStart w:id="1859" w:name="_Toc76541543"/>
      <w:bookmarkStart w:id="1860" w:name="_Toc82437312"/>
      <w:bookmarkStart w:id="1861" w:name="_Toc89944678"/>
      <w:bookmarkStart w:id="1862" w:name="_Toc98753696"/>
      <w:bookmarkStart w:id="1863" w:name="_Toc106180682"/>
      <w:bookmarkStart w:id="1864" w:name="_Toc114150719"/>
      <w:bookmarkStart w:id="1865" w:name="_Toc124151122"/>
      <w:bookmarkStart w:id="1866" w:name="_Toc124151642"/>
      <w:bookmarkStart w:id="1867" w:name="_Toc124152162"/>
      <w:bookmarkStart w:id="1868" w:name="_Toc130396694"/>
      <w:bookmarkStart w:id="1869" w:name="_Toc130397214"/>
      <w:bookmarkStart w:id="1870" w:name="_Toc137558318"/>
      <w:bookmarkStart w:id="1871" w:name="_Toc138862143"/>
      <w:bookmarkStart w:id="1872" w:name="_Toc145532200"/>
      <w:bookmarkStart w:id="1873" w:name="_Toc163218613"/>
      <w:r w:rsidRPr="00BE5108">
        <w:rPr>
          <w:rFonts w:eastAsiaTheme="minorEastAsia"/>
        </w:rPr>
        <w:t>6.3.1.3.4</w:t>
      </w:r>
      <w:r w:rsidRPr="00BE5108">
        <w:rPr>
          <w:rFonts w:eastAsiaTheme="minorEastAsia"/>
        </w:rPr>
        <w:tab/>
        <w:t>Method of test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8F7AD8" w14:textId="77777777" w:rsidR="00AD1976" w:rsidRPr="00BE5108" w:rsidRDefault="00AD1976" w:rsidP="00AD1976">
      <w:pPr>
        <w:pStyle w:val="Heading6"/>
        <w:rPr>
          <w:rFonts w:eastAsiaTheme="minorEastAsia"/>
        </w:rPr>
      </w:pPr>
      <w:bookmarkStart w:id="1874" w:name="_Toc73962816"/>
      <w:bookmarkStart w:id="1875" w:name="_Toc75259993"/>
      <w:bookmarkStart w:id="1876" w:name="_Toc75275534"/>
      <w:bookmarkStart w:id="1877" w:name="_Toc75276045"/>
      <w:bookmarkStart w:id="1878" w:name="_Toc76541544"/>
      <w:bookmarkStart w:id="1879" w:name="_Toc82437313"/>
      <w:bookmarkStart w:id="1880" w:name="_Toc89944679"/>
      <w:bookmarkStart w:id="1881" w:name="_Toc98753697"/>
      <w:bookmarkStart w:id="1882" w:name="_Toc106180683"/>
      <w:bookmarkStart w:id="1883" w:name="_Toc114150720"/>
      <w:bookmarkStart w:id="1884" w:name="_Toc124151123"/>
      <w:bookmarkStart w:id="1885" w:name="_Toc124151643"/>
      <w:bookmarkStart w:id="1886" w:name="_Toc124152163"/>
      <w:bookmarkStart w:id="1887" w:name="_Toc130396695"/>
      <w:bookmarkStart w:id="1888" w:name="_Toc130397215"/>
      <w:bookmarkStart w:id="1889" w:name="_Toc137558319"/>
      <w:bookmarkStart w:id="1890" w:name="_Toc138862144"/>
      <w:bookmarkStart w:id="1891" w:name="_Toc145532201"/>
      <w:bookmarkStart w:id="1892" w:name="_Toc163218614"/>
      <w:r w:rsidRPr="00BE5108">
        <w:rPr>
          <w:rFonts w:eastAsiaTheme="minorEastAsia"/>
        </w:rPr>
        <w:t>6.3.1.3.4.1</w:t>
      </w:r>
      <w:r w:rsidRPr="00BE5108">
        <w:rPr>
          <w:rFonts w:eastAsiaTheme="minorEastAsia"/>
        </w:rPr>
        <w:tab/>
        <w:t>Initial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893" w:name="_Toc73962817"/>
      <w:bookmarkStart w:id="1894" w:name="_Toc75259994"/>
      <w:bookmarkStart w:id="1895" w:name="_Toc75275535"/>
      <w:bookmarkStart w:id="1896" w:name="_Toc75276046"/>
      <w:bookmarkStart w:id="1897" w:name="_Toc76541545"/>
      <w:bookmarkStart w:id="1898" w:name="_Toc82437314"/>
      <w:bookmarkStart w:id="1899" w:name="_Toc89944680"/>
      <w:bookmarkStart w:id="1900" w:name="_Toc98753698"/>
      <w:bookmarkStart w:id="1901" w:name="_Toc106180684"/>
      <w:bookmarkStart w:id="1902" w:name="_Toc114150721"/>
      <w:bookmarkStart w:id="1903" w:name="_Toc124151124"/>
      <w:bookmarkStart w:id="1904" w:name="_Toc124151644"/>
      <w:bookmarkStart w:id="1905" w:name="_Toc124152164"/>
      <w:bookmarkStart w:id="1906" w:name="_Toc130396696"/>
      <w:bookmarkStart w:id="1907" w:name="_Toc130397216"/>
      <w:bookmarkStart w:id="1908" w:name="_Toc137558320"/>
      <w:bookmarkStart w:id="1909" w:name="_Toc138862145"/>
      <w:bookmarkStart w:id="1910" w:name="_Toc145532202"/>
      <w:bookmarkStart w:id="1911" w:name="_Toc163218615"/>
      <w:r w:rsidRPr="00BE5108">
        <w:rPr>
          <w:rFonts w:eastAsiaTheme="minorEastAsia"/>
        </w:rPr>
        <w:t>6.3.1.3.4.2</w:t>
      </w:r>
      <w:r w:rsidRPr="00BE5108">
        <w:rPr>
          <w:rFonts w:eastAsiaTheme="minorEastAsia"/>
        </w:rPr>
        <w:tab/>
        <w:t>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12" w:name="_Toc73962818"/>
      <w:bookmarkStart w:id="1913" w:name="_Toc75259995"/>
      <w:bookmarkStart w:id="1914" w:name="_Toc75275536"/>
      <w:bookmarkStart w:id="1915" w:name="_Toc75276047"/>
      <w:bookmarkStart w:id="1916" w:name="_Toc76541546"/>
      <w:bookmarkStart w:id="1917" w:name="_Toc82437315"/>
      <w:bookmarkStart w:id="1918" w:name="_Toc89944681"/>
      <w:bookmarkStart w:id="1919" w:name="_Toc98753699"/>
      <w:bookmarkStart w:id="1920" w:name="_Toc106180685"/>
      <w:bookmarkStart w:id="1921" w:name="_Toc114150722"/>
      <w:bookmarkStart w:id="1922" w:name="_Toc124151125"/>
      <w:bookmarkStart w:id="1923" w:name="_Toc124151645"/>
      <w:bookmarkStart w:id="1924" w:name="_Toc124152165"/>
      <w:bookmarkStart w:id="1925" w:name="_Toc130396697"/>
      <w:bookmarkStart w:id="1926" w:name="_Toc130397217"/>
      <w:bookmarkStart w:id="1927" w:name="_Toc137558321"/>
      <w:bookmarkStart w:id="1928" w:name="_Toc138862146"/>
      <w:bookmarkStart w:id="1929" w:name="_Toc145532203"/>
      <w:bookmarkStart w:id="1930" w:name="_Toc163218616"/>
      <w:r w:rsidRPr="00BE5108">
        <w:rPr>
          <w:rFonts w:eastAsiaTheme="minorEastAsia"/>
        </w:rPr>
        <w:t>6.3.1.3.5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31" w:name="_Toc73962819"/>
      <w:bookmarkStart w:id="1932" w:name="_Toc75259996"/>
      <w:bookmarkStart w:id="1933" w:name="_Toc75275537"/>
      <w:bookmarkStart w:id="1934" w:name="_Toc75276048"/>
      <w:bookmarkStart w:id="1935" w:name="_Toc76541547"/>
      <w:bookmarkStart w:id="1936" w:name="_Toc82437316"/>
      <w:bookmarkStart w:id="1937" w:name="_Toc89944682"/>
      <w:bookmarkStart w:id="1938" w:name="_Toc98753700"/>
      <w:bookmarkStart w:id="1939" w:name="_Toc106180686"/>
      <w:bookmarkStart w:id="1940" w:name="_Toc114150723"/>
      <w:bookmarkStart w:id="1941" w:name="_Toc124151126"/>
      <w:bookmarkStart w:id="1942" w:name="_Toc124151646"/>
      <w:bookmarkStart w:id="1943" w:name="_Toc124152166"/>
      <w:bookmarkStart w:id="1944" w:name="_Toc130396698"/>
      <w:bookmarkStart w:id="1945" w:name="_Toc130397218"/>
      <w:bookmarkStart w:id="1946" w:name="_Toc137558322"/>
      <w:bookmarkStart w:id="1947" w:name="_Toc138862147"/>
      <w:bookmarkStart w:id="1948" w:name="_Toc145532204"/>
      <w:bookmarkStart w:id="1949" w:name="_Toc16321861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9C90BE" w14:textId="77777777" w:rsidR="00AD1976" w:rsidRPr="00BE5108" w:rsidRDefault="00AD1976" w:rsidP="00AD1976">
      <w:pPr>
        <w:pStyle w:val="Heading4"/>
        <w:rPr>
          <w:rFonts w:eastAsiaTheme="minorEastAsia"/>
          <w:lang w:eastAsia="zh-CN"/>
        </w:rPr>
      </w:pPr>
      <w:bookmarkStart w:id="1950" w:name="_Toc73962820"/>
      <w:bookmarkStart w:id="1951" w:name="_Toc75259997"/>
      <w:bookmarkStart w:id="1952" w:name="_Toc75275538"/>
      <w:bookmarkStart w:id="1953" w:name="_Toc75276049"/>
      <w:bookmarkStart w:id="1954" w:name="_Toc76541548"/>
      <w:bookmarkStart w:id="1955" w:name="_Toc82437317"/>
      <w:bookmarkStart w:id="1956" w:name="_Toc89944683"/>
      <w:bookmarkStart w:id="1957" w:name="_Toc98753701"/>
      <w:bookmarkStart w:id="1958" w:name="_Toc106180687"/>
      <w:bookmarkStart w:id="1959" w:name="_Toc114150724"/>
      <w:bookmarkStart w:id="1960" w:name="_Toc124151127"/>
      <w:bookmarkStart w:id="1961" w:name="_Toc124151647"/>
      <w:bookmarkStart w:id="1962" w:name="_Toc124152167"/>
      <w:bookmarkStart w:id="1963" w:name="_Toc130396699"/>
      <w:bookmarkStart w:id="1964" w:name="_Toc130397219"/>
      <w:bookmarkStart w:id="1965" w:name="_Toc137558323"/>
      <w:bookmarkStart w:id="1966" w:name="_Toc138862148"/>
      <w:bookmarkStart w:id="1967" w:name="_Toc145532205"/>
      <w:bookmarkStart w:id="1968" w:name="_Toc163218618"/>
      <w:r w:rsidRPr="00BE5108">
        <w:rPr>
          <w:rFonts w:eastAsiaTheme="minorEastAsia"/>
        </w:rPr>
        <w:t>6.3.2.1</w:t>
      </w:r>
      <w:r w:rsidRPr="00BE5108">
        <w:rPr>
          <w:rFonts w:eastAsiaTheme="minorEastAsia"/>
        </w:rPr>
        <w:tab/>
        <w:t>Total power dynamic range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669B78A" w14:textId="77777777" w:rsidR="00AD1976" w:rsidRPr="00BE5108" w:rsidRDefault="00AD1976" w:rsidP="00AD1976">
      <w:pPr>
        <w:pStyle w:val="Heading5"/>
        <w:rPr>
          <w:rFonts w:eastAsiaTheme="minorEastAsia"/>
        </w:rPr>
      </w:pPr>
      <w:bookmarkStart w:id="1969" w:name="_Toc73962821"/>
      <w:bookmarkStart w:id="1970" w:name="_Toc75259998"/>
      <w:bookmarkStart w:id="1971" w:name="_Toc75275539"/>
      <w:bookmarkStart w:id="1972" w:name="_Toc75276050"/>
      <w:bookmarkStart w:id="1973" w:name="_Toc76541549"/>
      <w:bookmarkStart w:id="1974" w:name="_Toc82437318"/>
      <w:bookmarkStart w:id="1975" w:name="_Toc89944684"/>
      <w:bookmarkStart w:id="1976" w:name="_Toc98753702"/>
      <w:bookmarkStart w:id="1977" w:name="_Toc106180688"/>
      <w:bookmarkStart w:id="1978" w:name="_Toc114150725"/>
      <w:bookmarkStart w:id="1979" w:name="_Toc124151128"/>
      <w:bookmarkStart w:id="1980" w:name="_Toc124151648"/>
      <w:bookmarkStart w:id="1981" w:name="_Toc124152168"/>
      <w:bookmarkStart w:id="1982" w:name="_Toc130396700"/>
      <w:bookmarkStart w:id="1983" w:name="_Toc130397220"/>
      <w:bookmarkStart w:id="1984" w:name="_Toc137558324"/>
      <w:bookmarkStart w:id="1985" w:name="_Toc138862149"/>
      <w:bookmarkStart w:id="1986" w:name="_Toc145532206"/>
      <w:bookmarkStart w:id="1987" w:name="_Toc163218619"/>
      <w:r w:rsidRPr="00BE5108">
        <w:rPr>
          <w:rFonts w:eastAsiaTheme="minorEastAsia"/>
        </w:rPr>
        <w:t>6.3.2.1.1</w:t>
      </w:r>
      <w:r w:rsidRPr="00BE5108">
        <w:rPr>
          <w:rFonts w:eastAsiaTheme="minorEastAsia"/>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988" w:name="_Toc73962822"/>
      <w:bookmarkStart w:id="1989" w:name="_Toc75259999"/>
      <w:bookmarkStart w:id="1990" w:name="_Toc75275540"/>
      <w:bookmarkStart w:id="1991" w:name="_Toc75276051"/>
      <w:bookmarkStart w:id="1992" w:name="_Toc76541550"/>
      <w:bookmarkStart w:id="1993" w:name="_Toc82437319"/>
      <w:bookmarkStart w:id="1994" w:name="_Toc89944685"/>
      <w:bookmarkStart w:id="1995" w:name="_Toc98753703"/>
      <w:bookmarkStart w:id="1996" w:name="_Toc106180689"/>
      <w:bookmarkStart w:id="1997" w:name="_Toc114150726"/>
      <w:bookmarkStart w:id="1998" w:name="_Toc124151129"/>
      <w:bookmarkStart w:id="1999" w:name="_Toc124151649"/>
      <w:bookmarkStart w:id="2000" w:name="_Toc124152169"/>
      <w:bookmarkStart w:id="2001" w:name="_Toc130396701"/>
      <w:bookmarkStart w:id="2002" w:name="_Toc130397221"/>
      <w:bookmarkStart w:id="2003" w:name="_Toc137558325"/>
      <w:bookmarkStart w:id="2004" w:name="_Toc138862150"/>
      <w:bookmarkStart w:id="2005" w:name="_Toc145532207"/>
      <w:bookmarkStart w:id="2006" w:name="_Toc163218620"/>
      <w:r w:rsidRPr="00BE5108">
        <w:rPr>
          <w:rFonts w:eastAsiaTheme="minorEastAsia"/>
        </w:rPr>
        <w:t>6.3.2.1.2</w:t>
      </w:r>
      <w:r w:rsidRPr="00BE5108">
        <w:rPr>
          <w:rFonts w:eastAsiaTheme="minorEastAsia"/>
        </w:rPr>
        <w:tab/>
        <w:t>Minimum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07" w:name="_Toc73962823"/>
      <w:bookmarkStart w:id="2008" w:name="_Toc75260000"/>
      <w:bookmarkStart w:id="2009" w:name="_Toc75275541"/>
      <w:bookmarkStart w:id="2010" w:name="_Toc75276052"/>
      <w:bookmarkStart w:id="2011" w:name="_Toc76541551"/>
      <w:bookmarkStart w:id="2012" w:name="_Toc82437320"/>
      <w:bookmarkStart w:id="2013" w:name="_Toc89944686"/>
      <w:bookmarkStart w:id="2014" w:name="_Toc98753704"/>
      <w:bookmarkStart w:id="2015" w:name="_Toc106180690"/>
      <w:bookmarkStart w:id="2016" w:name="_Toc114150727"/>
      <w:bookmarkStart w:id="2017" w:name="_Toc124151130"/>
      <w:bookmarkStart w:id="2018" w:name="_Toc124151650"/>
      <w:bookmarkStart w:id="2019" w:name="_Toc124152170"/>
      <w:bookmarkStart w:id="2020" w:name="_Toc130396702"/>
      <w:bookmarkStart w:id="2021" w:name="_Toc130397222"/>
      <w:bookmarkStart w:id="2022" w:name="_Toc137558326"/>
      <w:bookmarkStart w:id="2023" w:name="_Toc138862151"/>
      <w:bookmarkStart w:id="2024" w:name="_Toc145532208"/>
      <w:bookmarkStart w:id="2025" w:name="_Toc163218621"/>
      <w:r w:rsidRPr="00BE5108">
        <w:rPr>
          <w:rFonts w:eastAsiaTheme="minorEastAsia"/>
        </w:rPr>
        <w:t>6.3.2.1.3</w:t>
      </w:r>
      <w:r w:rsidRPr="00BE5108">
        <w:rPr>
          <w:rFonts w:eastAsiaTheme="minorEastAsia"/>
        </w:rPr>
        <w:tab/>
        <w:t>Test purpose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26" w:name="_Toc73962824"/>
      <w:bookmarkStart w:id="2027" w:name="_Toc75260001"/>
      <w:bookmarkStart w:id="2028" w:name="_Toc75275542"/>
      <w:bookmarkStart w:id="2029" w:name="_Toc75276053"/>
      <w:bookmarkStart w:id="2030" w:name="_Toc76541552"/>
      <w:bookmarkStart w:id="2031" w:name="_Toc82437321"/>
      <w:bookmarkStart w:id="2032" w:name="_Toc89944687"/>
      <w:bookmarkStart w:id="2033" w:name="_Toc98753705"/>
      <w:bookmarkStart w:id="2034" w:name="_Toc106180691"/>
      <w:bookmarkStart w:id="2035" w:name="_Toc114150728"/>
      <w:bookmarkStart w:id="2036" w:name="_Toc124151131"/>
      <w:bookmarkStart w:id="2037" w:name="_Toc124151651"/>
      <w:bookmarkStart w:id="2038" w:name="_Toc124152171"/>
      <w:bookmarkStart w:id="2039" w:name="_Toc130396703"/>
      <w:bookmarkStart w:id="2040" w:name="_Toc130397223"/>
      <w:bookmarkStart w:id="2041" w:name="_Toc137558327"/>
      <w:bookmarkStart w:id="2042" w:name="_Toc138862152"/>
      <w:bookmarkStart w:id="2043" w:name="_Toc145532209"/>
      <w:bookmarkStart w:id="2044" w:name="_Toc163218622"/>
      <w:r w:rsidRPr="00BE5108">
        <w:rPr>
          <w:rFonts w:eastAsiaTheme="minorEastAsia"/>
        </w:rPr>
        <w:t>6.3.2.1.4</w:t>
      </w:r>
      <w:r w:rsidRPr="00BE5108">
        <w:rPr>
          <w:rFonts w:eastAsiaTheme="minorEastAsia"/>
        </w:rPr>
        <w:tab/>
        <w:t>Method of test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A2F871" w14:textId="77777777" w:rsidR="00AD1976" w:rsidRPr="00BE5108" w:rsidRDefault="00AD1976" w:rsidP="00AD1976">
      <w:pPr>
        <w:pStyle w:val="Heading6"/>
        <w:rPr>
          <w:rFonts w:eastAsiaTheme="minorEastAsia"/>
        </w:rPr>
      </w:pPr>
      <w:bookmarkStart w:id="2045" w:name="_Toc73962825"/>
      <w:bookmarkStart w:id="2046" w:name="_Toc75260002"/>
      <w:bookmarkStart w:id="2047" w:name="_Toc75275543"/>
      <w:bookmarkStart w:id="2048" w:name="_Toc75276054"/>
      <w:bookmarkStart w:id="2049" w:name="_Toc76541553"/>
      <w:bookmarkStart w:id="2050" w:name="_Toc82437322"/>
      <w:bookmarkStart w:id="2051" w:name="_Toc89944688"/>
      <w:bookmarkStart w:id="2052" w:name="_Toc98753706"/>
      <w:bookmarkStart w:id="2053" w:name="_Toc106180692"/>
      <w:bookmarkStart w:id="2054" w:name="_Toc114150729"/>
      <w:bookmarkStart w:id="2055" w:name="_Toc124151132"/>
      <w:bookmarkStart w:id="2056" w:name="_Toc124151652"/>
      <w:bookmarkStart w:id="2057" w:name="_Toc124152172"/>
      <w:bookmarkStart w:id="2058" w:name="_Toc130396704"/>
      <w:bookmarkStart w:id="2059" w:name="_Toc130397224"/>
      <w:bookmarkStart w:id="2060" w:name="_Toc137558328"/>
      <w:bookmarkStart w:id="2061" w:name="_Toc138862153"/>
      <w:bookmarkStart w:id="2062" w:name="_Toc145532210"/>
      <w:bookmarkStart w:id="2063" w:name="_Toc163218623"/>
      <w:r w:rsidRPr="00BE5108">
        <w:rPr>
          <w:rFonts w:eastAsiaTheme="minorEastAsia"/>
        </w:rPr>
        <w:t>6.3.2.1.4.1</w:t>
      </w:r>
      <w:r w:rsidRPr="00BE5108">
        <w:rPr>
          <w:rFonts w:eastAsiaTheme="minorEastAsia"/>
        </w:rPr>
        <w:tab/>
        <w:t>Initial conditions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64" w:name="_Toc73962826"/>
      <w:bookmarkStart w:id="2065" w:name="_Toc75260003"/>
      <w:bookmarkStart w:id="2066" w:name="_Toc75275544"/>
      <w:bookmarkStart w:id="2067" w:name="_Toc75276055"/>
      <w:bookmarkStart w:id="2068" w:name="_Toc76541554"/>
      <w:bookmarkStart w:id="2069" w:name="_Toc82437323"/>
      <w:bookmarkStart w:id="2070" w:name="_Toc89944689"/>
      <w:bookmarkStart w:id="2071" w:name="_Toc98753707"/>
      <w:bookmarkStart w:id="2072" w:name="_Toc106180693"/>
      <w:bookmarkStart w:id="2073" w:name="_Toc114150730"/>
      <w:bookmarkStart w:id="2074" w:name="_Toc124151133"/>
      <w:bookmarkStart w:id="2075" w:name="_Toc124151653"/>
      <w:bookmarkStart w:id="2076" w:name="_Toc124152173"/>
      <w:bookmarkStart w:id="2077" w:name="_Toc130396705"/>
      <w:bookmarkStart w:id="2078" w:name="_Toc130397225"/>
      <w:bookmarkStart w:id="2079" w:name="_Toc137558329"/>
      <w:bookmarkStart w:id="2080" w:name="_Toc138862154"/>
      <w:bookmarkStart w:id="2081" w:name="_Toc145532211"/>
      <w:bookmarkStart w:id="2082" w:name="_Toc163218624"/>
      <w:r w:rsidRPr="00BE5108">
        <w:rPr>
          <w:rFonts w:eastAsiaTheme="minorEastAsia"/>
        </w:rPr>
        <w:t>6.3.2.1.4.2</w:t>
      </w:r>
      <w:r w:rsidRPr="00BE5108">
        <w:rPr>
          <w:rFonts w:eastAsiaTheme="minorEastAsia"/>
        </w:rPr>
        <w:tab/>
        <w:t>Procedure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83" w:name="_Toc73962827"/>
      <w:bookmarkStart w:id="2084" w:name="_Toc75260004"/>
      <w:bookmarkStart w:id="2085" w:name="_Toc75275545"/>
      <w:bookmarkStart w:id="2086" w:name="_Toc75276056"/>
      <w:bookmarkStart w:id="2087" w:name="_Toc76541555"/>
      <w:bookmarkStart w:id="2088" w:name="_Toc82437324"/>
      <w:bookmarkStart w:id="2089" w:name="_Toc89944690"/>
      <w:bookmarkStart w:id="2090" w:name="_Toc98753708"/>
      <w:bookmarkStart w:id="2091" w:name="_Toc106180694"/>
      <w:bookmarkStart w:id="2092" w:name="_Toc114150731"/>
      <w:bookmarkStart w:id="2093" w:name="_Toc124151134"/>
      <w:bookmarkStart w:id="2094" w:name="_Toc124151654"/>
      <w:bookmarkStart w:id="2095" w:name="_Toc124152174"/>
      <w:bookmarkStart w:id="2096" w:name="_Toc130396706"/>
      <w:bookmarkStart w:id="2097" w:name="_Toc130397226"/>
      <w:bookmarkStart w:id="2098" w:name="_Toc137558330"/>
      <w:bookmarkStart w:id="2099" w:name="_Toc138862155"/>
      <w:bookmarkStart w:id="2100" w:name="_Toc145532212"/>
      <w:bookmarkStart w:id="2101" w:name="_Toc163218625"/>
      <w:r w:rsidRPr="00BE5108">
        <w:rPr>
          <w:rFonts w:eastAsiaTheme="minorEastAsia"/>
        </w:rPr>
        <w:t>6.3.2.1.5</w:t>
      </w:r>
      <w:r w:rsidRPr="00BE5108">
        <w:rPr>
          <w:rFonts w:eastAsiaTheme="minorEastAsia"/>
        </w:rPr>
        <w:tab/>
        <w:t>Test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02" w:name="_Toc73962828"/>
      <w:bookmarkStart w:id="2103" w:name="_Toc75260005"/>
      <w:bookmarkStart w:id="2104" w:name="_Toc75275546"/>
      <w:bookmarkStart w:id="2105" w:name="_Toc75276057"/>
      <w:bookmarkStart w:id="2106" w:name="_Toc76541556"/>
      <w:bookmarkStart w:id="2107" w:name="_Toc82437325"/>
      <w:bookmarkStart w:id="2108" w:name="_Toc89944691"/>
      <w:bookmarkStart w:id="2109" w:name="_Toc98753709"/>
      <w:bookmarkStart w:id="2110" w:name="_Toc106180695"/>
      <w:bookmarkStart w:id="2111" w:name="_Toc114150732"/>
      <w:bookmarkStart w:id="2112" w:name="_Toc124151135"/>
      <w:bookmarkStart w:id="2113" w:name="_Toc124151655"/>
      <w:bookmarkStart w:id="2114" w:name="_Toc124152175"/>
      <w:bookmarkStart w:id="2115" w:name="_Toc130396707"/>
      <w:bookmarkStart w:id="2116" w:name="_Toc130397227"/>
      <w:bookmarkStart w:id="2117" w:name="_Toc137558331"/>
      <w:bookmarkStart w:id="2118" w:name="_Toc138862156"/>
      <w:bookmarkStart w:id="2119" w:name="_Toc145532213"/>
      <w:bookmarkStart w:id="2120" w:name="_Toc163218626"/>
      <w:r w:rsidRPr="00BE5108">
        <w:rPr>
          <w:rFonts w:eastAsia="MS Mincho"/>
        </w:rPr>
        <w:t>6.3.2.2</w:t>
      </w:r>
      <w:r w:rsidRPr="00BE5108">
        <w:rPr>
          <w:rFonts w:eastAsia="MS Mincho"/>
        </w:rPr>
        <w:tab/>
        <w:t>Relative power tolerance for local area IAB-MT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21" w:name="_Toc75260006"/>
      <w:bookmarkStart w:id="2122" w:name="_Toc75275547"/>
      <w:bookmarkStart w:id="2123" w:name="_Toc75276058"/>
      <w:bookmarkStart w:id="2124" w:name="_Toc76541557"/>
      <w:bookmarkStart w:id="2125" w:name="_Toc82437326"/>
      <w:bookmarkStart w:id="2126" w:name="_Toc89944692"/>
      <w:bookmarkStart w:id="2127" w:name="_Toc73962829"/>
      <w:bookmarkStart w:id="2128" w:name="_Toc98753710"/>
      <w:bookmarkStart w:id="2129" w:name="_Toc106180696"/>
      <w:bookmarkStart w:id="2130" w:name="_Toc114150733"/>
      <w:bookmarkStart w:id="2131" w:name="_Toc124151136"/>
      <w:bookmarkStart w:id="2132" w:name="_Toc124151656"/>
      <w:bookmarkStart w:id="2133" w:name="_Toc124152176"/>
      <w:bookmarkStart w:id="2134" w:name="_Toc130396708"/>
      <w:bookmarkStart w:id="2135" w:name="_Toc130397228"/>
      <w:bookmarkStart w:id="2136" w:name="_Toc137558332"/>
      <w:bookmarkStart w:id="2137" w:name="_Toc138862157"/>
      <w:bookmarkStart w:id="2138" w:name="_Toc145532214"/>
      <w:bookmarkStart w:id="2139" w:name="_Toc163218627"/>
      <w:r w:rsidRPr="00BE5108">
        <w:rPr>
          <w:rFonts w:eastAsiaTheme="minorEastAsia"/>
        </w:rPr>
        <w:t>6.3.2.2.1</w:t>
      </w:r>
      <w:r w:rsidRPr="00BE5108">
        <w:rPr>
          <w:rFonts w:eastAsiaTheme="minorEastAsia"/>
        </w:rPr>
        <w:tab/>
        <w:t>Definition and applicability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40" w:name="_Toc73962830"/>
      <w:bookmarkStart w:id="2141" w:name="_Toc75260007"/>
      <w:bookmarkStart w:id="2142" w:name="_Toc75275548"/>
      <w:bookmarkStart w:id="2143" w:name="_Toc75276059"/>
      <w:bookmarkStart w:id="2144" w:name="_Toc76541558"/>
      <w:bookmarkStart w:id="2145" w:name="_Toc82437327"/>
      <w:bookmarkStart w:id="2146" w:name="_Toc89944693"/>
      <w:bookmarkStart w:id="2147" w:name="_Toc98753711"/>
      <w:bookmarkStart w:id="2148" w:name="_Toc106180697"/>
      <w:bookmarkStart w:id="2149" w:name="_Toc114150734"/>
      <w:bookmarkStart w:id="2150" w:name="_Toc124151137"/>
      <w:bookmarkStart w:id="2151" w:name="_Toc124151657"/>
      <w:bookmarkStart w:id="2152" w:name="_Toc124152177"/>
      <w:bookmarkStart w:id="2153" w:name="_Toc130396709"/>
      <w:bookmarkStart w:id="2154" w:name="_Toc130397229"/>
      <w:bookmarkStart w:id="2155" w:name="_Toc137558333"/>
      <w:bookmarkStart w:id="2156" w:name="_Toc138862158"/>
      <w:bookmarkStart w:id="2157" w:name="_Toc145532215"/>
      <w:bookmarkStart w:id="2158" w:name="_Toc163218628"/>
      <w:r w:rsidRPr="00BE5108">
        <w:rPr>
          <w:rFonts w:eastAsiaTheme="minorEastAsia"/>
        </w:rPr>
        <w:t>6.3.2.2.2</w:t>
      </w:r>
      <w:r w:rsidRPr="00BE5108">
        <w:rPr>
          <w:rFonts w:eastAsiaTheme="minorEastAsia"/>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59" w:name="_Toc73962831"/>
      <w:bookmarkStart w:id="2160" w:name="_Toc75260008"/>
      <w:bookmarkStart w:id="2161" w:name="_Toc75275549"/>
      <w:bookmarkStart w:id="2162" w:name="_Toc75276060"/>
      <w:bookmarkStart w:id="2163" w:name="_Toc76541559"/>
      <w:bookmarkStart w:id="2164" w:name="_Toc82437328"/>
      <w:bookmarkStart w:id="2165" w:name="_Toc89944694"/>
      <w:bookmarkStart w:id="2166" w:name="_Toc98753712"/>
      <w:bookmarkStart w:id="2167" w:name="_Toc106180698"/>
      <w:bookmarkStart w:id="2168" w:name="_Toc114150735"/>
      <w:bookmarkStart w:id="2169" w:name="_Toc124151138"/>
      <w:bookmarkStart w:id="2170" w:name="_Toc124151658"/>
      <w:bookmarkStart w:id="2171" w:name="_Toc124152178"/>
      <w:bookmarkStart w:id="2172" w:name="_Toc130396710"/>
      <w:bookmarkStart w:id="2173" w:name="_Toc130397230"/>
      <w:bookmarkStart w:id="2174" w:name="_Toc137558334"/>
      <w:bookmarkStart w:id="2175" w:name="_Toc138862159"/>
      <w:bookmarkStart w:id="2176" w:name="_Toc145532216"/>
      <w:bookmarkStart w:id="2177" w:name="_Toc163218629"/>
      <w:r w:rsidRPr="00BE5108">
        <w:rPr>
          <w:rFonts w:eastAsiaTheme="minorEastAsia"/>
        </w:rPr>
        <w:t>6.3.2.2.3</w:t>
      </w:r>
      <w:r w:rsidRPr="00BE5108">
        <w:rPr>
          <w:rFonts w:eastAsiaTheme="minorEastAsia"/>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78" w:name="_Toc73962832"/>
      <w:bookmarkStart w:id="2179" w:name="_Toc75260009"/>
      <w:bookmarkStart w:id="2180" w:name="_Toc75275550"/>
      <w:bookmarkStart w:id="2181" w:name="_Toc75276061"/>
      <w:bookmarkStart w:id="2182" w:name="_Toc76541560"/>
      <w:bookmarkStart w:id="2183" w:name="_Toc82437329"/>
      <w:bookmarkStart w:id="2184" w:name="_Toc89944695"/>
      <w:bookmarkStart w:id="2185" w:name="_Toc98753713"/>
      <w:bookmarkStart w:id="2186" w:name="_Toc106180699"/>
      <w:bookmarkStart w:id="2187" w:name="_Toc114150736"/>
      <w:bookmarkStart w:id="2188" w:name="_Toc124151139"/>
      <w:bookmarkStart w:id="2189" w:name="_Toc124151659"/>
      <w:bookmarkStart w:id="2190" w:name="_Toc124152179"/>
      <w:bookmarkStart w:id="2191" w:name="_Toc130396711"/>
      <w:bookmarkStart w:id="2192" w:name="_Toc130397231"/>
      <w:bookmarkStart w:id="2193" w:name="_Toc137558335"/>
      <w:bookmarkStart w:id="2194" w:name="_Toc138862160"/>
      <w:bookmarkStart w:id="2195" w:name="_Toc145532217"/>
      <w:bookmarkStart w:id="2196" w:name="_Toc163218630"/>
      <w:r w:rsidRPr="00BE5108">
        <w:rPr>
          <w:rFonts w:eastAsia="MS Mincho"/>
        </w:rPr>
        <w:t>6.3.2.3</w:t>
      </w:r>
      <w:r w:rsidRPr="00BE5108">
        <w:rPr>
          <w:rFonts w:eastAsia="MS Mincho"/>
        </w:rPr>
        <w:tab/>
        <w:t>Aggregate power tolerance for local area IAB-MT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53D573F" w14:textId="77777777" w:rsidR="00AD1976" w:rsidRPr="00BE5108" w:rsidRDefault="00AD1976" w:rsidP="00AD1976">
      <w:pPr>
        <w:pStyle w:val="Heading5"/>
        <w:rPr>
          <w:rFonts w:eastAsiaTheme="minorEastAsia"/>
        </w:rPr>
      </w:pPr>
      <w:bookmarkStart w:id="2197" w:name="_Toc73962833"/>
      <w:bookmarkStart w:id="2198" w:name="_Toc75260010"/>
      <w:bookmarkStart w:id="2199" w:name="_Toc75275551"/>
      <w:bookmarkStart w:id="2200" w:name="_Toc75276062"/>
      <w:bookmarkStart w:id="2201" w:name="_Toc76541561"/>
      <w:bookmarkStart w:id="2202" w:name="_Toc82437330"/>
      <w:bookmarkStart w:id="2203" w:name="_Toc89944696"/>
      <w:bookmarkStart w:id="2204" w:name="_Toc98753714"/>
      <w:bookmarkStart w:id="2205" w:name="_Toc106180700"/>
      <w:bookmarkStart w:id="2206" w:name="_Toc114150737"/>
      <w:bookmarkStart w:id="2207" w:name="_Toc124151140"/>
      <w:bookmarkStart w:id="2208" w:name="_Toc124151660"/>
      <w:bookmarkStart w:id="2209" w:name="_Toc124152180"/>
      <w:bookmarkStart w:id="2210" w:name="_Toc130396712"/>
      <w:bookmarkStart w:id="2211" w:name="_Toc130397232"/>
      <w:bookmarkStart w:id="2212" w:name="_Toc137558336"/>
      <w:bookmarkStart w:id="2213" w:name="_Toc138862161"/>
      <w:bookmarkStart w:id="2214" w:name="_Toc145532218"/>
      <w:bookmarkStart w:id="2215" w:name="_Toc163218631"/>
      <w:r w:rsidRPr="00BE5108">
        <w:rPr>
          <w:rFonts w:eastAsiaTheme="minorEastAsia"/>
        </w:rPr>
        <w:t>6.3.2.3.1</w:t>
      </w:r>
      <w:r w:rsidRPr="00BE5108">
        <w:rPr>
          <w:rFonts w:eastAsiaTheme="minorEastAsia"/>
        </w:rPr>
        <w:tab/>
        <w:t>Definition and applicability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16" w:name="_Toc73962834"/>
      <w:bookmarkStart w:id="2217" w:name="_Toc75260011"/>
      <w:bookmarkStart w:id="2218" w:name="_Toc75275552"/>
      <w:bookmarkStart w:id="2219" w:name="_Toc75276063"/>
      <w:bookmarkStart w:id="2220" w:name="_Toc76541562"/>
      <w:bookmarkStart w:id="2221" w:name="_Toc82437331"/>
      <w:bookmarkStart w:id="2222" w:name="_Toc89944697"/>
      <w:bookmarkStart w:id="2223" w:name="_Toc98753715"/>
      <w:bookmarkStart w:id="2224" w:name="_Toc106180701"/>
      <w:bookmarkStart w:id="2225" w:name="_Toc114150738"/>
      <w:bookmarkStart w:id="2226" w:name="_Toc124151141"/>
      <w:bookmarkStart w:id="2227" w:name="_Toc124151661"/>
      <w:bookmarkStart w:id="2228" w:name="_Toc124152181"/>
      <w:bookmarkStart w:id="2229" w:name="_Toc130396713"/>
      <w:bookmarkStart w:id="2230" w:name="_Toc130397233"/>
      <w:bookmarkStart w:id="2231" w:name="_Toc137558337"/>
      <w:bookmarkStart w:id="2232" w:name="_Toc138862162"/>
      <w:bookmarkStart w:id="2233" w:name="_Toc145532219"/>
      <w:bookmarkStart w:id="2234" w:name="_Toc163218632"/>
      <w:r w:rsidRPr="00BE5108">
        <w:rPr>
          <w:rFonts w:eastAsiaTheme="minorEastAsia"/>
        </w:rPr>
        <w:t>6.3.2.3.2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35" w:name="_Toc73962835"/>
      <w:bookmarkStart w:id="2236" w:name="_Toc75260012"/>
      <w:bookmarkStart w:id="2237" w:name="_Toc75275553"/>
      <w:bookmarkStart w:id="2238" w:name="_Toc75276064"/>
      <w:bookmarkStart w:id="2239" w:name="_Toc76541563"/>
      <w:bookmarkStart w:id="2240" w:name="_Toc82437332"/>
      <w:bookmarkStart w:id="2241" w:name="_Toc89944698"/>
      <w:bookmarkStart w:id="2242" w:name="_Toc98753716"/>
      <w:bookmarkStart w:id="2243" w:name="_Toc106180702"/>
      <w:bookmarkStart w:id="2244" w:name="_Toc114150739"/>
      <w:bookmarkStart w:id="2245" w:name="_Toc124151142"/>
      <w:bookmarkStart w:id="2246" w:name="_Toc124151662"/>
      <w:bookmarkStart w:id="2247" w:name="_Toc124152182"/>
      <w:bookmarkStart w:id="2248" w:name="_Toc130396714"/>
      <w:bookmarkStart w:id="2249" w:name="_Toc130397234"/>
      <w:bookmarkStart w:id="2250" w:name="_Toc137558338"/>
      <w:bookmarkStart w:id="2251" w:name="_Toc138862163"/>
      <w:bookmarkStart w:id="2252" w:name="_Toc145532220"/>
      <w:bookmarkStart w:id="2253" w:name="_Toc163218633"/>
      <w:r w:rsidRPr="00BE5108">
        <w:rPr>
          <w:rFonts w:eastAsiaTheme="minorEastAsia"/>
        </w:rPr>
        <w:t>6.3.2.3.3</w:t>
      </w:r>
      <w:r w:rsidRPr="00BE5108">
        <w:rPr>
          <w:rFonts w:eastAsiaTheme="minorEastAsia"/>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54" w:name="_Toc73962836"/>
      <w:bookmarkStart w:id="2255" w:name="_Toc75260013"/>
      <w:bookmarkStart w:id="2256" w:name="_Toc75275554"/>
      <w:bookmarkStart w:id="2257" w:name="_Toc75276065"/>
      <w:bookmarkStart w:id="2258" w:name="_Toc76541564"/>
      <w:bookmarkStart w:id="2259" w:name="_Toc82437333"/>
      <w:bookmarkStart w:id="2260" w:name="_Toc89944699"/>
      <w:bookmarkStart w:id="2261" w:name="_Toc98753717"/>
      <w:bookmarkStart w:id="2262" w:name="_Toc106180703"/>
      <w:bookmarkStart w:id="2263" w:name="_Toc114150740"/>
      <w:bookmarkStart w:id="2264" w:name="_Toc124151143"/>
      <w:bookmarkStart w:id="2265" w:name="_Toc124151663"/>
      <w:bookmarkStart w:id="2266" w:name="_Toc124152183"/>
      <w:bookmarkStart w:id="2267" w:name="_Toc130396715"/>
      <w:bookmarkStart w:id="2268" w:name="_Toc130397235"/>
      <w:bookmarkStart w:id="2269" w:name="_Toc137558339"/>
      <w:bookmarkStart w:id="2270" w:name="_Toc138862164"/>
      <w:bookmarkStart w:id="2271" w:name="_Toc145532221"/>
      <w:bookmarkStart w:id="2272" w:name="_Toc163218634"/>
      <w:r w:rsidRPr="00BE5108">
        <w:rPr>
          <w:rFonts w:eastAsiaTheme="minorEastAsia"/>
        </w:rPr>
        <w:t>6.4</w:t>
      </w:r>
      <w:r w:rsidRPr="00BE5108">
        <w:rPr>
          <w:rFonts w:eastAsiaTheme="minorEastAsia"/>
        </w:rPr>
        <w:tab/>
        <w:t>Transmit ON/OFF power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380D8BB" w14:textId="77777777" w:rsidR="008D3EE5" w:rsidRPr="00BE5108" w:rsidRDefault="008D3EE5" w:rsidP="00EF3135">
      <w:pPr>
        <w:pStyle w:val="Heading3"/>
        <w:rPr>
          <w:rFonts w:eastAsiaTheme="minorEastAsia"/>
        </w:rPr>
      </w:pPr>
      <w:bookmarkStart w:id="2273" w:name="_Toc73962837"/>
      <w:bookmarkStart w:id="2274" w:name="_Toc75260014"/>
      <w:bookmarkStart w:id="2275" w:name="_Toc75275555"/>
      <w:bookmarkStart w:id="2276" w:name="_Toc75276066"/>
      <w:bookmarkStart w:id="2277" w:name="_Toc76541565"/>
      <w:bookmarkStart w:id="2278" w:name="_Toc82437334"/>
      <w:bookmarkStart w:id="2279" w:name="_Toc89944700"/>
      <w:bookmarkStart w:id="2280" w:name="_Toc98753718"/>
      <w:bookmarkStart w:id="2281" w:name="_Toc106180704"/>
      <w:bookmarkStart w:id="2282" w:name="_Toc114150741"/>
      <w:bookmarkStart w:id="2283" w:name="_Toc124151144"/>
      <w:bookmarkStart w:id="2284" w:name="_Toc124151664"/>
      <w:bookmarkStart w:id="2285" w:name="_Toc124152184"/>
      <w:bookmarkStart w:id="2286" w:name="_Toc130396716"/>
      <w:bookmarkStart w:id="2287" w:name="_Toc130397236"/>
      <w:bookmarkStart w:id="2288" w:name="_Toc137558340"/>
      <w:bookmarkStart w:id="2289" w:name="_Toc138862165"/>
      <w:bookmarkStart w:id="2290" w:name="_Toc145532222"/>
      <w:bookmarkStart w:id="2291" w:name="_Toc163218635"/>
      <w:r w:rsidRPr="00BE5108">
        <w:rPr>
          <w:rFonts w:eastAsiaTheme="minorEastAsia"/>
        </w:rPr>
        <w:t>6.4.1</w:t>
      </w:r>
      <w:r w:rsidRPr="00BE5108">
        <w:rPr>
          <w:rFonts w:eastAsiaTheme="minorEastAsia"/>
        </w:rPr>
        <w:tab/>
        <w:t>Transmitter OFF power</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10778F7" w14:textId="77777777" w:rsidR="008D3EE5" w:rsidRPr="00BE5108" w:rsidRDefault="008D3EE5" w:rsidP="00EF3135">
      <w:pPr>
        <w:pStyle w:val="Heading4"/>
        <w:rPr>
          <w:rFonts w:eastAsiaTheme="minorEastAsia"/>
        </w:rPr>
      </w:pPr>
      <w:bookmarkStart w:id="2292" w:name="_Toc73962838"/>
      <w:bookmarkStart w:id="2293" w:name="_Toc75260015"/>
      <w:bookmarkStart w:id="2294" w:name="_Toc75275556"/>
      <w:bookmarkStart w:id="2295" w:name="_Toc75276067"/>
      <w:bookmarkStart w:id="2296" w:name="_Toc76541566"/>
      <w:bookmarkStart w:id="2297" w:name="_Toc82437335"/>
      <w:bookmarkStart w:id="2298" w:name="_Toc89944701"/>
      <w:bookmarkStart w:id="2299" w:name="_Toc98753719"/>
      <w:bookmarkStart w:id="2300" w:name="_Toc106180705"/>
      <w:bookmarkStart w:id="2301" w:name="_Toc114150742"/>
      <w:bookmarkStart w:id="2302" w:name="_Toc124151145"/>
      <w:bookmarkStart w:id="2303" w:name="_Toc124151665"/>
      <w:bookmarkStart w:id="2304" w:name="_Toc124152185"/>
      <w:bookmarkStart w:id="2305" w:name="_Toc130396717"/>
      <w:bookmarkStart w:id="2306" w:name="_Toc130397237"/>
      <w:bookmarkStart w:id="2307" w:name="_Toc137558341"/>
      <w:bookmarkStart w:id="2308" w:name="_Toc138862166"/>
      <w:bookmarkStart w:id="2309" w:name="_Toc145532223"/>
      <w:bookmarkStart w:id="2310" w:name="_Toc163218636"/>
      <w:r w:rsidRPr="00BE5108">
        <w:rPr>
          <w:rFonts w:eastAsiaTheme="minorEastAsia"/>
        </w:rPr>
        <w:t>6.4.1.1</w:t>
      </w:r>
      <w:r w:rsidRPr="00BE5108">
        <w:rPr>
          <w:rFonts w:eastAsiaTheme="minorEastAsia"/>
        </w:rPr>
        <w:tab/>
        <w:t>Definition and applicability</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11" w:name="_Toc73962839"/>
      <w:bookmarkStart w:id="2312" w:name="_Toc75260016"/>
      <w:bookmarkStart w:id="2313" w:name="_Toc75275557"/>
      <w:bookmarkStart w:id="2314" w:name="_Toc75276068"/>
      <w:bookmarkStart w:id="2315" w:name="_Toc76541567"/>
      <w:bookmarkStart w:id="2316" w:name="_Toc82437336"/>
      <w:bookmarkStart w:id="2317" w:name="_Toc89944702"/>
      <w:bookmarkStart w:id="2318" w:name="_Toc98753720"/>
      <w:bookmarkStart w:id="2319" w:name="_Toc106180706"/>
      <w:bookmarkStart w:id="2320" w:name="_Toc114150743"/>
      <w:bookmarkStart w:id="2321" w:name="_Toc124151146"/>
      <w:bookmarkStart w:id="2322" w:name="_Toc124151666"/>
      <w:bookmarkStart w:id="2323" w:name="_Toc124152186"/>
      <w:bookmarkStart w:id="2324" w:name="_Toc130396718"/>
      <w:bookmarkStart w:id="2325" w:name="_Toc130397238"/>
      <w:bookmarkStart w:id="2326" w:name="_Toc137558342"/>
      <w:bookmarkStart w:id="2327" w:name="_Toc138862167"/>
      <w:bookmarkStart w:id="2328" w:name="_Toc145532224"/>
      <w:bookmarkStart w:id="2329" w:name="_Toc163218637"/>
      <w:r w:rsidRPr="00BE5108">
        <w:rPr>
          <w:rFonts w:eastAsiaTheme="minorEastAsia"/>
        </w:rPr>
        <w:t>6.4.1.2</w:t>
      </w:r>
      <w:r w:rsidRPr="00BE5108">
        <w:rPr>
          <w:rFonts w:eastAsiaTheme="minorEastAsia"/>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30" w:name="_Toc73962840"/>
      <w:bookmarkStart w:id="2331" w:name="_Toc75260017"/>
      <w:bookmarkStart w:id="2332" w:name="_Toc75275558"/>
      <w:bookmarkStart w:id="2333" w:name="_Toc75276069"/>
      <w:bookmarkStart w:id="2334" w:name="_Toc76541568"/>
      <w:bookmarkStart w:id="2335" w:name="_Toc82437337"/>
      <w:bookmarkStart w:id="2336" w:name="_Toc89944703"/>
      <w:bookmarkStart w:id="2337" w:name="_Toc98753721"/>
      <w:bookmarkStart w:id="2338" w:name="_Toc106180707"/>
      <w:bookmarkStart w:id="2339" w:name="_Toc114150744"/>
      <w:bookmarkStart w:id="2340" w:name="_Toc124151147"/>
      <w:bookmarkStart w:id="2341" w:name="_Toc124151667"/>
      <w:bookmarkStart w:id="2342" w:name="_Toc124152187"/>
      <w:bookmarkStart w:id="2343" w:name="_Toc130396719"/>
      <w:bookmarkStart w:id="2344" w:name="_Toc130397239"/>
      <w:bookmarkStart w:id="2345" w:name="_Toc137558343"/>
      <w:bookmarkStart w:id="2346" w:name="_Toc138862168"/>
      <w:bookmarkStart w:id="2347" w:name="_Toc145532225"/>
      <w:bookmarkStart w:id="2348" w:name="_Toc163218638"/>
      <w:r w:rsidRPr="00BE5108">
        <w:rPr>
          <w:rFonts w:eastAsiaTheme="minorEastAsia"/>
        </w:rPr>
        <w:t>6.4.1.3</w:t>
      </w:r>
      <w:r w:rsidRPr="00BE5108">
        <w:rPr>
          <w:rFonts w:eastAsiaTheme="minorEastAsia"/>
        </w:rPr>
        <w:tab/>
        <w:t>Test purpose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49" w:name="_Toc73962841"/>
      <w:bookmarkStart w:id="2350" w:name="_Toc75260018"/>
      <w:bookmarkStart w:id="2351" w:name="_Toc75275559"/>
      <w:bookmarkStart w:id="2352" w:name="_Toc75276070"/>
      <w:bookmarkStart w:id="2353" w:name="_Toc76541569"/>
      <w:bookmarkStart w:id="2354" w:name="_Toc82437338"/>
      <w:bookmarkStart w:id="2355" w:name="_Toc89944704"/>
      <w:bookmarkStart w:id="2356" w:name="_Toc98753722"/>
      <w:bookmarkStart w:id="2357" w:name="_Toc106180708"/>
      <w:bookmarkStart w:id="2358" w:name="_Toc114150745"/>
      <w:bookmarkStart w:id="2359" w:name="_Toc124151148"/>
      <w:bookmarkStart w:id="2360" w:name="_Toc124151668"/>
      <w:bookmarkStart w:id="2361" w:name="_Toc124152188"/>
      <w:bookmarkStart w:id="2362" w:name="_Toc130396720"/>
      <w:bookmarkStart w:id="2363" w:name="_Toc130397240"/>
      <w:bookmarkStart w:id="2364" w:name="_Toc137558344"/>
      <w:bookmarkStart w:id="2365" w:name="_Toc138862169"/>
      <w:bookmarkStart w:id="2366" w:name="_Toc145532226"/>
      <w:bookmarkStart w:id="2367" w:name="_Toc163218639"/>
      <w:r w:rsidRPr="00BE5108">
        <w:rPr>
          <w:rFonts w:eastAsiaTheme="minorEastAsia"/>
        </w:rPr>
        <w:t>6.4.1.4</w:t>
      </w:r>
      <w:r w:rsidRPr="00BE5108">
        <w:rPr>
          <w:rFonts w:eastAsiaTheme="minorEastAsia"/>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68" w:name="_Toc73962842"/>
      <w:bookmarkStart w:id="2369" w:name="_Toc75260019"/>
      <w:bookmarkStart w:id="2370" w:name="_Toc75275560"/>
      <w:bookmarkStart w:id="2371" w:name="_Toc75276071"/>
      <w:bookmarkStart w:id="2372" w:name="_Toc76541570"/>
      <w:bookmarkStart w:id="2373" w:name="_Toc82437339"/>
      <w:bookmarkStart w:id="2374" w:name="_Toc89944705"/>
      <w:bookmarkStart w:id="2375" w:name="_Toc98753723"/>
      <w:bookmarkStart w:id="2376" w:name="_Toc106180709"/>
      <w:bookmarkStart w:id="2377" w:name="_Toc114150746"/>
      <w:bookmarkStart w:id="2378" w:name="_Toc124151149"/>
      <w:bookmarkStart w:id="2379" w:name="_Toc124151669"/>
      <w:bookmarkStart w:id="2380" w:name="_Toc124152189"/>
      <w:bookmarkStart w:id="2381" w:name="_Toc130396721"/>
      <w:bookmarkStart w:id="2382" w:name="_Toc130397241"/>
      <w:bookmarkStart w:id="2383" w:name="_Toc137558345"/>
      <w:bookmarkStart w:id="2384" w:name="_Toc138862170"/>
      <w:bookmarkStart w:id="2385" w:name="_Toc145532227"/>
      <w:bookmarkStart w:id="2386" w:name="_Toc163218640"/>
      <w:r w:rsidRPr="00BE5108">
        <w:rPr>
          <w:rFonts w:eastAsiaTheme="minorEastAsia"/>
        </w:rPr>
        <w:t>6.4.1.5</w:t>
      </w:r>
      <w:r w:rsidRPr="00BE5108">
        <w:rPr>
          <w:rFonts w:eastAsiaTheme="minorEastAsia"/>
        </w:rPr>
        <w:tab/>
        <w:t>Test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87" w:name="_Toc73962843"/>
      <w:bookmarkStart w:id="2388" w:name="_Toc75260020"/>
      <w:bookmarkStart w:id="2389" w:name="_Toc75275561"/>
      <w:bookmarkStart w:id="2390" w:name="_Toc75276072"/>
      <w:bookmarkStart w:id="2391" w:name="_Toc76541571"/>
      <w:bookmarkStart w:id="2392" w:name="_Toc82437340"/>
      <w:bookmarkStart w:id="2393" w:name="_Toc89944706"/>
      <w:bookmarkStart w:id="2394" w:name="_Toc98753724"/>
      <w:bookmarkStart w:id="2395" w:name="_Toc106180710"/>
      <w:bookmarkStart w:id="2396" w:name="_Toc114150747"/>
      <w:bookmarkStart w:id="2397" w:name="_Toc124151150"/>
      <w:bookmarkStart w:id="2398" w:name="_Toc124151670"/>
      <w:bookmarkStart w:id="2399" w:name="_Toc124152190"/>
      <w:bookmarkStart w:id="2400" w:name="_Toc130396722"/>
      <w:bookmarkStart w:id="2401" w:name="_Toc130397242"/>
      <w:bookmarkStart w:id="2402" w:name="_Toc137558346"/>
      <w:bookmarkStart w:id="2403" w:name="_Toc138862171"/>
      <w:bookmarkStart w:id="2404" w:name="_Toc145532228"/>
      <w:bookmarkStart w:id="2405" w:name="_Toc163218641"/>
      <w:r w:rsidRPr="00BE5108">
        <w:rPr>
          <w:rFonts w:eastAsiaTheme="minorEastAsia"/>
        </w:rPr>
        <w:t>6.4.2</w:t>
      </w:r>
      <w:r w:rsidRPr="00BE5108">
        <w:rPr>
          <w:rFonts w:eastAsiaTheme="minorEastAsia"/>
        </w:rPr>
        <w:tab/>
        <w:t>Transmitter transient period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C3DFF5" w14:textId="77777777" w:rsidR="008D3EE5" w:rsidRPr="00BE5108" w:rsidRDefault="008D3EE5" w:rsidP="00EF3135">
      <w:pPr>
        <w:pStyle w:val="Heading4"/>
        <w:rPr>
          <w:rFonts w:eastAsiaTheme="minorEastAsia"/>
        </w:rPr>
      </w:pPr>
      <w:bookmarkStart w:id="2406" w:name="_Toc73962844"/>
      <w:bookmarkStart w:id="2407" w:name="_Toc75260021"/>
      <w:bookmarkStart w:id="2408" w:name="_Toc75275562"/>
      <w:bookmarkStart w:id="2409" w:name="_Toc75276073"/>
      <w:bookmarkStart w:id="2410" w:name="_Toc76541572"/>
      <w:bookmarkStart w:id="2411" w:name="_Toc82437341"/>
      <w:bookmarkStart w:id="2412" w:name="_Toc89944707"/>
      <w:bookmarkStart w:id="2413" w:name="_Toc98753725"/>
      <w:bookmarkStart w:id="2414" w:name="_Toc106180711"/>
      <w:bookmarkStart w:id="2415" w:name="_Toc114150748"/>
      <w:bookmarkStart w:id="2416" w:name="_Toc124151151"/>
      <w:bookmarkStart w:id="2417" w:name="_Toc124151671"/>
      <w:bookmarkStart w:id="2418" w:name="_Toc124152191"/>
      <w:bookmarkStart w:id="2419" w:name="_Toc130396723"/>
      <w:bookmarkStart w:id="2420" w:name="_Toc130397243"/>
      <w:bookmarkStart w:id="2421" w:name="_Toc137558347"/>
      <w:bookmarkStart w:id="2422" w:name="_Toc138862172"/>
      <w:bookmarkStart w:id="2423" w:name="_Toc145532229"/>
      <w:bookmarkStart w:id="2424" w:name="_Toc163218642"/>
      <w:r w:rsidRPr="00BE5108">
        <w:rPr>
          <w:rFonts w:eastAsiaTheme="minorEastAsia"/>
        </w:rPr>
        <w:t>6.4.2.1</w:t>
      </w:r>
      <w:r w:rsidRPr="00BE5108">
        <w:rPr>
          <w:rFonts w:eastAsiaTheme="minorEastAsia"/>
        </w:rPr>
        <w:tab/>
        <w:t>Definition and applicability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25" w:name="_Toc73962845"/>
      <w:bookmarkStart w:id="2426" w:name="_Toc75260022"/>
      <w:bookmarkStart w:id="2427" w:name="_Toc75275563"/>
      <w:bookmarkStart w:id="2428" w:name="_Toc75276074"/>
      <w:bookmarkStart w:id="2429" w:name="_Toc76541573"/>
      <w:bookmarkStart w:id="2430" w:name="_Toc82437342"/>
      <w:bookmarkStart w:id="2431" w:name="_Toc89944708"/>
      <w:bookmarkStart w:id="2432" w:name="_Toc98753726"/>
      <w:bookmarkStart w:id="2433" w:name="_Toc106180712"/>
      <w:bookmarkStart w:id="2434" w:name="_Toc114150749"/>
      <w:bookmarkStart w:id="2435" w:name="_Toc124151152"/>
      <w:bookmarkStart w:id="2436" w:name="_Toc124151672"/>
      <w:bookmarkStart w:id="2437" w:name="_Toc124152192"/>
      <w:bookmarkStart w:id="2438" w:name="_Toc130396724"/>
      <w:bookmarkStart w:id="2439" w:name="_Toc130397244"/>
      <w:bookmarkStart w:id="2440" w:name="_Toc137558348"/>
      <w:bookmarkStart w:id="2441" w:name="_Toc138862173"/>
      <w:bookmarkStart w:id="2442" w:name="_Toc145532230"/>
      <w:bookmarkStart w:id="2443" w:name="_Toc163218643"/>
      <w:r w:rsidRPr="00BE5108">
        <w:rPr>
          <w:rFonts w:eastAsiaTheme="minorEastAsia"/>
        </w:rPr>
        <w:t>6.4.2.2</w:t>
      </w:r>
      <w:r w:rsidRPr="00BE5108">
        <w:rPr>
          <w:rFonts w:eastAsiaTheme="minorEastAsia"/>
        </w:rPr>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44" w:name="_Toc73962846"/>
      <w:bookmarkStart w:id="2445" w:name="_Toc75260023"/>
      <w:bookmarkStart w:id="2446" w:name="_Toc75275564"/>
      <w:bookmarkStart w:id="2447" w:name="_Toc75276075"/>
      <w:bookmarkStart w:id="2448" w:name="_Toc76541574"/>
      <w:bookmarkStart w:id="2449" w:name="_Toc82437343"/>
      <w:bookmarkStart w:id="2450" w:name="_Toc89944709"/>
      <w:bookmarkStart w:id="2451" w:name="_Toc98753727"/>
      <w:bookmarkStart w:id="2452" w:name="_Toc106180713"/>
      <w:bookmarkStart w:id="2453" w:name="_Toc114150750"/>
      <w:bookmarkStart w:id="2454" w:name="_Toc124151153"/>
      <w:bookmarkStart w:id="2455" w:name="_Toc124151673"/>
      <w:bookmarkStart w:id="2456" w:name="_Toc124152193"/>
      <w:bookmarkStart w:id="2457" w:name="_Toc130396725"/>
      <w:bookmarkStart w:id="2458" w:name="_Toc130397245"/>
      <w:bookmarkStart w:id="2459" w:name="_Toc137558349"/>
      <w:bookmarkStart w:id="2460" w:name="_Toc138862174"/>
      <w:bookmarkStart w:id="2461" w:name="_Toc145532231"/>
      <w:bookmarkStart w:id="2462" w:name="_Toc163218644"/>
      <w:r w:rsidRPr="00BE5108">
        <w:rPr>
          <w:rFonts w:eastAsiaTheme="minorEastAsia"/>
        </w:rPr>
        <w:t>6.4.2.3</w:t>
      </w:r>
      <w:r w:rsidRPr="00BE5108">
        <w:rPr>
          <w:rFonts w:eastAsiaTheme="minorEastAsia"/>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63" w:name="_Toc73962847"/>
      <w:bookmarkStart w:id="2464" w:name="_Toc75260024"/>
      <w:bookmarkStart w:id="2465" w:name="_Toc75275565"/>
      <w:bookmarkStart w:id="2466" w:name="_Toc75276076"/>
      <w:bookmarkStart w:id="2467" w:name="_Toc76541575"/>
      <w:bookmarkStart w:id="2468" w:name="_Toc82437344"/>
      <w:bookmarkStart w:id="2469" w:name="_Toc89944710"/>
      <w:bookmarkStart w:id="2470" w:name="_Toc98753728"/>
      <w:bookmarkStart w:id="2471" w:name="_Toc106180714"/>
      <w:bookmarkStart w:id="2472" w:name="_Toc114150751"/>
      <w:bookmarkStart w:id="2473" w:name="_Toc124151154"/>
      <w:bookmarkStart w:id="2474" w:name="_Toc124151674"/>
      <w:bookmarkStart w:id="2475" w:name="_Toc124152194"/>
      <w:bookmarkStart w:id="2476" w:name="_Toc130396726"/>
      <w:bookmarkStart w:id="2477" w:name="_Toc130397246"/>
      <w:bookmarkStart w:id="2478" w:name="_Toc137558350"/>
      <w:bookmarkStart w:id="2479" w:name="_Toc138862175"/>
      <w:bookmarkStart w:id="2480" w:name="_Toc145532232"/>
      <w:bookmarkStart w:id="2481" w:name="_Toc163218645"/>
      <w:r w:rsidRPr="00BE5108">
        <w:rPr>
          <w:rFonts w:eastAsiaTheme="minorEastAsia"/>
        </w:rPr>
        <w:t>6.4.2.4</w:t>
      </w:r>
      <w:r w:rsidRPr="00BE5108">
        <w:rPr>
          <w:rFonts w:eastAsiaTheme="minorEastAsia"/>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0D6E83" w14:textId="77777777" w:rsidR="008D3EE5" w:rsidRPr="00BE5108" w:rsidRDefault="008D3EE5" w:rsidP="00EF3135">
      <w:pPr>
        <w:pStyle w:val="Heading5"/>
        <w:rPr>
          <w:rFonts w:eastAsiaTheme="minorEastAsia"/>
        </w:rPr>
      </w:pPr>
      <w:bookmarkStart w:id="2482" w:name="_Toc73962848"/>
      <w:bookmarkStart w:id="2483" w:name="_Toc75260025"/>
      <w:bookmarkStart w:id="2484" w:name="_Toc75275566"/>
      <w:bookmarkStart w:id="2485" w:name="_Toc75276077"/>
      <w:bookmarkStart w:id="2486" w:name="_Toc76541576"/>
      <w:bookmarkStart w:id="2487" w:name="_Toc82437345"/>
      <w:bookmarkStart w:id="2488" w:name="_Toc89944711"/>
      <w:bookmarkStart w:id="2489" w:name="_Toc98753729"/>
      <w:bookmarkStart w:id="2490" w:name="_Toc106180715"/>
      <w:bookmarkStart w:id="2491" w:name="_Toc114150752"/>
      <w:bookmarkStart w:id="2492" w:name="_Toc124151155"/>
      <w:bookmarkStart w:id="2493" w:name="_Toc124151675"/>
      <w:bookmarkStart w:id="2494" w:name="_Toc124152195"/>
      <w:bookmarkStart w:id="2495" w:name="_Toc130396727"/>
      <w:bookmarkStart w:id="2496" w:name="_Toc130397247"/>
      <w:bookmarkStart w:id="2497" w:name="_Toc137558351"/>
      <w:bookmarkStart w:id="2498" w:name="_Toc138862176"/>
      <w:bookmarkStart w:id="2499" w:name="_Toc145532233"/>
      <w:bookmarkStart w:id="2500" w:name="_Toc163218646"/>
      <w:r w:rsidRPr="00BE5108">
        <w:rPr>
          <w:rFonts w:eastAsiaTheme="minorEastAsia"/>
        </w:rPr>
        <w:t>6.4.2.4.1</w:t>
      </w:r>
      <w:r w:rsidRPr="00BE5108">
        <w:rPr>
          <w:rFonts w:eastAsiaTheme="minorEastAsia"/>
        </w:rPr>
        <w:tab/>
        <w:t>Initial conditions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01" w:name="_Toc73962849"/>
      <w:bookmarkStart w:id="2502" w:name="_Toc75260026"/>
      <w:bookmarkStart w:id="2503" w:name="_Toc75275567"/>
      <w:bookmarkStart w:id="2504" w:name="_Toc75276078"/>
      <w:bookmarkStart w:id="2505" w:name="_Toc76541577"/>
      <w:bookmarkStart w:id="2506" w:name="_Toc82437346"/>
      <w:bookmarkStart w:id="2507" w:name="_Toc89944712"/>
      <w:bookmarkStart w:id="2508" w:name="_Toc98753730"/>
      <w:bookmarkStart w:id="2509" w:name="_Toc106180716"/>
      <w:bookmarkStart w:id="2510" w:name="_Toc114150753"/>
      <w:bookmarkStart w:id="2511" w:name="_Toc124151156"/>
      <w:bookmarkStart w:id="2512" w:name="_Toc124151676"/>
      <w:bookmarkStart w:id="2513" w:name="_Toc124152196"/>
      <w:bookmarkStart w:id="2514" w:name="_Toc130396728"/>
      <w:bookmarkStart w:id="2515" w:name="_Toc130397248"/>
      <w:bookmarkStart w:id="2516" w:name="_Toc137558352"/>
      <w:bookmarkStart w:id="2517" w:name="_Toc138862177"/>
      <w:bookmarkStart w:id="2518" w:name="_Toc145532234"/>
      <w:bookmarkStart w:id="2519" w:name="_Toc163218647"/>
      <w:r w:rsidRPr="00BE5108">
        <w:rPr>
          <w:rFonts w:eastAsiaTheme="minorEastAsia"/>
        </w:rPr>
        <w:t>6.4.2.4.2</w:t>
      </w:r>
      <w:r w:rsidRPr="00BE5108">
        <w:rPr>
          <w:rFonts w:eastAsiaTheme="minorEastAsia"/>
        </w:rPr>
        <w:tab/>
        <w:t>Procedure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20" w:name="_Toc73962850"/>
      <w:bookmarkStart w:id="2521" w:name="_Toc75260027"/>
      <w:bookmarkStart w:id="2522" w:name="_Toc75275568"/>
      <w:bookmarkStart w:id="2523" w:name="_Toc75276079"/>
      <w:bookmarkStart w:id="2524" w:name="_Toc76541578"/>
      <w:bookmarkStart w:id="2525" w:name="_Toc82437347"/>
      <w:bookmarkStart w:id="2526" w:name="_Toc89944713"/>
      <w:bookmarkStart w:id="2527" w:name="_Toc98753731"/>
      <w:bookmarkStart w:id="2528" w:name="_Toc106180717"/>
      <w:bookmarkStart w:id="2529" w:name="_Toc114150754"/>
      <w:bookmarkStart w:id="2530" w:name="_Toc124151157"/>
      <w:bookmarkStart w:id="2531" w:name="_Toc124151677"/>
      <w:bookmarkStart w:id="2532" w:name="_Toc124152197"/>
      <w:bookmarkStart w:id="2533" w:name="_Toc130396729"/>
      <w:bookmarkStart w:id="2534" w:name="_Toc130397249"/>
      <w:bookmarkStart w:id="2535" w:name="_Toc137558353"/>
      <w:bookmarkStart w:id="2536" w:name="_Toc138862178"/>
      <w:bookmarkStart w:id="2537" w:name="_Toc145532235"/>
      <w:bookmarkStart w:id="2538" w:name="_Toc163218648"/>
      <w:r w:rsidRPr="00BE5108">
        <w:rPr>
          <w:rFonts w:eastAsiaTheme="minorEastAsia"/>
        </w:rPr>
        <w:t>6.4.2.5</w:t>
      </w:r>
      <w:r w:rsidRPr="00BE5108">
        <w:rPr>
          <w:rFonts w:eastAsiaTheme="minorEastAsia"/>
        </w:rPr>
        <w:tab/>
        <w:t>Test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39" w:name="_Toc73962851"/>
      <w:bookmarkStart w:id="2540" w:name="_Toc75260028"/>
      <w:bookmarkStart w:id="2541" w:name="_Toc75275569"/>
      <w:bookmarkStart w:id="2542" w:name="_Toc75276080"/>
      <w:bookmarkStart w:id="2543" w:name="_Toc76541579"/>
      <w:bookmarkStart w:id="2544" w:name="_Toc82437348"/>
      <w:bookmarkStart w:id="2545" w:name="_Toc89944714"/>
      <w:bookmarkStart w:id="2546" w:name="_Toc98753732"/>
      <w:bookmarkStart w:id="2547" w:name="_Toc106180718"/>
      <w:bookmarkStart w:id="2548" w:name="_Toc114150755"/>
      <w:bookmarkStart w:id="2549" w:name="_Toc124151158"/>
      <w:bookmarkStart w:id="2550" w:name="_Toc124151678"/>
      <w:bookmarkStart w:id="2551" w:name="_Toc124152198"/>
      <w:bookmarkStart w:id="2552" w:name="_Toc130396730"/>
      <w:bookmarkStart w:id="2553" w:name="_Toc130397250"/>
      <w:bookmarkStart w:id="2554" w:name="_Toc137558354"/>
      <w:bookmarkStart w:id="2555" w:name="_Toc138862179"/>
      <w:bookmarkStart w:id="2556" w:name="_Toc145532236"/>
      <w:bookmarkStart w:id="2557" w:name="_Toc163218649"/>
      <w:r w:rsidRPr="00BE5108">
        <w:rPr>
          <w:rFonts w:eastAsiaTheme="minorEastAsia"/>
        </w:rPr>
        <w:t>6.5</w:t>
      </w:r>
      <w:r w:rsidRPr="00BE5108">
        <w:rPr>
          <w:rFonts w:eastAsiaTheme="minorEastAsia"/>
        </w:rPr>
        <w:tab/>
        <w:t>Transmitted signal quality</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B147E21" w14:textId="77777777" w:rsidR="00AD1976" w:rsidRPr="00BE5108" w:rsidRDefault="00AD1976" w:rsidP="00EF3135">
      <w:pPr>
        <w:pStyle w:val="Heading3"/>
        <w:rPr>
          <w:rFonts w:eastAsiaTheme="minorEastAsia"/>
        </w:rPr>
      </w:pPr>
      <w:bookmarkStart w:id="2558" w:name="_Toc73962852"/>
      <w:bookmarkStart w:id="2559" w:name="_Toc75260029"/>
      <w:bookmarkStart w:id="2560" w:name="_Toc75275570"/>
      <w:bookmarkStart w:id="2561" w:name="_Toc75276081"/>
      <w:bookmarkStart w:id="2562" w:name="_Toc76541580"/>
      <w:bookmarkStart w:id="2563" w:name="_Toc82437349"/>
      <w:bookmarkStart w:id="2564" w:name="_Toc89944715"/>
      <w:bookmarkStart w:id="2565" w:name="_Toc98753733"/>
      <w:bookmarkStart w:id="2566" w:name="_Toc106180719"/>
      <w:bookmarkStart w:id="2567" w:name="_Toc114150756"/>
      <w:bookmarkStart w:id="2568" w:name="_Toc124151159"/>
      <w:bookmarkStart w:id="2569" w:name="_Toc124151679"/>
      <w:bookmarkStart w:id="2570" w:name="_Toc124152199"/>
      <w:bookmarkStart w:id="2571" w:name="_Toc130396731"/>
      <w:bookmarkStart w:id="2572" w:name="_Toc130397251"/>
      <w:bookmarkStart w:id="2573" w:name="_Toc137558355"/>
      <w:bookmarkStart w:id="2574" w:name="_Toc138862180"/>
      <w:bookmarkStart w:id="2575" w:name="_Toc145532237"/>
      <w:bookmarkStart w:id="2576" w:name="_Toc163218650"/>
      <w:r w:rsidRPr="00BE5108">
        <w:rPr>
          <w:rFonts w:eastAsiaTheme="minorEastAsia"/>
        </w:rPr>
        <w:t>6.5.1</w:t>
      </w:r>
      <w:r w:rsidRPr="00BE5108">
        <w:rPr>
          <w:rFonts w:eastAsiaTheme="minorEastAsia"/>
        </w:rPr>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77" w:name="_Toc73962853"/>
      <w:bookmarkStart w:id="2578" w:name="_Toc75260030"/>
      <w:bookmarkStart w:id="2579" w:name="_Toc75275571"/>
      <w:bookmarkStart w:id="2580" w:name="_Toc75276082"/>
      <w:bookmarkStart w:id="2581" w:name="_Toc76541581"/>
      <w:bookmarkStart w:id="2582" w:name="_Toc82437350"/>
      <w:bookmarkStart w:id="2583" w:name="_Toc89944716"/>
      <w:bookmarkStart w:id="2584" w:name="_Toc98753734"/>
      <w:bookmarkStart w:id="2585" w:name="_Toc106180720"/>
      <w:bookmarkStart w:id="2586" w:name="_Toc114150757"/>
      <w:bookmarkStart w:id="2587" w:name="_Toc124151160"/>
      <w:bookmarkStart w:id="2588" w:name="_Toc124151680"/>
      <w:bookmarkStart w:id="2589" w:name="_Toc124152200"/>
      <w:bookmarkStart w:id="2590" w:name="_Toc130396732"/>
      <w:bookmarkStart w:id="2591" w:name="_Toc130397252"/>
      <w:bookmarkStart w:id="2592" w:name="_Toc137558356"/>
      <w:bookmarkStart w:id="2593" w:name="_Toc138862181"/>
      <w:bookmarkStart w:id="2594" w:name="_Toc145532238"/>
      <w:bookmarkStart w:id="2595" w:name="_Toc163218651"/>
      <w:r w:rsidRPr="00BE5108">
        <w:rPr>
          <w:rFonts w:eastAsiaTheme="minorEastAsia"/>
        </w:rPr>
        <w:t>6.5.2</w:t>
      </w:r>
      <w:r w:rsidRPr="00BE5108">
        <w:rPr>
          <w:rFonts w:eastAsiaTheme="minorEastAsia"/>
        </w:rPr>
        <w:tab/>
        <w:t>Frequency error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EA62D97" w14:textId="77777777" w:rsidR="00AD1976" w:rsidRPr="00BE5108" w:rsidRDefault="00AD1976" w:rsidP="00EF3135">
      <w:pPr>
        <w:pStyle w:val="Heading4"/>
        <w:rPr>
          <w:rFonts w:eastAsiaTheme="minorEastAsia"/>
        </w:rPr>
      </w:pPr>
      <w:bookmarkStart w:id="2596" w:name="_Toc73962854"/>
      <w:bookmarkStart w:id="2597" w:name="_Toc75260031"/>
      <w:bookmarkStart w:id="2598" w:name="_Toc75275572"/>
      <w:bookmarkStart w:id="2599" w:name="_Toc75276083"/>
      <w:bookmarkStart w:id="2600" w:name="_Toc76541582"/>
      <w:bookmarkStart w:id="2601" w:name="_Toc82437351"/>
      <w:bookmarkStart w:id="2602" w:name="_Toc89944717"/>
      <w:bookmarkStart w:id="2603" w:name="_Toc98753735"/>
      <w:bookmarkStart w:id="2604" w:name="_Toc106180721"/>
      <w:bookmarkStart w:id="2605" w:name="_Toc114150758"/>
      <w:bookmarkStart w:id="2606" w:name="_Toc124151161"/>
      <w:bookmarkStart w:id="2607" w:name="_Toc124151681"/>
      <w:bookmarkStart w:id="2608" w:name="_Toc124152201"/>
      <w:bookmarkStart w:id="2609" w:name="_Toc130396733"/>
      <w:bookmarkStart w:id="2610" w:name="_Toc130397253"/>
      <w:bookmarkStart w:id="2611" w:name="_Toc137558357"/>
      <w:bookmarkStart w:id="2612" w:name="_Toc138862182"/>
      <w:bookmarkStart w:id="2613" w:name="_Toc145532239"/>
      <w:bookmarkStart w:id="2614" w:name="_Toc163218652"/>
      <w:r w:rsidRPr="00BE5108">
        <w:t>6.5.2.1</w:t>
      </w:r>
      <w:r w:rsidRPr="00BE5108">
        <w:tab/>
      </w:r>
      <w:r w:rsidRPr="00BE5108">
        <w:rPr>
          <w:rFonts w:eastAsiaTheme="minorEastAsia" w:hint="eastAsia"/>
        </w:rPr>
        <w:t>IAB-DU frequency error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82FD498" w14:textId="218C48F0" w:rsidR="00AD1976" w:rsidRPr="00BE5108" w:rsidRDefault="00AD1976" w:rsidP="00EF3135">
      <w:pPr>
        <w:pStyle w:val="Heading5"/>
        <w:rPr>
          <w:rFonts w:eastAsiaTheme="minorEastAsia"/>
        </w:rPr>
      </w:pPr>
      <w:bookmarkStart w:id="2615" w:name="_Toc73962855"/>
      <w:bookmarkStart w:id="2616" w:name="_Toc75260032"/>
      <w:bookmarkStart w:id="2617" w:name="_Toc75275573"/>
      <w:bookmarkStart w:id="2618" w:name="_Toc75276084"/>
      <w:bookmarkStart w:id="2619" w:name="_Toc76541583"/>
      <w:bookmarkStart w:id="2620" w:name="_Toc82437352"/>
      <w:bookmarkStart w:id="2621" w:name="_Toc89944718"/>
      <w:bookmarkStart w:id="2622" w:name="_Toc98753736"/>
      <w:bookmarkStart w:id="2623" w:name="_Toc106180722"/>
      <w:bookmarkStart w:id="2624" w:name="_Toc114150759"/>
      <w:bookmarkStart w:id="2625" w:name="_Toc124151162"/>
      <w:bookmarkStart w:id="2626" w:name="_Toc124151682"/>
      <w:bookmarkStart w:id="2627" w:name="_Toc124152202"/>
      <w:bookmarkStart w:id="2628" w:name="_Toc130396734"/>
      <w:bookmarkStart w:id="2629" w:name="_Toc130397254"/>
      <w:bookmarkStart w:id="2630" w:name="_Toc137558358"/>
      <w:bookmarkStart w:id="2631" w:name="_Toc138862183"/>
      <w:bookmarkStart w:id="2632" w:name="_Toc145532240"/>
      <w:bookmarkStart w:id="2633" w:name="_Toc163218653"/>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34" w:name="_Toc73962856"/>
      <w:bookmarkStart w:id="2635" w:name="_Toc75260033"/>
      <w:bookmarkStart w:id="2636" w:name="_Toc75275574"/>
      <w:bookmarkStart w:id="2637" w:name="_Toc75276085"/>
      <w:bookmarkStart w:id="2638" w:name="_Toc76541584"/>
      <w:bookmarkStart w:id="2639" w:name="_Toc82437353"/>
      <w:bookmarkStart w:id="2640" w:name="_Toc89944719"/>
      <w:bookmarkStart w:id="2641" w:name="_Toc98753737"/>
      <w:bookmarkStart w:id="2642" w:name="_Toc106180723"/>
      <w:bookmarkStart w:id="2643" w:name="_Toc114150760"/>
      <w:bookmarkStart w:id="2644" w:name="_Toc124151163"/>
      <w:bookmarkStart w:id="2645" w:name="_Toc124151683"/>
      <w:bookmarkStart w:id="2646" w:name="_Toc124152203"/>
      <w:bookmarkStart w:id="2647" w:name="_Toc130396735"/>
      <w:bookmarkStart w:id="2648" w:name="_Toc130397255"/>
      <w:bookmarkStart w:id="2649" w:name="_Toc137558359"/>
      <w:bookmarkStart w:id="2650" w:name="_Toc138862184"/>
      <w:bookmarkStart w:id="2651" w:name="_Toc145532241"/>
      <w:bookmarkStart w:id="2652" w:name="_Toc16321865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53" w:name="_Toc73962857"/>
      <w:bookmarkStart w:id="2654" w:name="_Toc75260034"/>
      <w:bookmarkStart w:id="2655" w:name="_Toc75275575"/>
      <w:bookmarkStart w:id="2656" w:name="_Toc75276086"/>
      <w:bookmarkStart w:id="2657" w:name="_Toc76541585"/>
      <w:bookmarkStart w:id="2658" w:name="_Toc82437354"/>
      <w:bookmarkStart w:id="2659" w:name="_Toc89944720"/>
      <w:bookmarkStart w:id="2660" w:name="_Toc98753738"/>
      <w:bookmarkStart w:id="2661" w:name="_Toc106180724"/>
      <w:bookmarkStart w:id="2662" w:name="_Toc114150761"/>
      <w:bookmarkStart w:id="2663" w:name="_Toc124151164"/>
      <w:bookmarkStart w:id="2664" w:name="_Toc124151684"/>
      <w:bookmarkStart w:id="2665" w:name="_Toc124152204"/>
      <w:bookmarkStart w:id="2666" w:name="_Toc130396736"/>
      <w:bookmarkStart w:id="2667" w:name="_Toc130397256"/>
      <w:bookmarkStart w:id="2668" w:name="_Toc137558360"/>
      <w:bookmarkStart w:id="2669" w:name="_Toc138862185"/>
      <w:bookmarkStart w:id="2670" w:name="_Toc145532242"/>
      <w:bookmarkStart w:id="2671" w:name="_Toc16321865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72" w:name="_Toc73962858"/>
      <w:bookmarkStart w:id="2673" w:name="_Toc75260035"/>
      <w:bookmarkStart w:id="2674" w:name="_Toc75275576"/>
      <w:bookmarkStart w:id="2675" w:name="_Toc75276087"/>
      <w:bookmarkStart w:id="2676" w:name="_Toc76541586"/>
      <w:bookmarkStart w:id="2677" w:name="_Toc82437355"/>
      <w:bookmarkStart w:id="2678" w:name="_Toc89944721"/>
      <w:bookmarkStart w:id="2679" w:name="_Toc98753739"/>
      <w:bookmarkStart w:id="2680" w:name="_Toc106180725"/>
      <w:bookmarkStart w:id="2681" w:name="_Toc114150762"/>
      <w:bookmarkStart w:id="2682" w:name="_Toc124151165"/>
      <w:bookmarkStart w:id="2683" w:name="_Toc124151685"/>
      <w:bookmarkStart w:id="2684" w:name="_Toc124152205"/>
      <w:bookmarkStart w:id="2685" w:name="_Toc130396737"/>
      <w:bookmarkStart w:id="2686" w:name="_Toc130397257"/>
      <w:bookmarkStart w:id="2687" w:name="_Toc137558361"/>
      <w:bookmarkStart w:id="2688" w:name="_Toc138862186"/>
      <w:bookmarkStart w:id="2689" w:name="_Toc145532243"/>
      <w:bookmarkStart w:id="2690" w:name="_Toc16321865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91" w:name="_Toc73962859"/>
      <w:bookmarkStart w:id="2692" w:name="_Toc75260036"/>
      <w:bookmarkStart w:id="2693" w:name="_Toc75275577"/>
      <w:bookmarkStart w:id="2694" w:name="_Toc75276088"/>
      <w:bookmarkStart w:id="2695" w:name="_Toc76541587"/>
      <w:bookmarkStart w:id="2696" w:name="_Toc82437356"/>
      <w:bookmarkStart w:id="2697" w:name="_Toc89944722"/>
      <w:bookmarkStart w:id="2698" w:name="_Toc98753740"/>
      <w:bookmarkStart w:id="2699" w:name="_Toc106180726"/>
      <w:bookmarkStart w:id="2700" w:name="_Toc114150763"/>
      <w:bookmarkStart w:id="2701" w:name="_Toc124151166"/>
      <w:bookmarkStart w:id="2702" w:name="_Toc124151686"/>
      <w:bookmarkStart w:id="2703" w:name="_Toc124152206"/>
      <w:bookmarkStart w:id="2704" w:name="_Toc130396738"/>
      <w:bookmarkStart w:id="2705" w:name="_Toc130397258"/>
      <w:bookmarkStart w:id="2706" w:name="_Toc137558362"/>
      <w:bookmarkStart w:id="2707" w:name="_Toc138862187"/>
      <w:bookmarkStart w:id="2708" w:name="_Toc145532244"/>
      <w:bookmarkStart w:id="2709" w:name="_Toc16321865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10" w:name="_Toc73962860"/>
      <w:bookmarkStart w:id="2711" w:name="_Toc75260037"/>
      <w:bookmarkStart w:id="2712" w:name="_Toc75275578"/>
      <w:bookmarkStart w:id="2713" w:name="_Toc75276089"/>
      <w:bookmarkStart w:id="2714" w:name="_Toc76541588"/>
      <w:bookmarkStart w:id="2715" w:name="_Toc82437357"/>
      <w:bookmarkStart w:id="2716" w:name="_Toc89944723"/>
      <w:bookmarkStart w:id="2717" w:name="_Toc98753741"/>
      <w:bookmarkStart w:id="2718" w:name="_Toc106180727"/>
      <w:bookmarkStart w:id="2719" w:name="_Toc114150764"/>
      <w:bookmarkStart w:id="2720" w:name="_Toc124151167"/>
      <w:bookmarkStart w:id="2721" w:name="_Toc124151687"/>
      <w:bookmarkStart w:id="2722" w:name="_Toc124152207"/>
      <w:bookmarkStart w:id="2723" w:name="_Toc130396739"/>
      <w:bookmarkStart w:id="2724" w:name="_Toc130397259"/>
      <w:bookmarkStart w:id="2725" w:name="_Toc137558363"/>
      <w:bookmarkStart w:id="2726" w:name="_Toc138862188"/>
      <w:bookmarkStart w:id="2727" w:name="_Toc145532245"/>
      <w:bookmarkStart w:id="2728" w:name="_Toc163218658"/>
      <w:r w:rsidRPr="00BE5108">
        <w:t>6.5.2.</w:t>
      </w:r>
      <w:r w:rsidRPr="00BE5108">
        <w:rPr>
          <w:rFonts w:eastAsiaTheme="minorEastAsia" w:hint="eastAsia"/>
        </w:rPr>
        <w:t>2</w:t>
      </w:r>
      <w:r w:rsidRPr="00BE5108">
        <w:tab/>
      </w:r>
      <w:r w:rsidRPr="00BE5108">
        <w:rPr>
          <w:rFonts w:eastAsiaTheme="minorEastAsia" w:hint="eastAsia"/>
        </w:rPr>
        <w:t>IAB-MT frequency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D25EC8A" w14:textId="77777777" w:rsidR="00AD1976" w:rsidRPr="00BE5108" w:rsidRDefault="00AD1976" w:rsidP="00EF3135">
      <w:pPr>
        <w:pStyle w:val="Heading5"/>
        <w:rPr>
          <w:rFonts w:eastAsiaTheme="minorEastAsia"/>
        </w:rPr>
      </w:pPr>
      <w:bookmarkStart w:id="2729" w:name="_Toc73962861"/>
      <w:bookmarkStart w:id="2730" w:name="_Toc75260038"/>
      <w:bookmarkStart w:id="2731" w:name="_Toc75275579"/>
      <w:bookmarkStart w:id="2732" w:name="_Toc75276090"/>
      <w:bookmarkStart w:id="2733" w:name="_Toc76541589"/>
      <w:bookmarkStart w:id="2734" w:name="_Toc82437358"/>
      <w:bookmarkStart w:id="2735" w:name="_Toc89944724"/>
      <w:bookmarkStart w:id="2736" w:name="_Toc98753742"/>
      <w:bookmarkStart w:id="2737" w:name="_Toc106180728"/>
      <w:bookmarkStart w:id="2738" w:name="_Toc114150765"/>
      <w:bookmarkStart w:id="2739" w:name="_Toc124151168"/>
      <w:bookmarkStart w:id="2740" w:name="_Toc124151688"/>
      <w:bookmarkStart w:id="2741" w:name="_Toc124152208"/>
      <w:bookmarkStart w:id="2742" w:name="_Toc130396740"/>
      <w:bookmarkStart w:id="2743" w:name="_Toc130397260"/>
      <w:bookmarkStart w:id="2744" w:name="_Toc137558364"/>
      <w:bookmarkStart w:id="2745" w:name="_Toc138862189"/>
      <w:bookmarkStart w:id="2746" w:name="_Toc145532246"/>
      <w:bookmarkStart w:id="2747" w:name="_Toc16321865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48" w:name="_Toc73962862"/>
      <w:bookmarkStart w:id="2749" w:name="_Toc75260039"/>
      <w:bookmarkStart w:id="2750" w:name="_Toc75275580"/>
      <w:bookmarkStart w:id="2751" w:name="_Toc75276091"/>
      <w:bookmarkStart w:id="2752" w:name="_Toc76541590"/>
      <w:bookmarkStart w:id="2753" w:name="_Toc82437359"/>
      <w:bookmarkStart w:id="2754" w:name="_Toc89944725"/>
      <w:bookmarkStart w:id="2755" w:name="_Toc98753743"/>
      <w:bookmarkStart w:id="2756" w:name="_Toc106180729"/>
      <w:bookmarkStart w:id="2757" w:name="_Toc114150766"/>
      <w:bookmarkStart w:id="2758" w:name="_Toc124151169"/>
      <w:bookmarkStart w:id="2759" w:name="_Toc124151689"/>
      <w:bookmarkStart w:id="2760" w:name="_Toc124152209"/>
      <w:bookmarkStart w:id="2761" w:name="_Toc130396741"/>
      <w:bookmarkStart w:id="2762" w:name="_Toc130397261"/>
      <w:bookmarkStart w:id="2763" w:name="_Toc137558365"/>
      <w:bookmarkStart w:id="2764" w:name="_Toc138862190"/>
      <w:bookmarkStart w:id="2765" w:name="_Toc145532247"/>
      <w:bookmarkStart w:id="2766" w:name="_Toc16321866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67" w:name="_Toc73962863"/>
      <w:bookmarkStart w:id="2768" w:name="_Toc75260040"/>
      <w:bookmarkStart w:id="2769" w:name="_Toc75275581"/>
      <w:bookmarkStart w:id="2770" w:name="_Toc75276092"/>
      <w:bookmarkStart w:id="2771" w:name="_Toc76541591"/>
      <w:bookmarkStart w:id="2772" w:name="_Toc82437360"/>
      <w:bookmarkStart w:id="2773" w:name="_Toc89944726"/>
      <w:bookmarkStart w:id="2774" w:name="_Toc98753744"/>
      <w:bookmarkStart w:id="2775" w:name="_Toc106180730"/>
      <w:bookmarkStart w:id="2776" w:name="_Toc114150767"/>
      <w:bookmarkStart w:id="2777" w:name="_Toc124151170"/>
      <w:bookmarkStart w:id="2778" w:name="_Toc124151690"/>
      <w:bookmarkStart w:id="2779" w:name="_Toc124152210"/>
      <w:bookmarkStart w:id="2780" w:name="_Toc130396742"/>
      <w:bookmarkStart w:id="2781" w:name="_Toc130397262"/>
      <w:bookmarkStart w:id="2782" w:name="_Toc137558366"/>
      <w:bookmarkStart w:id="2783" w:name="_Toc138862191"/>
      <w:bookmarkStart w:id="2784" w:name="_Toc145532248"/>
      <w:bookmarkStart w:id="2785" w:name="_Toc16321866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86" w:name="_Toc73962864"/>
      <w:bookmarkStart w:id="2787" w:name="_Toc75260041"/>
      <w:bookmarkStart w:id="2788" w:name="_Toc75275582"/>
      <w:bookmarkStart w:id="2789" w:name="_Toc75276093"/>
      <w:bookmarkStart w:id="2790" w:name="_Toc76541592"/>
      <w:bookmarkStart w:id="2791" w:name="_Toc82437361"/>
      <w:bookmarkStart w:id="2792" w:name="_Toc89944727"/>
      <w:bookmarkStart w:id="2793" w:name="_Toc98753745"/>
      <w:bookmarkStart w:id="2794" w:name="_Toc106180731"/>
      <w:bookmarkStart w:id="2795" w:name="_Toc114150768"/>
      <w:bookmarkStart w:id="2796" w:name="_Toc124151171"/>
      <w:bookmarkStart w:id="2797" w:name="_Toc124151691"/>
      <w:bookmarkStart w:id="2798" w:name="_Toc124152211"/>
      <w:bookmarkStart w:id="2799" w:name="_Toc130396743"/>
      <w:bookmarkStart w:id="2800" w:name="_Toc130397263"/>
      <w:bookmarkStart w:id="2801" w:name="_Toc137558367"/>
      <w:bookmarkStart w:id="2802" w:name="_Toc138862192"/>
      <w:bookmarkStart w:id="2803" w:name="_Toc145532249"/>
      <w:bookmarkStart w:id="2804" w:name="_Toc163218662"/>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05" w:name="_Toc73962865"/>
      <w:bookmarkStart w:id="2806" w:name="_Toc75260042"/>
      <w:bookmarkStart w:id="2807" w:name="_Toc75275583"/>
      <w:bookmarkStart w:id="2808" w:name="_Toc75276094"/>
      <w:bookmarkStart w:id="2809" w:name="_Toc76541593"/>
      <w:bookmarkStart w:id="2810" w:name="_Toc82437362"/>
      <w:bookmarkStart w:id="2811" w:name="_Toc89944728"/>
      <w:bookmarkStart w:id="2812" w:name="_Toc98753746"/>
      <w:bookmarkStart w:id="2813" w:name="_Toc106180732"/>
      <w:bookmarkStart w:id="2814" w:name="_Toc114150769"/>
      <w:bookmarkStart w:id="2815" w:name="_Toc124151172"/>
      <w:bookmarkStart w:id="2816" w:name="_Toc124151692"/>
      <w:bookmarkStart w:id="2817" w:name="_Toc124152212"/>
      <w:bookmarkStart w:id="2818" w:name="_Toc130396744"/>
      <w:bookmarkStart w:id="2819" w:name="_Toc130397264"/>
      <w:bookmarkStart w:id="2820" w:name="_Toc137558368"/>
      <w:bookmarkStart w:id="2821" w:name="_Toc138862193"/>
      <w:bookmarkStart w:id="2822" w:name="_Toc145532250"/>
      <w:bookmarkStart w:id="2823" w:name="_Toc16321866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24" w:name="_Toc73962866"/>
      <w:bookmarkStart w:id="2825" w:name="_Toc75260043"/>
      <w:bookmarkStart w:id="2826" w:name="_Toc75275584"/>
      <w:bookmarkStart w:id="2827" w:name="_Toc75276095"/>
      <w:bookmarkStart w:id="2828" w:name="_Toc76541594"/>
      <w:bookmarkStart w:id="2829" w:name="_Toc82437363"/>
      <w:bookmarkStart w:id="2830" w:name="_Toc89944729"/>
      <w:bookmarkStart w:id="2831" w:name="_Toc98753747"/>
      <w:bookmarkStart w:id="2832" w:name="_Toc106180733"/>
      <w:bookmarkStart w:id="2833" w:name="_Toc114150770"/>
      <w:bookmarkStart w:id="2834" w:name="_Toc124151173"/>
      <w:bookmarkStart w:id="2835" w:name="_Toc124151693"/>
      <w:bookmarkStart w:id="2836" w:name="_Toc124152213"/>
      <w:bookmarkStart w:id="2837" w:name="_Toc130396745"/>
      <w:bookmarkStart w:id="2838" w:name="_Toc130397265"/>
      <w:bookmarkStart w:id="2839" w:name="_Toc137558369"/>
      <w:bookmarkStart w:id="2840" w:name="_Toc138862194"/>
      <w:bookmarkStart w:id="2841" w:name="_Toc145532251"/>
      <w:bookmarkStart w:id="2842" w:name="_Toc163218664"/>
      <w:r w:rsidRPr="00BE5108">
        <w:rPr>
          <w:rFonts w:eastAsiaTheme="minorEastAsia"/>
        </w:rPr>
        <w:t>6.5.3</w:t>
      </w:r>
      <w:r w:rsidRPr="00BE5108">
        <w:rPr>
          <w:rFonts w:eastAsiaTheme="minorEastAsia"/>
        </w:rPr>
        <w:tab/>
        <w:t>Modulation quality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D398AA6" w14:textId="77777777" w:rsidR="00AD1976" w:rsidRPr="00BE5108" w:rsidRDefault="00AD1976" w:rsidP="00EF3135">
      <w:pPr>
        <w:pStyle w:val="Heading4"/>
        <w:rPr>
          <w:rFonts w:eastAsiaTheme="minorEastAsia"/>
          <w:lang w:eastAsia="ja-JP"/>
        </w:rPr>
      </w:pPr>
      <w:bookmarkStart w:id="2843" w:name="_Toc73962867"/>
      <w:bookmarkStart w:id="2844" w:name="_Toc75260044"/>
      <w:bookmarkStart w:id="2845" w:name="_Toc75275585"/>
      <w:bookmarkStart w:id="2846" w:name="_Toc75276096"/>
      <w:bookmarkStart w:id="2847" w:name="_Toc76541595"/>
      <w:bookmarkStart w:id="2848" w:name="_Toc82437364"/>
      <w:bookmarkStart w:id="2849" w:name="_Toc89944730"/>
      <w:bookmarkStart w:id="2850" w:name="_Toc98753748"/>
      <w:bookmarkStart w:id="2851" w:name="_Toc106180734"/>
      <w:bookmarkStart w:id="2852" w:name="_Toc114150771"/>
      <w:bookmarkStart w:id="2853" w:name="_Toc124151174"/>
      <w:bookmarkStart w:id="2854" w:name="_Toc124151694"/>
      <w:bookmarkStart w:id="2855" w:name="_Toc124152214"/>
      <w:bookmarkStart w:id="2856" w:name="_Toc130396746"/>
      <w:bookmarkStart w:id="2857" w:name="_Toc130397266"/>
      <w:bookmarkStart w:id="2858" w:name="_Toc137558370"/>
      <w:bookmarkStart w:id="2859" w:name="_Toc138862195"/>
      <w:bookmarkStart w:id="2860" w:name="_Toc145532252"/>
      <w:bookmarkStart w:id="2861" w:name="_Toc163218665"/>
      <w:r w:rsidRPr="00BE5108">
        <w:rPr>
          <w:rFonts w:eastAsiaTheme="minorEastAsia"/>
        </w:rPr>
        <w:t>6.5.3.1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62" w:name="_Toc73962868"/>
      <w:bookmarkStart w:id="2863" w:name="_Toc75260045"/>
      <w:bookmarkStart w:id="2864" w:name="_Toc75275586"/>
      <w:bookmarkStart w:id="2865" w:name="_Toc75276097"/>
      <w:bookmarkStart w:id="2866" w:name="_Toc76541596"/>
      <w:bookmarkStart w:id="2867" w:name="_Toc82437365"/>
      <w:bookmarkStart w:id="2868" w:name="_Toc89944731"/>
      <w:bookmarkStart w:id="2869" w:name="_Toc98753749"/>
      <w:bookmarkStart w:id="2870" w:name="_Toc106180735"/>
      <w:bookmarkStart w:id="2871" w:name="_Toc114150772"/>
      <w:bookmarkStart w:id="2872" w:name="_Toc124151175"/>
      <w:bookmarkStart w:id="2873" w:name="_Toc124151695"/>
      <w:bookmarkStart w:id="2874" w:name="_Toc124152215"/>
      <w:bookmarkStart w:id="2875" w:name="_Toc130396747"/>
      <w:bookmarkStart w:id="2876" w:name="_Toc130397267"/>
      <w:bookmarkStart w:id="2877" w:name="_Toc137558371"/>
      <w:bookmarkStart w:id="2878" w:name="_Toc138862196"/>
      <w:bookmarkStart w:id="2879" w:name="_Toc145532253"/>
      <w:bookmarkStart w:id="2880" w:name="_Toc163218666"/>
      <w:r w:rsidRPr="00BE5108">
        <w:rPr>
          <w:rFonts w:eastAsiaTheme="minorEastAsia"/>
        </w:rPr>
        <w:t>6.5.3.2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81" w:name="_Toc73962869"/>
      <w:bookmarkStart w:id="2882" w:name="_Toc75260046"/>
      <w:bookmarkStart w:id="2883" w:name="_Toc75275587"/>
      <w:bookmarkStart w:id="2884" w:name="_Toc75276098"/>
      <w:bookmarkStart w:id="2885" w:name="_Toc76541597"/>
      <w:bookmarkStart w:id="2886" w:name="_Toc82437366"/>
      <w:bookmarkStart w:id="2887" w:name="_Toc89944732"/>
      <w:bookmarkStart w:id="2888" w:name="_Toc98753750"/>
      <w:bookmarkStart w:id="2889" w:name="_Toc106180736"/>
      <w:bookmarkStart w:id="2890" w:name="_Toc114150773"/>
      <w:bookmarkStart w:id="2891" w:name="_Toc124151176"/>
      <w:bookmarkStart w:id="2892" w:name="_Toc124151696"/>
      <w:bookmarkStart w:id="2893" w:name="_Toc124152216"/>
      <w:bookmarkStart w:id="2894" w:name="_Toc130396748"/>
      <w:bookmarkStart w:id="2895" w:name="_Toc130397268"/>
      <w:bookmarkStart w:id="2896" w:name="_Toc137558372"/>
      <w:bookmarkStart w:id="2897" w:name="_Toc138862197"/>
      <w:bookmarkStart w:id="2898" w:name="_Toc145532254"/>
      <w:bookmarkStart w:id="2899" w:name="_Toc163218667"/>
      <w:r w:rsidRPr="00BE5108">
        <w:rPr>
          <w:rFonts w:eastAsiaTheme="minorEastAsia"/>
        </w:rPr>
        <w:t>6.5.3.3</w:t>
      </w:r>
      <w:r w:rsidRPr="00BE5108">
        <w:rPr>
          <w:rFonts w:eastAsiaTheme="minorEastAsia"/>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00" w:name="_Toc73962870"/>
      <w:bookmarkStart w:id="2901" w:name="_Toc75260047"/>
      <w:bookmarkStart w:id="2902" w:name="_Toc75275588"/>
      <w:bookmarkStart w:id="2903" w:name="_Toc75276099"/>
      <w:bookmarkStart w:id="2904" w:name="_Toc76541598"/>
      <w:bookmarkStart w:id="2905" w:name="_Toc82437367"/>
      <w:bookmarkStart w:id="2906" w:name="_Toc89944733"/>
      <w:bookmarkStart w:id="2907" w:name="_Toc98753751"/>
      <w:bookmarkStart w:id="2908" w:name="_Toc106180737"/>
      <w:bookmarkStart w:id="2909" w:name="_Toc114150774"/>
      <w:bookmarkStart w:id="2910" w:name="_Toc124151177"/>
      <w:bookmarkStart w:id="2911" w:name="_Toc124151697"/>
      <w:bookmarkStart w:id="2912" w:name="_Toc124152217"/>
      <w:bookmarkStart w:id="2913" w:name="_Toc130396749"/>
      <w:bookmarkStart w:id="2914" w:name="_Toc130397269"/>
      <w:bookmarkStart w:id="2915" w:name="_Toc137558373"/>
      <w:bookmarkStart w:id="2916" w:name="_Toc138862198"/>
      <w:bookmarkStart w:id="2917" w:name="_Toc145532255"/>
      <w:bookmarkStart w:id="2918" w:name="_Toc163218668"/>
      <w:r w:rsidRPr="00BE5108">
        <w:rPr>
          <w:rFonts w:eastAsiaTheme="minorEastAsia"/>
        </w:rPr>
        <w:t>6.5.3.4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8903429" w14:textId="77777777" w:rsidR="00AD1976" w:rsidRPr="00BE5108" w:rsidRDefault="00AD1976" w:rsidP="00EF3135">
      <w:pPr>
        <w:pStyle w:val="Heading5"/>
        <w:rPr>
          <w:rFonts w:eastAsiaTheme="minorEastAsia"/>
        </w:rPr>
      </w:pPr>
      <w:bookmarkStart w:id="2919" w:name="_Toc73962871"/>
      <w:bookmarkStart w:id="2920" w:name="_Toc75260048"/>
      <w:bookmarkStart w:id="2921" w:name="_Toc75275589"/>
      <w:bookmarkStart w:id="2922" w:name="_Toc75276100"/>
      <w:bookmarkStart w:id="2923" w:name="_Toc76541599"/>
      <w:bookmarkStart w:id="2924" w:name="_Toc82437368"/>
      <w:bookmarkStart w:id="2925" w:name="_Toc89944734"/>
      <w:bookmarkStart w:id="2926" w:name="_Toc98753752"/>
      <w:bookmarkStart w:id="2927" w:name="_Toc106180738"/>
      <w:bookmarkStart w:id="2928" w:name="_Toc114150775"/>
      <w:bookmarkStart w:id="2929" w:name="_Toc124151178"/>
      <w:bookmarkStart w:id="2930" w:name="_Toc124151698"/>
      <w:bookmarkStart w:id="2931" w:name="_Toc124152218"/>
      <w:bookmarkStart w:id="2932" w:name="_Toc130396750"/>
      <w:bookmarkStart w:id="2933" w:name="_Toc130397270"/>
      <w:bookmarkStart w:id="2934" w:name="_Toc137558374"/>
      <w:bookmarkStart w:id="2935" w:name="_Toc138862199"/>
      <w:bookmarkStart w:id="2936" w:name="_Toc145532256"/>
      <w:bookmarkStart w:id="2937" w:name="_Toc163218669"/>
      <w:r w:rsidRPr="00BE5108">
        <w:rPr>
          <w:rFonts w:eastAsiaTheme="minorEastAsia"/>
        </w:rPr>
        <w:t>6.5.3.4.1</w:t>
      </w:r>
      <w:r w:rsidRPr="00BE5108">
        <w:rPr>
          <w:rFonts w:eastAsiaTheme="minorEastAsia"/>
        </w:rPr>
        <w:tab/>
        <w:t>Initial conditions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38" w:name="_Toc73962872"/>
      <w:bookmarkStart w:id="2939" w:name="_Toc75260049"/>
      <w:bookmarkStart w:id="2940" w:name="_Toc75275590"/>
      <w:bookmarkStart w:id="2941" w:name="_Toc75276101"/>
      <w:bookmarkStart w:id="2942" w:name="_Toc76541600"/>
      <w:bookmarkStart w:id="2943" w:name="_Toc82437369"/>
      <w:bookmarkStart w:id="2944" w:name="_Toc89944735"/>
      <w:bookmarkStart w:id="2945" w:name="_Toc98753753"/>
      <w:bookmarkStart w:id="2946" w:name="_Toc106180739"/>
      <w:bookmarkStart w:id="2947" w:name="_Toc114150776"/>
      <w:bookmarkStart w:id="2948" w:name="_Toc124151179"/>
      <w:bookmarkStart w:id="2949" w:name="_Toc124151699"/>
      <w:bookmarkStart w:id="2950" w:name="_Toc124152219"/>
      <w:bookmarkStart w:id="2951" w:name="_Toc130396751"/>
      <w:bookmarkStart w:id="2952" w:name="_Toc130397271"/>
      <w:bookmarkStart w:id="2953" w:name="_Toc137558375"/>
      <w:bookmarkStart w:id="2954" w:name="_Toc138862200"/>
      <w:bookmarkStart w:id="2955" w:name="_Toc145532257"/>
      <w:bookmarkStart w:id="2956" w:name="_Toc16321867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57" w:name="_Toc73962873"/>
      <w:bookmarkStart w:id="2958" w:name="_Toc75260050"/>
      <w:bookmarkStart w:id="2959" w:name="_Toc75275591"/>
      <w:bookmarkStart w:id="2960" w:name="_Toc75276102"/>
      <w:bookmarkStart w:id="2961" w:name="_Toc76541601"/>
      <w:bookmarkStart w:id="2962" w:name="_Toc82437370"/>
      <w:bookmarkStart w:id="2963" w:name="_Toc89944736"/>
      <w:bookmarkStart w:id="2964" w:name="_Toc98753754"/>
      <w:bookmarkStart w:id="2965" w:name="_Toc106180740"/>
      <w:bookmarkStart w:id="2966" w:name="_Toc114150777"/>
      <w:bookmarkStart w:id="2967" w:name="_Toc124151180"/>
      <w:bookmarkStart w:id="2968" w:name="_Toc124151700"/>
      <w:bookmarkStart w:id="2969" w:name="_Toc124152220"/>
      <w:bookmarkStart w:id="2970" w:name="_Toc130396752"/>
      <w:bookmarkStart w:id="2971" w:name="_Toc130397272"/>
      <w:bookmarkStart w:id="2972" w:name="_Toc137558376"/>
      <w:bookmarkStart w:id="2973" w:name="_Toc138862201"/>
      <w:bookmarkStart w:id="2974" w:name="_Toc145532258"/>
      <w:bookmarkStart w:id="2975" w:name="_Toc163218671"/>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76" w:name="_Toc73962874"/>
      <w:bookmarkStart w:id="2977" w:name="_Toc75260051"/>
      <w:bookmarkStart w:id="2978" w:name="_Toc75275592"/>
      <w:bookmarkStart w:id="2979" w:name="_Toc75276103"/>
      <w:bookmarkStart w:id="2980" w:name="_Toc76541602"/>
      <w:bookmarkStart w:id="2981" w:name="_Toc82437371"/>
      <w:bookmarkStart w:id="2982" w:name="_Toc89944737"/>
      <w:bookmarkStart w:id="2983" w:name="_Toc98753755"/>
      <w:bookmarkStart w:id="2984" w:name="_Toc106180741"/>
      <w:bookmarkStart w:id="2985" w:name="_Toc114150778"/>
      <w:bookmarkStart w:id="2986" w:name="_Toc124151181"/>
      <w:bookmarkStart w:id="2987" w:name="_Toc124151701"/>
      <w:bookmarkStart w:id="2988" w:name="_Toc124152221"/>
      <w:bookmarkStart w:id="2989" w:name="_Toc130396753"/>
      <w:bookmarkStart w:id="2990" w:name="_Toc130397273"/>
      <w:bookmarkStart w:id="2991" w:name="_Toc137558377"/>
      <w:bookmarkStart w:id="2992" w:name="_Toc138862202"/>
      <w:bookmarkStart w:id="2993" w:name="_Toc145532259"/>
      <w:bookmarkStart w:id="2994" w:name="_Toc163218672"/>
      <w:r w:rsidRPr="00BE5108">
        <w:rPr>
          <w:rFonts w:eastAsiaTheme="minorEastAsia"/>
        </w:rPr>
        <w:t>6.5.3.5</w:t>
      </w:r>
      <w:r w:rsidRPr="00BE5108">
        <w:rPr>
          <w:rFonts w:eastAsiaTheme="minorEastAsia"/>
        </w:rPr>
        <w:tab/>
        <w:t>Test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2995" w:name="_Toc73962875"/>
      <w:bookmarkStart w:id="2996" w:name="_Toc75260052"/>
      <w:bookmarkStart w:id="2997" w:name="_Toc75275593"/>
      <w:bookmarkStart w:id="2998" w:name="_Toc75276104"/>
      <w:bookmarkStart w:id="2999" w:name="_Toc76541603"/>
      <w:bookmarkStart w:id="3000" w:name="_Toc82437372"/>
      <w:bookmarkStart w:id="3001" w:name="_Toc89944738"/>
      <w:bookmarkStart w:id="3002" w:name="_Toc98753756"/>
      <w:bookmarkStart w:id="3003" w:name="_Toc106180742"/>
      <w:bookmarkStart w:id="3004" w:name="_Toc114150779"/>
      <w:bookmarkStart w:id="3005" w:name="_Toc124151182"/>
      <w:bookmarkStart w:id="3006" w:name="_Toc124151702"/>
      <w:bookmarkStart w:id="3007" w:name="_Toc124152222"/>
      <w:bookmarkStart w:id="3008" w:name="_Toc130396754"/>
      <w:bookmarkStart w:id="3009"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010" w:name="_Toc137558378"/>
      <w:bookmarkStart w:id="3011" w:name="_Toc138862203"/>
      <w:bookmarkStart w:id="3012" w:name="_Toc145532260"/>
      <w:bookmarkStart w:id="3013" w:name="_Toc163218673"/>
      <w:r w:rsidRPr="00BE5108">
        <w:rPr>
          <w:rFonts w:eastAsiaTheme="minorEastAsia"/>
        </w:rPr>
        <w:t>6.5.4</w:t>
      </w:r>
      <w:r w:rsidRPr="00BE5108">
        <w:rPr>
          <w:rFonts w:eastAsiaTheme="minorEastAsia"/>
        </w:rPr>
        <w:tab/>
        <w:t>Time alignment error</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2A477E0" w14:textId="77777777" w:rsidR="00AD1976" w:rsidRPr="00BE5108" w:rsidRDefault="00AD1976" w:rsidP="00EF3135">
      <w:pPr>
        <w:pStyle w:val="Heading4"/>
        <w:rPr>
          <w:rFonts w:eastAsiaTheme="minorEastAsia"/>
        </w:rPr>
      </w:pPr>
      <w:bookmarkStart w:id="3014" w:name="_Toc73962876"/>
      <w:bookmarkStart w:id="3015" w:name="_Toc75260053"/>
      <w:bookmarkStart w:id="3016" w:name="_Toc75275594"/>
      <w:bookmarkStart w:id="3017" w:name="_Toc75276105"/>
      <w:bookmarkStart w:id="3018" w:name="_Toc76541604"/>
      <w:bookmarkStart w:id="3019" w:name="_Toc82437373"/>
      <w:bookmarkStart w:id="3020" w:name="_Toc89944739"/>
      <w:bookmarkStart w:id="3021" w:name="_Toc98753757"/>
      <w:bookmarkStart w:id="3022" w:name="_Toc106180743"/>
      <w:bookmarkStart w:id="3023" w:name="_Toc114150780"/>
      <w:bookmarkStart w:id="3024" w:name="_Toc124151183"/>
      <w:bookmarkStart w:id="3025" w:name="_Toc124151703"/>
      <w:bookmarkStart w:id="3026" w:name="_Toc124152223"/>
      <w:bookmarkStart w:id="3027" w:name="_Toc130396755"/>
      <w:bookmarkStart w:id="3028" w:name="_Toc130397275"/>
      <w:bookmarkStart w:id="3029" w:name="_Toc137558379"/>
      <w:bookmarkStart w:id="3030" w:name="_Toc138862204"/>
      <w:bookmarkStart w:id="3031" w:name="_Toc145532261"/>
      <w:bookmarkStart w:id="3032" w:name="_Toc163218674"/>
      <w:r w:rsidRPr="00BE5108">
        <w:rPr>
          <w:rFonts w:eastAsiaTheme="minorEastAsia"/>
        </w:rPr>
        <w:t>6.5.4.1</w:t>
      </w:r>
      <w:r w:rsidRPr="00BE5108">
        <w:rPr>
          <w:rFonts w:eastAsiaTheme="minorEastAsia"/>
        </w:rPr>
        <w:tab/>
        <w:t>Definition and applicability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33" w:name="_Toc73962877"/>
      <w:bookmarkStart w:id="3034" w:name="_Toc75260054"/>
      <w:bookmarkStart w:id="3035" w:name="_Toc75275595"/>
      <w:bookmarkStart w:id="3036" w:name="_Toc75276106"/>
      <w:bookmarkStart w:id="3037" w:name="_Toc76541605"/>
      <w:bookmarkStart w:id="3038" w:name="_Toc82437374"/>
      <w:bookmarkStart w:id="3039" w:name="_Toc89944740"/>
      <w:bookmarkStart w:id="3040" w:name="_Toc98753758"/>
      <w:bookmarkStart w:id="3041" w:name="_Toc106180744"/>
      <w:bookmarkStart w:id="3042" w:name="_Toc114150781"/>
      <w:bookmarkStart w:id="3043" w:name="_Toc124151184"/>
      <w:bookmarkStart w:id="3044" w:name="_Toc124151704"/>
      <w:bookmarkStart w:id="3045" w:name="_Toc124152224"/>
      <w:bookmarkStart w:id="3046" w:name="_Toc130396756"/>
      <w:bookmarkStart w:id="3047" w:name="_Toc130397276"/>
      <w:bookmarkStart w:id="3048" w:name="_Toc137558380"/>
      <w:bookmarkStart w:id="3049" w:name="_Toc138862205"/>
      <w:bookmarkStart w:id="3050" w:name="_Toc145532262"/>
      <w:bookmarkStart w:id="3051" w:name="_Toc163218675"/>
      <w:r w:rsidRPr="00BE5108">
        <w:rPr>
          <w:rFonts w:eastAsiaTheme="minorEastAsia"/>
        </w:rPr>
        <w:t>6.5.4.2</w:t>
      </w:r>
      <w:r w:rsidRPr="00BE5108">
        <w:rPr>
          <w:rFonts w:eastAsiaTheme="minorEastAsia"/>
        </w:rPr>
        <w:tab/>
        <w:t>Minimum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52" w:name="_Toc73962878"/>
      <w:bookmarkStart w:id="3053" w:name="_Toc75260055"/>
      <w:bookmarkStart w:id="3054" w:name="_Toc75275596"/>
      <w:bookmarkStart w:id="3055" w:name="_Toc75276107"/>
      <w:bookmarkStart w:id="3056" w:name="_Toc76541606"/>
      <w:bookmarkStart w:id="3057" w:name="_Toc82437375"/>
      <w:bookmarkStart w:id="3058" w:name="_Toc89944741"/>
      <w:bookmarkStart w:id="3059" w:name="_Toc98753759"/>
      <w:bookmarkStart w:id="3060" w:name="_Toc106180745"/>
      <w:bookmarkStart w:id="3061" w:name="_Toc114150782"/>
      <w:bookmarkStart w:id="3062" w:name="_Toc124151185"/>
      <w:bookmarkStart w:id="3063" w:name="_Toc124151705"/>
      <w:bookmarkStart w:id="3064" w:name="_Toc124152225"/>
      <w:bookmarkStart w:id="3065" w:name="_Toc130396757"/>
      <w:bookmarkStart w:id="3066" w:name="_Toc130397277"/>
      <w:bookmarkStart w:id="3067" w:name="_Toc137558381"/>
      <w:bookmarkStart w:id="3068" w:name="_Toc138862206"/>
      <w:bookmarkStart w:id="3069" w:name="_Toc145532263"/>
      <w:bookmarkStart w:id="3070" w:name="_Toc163218676"/>
      <w:r w:rsidRPr="00BE5108">
        <w:rPr>
          <w:rFonts w:eastAsiaTheme="minorEastAsia"/>
        </w:rPr>
        <w:t>6.5.4.3</w:t>
      </w:r>
      <w:r w:rsidRPr="00BE5108">
        <w:rPr>
          <w:rFonts w:eastAsiaTheme="minorEastAsia"/>
        </w:rPr>
        <w:tab/>
        <w:t>Test purpose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71" w:name="_Toc73962879"/>
      <w:bookmarkStart w:id="3072" w:name="_Toc75260056"/>
      <w:bookmarkStart w:id="3073" w:name="_Toc75275597"/>
      <w:bookmarkStart w:id="3074" w:name="_Toc75276108"/>
      <w:bookmarkStart w:id="3075" w:name="_Toc76541607"/>
      <w:bookmarkStart w:id="3076" w:name="_Toc82437376"/>
      <w:bookmarkStart w:id="3077" w:name="_Toc89944742"/>
      <w:bookmarkStart w:id="3078" w:name="_Toc98753760"/>
      <w:bookmarkStart w:id="3079" w:name="_Toc106180746"/>
      <w:bookmarkStart w:id="3080" w:name="_Toc114150783"/>
      <w:bookmarkStart w:id="3081" w:name="_Toc124151186"/>
      <w:bookmarkStart w:id="3082" w:name="_Toc124151706"/>
      <w:bookmarkStart w:id="3083" w:name="_Toc124152226"/>
      <w:bookmarkStart w:id="3084" w:name="_Toc130396758"/>
      <w:bookmarkStart w:id="3085" w:name="_Toc130397278"/>
      <w:bookmarkStart w:id="3086" w:name="_Toc137558382"/>
      <w:bookmarkStart w:id="3087" w:name="_Toc138862207"/>
      <w:bookmarkStart w:id="3088" w:name="_Toc145532264"/>
      <w:bookmarkStart w:id="3089" w:name="_Toc163218677"/>
      <w:r w:rsidRPr="00BE5108">
        <w:rPr>
          <w:rFonts w:eastAsiaTheme="minorEastAsia"/>
        </w:rPr>
        <w:t>6.5.4.4</w:t>
      </w:r>
      <w:r w:rsidRPr="00BE5108">
        <w:rPr>
          <w:rFonts w:eastAsiaTheme="minorEastAsia"/>
        </w:rPr>
        <w:tab/>
        <w:t>Method of test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CB8E09C" w14:textId="77777777" w:rsidR="00AD1976" w:rsidRPr="00BE5108" w:rsidRDefault="00AD1976" w:rsidP="00EF3135">
      <w:pPr>
        <w:pStyle w:val="Heading5"/>
        <w:rPr>
          <w:rFonts w:eastAsiaTheme="minorEastAsia"/>
        </w:rPr>
      </w:pPr>
      <w:bookmarkStart w:id="3090" w:name="_Toc73962880"/>
      <w:bookmarkStart w:id="3091" w:name="_Toc75260057"/>
      <w:bookmarkStart w:id="3092" w:name="_Toc75275598"/>
      <w:bookmarkStart w:id="3093" w:name="_Toc75276109"/>
      <w:bookmarkStart w:id="3094" w:name="_Toc76541608"/>
      <w:bookmarkStart w:id="3095" w:name="_Toc82437377"/>
      <w:bookmarkStart w:id="3096" w:name="_Toc89944743"/>
      <w:bookmarkStart w:id="3097" w:name="_Toc98753761"/>
      <w:bookmarkStart w:id="3098" w:name="_Toc106180747"/>
      <w:bookmarkStart w:id="3099" w:name="_Toc114150784"/>
      <w:bookmarkStart w:id="3100" w:name="_Toc124151187"/>
      <w:bookmarkStart w:id="3101" w:name="_Toc124151707"/>
      <w:bookmarkStart w:id="3102" w:name="_Toc124152227"/>
      <w:bookmarkStart w:id="3103" w:name="_Toc130396759"/>
      <w:bookmarkStart w:id="3104" w:name="_Toc130397279"/>
      <w:bookmarkStart w:id="3105" w:name="_Toc137558383"/>
      <w:bookmarkStart w:id="3106" w:name="_Toc138862208"/>
      <w:bookmarkStart w:id="3107" w:name="_Toc145532265"/>
      <w:bookmarkStart w:id="3108" w:name="_Toc163218678"/>
      <w:r w:rsidRPr="00BE5108">
        <w:rPr>
          <w:rFonts w:eastAsiaTheme="minorEastAsia"/>
        </w:rPr>
        <w:t>6.5.4.4.1</w:t>
      </w:r>
      <w:r w:rsidRPr="00BE5108">
        <w:rPr>
          <w:rFonts w:eastAsiaTheme="minorEastAsia"/>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09" w:name="_Toc73962881"/>
      <w:bookmarkStart w:id="3110" w:name="_Toc75260058"/>
      <w:bookmarkStart w:id="3111" w:name="_Toc75275599"/>
      <w:bookmarkStart w:id="3112" w:name="_Toc75276110"/>
      <w:bookmarkStart w:id="3113" w:name="_Toc76541609"/>
      <w:bookmarkStart w:id="3114" w:name="_Toc82437378"/>
      <w:bookmarkStart w:id="3115" w:name="_Toc89944744"/>
      <w:bookmarkStart w:id="3116" w:name="_Toc98753762"/>
      <w:bookmarkStart w:id="3117" w:name="_Toc106180748"/>
      <w:bookmarkStart w:id="3118" w:name="_Toc114150785"/>
      <w:bookmarkStart w:id="3119" w:name="_Toc124151188"/>
      <w:bookmarkStart w:id="3120" w:name="_Toc124151708"/>
      <w:bookmarkStart w:id="3121" w:name="_Toc124152228"/>
      <w:bookmarkStart w:id="3122" w:name="_Toc130396760"/>
      <w:bookmarkStart w:id="3123" w:name="_Toc130397280"/>
      <w:bookmarkStart w:id="3124" w:name="_Toc137558384"/>
      <w:bookmarkStart w:id="3125" w:name="_Toc138862209"/>
      <w:bookmarkStart w:id="3126" w:name="_Toc145532266"/>
      <w:bookmarkStart w:id="3127" w:name="_Toc163218679"/>
      <w:r w:rsidRPr="00BE5108">
        <w:rPr>
          <w:rFonts w:eastAsiaTheme="minorEastAsia"/>
        </w:rPr>
        <w:t>6.5.4.4.2</w:t>
      </w:r>
      <w:r w:rsidRPr="00BE5108">
        <w:rPr>
          <w:rFonts w:eastAsiaTheme="minorEastAsia"/>
        </w:rPr>
        <w:tab/>
        <w:t>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28" w:name="_Toc73962882"/>
      <w:bookmarkStart w:id="3129" w:name="_Toc75260059"/>
      <w:bookmarkStart w:id="3130" w:name="_Toc75275600"/>
      <w:bookmarkStart w:id="3131" w:name="_Toc75276111"/>
      <w:bookmarkStart w:id="3132" w:name="_Toc76541610"/>
      <w:bookmarkStart w:id="3133" w:name="_Toc82437379"/>
      <w:bookmarkStart w:id="3134" w:name="_Toc89944745"/>
      <w:bookmarkStart w:id="3135" w:name="_Toc98753763"/>
      <w:bookmarkStart w:id="3136" w:name="_Toc106180749"/>
      <w:bookmarkStart w:id="3137" w:name="_Toc114150786"/>
      <w:bookmarkStart w:id="3138" w:name="_Toc124151189"/>
      <w:bookmarkStart w:id="3139" w:name="_Toc124151709"/>
      <w:bookmarkStart w:id="3140" w:name="_Toc124152229"/>
      <w:bookmarkStart w:id="3141" w:name="_Toc130396761"/>
      <w:bookmarkStart w:id="3142" w:name="_Toc130397281"/>
      <w:bookmarkStart w:id="3143" w:name="_Toc137558385"/>
      <w:bookmarkStart w:id="3144" w:name="_Toc138862210"/>
      <w:bookmarkStart w:id="3145" w:name="_Toc145532267"/>
      <w:bookmarkStart w:id="3146" w:name="_Toc163218680"/>
      <w:r w:rsidRPr="00BE5108">
        <w:rPr>
          <w:rFonts w:eastAsiaTheme="minorEastAsia"/>
        </w:rPr>
        <w:t>6.5.4.5</w:t>
      </w:r>
      <w:r w:rsidRPr="00BE5108">
        <w:rPr>
          <w:rFonts w:eastAsiaTheme="minorEastAsia"/>
        </w:rPr>
        <w:tab/>
        <w:t>Test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47" w:name="_Toc114150787"/>
      <w:bookmarkStart w:id="3148" w:name="_Toc124151190"/>
      <w:bookmarkStart w:id="3149" w:name="_Toc124151710"/>
      <w:bookmarkStart w:id="3150" w:name="_Toc124152230"/>
      <w:bookmarkStart w:id="3151" w:name="_Toc130396762"/>
      <w:bookmarkStart w:id="3152" w:name="_Toc130397282"/>
      <w:bookmarkStart w:id="3153" w:name="_Toc137558386"/>
      <w:bookmarkStart w:id="3154" w:name="_Toc138862211"/>
      <w:bookmarkStart w:id="3155" w:name="_Toc145532268"/>
      <w:bookmarkStart w:id="3156" w:name="_Toc163218681"/>
      <w:r w:rsidRPr="004D4AB4">
        <w:t>6.5.5</w:t>
      </w:r>
      <w:r w:rsidRPr="004D4AB4">
        <w:tab/>
        <w:t>Timing error between IAB-DU and IAB-MT</w:t>
      </w:r>
      <w:bookmarkEnd w:id="3147"/>
      <w:bookmarkEnd w:id="3148"/>
      <w:bookmarkEnd w:id="3149"/>
      <w:bookmarkEnd w:id="3150"/>
      <w:bookmarkEnd w:id="3151"/>
      <w:bookmarkEnd w:id="3152"/>
      <w:bookmarkEnd w:id="3153"/>
      <w:bookmarkEnd w:id="3154"/>
      <w:bookmarkEnd w:id="3155"/>
      <w:bookmarkEnd w:id="3156"/>
    </w:p>
    <w:p w14:paraId="56E3CF9C" w14:textId="77777777" w:rsidR="001F72CA" w:rsidRPr="00994A55" w:rsidRDefault="001F72CA" w:rsidP="001F72CA">
      <w:pPr>
        <w:pStyle w:val="Heading4"/>
        <w:rPr>
          <w:rFonts w:eastAsia="DengXian"/>
        </w:rPr>
      </w:pPr>
      <w:bookmarkStart w:id="3157" w:name="_Toc114150788"/>
      <w:bookmarkStart w:id="3158" w:name="_Toc124151191"/>
      <w:bookmarkStart w:id="3159" w:name="_Toc124151711"/>
      <w:bookmarkStart w:id="3160" w:name="_Toc124152231"/>
      <w:bookmarkStart w:id="3161" w:name="_Toc130396763"/>
      <w:bookmarkStart w:id="3162" w:name="_Toc130397283"/>
      <w:bookmarkStart w:id="3163" w:name="_Toc137558387"/>
      <w:bookmarkStart w:id="3164" w:name="_Toc138862212"/>
      <w:bookmarkStart w:id="3165" w:name="_Toc145532269"/>
      <w:bookmarkStart w:id="3166" w:name="_Toc163218682"/>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57"/>
      <w:bookmarkEnd w:id="3158"/>
      <w:bookmarkEnd w:id="3159"/>
      <w:bookmarkEnd w:id="3160"/>
      <w:bookmarkEnd w:id="3161"/>
      <w:bookmarkEnd w:id="3162"/>
      <w:bookmarkEnd w:id="3163"/>
      <w:bookmarkEnd w:id="3164"/>
      <w:bookmarkEnd w:id="3165"/>
      <w:bookmarkEnd w:id="316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67" w:name="_Toc114150789"/>
      <w:bookmarkStart w:id="3168" w:name="_Toc124151192"/>
      <w:bookmarkStart w:id="3169" w:name="_Toc124151712"/>
      <w:bookmarkStart w:id="3170" w:name="_Toc124152232"/>
      <w:bookmarkStart w:id="3171" w:name="_Toc130396764"/>
      <w:bookmarkStart w:id="3172" w:name="_Toc130397284"/>
      <w:bookmarkStart w:id="3173" w:name="_Toc137558388"/>
      <w:bookmarkStart w:id="3174" w:name="_Toc138862213"/>
      <w:bookmarkStart w:id="3175" w:name="_Toc145532270"/>
      <w:bookmarkStart w:id="3176" w:name="_Toc163218683"/>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67"/>
      <w:bookmarkEnd w:id="3168"/>
      <w:bookmarkEnd w:id="3169"/>
      <w:bookmarkEnd w:id="3170"/>
      <w:bookmarkEnd w:id="3171"/>
      <w:bookmarkEnd w:id="3172"/>
      <w:bookmarkEnd w:id="3173"/>
      <w:bookmarkEnd w:id="3174"/>
      <w:bookmarkEnd w:id="3175"/>
      <w:bookmarkEnd w:id="317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77" w:name="_Toc114150790"/>
      <w:bookmarkStart w:id="3178" w:name="_Toc124151193"/>
      <w:bookmarkStart w:id="3179" w:name="_Toc124151713"/>
      <w:bookmarkStart w:id="3180" w:name="_Toc124152233"/>
      <w:bookmarkStart w:id="3181" w:name="_Toc130396765"/>
      <w:bookmarkStart w:id="3182" w:name="_Toc130397285"/>
      <w:bookmarkStart w:id="3183" w:name="_Toc137558389"/>
      <w:bookmarkStart w:id="3184" w:name="_Toc138862214"/>
      <w:bookmarkStart w:id="3185" w:name="_Toc145532271"/>
      <w:bookmarkStart w:id="3186" w:name="_Toc163218684"/>
      <w:r w:rsidRPr="00994A55">
        <w:rPr>
          <w:rFonts w:eastAsia="DengXian"/>
        </w:rPr>
        <w:t>6.5.</w:t>
      </w:r>
      <w:r>
        <w:rPr>
          <w:rFonts w:eastAsia="DengXian"/>
        </w:rPr>
        <w:t>5</w:t>
      </w:r>
      <w:r w:rsidRPr="00994A55">
        <w:rPr>
          <w:rFonts w:eastAsia="DengXian"/>
        </w:rPr>
        <w:t>.3</w:t>
      </w:r>
      <w:r w:rsidRPr="00994A55">
        <w:rPr>
          <w:rFonts w:eastAsia="DengXian"/>
        </w:rPr>
        <w:tab/>
        <w:t>Test purpose</w:t>
      </w:r>
      <w:bookmarkEnd w:id="3177"/>
      <w:bookmarkEnd w:id="3178"/>
      <w:bookmarkEnd w:id="3179"/>
      <w:bookmarkEnd w:id="3180"/>
      <w:bookmarkEnd w:id="3181"/>
      <w:bookmarkEnd w:id="3182"/>
      <w:bookmarkEnd w:id="3183"/>
      <w:bookmarkEnd w:id="3184"/>
      <w:bookmarkEnd w:id="3185"/>
      <w:bookmarkEnd w:id="318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87" w:name="_Toc114150791"/>
      <w:bookmarkStart w:id="3188" w:name="_Toc124151194"/>
      <w:bookmarkStart w:id="3189" w:name="_Toc124151714"/>
      <w:bookmarkStart w:id="3190" w:name="_Toc124152234"/>
      <w:bookmarkStart w:id="3191" w:name="_Toc130396766"/>
      <w:bookmarkStart w:id="3192" w:name="_Toc130397286"/>
      <w:bookmarkStart w:id="3193" w:name="_Toc137558390"/>
      <w:bookmarkStart w:id="3194" w:name="_Toc138862215"/>
      <w:bookmarkStart w:id="3195" w:name="_Toc145532272"/>
      <w:bookmarkStart w:id="3196" w:name="_Toc163218685"/>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87"/>
      <w:bookmarkEnd w:id="3188"/>
      <w:bookmarkEnd w:id="3189"/>
      <w:bookmarkEnd w:id="3190"/>
      <w:bookmarkEnd w:id="3191"/>
      <w:bookmarkEnd w:id="3192"/>
      <w:bookmarkEnd w:id="3193"/>
      <w:bookmarkEnd w:id="3194"/>
      <w:bookmarkEnd w:id="3195"/>
      <w:bookmarkEnd w:id="3196"/>
    </w:p>
    <w:p w14:paraId="754D576E" w14:textId="77777777" w:rsidR="001F72CA" w:rsidRPr="00994A55" w:rsidRDefault="001F72CA" w:rsidP="001F72CA">
      <w:pPr>
        <w:pStyle w:val="Heading5"/>
        <w:rPr>
          <w:rFonts w:eastAsia="DengXian"/>
        </w:rPr>
      </w:pPr>
      <w:bookmarkStart w:id="3197" w:name="_Toc114150792"/>
      <w:bookmarkStart w:id="3198" w:name="_Toc124151195"/>
      <w:bookmarkStart w:id="3199" w:name="_Toc124151715"/>
      <w:bookmarkStart w:id="3200" w:name="_Toc124152235"/>
      <w:bookmarkStart w:id="3201" w:name="_Toc130396767"/>
      <w:bookmarkStart w:id="3202" w:name="_Toc130397287"/>
      <w:bookmarkStart w:id="3203" w:name="_Toc137558391"/>
      <w:bookmarkStart w:id="3204" w:name="_Toc138862216"/>
      <w:bookmarkStart w:id="3205" w:name="_Toc145532273"/>
      <w:bookmarkStart w:id="3206" w:name="_Toc163218686"/>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197"/>
      <w:bookmarkEnd w:id="3198"/>
      <w:bookmarkEnd w:id="3199"/>
      <w:bookmarkEnd w:id="3200"/>
      <w:bookmarkEnd w:id="3201"/>
      <w:bookmarkEnd w:id="3202"/>
      <w:bookmarkEnd w:id="3203"/>
      <w:bookmarkEnd w:id="3204"/>
      <w:bookmarkEnd w:id="3205"/>
      <w:bookmarkEnd w:id="3206"/>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07" w:name="_Toc114150793"/>
      <w:bookmarkStart w:id="3208" w:name="_Toc124151196"/>
      <w:bookmarkStart w:id="3209" w:name="_Toc124151716"/>
      <w:bookmarkStart w:id="3210" w:name="_Toc124152236"/>
      <w:bookmarkStart w:id="3211" w:name="_Toc130396768"/>
      <w:bookmarkStart w:id="3212" w:name="_Toc130397288"/>
      <w:bookmarkStart w:id="3213" w:name="_Toc137558392"/>
      <w:bookmarkStart w:id="3214" w:name="_Toc138862217"/>
      <w:bookmarkStart w:id="3215" w:name="_Toc145532274"/>
      <w:bookmarkStart w:id="3216" w:name="_Toc163218687"/>
      <w:r w:rsidRPr="00994A55">
        <w:rPr>
          <w:rFonts w:eastAsia="DengXian"/>
        </w:rPr>
        <w:t>6.5.</w:t>
      </w:r>
      <w:r>
        <w:rPr>
          <w:rFonts w:eastAsia="DengXian"/>
        </w:rPr>
        <w:t>5</w:t>
      </w:r>
      <w:r w:rsidRPr="00994A55">
        <w:rPr>
          <w:rFonts w:eastAsia="DengXian"/>
        </w:rPr>
        <w:t>.4.2</w:t>
      </w:r>
      <w:r w:rsidRPr="00994A55">
        <w:rPr>
          <w:rFonts w:eastAsia="DengXian"/>
        </w:rPr>
        <w:tab/>
        <w:t>Procedure</w:t>
      </w:r>
      <w:bookmarkEnd w:id="3207"/>
      <w:bookmarkEnd w:id="3208"/>
      <w:bookmarkEnd w:id="3209"/>
      <w:bookmarkEnd w:id="3210"/>
      <w:bookmarkEnd w:id="3211"/>
      <w:bookmarkEnd w:id="3212"/>
      <w:bookmarkEnd w:id="3213"/>
      <w:bookmarkEnd w:id="3214"/>
      <w:bookmarkEnd w:id="3215"/>
      <w:bookmarkEnd w:id="3216"/>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17" w:name="_Toc114150794"/>
      <w:bookmarkStart w:id="3218" w:name="_Toc124151197"/>
      <w:bookmarkStart w:id="3219" w:name="_Toc124151717"/>
      <w:bookmarkStart w:id="3220" w:name="_Toc124152237"/>
      <w:bookmarkStart w:id="3221" w:name="_Toc130396769"/>
      <w:bookmarkStart w:id="3222" w:name="_Toc130397289"/>
      <w:bookmarkStart w:id="3223" w:name="_Toc137558393"/>
      <w:bookmarkStart w:id="3224" w:name="_Toc138862218"/>
      <w:bookmarkStart w:id="3225" w:name="_Toc145532275"/>
      <w:bookmarkStart w:id="3226" w:name="_Toc163218688"/>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17"/>
      <w:bookmarkEnd w:id="3218"/>
      <w:bookmarkEnd w:id="3219"/>
      <w:bookmarkEnd w:id="3220"/>
      <w:bookmarkEnd w:id="3221"/>
      <w:bookmarkEnd w:id="3222"/>
      <w:bookmarkEnd w:id="3223"/>
      <w:bookmarkEnd w:id="3224"/>
      <w:bookmarkEnd w:id="3225"/>
      <w:bookmarkEnd w:id="32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27" w:name="_Toc73962883"/>
      <w:bookmarkStart w:id="3228" w:name="_Toc75260060"/>
      <w:bookmarkStart w:id="3229" w:name="_Toc75275601"/>
      <w:bookmarkStart w:id="3230" w:name="_Toc75276112"/>
      <w:bookmarkStart w:id="3231" w:name="_Toc76541611"/>
      <w:bookmarkStart w:id="3232" w:name="_Toc82437380"/>
      <w:bookmarkStart w:id="3233" w:name="_Toc89944746"/>
      <w:bookmarkStart w:id="3234" w:name="_Toc98753764"/>
      <w:bookmarkStart w:id="3235" w:name="_Toc106180750"/>
      <w:bookmarkStart w:id="3236" w:name="_Toc114150795"/>
      <w:bookmarkStart w:id="3237" w:name="_Toc124151198"/>
      <w:bookmarkStart w:id="3238" w:name="_Toc124151718"/>
      <w:bookmarkStart w:id="3239" w:name="_Toc124152238"/>
      <w:bookmarkStart w:id="3240" w:name="_Toc130396770"/>
      <w:bookmarkStart w:id="3241" w:name="_Toc130397290"/>
      <w:bookmarkStart w:id="3242" w:name="_Toc137558394"/>
      <w:bookmarkStart w:id="3243" w:name="_Toc138862219"/>
      <w:bookmarkStart w:id="3244" w:name="_Toc145532276"/>
      <w:bookmarkStart w:id="3245" w:name="_Toc163218689"/>
      <w:r w:rsidRPr="00BE5108">
        <w:rPr>
          <w:rFonts w:eastAsiaTheme="minorEastAsia"/>
        </w:rPr>
        <w:t>6.6</w:t>
      </w:r>
      <w:r w:rsidRPr="00BE5108">
        <w:rPr>
          <w:rFonts w:eastAsiaTheme="minorEastAsia"/>
        </w:rPr>
        <w:tab/>
        <w:t>Unwanted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C66B71E" w14:textId="77777777" w:rsidR="008D3EE5" w:rsidRPr="00BE5108" w:rsidRDefault="008D3EE5" w:rsidP="008D3EE5">
      <w:pPr>
        <w:pStyle w:val="Heading3"/>
        <w:rPr>
          <w:rFonts w:eastAsiaTheme="minorEastAsia"/>
        </w:rPr>
      </w:pPr>
      <w:bookmarkStart w:id="3246" w:name="_Toc73962884"/>
      <w:bookmarkStart w:id="3247" w:name="_Toc75260061"/>
      <w:bookmarkStart w:id="3248" w:name="_Toc75275602"/>
      <w:bookmarkStart w:id="3249" w:name="_Toc75276113"/>
      <w:bookmarkStart w:id="3250" w:name="_Toc76541612"/>
      <w:bookmarkStart w:id="3251" w:name="_Toc82437381"/>
      <w:bookmarkStart w:id="3252" w:name="_Toc89944747"/>
      <w:bookmarkStart w:id="3253" w:name="_Toc98753765"/>
      <w:bookmarkStart w:id="3254" w:name="_Toc106180751"/>
      <w:bookmarkStart w:id="3255" w:name="_Toc114150796"/>
      <w:bookmarkStart w:id="3256" w:name="_Toc124151199"/>
      <w:bookmarkStart w:id="3257" w:name="_Toc124151719"/>
      <w:bookmarkStart w:id="3258" w:name="_Toc124152239"/>
      <w:bookmarkStart w:id="3259" w:name="_Toc130396771"/>
      <w:bookmarkStart w:id="3260" w:name="_Toc130397291"/>
      <w:bookmarkStart w:id="3261" w:name="_Toc137558395"/>
      <w:bookmarkStart w:id="3262" w:name="_Toc138862220"/>
      <w:bookmarkStart w:id="3263" w:name="_Toc145532277"/>
      <w:bookmarkStart w:id="3264" w:name="_Toc163218690"/>
      <w:r w:rsidRPr="00BE5108">
        <w:rPr>
          <w:rFonts w:eastAsiaTheme="minorEastAsia"/>
        </w:rPr>
        <w:t>6.6.1</w:t>
      </w:r>
      <w:r w:rsidRPr="00BE5108">
        <w:rPr>
          <w:rFonts w:eastAsiaTheme="minorEastAsia"/>
        </w:rPr>
        <w:tab/>
        <w:t>General</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65" w:name="OLE_LINK95"/>
            <w:bookmarkStart w:id="326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67" w:name="OLE_LINK66"/>
            <w:bookmarkStart w:id="326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69" w:name="OLE_LINK21"/>
            <w:r w:rsidRPr="00BE5108">
              <w:rPr>
                <w:rFonts w:eastAsiaTheme="minorEastAsia"/>
              </w:rPr>
              <w:t>&lt;</w:t>
            </w:r>
            <w:r w:rsidR="00847BC2" w:rsidRPr="00BE5108">
              <w:rPr>
                <w:rFonts w:eastAsiaTheme="minorEastAsia"/>
              </w:rPr>
              <w:t xml:space="preserve"> </w:t>
            </w:r>
            <w:bookmarkEnd w:id="326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67"/>
            <w:bookmarkEnd w:id="326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70" w:name="OLE_LINK64"/>
            <w:bookmarkStart w:id="3271" w:name="OLE_LINK65"/>
            <w:r w:rsidRPr="00BE5108">
              <w:rPr>
                <w:rFonts w:eastAsiaTheme="minorEastAsia"/>
              </w:rPr>
              <w:t>10</w:t>
            </w:r>
            <w:r w:rsidR="00847BC2" w:rsidRPr="00BE5108">
              <w:rPr>
                <w:rFonts w:eastAsiaTheme="minorEastAsia"/>
              </w:rPr>
              <w:t xml:space="preserve"> </w:t>
            </w:r>
            <w:bookmarkEnd w:id="3270"/>
            <w:bookmarkEnd w:id="327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65"/>
      <w:bookmarkEnd w:id="326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72" w:name="_Toc73962885"/>
      <w:bookmarkStart w:id="3273" w:name="_Toc75260062"/>
      <w:bookmarkStart w:id="3274" w:name="_Toc75275603"/>
      <w:bookmarkStart w:id="3275" w:name="_Toc75276114"/>
      <w:bookmarkStart w:id="3276" w:name="_Toc76541613"/>
      <w:bookmarkStart w:id="3277" w:name="_Toc82437382"/>
      <w:bookmarkStart w:id="3278" w:name="_Toc89944748"/>
      <w:bookmarkStart w:id="3279" w:name="_Toc98753766"/>
      <w:bookmarkStart w:id="3280" w:name="_Toc106180752"/>
      <w:bookmarkStart w:id="3281" w:name="_Toc114150797"/>
      <w:bookmarkStart w:id="3282" w:name="_Toc124151200"/>
      <w:bookmarkStart w:id="3283" w:name="_Toc124151720"/>
      <w:bookmarkStart w:id="3284" w:name="_Toc124152240"/>
      <w:bookmarkStart w:id="3285" w:name="_Toc130396772"/>
      <w:bookmarkStart w:id="3286" w:name="_Toc130397292"/>
      <w:bookmarkStart w:id="3287" w:name="_Toc137558396"/>
      <w:bookmarkStart w:id="3288" w:name="_Toc138862221"/>
      <w:bookmarkStart w:id="3289" w:name="_Toc145532278"/>
      <w:bookmarkStart w:id="3290" w:name="_Toc163218691"/>
      <w:r w:rsidRPr="00BE5108">
        <w:rPr>
          <w:rFonts w:eastAsiaTheme="minorEastAsia"/>
        </w:rPr>
        <w:t>6.6.2</w:t>
      </w:r>
      <w:r w:rsidRPr="00BE5108">
        <w:rPr>
          <w:rFonts w:eastAsiaTheme="minorEastAsia"/>
        </w:rPr>
        <w:tab/>
        <w:t>Occupied bandwidth</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66C4B9" w14:textId="77777777" w:rsidR="008D3EE5" w:rsidRPr="00BE5108" w:rsidRDefault="008D3EE5" w:rsidP="008D3EE5">
      <w:pPr>
        <w:pStyle w:val="Heading4"/>
        <w:rPr>
          <w:rFonts w:eastAsiaTheme="minorEastAsia"/>
        </w:rPr>
      </w:pPr>
      <w:bookmarkStart w:id="3291" w:name="_Toc73962886"/>
      <w:bookmarkStart w:id="3292" w:name="_Toc75260063"/>
      <w:bookmarkStart w:id="3293" w:name="_Toc75275604"/>
      <w:bookmarkStart w:id="3294" w:name="_Toc75276115"/>
      <w:bookmarkStart w:id="3295" w:name="_Toc76541614"/>
      <w:bookmarkStart w:id="3296" w:name="_Toc82437383"/>
      <w:bookmarkStart w:id="3297" w:name="_Toc89944749"/>
      <w:bookmarkStart w:id="3298" w:name="_Toc98753767"/>
      <w:bookmarkStart w:id="3299" w:name="_Toc106180753"/>
      <w:bookmarkStart w:id="3300" w:name="_Toc114150798"/>
      <w:bookmarkStart w:id="3301" w:name="_Toc124151201"/>
      <w:bookmarkStart w:id="3302" w:name="_Toc124151721"/>
      <w:bookmarkStart w:id="3303" w:name="_Toc124152241"/>
      <w:bookmarkStart w:id="3304" w:name="_Toc130396773"/>
      <w:bookmarkStart w:id="3305" w:name="_Toc130397293"/>
      <w:bookmarkStart w:id="3306" w:name="_Toc137558397"/>
      <w:bookmarkStart w:id="3307" w:name="_Toc138862222"/>
      <w:bookmarkStart w:id="3308" w:name="_Toc145532279"/>
      <w:bookmarkStart w:id="3309" w:name="_Toc163218692"/>
      <w:r w:rsidRPr="00BE5108">
        <w:rPr>
          <w:rFonts w:eastAsiaTheme="minorEastAsia"/>
        </w:rPr>
        <w:t>6.6.2.1</w:t>
      </w:r>
      <w:r w:rsidRPr="00BE5108">
        <w:rPr>
          <w:rFonts w:eastAsiaTheme="minorEastAsia"/>
        </w:rPr>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10" w:name="_Toc73962887"/>
      <w:bookmarkStart w:id="3311" w:name="_Toc75260064"/>
      <w:bookmarkStart w:id="3312" w:name="_Toc75275605"/>
      <w:bookmarkStart w:id="3313" w:name="_Toc75276116"/>
      <w:bookmarkStart w:id="3314" w:name="_Toc76541615"/>
      <w:bookmarkStart w:id="3315" w:name="_Toc82437384"/>
      <w:bookmarkStart w:id="3316" w:name="_Toc89944750"/>
      <w:bookmarkStart w:id="3317" w:name="_Toc98753768"/>
      <w:bookmarkStart w:id="3318" w:name="_Toc106180754"/>
      <w:bookmarkStart w:id="3319" w:name="_Toc114150799"/>
      <w:bookmarkStart w:id="3320" w:name="_Toc124151202"/>
      <w:bookmarkStart w:id="3321" w:name="_Toc124151722"/>
      <w:bookmarkStart w:id="3322" w:name="_Toc124152242"/>
      <w:bookmarkStart w:id="3323" w:name="_Toc130396774"/>
      <w:bookmarkStart w:id="3324" w:name="_Toc130397294"/>
      <w:bookmarkStart w:id="3325" w:name="_Toc137558398"/>
      <w:bookmarkStart w:id="3326" w:name="_Toc138862223"/>
      <w:bookmarkStart w:id="3327" w:name="_Toc145532280"/>
      <w:bookmarkStart w:id="3328" w:name="_Toc163218693"/>
      <w:r w:rsidRPr="00BE5108">
        <w:rPr>
          <w:rFonts w:eastAsia="MS Gothic"/>
          <w:lang w:eastAsia="zh-CN"/>
        </w:rPr>
        <w:t>6.6.2.2</w:t>
      </w:r>
      <w:r w:rsidRPr="00BE5108">
        <w:rPr>
          <w:rFonts w:eastAsia="MS Gothic"/>
          <w:lang w:eastAsia="zh-CN"/>
        </w:rPr>
        <w:tab/>
        <w:t>Minimum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29" w:name="_Toc73962888"/>
      <w:bookmarkStart w:id="3330" w:name="_Toc75260065"/>
      <w:bookmarkStart w:id="3331" w:name="_Toc75275606"/>
      <w:bookmarkStart w:id="3332" w:name="_Toc75276117"/>
      <w:bookmarkStart w:id="3333" w:name="_Toc76541616"/>
      <w:bookmarkStart w:id="3334" w:name="_Toc82437385"/>
      <w:bookmarkStart w:id="3335" w:name="_Toc89944751"/>
      <w:bookmarkStart w:id="3336" w:name="_Toc98753769"/>
      <w:bookmarkStart w:id="3337" w:name="_Toc106180755"/>
      <w:bookmarkStart w:id="3338" w:name="_Toc114150800"/>
      <w:bookmarkStart w:id="3339" w:name="_Toc124151203"/>
      <w:bookmarkStart w:id="3340" w:name="_Toc124151723"/>
      <w:bookmarkStart w:id="3341" w:name="_Toc124152243"/>
      <w:bookmarkStart w:id="3342" w:name="_Toc130396775"/>
      <w:bookmarkStart w:id="3343" w:name="_Toc130397295"/>
      <w:bookmarkStart w:id="3344" w:name="_Toc137558399"/>
      <w:bookmarkStart w:id="3345" w:name="_Toc138862224"/>
      <w:bookmarkStart w:id="3346" w:name="_Toc145532281"/>
      <w:bookmarkStart w:id="3347" w:name="_Toc163218694"/>
      <w:r w:rsidRPr="00BE5108">
        <w:rPr>
          <w:rFonts w:eastAsiaTheme="minorEastAsia"/>
          <w:lang w:eastAsia="zh-CN"/>
        </w:rPr>
        <w:t>6.6.2.3</w:t>
      </w:r>
      <w:r w:rsidRPr="00BE5108">
        <w:rPr>
          <w:rFonts w:eastAsiaTheme="minorEastAsia"/>
          <w:lang w:eastAsia="zh-CN"/>
        </w:rPr>
        <w:tab/>
        <w:t>Test purpose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48" w:name="_Toc73962889"/>
      <w:bookmarkStart w:id="3349" w:name="_Toc75260066"/>
      <w:bookmarkStart w:id="3350" w:name="_Toc75275607"/>
      <w:bookmarkStart w:id="3351" w:name="_Toc75276118"/>
      <w:bookmarkStart w:id="3352" w:name="_Toc76541617"/>
      <w:bookmarkStart w:id="3353" w:name="_Toc82437386"/>
      <w:bookmarkStart w:id="3354" w:name="_Toc89944752"/>
      <w:bookmarkStart w:id="3355" w:name="_Toc98753770"/>
      <w:bookmarkStart w:id="3356" w:name="_Toc106180756"/>
      <w:bookmarkStart w:id="3357" w:name="_Toc114150801"/>
      <w:bookmarkStart w:id="3358" w:name="_Toc124151204"/>
      <w:bookmarkStart w:id="3359" w:name="_Toc124151724"/>
      <w:bookmarkStart w:id="3360" w:name="_Toc124152244"/>
      <w:bookmarkStart w:id="3361" w:name="_Toc130396776"/>
      <w:bookmarkStart w:id="3362" w:name="_Toc130397296"/>
      <w:bookmarkStart w:id="3363" w:name="_Toc137558400"/>
      <w:bookmarkStart w:id="3364" w:name="_Toc138862225"/>
      <w:bookmarkStart w:id="3365" w:name="_Toc145532282"/>
      <w:bookmarkStart w:id="3366" w:name="_Toc163218695"/>
      <w:r w:rsidRPr="00BE5108">
        <w:rPr>
          <w:rFonts w:eastAsia="MS Gothic"/>
          <w:lang w:eastAsia="zh-CN"/>
        </w:rPr>
        <w:t>6.6.2.4</w:t>
      </w:r>
      <w:r w:rsidRPr="00BE5108">
        <w:rPr>
          <w:rFonts w:eastAsia="MS Gothic"/>
          <w:lang w:eastAsia="zh-CN"/>
        </w:rPr>
        <w:tab/>
        <w:t>Method of test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A00FCFA" w14:textId="77777777" w:rsidR="008D3EE5" w:rsidRPr="00BE5108" w:rsidRDefault="008D3EE5" w:rsidP="008D3EE5">
      <w:pPr>
        <w:pStyle w:val="Heading5"/>
        <w:rPr>
          <w:rFonts w:eastAsiaTheme="minorEastAsia"/>
          <w:lang w:eastAsia="zh-CN"/>
        </w:rPr>
      </w:pPr>
      <w:bookmarkStart w:id="3367" w:name="_Toc73962890"/>
      <w:bookmarkStart w:id="3368" w:name="_Toc75260067"/>
      <w:bookmarkStart w:id="3369" w:name="_Toc75275608"/>
      <w:bookmarkStart w:id="3370" w:name="_Toc75276119"/>
      <w:bookmarkStart w:id="3371" w:name="_Toc76541618"/>
      <w:bookmarkStart w:id="3372" w:name="_Toc82437387"/>
      <w:bookmarkStart w:id="3373" w:name="_Toc89944753"/>
      <w:bookmarkStart w:id="3374" w:name="_Toc98753771"/>
      <w:bookmarkStart w:id="3375" w:name="_Toc106180757"/>
      <w:bookmarkStart w:id="3376" w:name="_Toc114150802"/>
      <w:bookmarkStart w:id="3377" w:name="_Toc124151205"/>
      <w:bookmarkStart w:id="3378" w:name="_Toc124151725"/>
      <w:bookmarkStart w:id="3379" w:name="_Toc124152245"/>
      <w:bookmarkStart w:id="3380" w:name="_Toc130396777"/>
      <w:bookmarkStart w:id="3381" w:name="_Toc130397297"/>
      <w:bookmarkStart w:id="3382" w:name="_Toc137558401"/>
      <w:bookmarkStart w:id="3383" w:name="_Toc138862226"/>
      <w:bookmarkStart w:id="3384" w:name="_Toc145532283"/>
      <w:bookmarkStart w:id="3385" w:name="_Toc163218696"/>
      <w:r w:rsidRPr="00BE5108">
        <w:rPr>
          <w:rFonts w:eastAsiaTheme="minorEastAsia"/>
          <w:lang w:eastAsia="zh-CN"/>
        </w:rPr>
        <w:t>6.6.2.4.1</w:t>
      </w:r>
      <w:r w:rsidRPr="00BE5108">
        <w:rPr>
          <w:rFonts w:eastAsiaTheme="minorEastAsia"/>
          <w:lang w:eastAsia="zh-CN"/>
        </w:rPr>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86" w:name="_Toc73962891"/>
      <w:bookmarkStart w:id="3387" w:name="_Toc75260068"/>
      <w:bookmarkStart w:id="3388" w:name="_Toc75275609"/>
      <w:bookmarkStart w:id="3389" w:name="_Toc75276120"/>
      <w:bookmarkStart w:id="339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391" w:name="_Toc82437388"/>
      <w:bookmarkStart w:id="3392" w:name="_Toc89944754"/>
      <w:bookmarkStart w:id="3393" w:name="_Toc98753772"/>
      <w:bookmarkStart w:id="3394" w:name="_Toc106180758"/>
      <w:bookmarkStart w:id="3395" w:name="_Toc114150803"/>
      <w:bookmarkStart w:id="3396" w:name="_Toc124151206"/>
      <w:bookmarkStart w:id="3397" w:name="_Toc124151726"/>
      <w:bookmarkStart w:id="3398" w:name="_Toc124152246"/>
      <w:bookmarkStart w:id="3399" w:name="_Toc130396778"/>
      <w:bookmarkStart w:id="3400" w:name="_Toc130397298"/>
      <w:bookmarkStart w:id="3401" w:name="_Toc137558402"/>
      <w:bookmarkStart w:id="3402" w:name="_Toc138862227"/>
      <w:bookmarkStart w:id="3403" w:name="_Toc145532284"/>
      <w:bookmarkStart w:id="3404" w:name="_Toc163218697"/>
      <w:r w:rsidRPr="00BE5108">
        <w:rPr>
          <w:rFonts w:eastAsiaTheme="minorEastAsia"/>
          <w:lang w:eastAsia="zh-CN"/>
        </w:rPr>
        <w:t>6.6.2.4.2</w:t>
      </w:r>
      <w:r w:rsidRPr="00BE5108">
        <w:rPr>
          <w:rFonts w:eastAsiaTheme="minorEastAsia"/>
          <w:lang w:eastAsia="zh-CN"/>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325672" w:rsidP="00DF3C12">
            <w:pPr>
              <w:pStyle w:val="TAC"/>
              <w:rPr>
                <w:rFonts w:eastAsiaTheme="minorEastAsia"/>
              </w:rPr>
            </w:pPr>
            <w:r>
              <w:rPr>
                <w:rFonts w:eastAsiaTheme="minorEastAsia"/>
                <w:lang w:eastAsia="ja-JP"/>
              </w:rPr>
              <w:pict w14:anchorId="7AEF090D">
                <v:shape id="_x0000_i1030"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05" w:name="_Toc73962892"/>
      <w:bookmarkStart w:id="3406" w:name="_Toc75260069"/>
      <w:bookmarkStart w:id="3407" w:name="_Toc75275610"/>
      <w:bookmarkStart w:id="3408" w:name="_Toc75276121"/>
      <w:bookmarkStart w:id="3409" w:name="_Toc76541620"/>
      <w:bookmarkStart w:id="3410" w:name="_Toc82437389"/>
      <w:bookmarkStart w:id="3411" w:name="_Toc89944755"/>
      <w:bookmarkStart w:id="3412" w:name="_Toc98753773"/>
      <w:bookmarkStart w:id="3413" w:name="_Toc106180759"/>
      <w:bookmarkStart w:id="3414" w:name="_Toc114150804"/>
      <w:bookmarkStart w:id="3415" w:name="_Toc124151207"/>
      <w:bookmarkStart w:id="3416" w:name="_Toc124151727"/>
      <w:bookmarkStart w:id="3417" w:name="_Toc124152247"/>
      <w:bookmarkStart w:id="3418" w:name="_Toc130396779"/>
      <w:bookmarkStart w:id="3419" w:name="_Toc130397299"/>
      <w:bookmarkStart w:id="3420" w:name="_Toc137558403"/>
      <w:bookmarkStart w:id="3421" w:name="_Toc138862228"/>
      <w:bookmarkStart w:id="3422" w:name="_Toc145532285"/>
      <w:bookmarkStart w:id="3423" w:name="_Toc163218698"/>
      <w:r w:rsidRPr="00BE5108">
        <w:rPr>
          <w:rFonts w:eastAsia="MS Gothic"/>
          <w:lang w:eastAsia="zh-CN"/>
        </w:rPr>
        <w:t>6.6.2.5</w:t>
      </w:r>
      <w:r w:rsidRPr="00BE5108">
        <w:rPr>
          <w:rFonts w:eastAsia="MS Gothic"/>
          <w:lang w:eastAsia="zh-CN"/>
        </w:rPr>
        <w:tab/>
        <w:t>Test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24" w:name="_Toc73962893"/>
      <w:bookmarkStart w:id="3425" w:name="_Toc75260070"/>
      <w:bookmarkStart w:id="3426" w:name="_Toc75275611"/>
      <w:bookmarkStart w:id="3427" w:name="_Toc75276122"/>
      <w:bookmarkStart w:id="3428" w:name="_Toc76541621"/>
      <w:bookmarkStart w:id="3429" w:name="_Toc82437390"/>
      <w:bookmarkStart w:id="3430" w:name="_Toc89944756"/>
      <w:bookmarkStart w:id="3431" w:name="_Toc98753774"/>
      <w:bookmarkStart w:id="3432" w:name="_Toc106180760"/>
      <w:bookmarkStart w:id="3433" w:name="_Toc114150805"/>
      <w:bookmarkStart w:id="3434" w:name="_Toc124151208"/>
      <w:bookmarkStart w:id="3435" w:name="_Toc124151728"/>
      <w:bookmarkStart w:id="3436" w:name="_Toc124152248"/>
      <w:bookmarkStart w:id="3437" w:name="_Toc130396780"/>
      <w:bookmarkStart w:id="3438" w:name="_Toc130397300"/>
      <w:bookmarkStart w:id="3439" w:name="_Toc137558404"/>
      <w:bookmarkStart w:id="3440" w:name="_Toc138862229"/>
      <w:bookmarkStart w:id="3441" w:name="_Toc145532286"/>
      <w:bookmarkStart w:id="3442" w:name="_Toc163218699"/>
      <w:r w:rsidRPr="00BE5108">
        <w:rPr>
          <w:rFonts w:eastAsiaTheme="minorEastAsia"/>
        </w:rPr>
        <w:t>6.6.3</w:t>
      </w:r>
      <w:r w:rsidRPr="00BE5108">
        <w:rPr>
          <w:rFonts w:eastAsiaTheme="minorEastAsia"/>
        </w:rPr>
        <w:tab/>
        <w:t>Adjacent Channel Leakage Power Ratio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EDBE6E0" w14:textId="77777777" w:rsidR="008D3EE5" w:rsidRPr="00BE5108" w:rsidRDefault="008D3EE5" w:rsidP="008D3EE5">
      <w:pPr>
        <w:pStyle w:val="Heading4"/>
        <w:rPr>
          <w:rFonts w:eastAsiaTheme="minorEastAsia"/>
        </w:rPr>
      </w:pPr>
      <w:bookmarkStart w:id="3443" w:name="_Toc73962894"/>
      <w:bookmarkStart w:id="3444" w:name="_Toc75260071"/>
      <w:bookmarkStart w:id="3445" w:name="_Toc75275612"/>
      <w:bookmarkStart w:id="3446" w:name="_Toc75276123"/>
      <w:bookmarkStart w:id="3447" w:name="_Toc76541622"/>
      <w:bookmarkStart w:id="3448" w:name="_Toc82437391"/>
      <w:bookmarkStart w:id="3449" w:name="_Toc89944757"/>
      <w:bookmarkStart w:id="3450" w:name="_Toc98753775"/>
      <w:bookmarkStart w:id="3451" w:name="_Toc106180761"/>
      <w:bookmarkStart w:id="3452" w:name="_Toc114150806"/>
      <w:bookmarkStart w:id="3453" w:name="_Toc124151209"/>
      <w:bookmarkStart w:id="3454" w:name="_Toc124151729"/>
      <w:bookmarkStart w:id="3455" w:name="_Toc124152249"/>
      <w:bookmarkStart w:id="3456" w:name="_Toc130396781"/>
      <w:bookmarkStart w:id="3457" w:name="_Toc130397301"/>
      <w:bookmarkStart w:id="3458" w:name="_Toc137558405"/>
      <w:bookmarkStart w:id="3459" w:name="_Toc138862230"/>
      <w:bookmarkStart w:id="3460" w:name="_Toc145532287"/>
      <w:bookmarkStart w:id="3461" w:name="_Toc163218700"/>
      <w:r w:rsidRPr="00BE5108">
        <w:rPr>
          <w:rFonts w:eastAsiaTheme="minorEastAsia"/>
        </w:rPr>
        <w:t>6.6.3.1</w:t>
      </w:r>
      <w:r w:rsidRPr="00BE5108">
        <w:rPr>
          <w:rFonts w:eastAsiaTheme="minorEastAsia"/>
        </w:rPr>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62" w:name="_Toc73962895"/>
      <w:bookmarkStart w:id="3463" w:name="_Toc75260072"/>
      <w:bookmarkStart w:id="3464" w:name="_Toc75275613"/>
      <w:bookmarkStart w:id="3465" w:name="_Toc75276124"/>
      <w:bookmarkStart w:id="3466" w:name="_Toc76541623"/>
      <w:bookmarkStart w:id="3467" w:name="_Toc82437392"/>
      <w:bookmarkStart w:id="3468" w:name="_Toc89944758"/>
      <w:bookmarkStart w:id="3469" w:name="_Toc98753776"/>
      <w:bookmarkStart w:id="3470" w:name="_Toc106180762"/>
      <w:bookmarkStart w:id="3471" w:name="_Toc114150807"/>
      <w:bookmarkStart w:id="3472" w:name="_Toc124151210"/>
      <w:bookmarkStart w:id="3473" w:name="_Toc124151730"/>
      <w:bookmarkStart w:id="3474" w:name="_Toc124152250"/>
      <w:bookmarkStart w:id="3475" w:name="_Toc130396782"/>
      <w:bookmarkStart w:id="3476" w:name="_Toc130397302"/>
      <w:bookmarkStart w:id="3477" w:name="_Toc137558406"/>
      <w:bookmarkStart w:id="3478" w:name="_Toc138862231"/>
      <w:bookmarkStart w:id="3479" w:name="_Toc145532288"/>
      <w:bookmarkStart w:id="3480" w:name="_Toc163218701"/>
      <w:r w:rsidRPr="00BE5108">
        <w:rPr>
          <w:rFonts w:eastAsiaTheme="minorEastAsia"/>
        </w:rPr>
        <w:t>6.6.3.2</w:t>
      </w:r>
      <w:r w:rsidRPr="00BE5108">
        <w:rPr>
          <w:rFonts w:eastAsiaTheme="minorEastAsia"/>
        </w:rPr>
        <w:tab/>
        <w:t>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81" w:name="_Toc73962896"/>
      <w:bookmarkStart w:id="3482" w:name="_Toc75260073"/>
      <w:bookmarkStart w:id="3483" w:name="_Toc75275614"/>
      <w:bookmarkStart w:id="3484" w:name="_Toc75276125"/>
      <w:bookmarkStart w:id="3485" w:name="_Toc76541624"/>
      <w:bookmarkStart w:id="3486" w:name="_Toc82437393"/>
      <w:bookmarkStart w:id="3487" w:name="_Toc89944759"/>
      <w:bookmarkStart w:id="3488" w:name="_Toc98753777"/>
      <w:bookmarkStart w:id="3489" w:name="_Toc106180763"/>
      <w:bookmarkStart w:id="3490" w:name="_Toc114150808"/>
      <w:bookmarkStart w:id="3491" w:name="_Toc124151211"/>
      <w:bookmarkStart w:id="3492" w:name="_Toc124151731"/>
      <w:bookmarkStart w:id="3493" w:name="_Toc124152251"/>
      <w:bookmarkStart w:id="3494" w:name="_Toc130396783"/>
      <w:bookmarkStart w:id="3495" w:name="_Toc130397303"/>
      <w:bookmarkStart w:id="3496" w:name="_Toc137558407"/>
      <w:bookmarkStart w:id="3497" w:name="_Toc138862232"/>
      <w:bookmarkStart w:id="3498" w:name="_Toc145532289"/>
      <w:bookmarkStart w:id="3499" w:name="_Toc163218702"/>
      <w:r w:rsidRPr="00BE5108">
        <w:rPr>
          <w:rFonts w:eastAsiaTheme="minorEastAsia"/>
        </w:rPr>
        <w:t>6.6.3.3</w:t>
      </w:r>
      <w:r w:rsidRPr="00BE5108">
        <w:rPr>
          <w:rFonts w:eastAsiaTheme="minorEastAsia"/>
        </w:rPr>
        <w:tab/>
        <w:t>Test purpose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00" w:name="_Toc73962897"/>
      <w:bookmarkStart w:id="3501" w:name="_Toc75260074"/>
      <w:bookmarkStart w:id="3502" w:name="_Toc75275615"/>
      <w:bookmarkStart w:id="3503" w:name="_Toc75276126"/>
      <w:bookmarkStart w:id="3504" w:name="_Toc76541625"/>
      <w:bookmarkStart w:id="3505" w:name="_Toc82437394"/>
      <w:bookmarkStart w:id="3506" w:name="_Toc89944760"/>
      <w:bookmarkStart w:id="3507" w:name="_Toc98753778"/>
      <w:bookmarkStart w:id="3508" w:name="_Toc106180764"/>
      <w:bookmarkStart w:id="3509" w:name="_Toc114150809"/>
      <w:bookmarkStart w:id="3510" w:name="_Toc124151212"/>
      <w:bookmarkStart w:id="3511" w:name="_Toc124151732"/>
      <w:bookmarkStart w:id="3512" w:name="_Toc124152252"/>
      <w:bookmarkStart w:id="3513" w:name="_Toc130396784"/>
      <w:bookmarkStart w:id="3514" w:name="_Toc130397304"/>
      <w:bookmarkStart w:id="3515" w:name="_Toc137558408"/>
      <w:bookmarkStart w:id="3516" w:name="_Toc138862233"/>
      <w:bookmarkStart w:id="3517" w:name="_Toc145532290"/>
      <w:bookmarkStart w:id="3518" w:name="_Toc163218703"/>
      <w:r w:rsidRPr="00BE5108">
        <w:rPr>
          <w:rFonts w:eastAsiaTheme="minorEastAsia"/>
        </w:rPr>
        <w:t>6.6.3.4</w:t>
      </w:r>
      <w:r w:rsidRPr="00BE5108">
        <w:rPr>
          <w:rFonts w:eastAsiaTheme="minorEastAsia"/>
        </w:rPr>
        <w:tab/>
        <w:t>Method of test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6A7EFD" w14:textId="77777777" w:rsidR="008D3EE5" w:rsidRPr="00BE5108" w:rsidRDefault="008D3EE5" w:rsidP="008D3EE5">
      <w:pPr>
        <w:pStyle w:val="Heading5"/>
        <w:rPr>
          <w:rFonts w:eastAsiaTheme="minorEastAsia"/>
        </w:rPr>
      </w:pPr>
      <w:bookmarkStart w:id="3519" w:name="_Toc73962898"/>
      <w:bookmarkStart w:id="3520" w:name="_Toc75260075"/>
      <w:bookmarkStart w:id="3521" w:name="_Toc75275616"/>
      <w:bookmarkStart w:id="3522" w:name="_Toc75276127"/>
      <w:bookmarkStart w:id="3523" w:name="_Toc76541626"/>
      <w:bookmarkStart w:id="3524" w:name="_Toc82437395"/>
      <w:bookmarkStart w:id="3525" w:name="_Toc89944761"/>
      <w:bookmarkStart w:id="3526" w:name="_Toc98753779"/>
      <w:bookmarkStart w:id="3527" w:name="_Toc106180765"/>
      <w:bookmarkStart w:id="3528" w:name="_Toc114150810"/>
      <w:bookmarkStart w:id="3529" w:name="_Toc124151213"/>
      <w:bookmarkStart w:id="3530" w:name="_Toc124151733"/>
      <w:bookmarkStart w:id="3531" w:name="_Toc124152253"/>
      <w:bookmarkStart w:id="3532" w:name="_Toc130396785"/>
      <w:bookmarkStart w:id="3533" w:name="_Toc130397305"/>
      <w:bookmarkStart w:id="3534" w:name="_Toc137558409"/>
      <w:bookmarkStart w:id="3535" w:name="_Toc138862234"/>
      <w:bookmarkStart w:id="3536" w:name="_Toc145532291"/>
      <w:bookmarkStart w:id="3537" w:name="_Toc163218704"/>
      <w:r w:rsidRPr="00BE5108">
        <w:rPr>
          <w:rFonts w:eastAsiaTheme="minorEastAsia"/>
        </w:rPr>
        <w:t>6.6.3.4.1</w:t>
      </w:r>
      <w:r w:rsidRPr="00BE5108">
        <w:rPr>
          <w:rFonts w:eastAsiaTheme="minorEastAsia"/>
        </w:rP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38" w:name="_Toc73962899"/>
      <w:bookmarkStart w:id="3539" w:name="_Toc75260076"/>
      <w:bookmarkStart w:id="3540" w:name="_Toc75275617"/>
      <w:bookmarkStart w:id="3541" w:name="_Toc75276128"/>
      <w:bookmarkStart w:id="3542" w:name="_Toc76541627"/>
      <w:bookmarkStart w:id="3543" w:name="_Toc82437396"/>
      <w:bookmarkStart w:id="3544" w:name="_Toc89944762"/>
      <w:bookmarkStart w:id="3545" w:name="_Toc98753780"/>
      <w:bookmarkStart w:id="3546" w:name="_Toc106180766"/>
      <w:bookmarkStart w:id="3547" w:name="_Toc114150811"/>
      <w:bookmarkStart w:id="3548" w:name="_Toc124151214"/>
      <w:bookmarkStart w:id="3549" w:name="_Toc124151734"/>
      <w:bookmarkStart w:id="3550" w:name="_Toc124152254"/>
      <w:bookmarkStart w:id="3551" w:name="_Toc130396786"/>
      <w:bookmarkStart w:id="3552" w:name="_Toc130397306"/>
      <w:bookmarkStart w:id="3553" w:name="_Toc137558410"/>
      <w:bookmarkStart w:id="3554" w:name="_Toc138862235"/>
      <w:bookmarkStart w:id="3555" w:name="_Toc145532292"/>
      <w:bookmarkStart w:id="3556" w:name="_Toc163218705"/>
      <w:r w:rsidRPr="00BE5108">
        <w:rPr>
          <w:rFonts w:eastAsiaTheme="minorEastAsia"/>
        </w:rPr>
        <w:t>6.6.3.4.2</w:t>
      </w:r>
      <w:r w:rsidRPr="00BE5108">
        <w:rPr>
          <w:rFonts w:eastAsiaTheme="minorEastAsia"/>
        </w:rPr>
        <w:tab/>
        <w:t>Procedure</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57" w:name="_Toc73962900"/>
      <w:bookmarkStart w:id="3558" w:name="_Toc75260077"/>
      <w:bookmarkStart w:id="3559" w:name="_Toc75275618"/>
      <w:bookmarkStart w:id="3560" w:name="_Toc75276129"/>
      <w:bookmarkStart w:id="3561" w:name="_Toc76541628"/>
      <w:bookmarkStart w:id="3562" w:name="_Toc82437397"/>
      <w:bookmarkStart w:id="3563" w:name="_Toc89944763"/>
      <w:bookmarkStart w:id="3564" w:name="_Toc98753781"/>
      <w:bookmarkStart w:id="3565" w:name="_Toc106180767"/>
      <w:bookmarkStart w:id="3566" w:name="_Toc114150812"/>
      <w:bookmarkStart w:id="3567" w:name="_Toc124151215"/>
      <w:bookmarkStart w:id="3568" w:name="_Toc124151735"/>
      <w:bookmarkStart w:id="3569" w:name="_Toc124152255"/>
      <w:bookmarkStart w:id="3570" w:name="_Toc130396787"/>
      <w:bookmarkStart w:id="3571" w:name="_Toc130397307"/>
      <w:bookmarkStart w:id="3572" w:name="_Toc137558411"/>
      <w:bookmarkStart w:id="3573" w:name="_Toc138862236"/>
      <w:bookmarkStart w:id="3574" w:name="_Toc145532293"/>
      <w:bookmarkStart w:id="3575" w:name="_Toc163218706"/>
      <w:r w:rsidRPr="00BE5108">
        <w:rPr>
          <w:rFonts w:eastAsiaTheme="minorEastAsia"/>
        </w:rPr>
        <w:t>6.6.3.5</w:t>
      </w:r>
      <w:r w:rsidRPr="00BE5108">
        <w:rPr>
          <w:rFonts w:eastAsiaTheme="minorEastAsia"/>
        </w:rPr>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905601C" w14:textId="77777777" w:rsidR="008D3EE5" w:rsidRPr="00BE5108" w:rsidRDefault="008D3EE5" w:rsidP="008D3EE5">
      <w:pPr>
        <w:pStyle w:val="Heading5"/>
        <w:rPr>
          <w:rFonts w:eastAsiaTheme="minorEastAsia"/>
        </w:rPr>
      </w:pPr>
      <w:bookmarkStart w:id="3576" w:name="_Toc73962901"/>
      <w:bookmarkStart w:id="3577" w:name="_Toc75260078"/>
      <w:bookmarkStart w:id="3578" w:name="_Toc75275619"/>
      <w:bookmarkStart w:id="3579" w:name="_Toc75276130"/>
      <w:bookmarkStart w:id="3580" w:name="_Toc76541629"/>
      <w:bookmarkStart w:id="3581" w:name="_Toc82437398"/>
      <w:bookmarkStart w:id="3582" w:name="_Toc89944764"/>
      <w:bookmarkStart w:id="3583" w:name="_Toc98753782"/>
      <w:bookmarkStart w:id="3584" w:name="_Toc106180768"/>
      <w:bookmarkStart w:id="3585" w:name="_Toc114150813"/>
      <w:bookmarkStart w:id="3586" w:name="_Toc124151216"/>
      <w:bookmarkStart w:id="3587" w:name="_Toc124151736"/>
      <w:bookmarkStart w:id="3588" w:name="_Toc124152256"/>
      <w:bookmarkStart w:id="3589" w:name="_Toc130396788"/>
      <w:bookmarkStart w:id="3590" w:name="_Toc130397308"/>
      <w:bookmarkStart w:id="3591" w:name="_Toc137558412"/>
      <w:bookmarkStart w:id="3592" w:name="_Toc138862237"/>
      <w:bookmarkStart w:id="3593" w:name="_Toc145532294"/>
      <w:bookmarkStart w:id="3594" w:name="_Toc163218707"/>
      <w:r w:rsidRPr="00BE5108">
        <w:rPr>
          <w:rFonts w:eastAsiaTheme="minorEastAsia"/>
        </w:rPr>
        <w:t>6.6.3.5.1</w:t>
      </w:r>
      <w:r w:rsidRPr="00BE5108">
        <w:rPr>
          <w:rFonts w:eastAsiaTheme="minorEastAsia"/>
        </w:rPr>
        <w:tab/>
        <w:t>General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595" w:name="_Toc73962902"/>
      <w:bookmarkStart w:id="3596" w:name="_Toc75260079"/>
      <w:bookmarkStart w:id="3597" w:name="_Toc75275620"/>
      <w:bookmarkStart w:id="3598" w:name="_Toc75276131"/>
      <w:bookmarkStart w:id="3599" w:name="_Toc76541630"/>
      <w:bookmarkStart w:id="3600" w:name="_Toc82437399"/>
      <w:bookmarkStart w:id="3601" w:name="_Toc89944765"/>
      <w:bookmarkStart w:id="3602" w:name="_Toc98753783"/>
      <w:bookmarkStart w:id="3603" w:name="_Toc106180769"/>
      <w:bookmarkStart w:id="3604" w:name="_Toc114150814"/>
      <w:bookmarkStart w:id="3605" w:name="_Toc124151217"/>
      <w:bookmarkStart w:id="3606" w:name="_Toc124151737"/>
      <w:bookmarkStart w:id="3607" w:name="_Toc124152257"/>
      <w:bookmarkStart w:id="3608" w:name="_Toc130396789"/>
      <w:bookmarkStart w:id="3609" w:name="_Toc130397309"/>
      <w:bookmarkStart w:id="3610" w:name="_Toc137558413"/>
      <w:bookmarkStart w:id="3611" w:name="_Toc138862238"/>
      <w:bookmarkStart w:id="3612" w:name="_Toc145532295"/>
      <w:bookmarkStart w:id="3613" w:name="_Toc163218708"/>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14" w:name="_Toc73962903"/>
      <w:bookmarkStart w:id="3615" w:name="_Toc75260080"/>
      <w:bookmarkStart w:id="3616" w:name="_Toc75275621"/>
      <w:bookmarkStart w:id="3617" w:name="_Toc75276132"/>
      <w:bookmarkStart w:id="3618" w:name="_Toc76541631"/>
      <w:bookmarkStart w:id="3619" w:name="_Toc82437400"/>
      <w:bookmarkStart w:id="3620" w:name="_Toc89944766"/>
      <w:bookmarkStart w:id="3621" w:name="_Toc98753784"/>
      <w:bookmarkStart w:id="3622" w:name="_Toc106180770"/>
      <w:bookmarkStart w:id="3623" w:name="_Toc114150815"/>
      <w:bookmarkStart w:id="3624" w:name="_Toc124151218"/>
      <w:bookmarkStart w:id="3625" w:name="_Toc124151738"/>
      <w:bookmarkStart w:id="3626" w:name="_Toc124152258"/>
      <w:bookmarkStart w:id="3627" w:name="_Toc130396790"/>
      <w:bookmarkStart w:id="3628" w:name="_Toc130397310"/>
      <w:bookmarkStart w:id="3629" w:name="_Toc137558414"/>
      <w:bookmarkStart w:id="3630" w:name="_Toc138862239"/>
      <w:bookmarkStart w:id="3631" w:name="_Toc145532296"/>
      <w:bookmarkStart w:id="3632" w:name="_Toc163218709"/>
      <w:r w:rsidRPr="00BE5108">
        <w:rPr>
          <w:rFonts w:eastAsiaTheme="minorEastAsia"/>
        </w:rPr>
        <w:t>6.6.3.5.3</w:t>
      </w:r>
      <w:r w:rsidRPr="00BE5108">
        <w:rPr>
          <w:rFonts w:eastAsiaTheme="minorEastAsia"/>
        </w:rPr>
        <w:tab/>
      </w:r>
      <w:r w:rsidRPr="00BE5108">
        <w:rPr>
          <w:rFonts w:eastAsiaTheme="minorEastAsia"/>
          <w:i/>
        </w:rPr>
        <w:t>IAB type 1-H</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33" w:name="_Toc73962904"/>
      <w:bookmarkStart w:id="3634" w:name="_Toc75260081"/>
      <w:bookmarkStart w:id="3635" w:name="_Toc75275622"/>
      <w:bookmarkStart w:id="3636" w:name="_Toc75276133"/>
      <w:bookmarkStart w:id="3637" w:name="_Toc76541632"/>
      <w:bookmarkStart w:id="3638" w:name="_Toc82437401"/>
      <w:bookmarkStart w:id="3639" w:name="_Toc89944767"/>
      <w:bookmarkStart w:id="3640" w:name="_Toc98753785"/>
      <w:bookmarkStart w:id="3641" w:name="_Toc106180771"/>
      <w:bookmarkStart w:id="3642" w:name="_Toc114150816"/>
      <w:bookmarkStart w:id="3643" w:name="_Toc124151219"/>
      <w:bookmarkStart w:id="3644" w:name="_Toc124151739"/>
      <w:bookmarkStart w:id="3645" w:name="_Toc124152259"/>
      <w:bookmarkStart w:id="3646" w:name="_Toc130396791"/>
      <w:bookmarkStart w:id="3647" w:name="_Toc130397311"/>
      <w:bookmarkStart w:id="3648" w:name="_Toc137558415"/>
      <w:bookmarkStart w:id="3649" w:name="_Toc138862240"/>
      <w:bookmarkStart w:id="3650" w:name="_Toc145532297"/>
      <w:bookmarkStart w:id="3651" w:name="_Toc163218710"/>
      <w:r w:rsidRPr="00BE5108">
        <w:rPr>
          <w:rFonts w:eastAsiaTheme="minorEastAsia"/>
        </w:rPr>
        <w:t>6.6.4</w:t>
      </w:r>
      <w:r w:rsidRPr="00BE5108">
        <w:rPr>
          <w:rFonts w:eastAsiaTheme="minorEastAsia"/>
        </w:rPr>
        <w:tab/>
        <w:t>Operating band unwanted emissions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18B2F7" w14:textId="77777777" w:rsidR="008D3EE5" w:rsidRPr="00BE5108" w:rsidRDefault="008D3EE5" w:rsidP="008D3EE5">
      <w:pPr>
        <w:pStyle w:val="Heading4"/>
        <w:rPr>
          <w:rFonts w:eastAsiaTheme="minorEastAsia"/>
        </w:rPr>
      </w:pPr>
      <w:bookmarkStart w:id="3652" w:name="_Toc73962905"/>
      <w:bookmarkStart w:id="3653" w:name="_Toc75260082"/>
      <w:bookmarkStart w:id="3654" w:name="_Toc75275623"/>
      <w:bookmarkStart w:id="3655" w:name="_Toc75276134"/>
      <w:bookmarkStart w:id="3656" w:name="_Toc76541633"/>
      <w:bookmarkStart w:id="3657" w:name="_Toc82437402"/>
      <w:bookmarkStart w:id="3658" w:name="_Toc89944768"/>
      <w:bookmarkStart w:id="3659" w:name="_Toc98753786"/>
      <w:bookmarkStart w:id="3660" w:name="_Toc106180772"/>
      <w:bookmarkStart w:id="3661" w:name="_Toc114150817"/>
      <w:bookmarkStart w:id="3662" w:name="_Toc124151220"/>
      <w:bookmarkStart w:id="3663" w:name="_Toc124151740"/>
      <w:bookmarkStart w:id="3664" w:name="_Toc124152260"/>
      <w:bookmarkStart w:id="3665" w:name="_Toc130396792"/>
      <w:bookmarkStart w:id="3666" w:name="_Toc130397312"/>
      <w:bookmarkStart w:id="3667" w:name="_Toc137558416"/>
      <w:bookmarkStart w:id="3668" w:name="_Toc138862241"/>
      <w:bookmarkStart w:id="3669" w:name="_Toc145532298"/>
      <w:bookmarkStart w:id="3670" w:name="_Toc163218711"/>
      <w:r w:rsidRPr="00BE5108">
        <w:rPr>
          <w:rFonts w:eastAsiaTheme="minorEastAsia"/>
        </w:rPr>
        <w:t>6.6.4.1</w:t>
      </w:r>
      <w:r w:rsidRPr="00BE5108">
        <w:rPr>
          <w:rFonts w:eastAsiaTheme="minorEastAsia"/>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71" w:name="_Toc73962906"/>
      <w:bookmarkStart w:id="3672" w:name="_Toc75260083"/>
      <w:bookmarkStart w:id="3673" w:name="_Toc75275624"/>
      <w:bookmarkStart w:id="3674" w:name="_Toc75276135"/>
      <w:bookmarkStart w:id="3675" w:name="_Toc76541634"/>
      <w:bookmarkStart w:id="3676" w:name="_Toc82437403"/>
      <w:bookmarkStart w:id="3677" w:name="_Toc89944769"/>
      <w:bookmarkStart w:id="3678" w:name="_Toc98753787"/>
      <w:bookmarkStart w:id="3679" w:name="_Toc106180773"/>
      <w:bookmarkStart w:id="3680" w:name="_Toc114150818"/>
      <w:bookmarkStart w:id="3681" w:name="_Toc124151221"/>
      <w:bookmarkStart w:id="3682" w:name="_Toc124151741"/>
      <w:bookmarkStart w:id="3683" w:name="_Toc124152261"/>
      <w:bookmarkStart w:id="3684" w:name="_Toc130396793"/>
      <w:bookmarkStart w:id="3685" w:name="_Toc130397313"/>
      <w:bookmarkStart w:id="3686" w:name="_Toc137558417"/>
      <w:bookmarkStart w:id="3687" w:name="_Toc138862242"/>
      <w:bookmarkStart w:id="3688" w:name="_Toc145532299"/>
      <w:bookmarkStart w:id="3689" w:name="_Toc163218712"/>
      <w:r w:rsidRPr="00BE5108">
        <w:rPr>
          <w:rFonts w:eastAsiaTheme="minorEastAsia"/>
        </w:rPr>
        <w:t>6.6.4.2</w:t>
      </w:r>
      <w:r w:rsidRPr="00BE5108">
        <w:rPr>
          <w:rFonts w:eastAsiaTheme="minorEastAsia"/>
        </w:rPr>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690" w:name="_Toc73962907"/>
      <w:bookmarkStart w:id="3691" w:name="_Toc75260084"/>
      <w:bookmarkStart w:id="3692" w:name="_Toc75275625"/>
      <w:bookmarkStart w:id="3693" w:name="_Toc75276136"/>
      <w:bookmarkStart w:id="3694" w:name="_Toc76541635"/>
      <w:bookmarkStart w:id="3695" w:name="_Toc82437404"/>
      <w:bookmarkStart w:id="3696" w:name="_Toc89944770"/>
      <w:bookmarkStart w:id="3697" w:name="_Toc98753788"/>
      <w:bookmarkStart w:id="3698" w:name="_Toc106180774"/>
      <w:bookmarkStart w:id="3699" w:name="_Toc114150819"/>
      <w:bookmarkStart w:id="3700" w:name="_Toc124151222"/>
      <w:bookmarkStart w:id="3701" w:name="_Toc124151742"/>
      <w:bookmarkStart w:id="3702" w:name="_Toc124152262"/>
      <w:bookmarkStart w:id="3703" w:name="_Toc130396794"/>
      <w:bookmarkStart w:id="3704" w:name="_Toc130397314"/>
      <w:bookmarkStart w:id="3705" w:name="_Toc137558418"/>
      <w:bookmarkStart w:id="3706" w:name="_Toc138862243"/>
      <w:bookmarkStart w:id="3707" w:name="_Toc145532300"/>
      <w:bookmarkStart w:id="3708" w:name="_Toc163218713"/>
      <w:r w:rsidRPr="00BE5108">
        <w:rPr>
          <w:rFonts w:eastAsiaTheme="minorEastAsia"/>
        </w:rPr>
        <w:t>6.6.4.3</w:t>
      </w:r>
      <w:r w:rsidRPr="00BE5108">
        <w:rPr>
          <w:rFonts w:eastAsiaTheme="minorEastAsia"/>
        </w:rPr>
        <w:tab/>
        <w:t>Test purpose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09" w:name="_Toc73962908"/>
      <w:bookmarkStart w:id="3710" w:name="_Toc75260085"/>
      <w:bookmarkStart w:id="3711" w:name="_Toc75275626"/>
      <w:bookmarkStart w:id="3712" w:name="_Toc75276137"/>
      <w:bookmarkStart w:id="3713" w:name="_Toc76541636"/>
      <w:bookmarkStart w:id="3714" w:name="_Toc82437405"/>
      <w:bookmarkStart w:id="3715" w:name="_Toc89944771"/>
      <w:bookmarkStart w:id="3716" w:name="_Toc98753789"/>
      <w:bookmarkStart w:id="3717" w:name="_Toc106180775"/>
      <w:bookmarkStart w:id="3718" w:name="_Toc114150820"/>
      <w:bookmarkStart w:id="3719" w:name="_Toc124151223"/>
      <w:bookmarkStart w:id="3720" w:name="_Toc124151743"/>
      <w:bookmarkStart w:id="3721" w:name="_Toc124152263"/>
      <w:bookmarkStart w:id="3722" w:name="_Toc130396795"/>
      <w:bookmarkStart w:id="3723" w:name="_Toc130397315"/>
      <w:bookmarkStart w:id="3724" w:name="_Toc137558419"/>
      <w:bookmarkStart w:id="3725" w:name="_Toc138862244"/>
      <w:bookmarkStart w:id="3726" w:name="_Toc145532301"/>
      <w:bookmarkStart w:id="3727" w:name="_Toc163218714"/>
      <w:r w:rsidRPr="00BE5108">
        <w:rPr>
          <w:rFonts w:eastAsiaTheme="minorEastAsia"/>
        </w:rPr>
        <w:t>6.6.4.4</w:t>
      </w:r>
      <w:r w:rsidRPr="00BE5108">
        <w:rPr>
          <w:rFonts w:eastAsiaTheme="minorEastAsia"/>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75BA924" w14:textId="77777777" w:rsidR="008D3EE5" w:rsidRPr="00BE5108" w:rsidRDefault="008D3EE5" w:rsidP="008D3EE5">
      <w:pPr>
        <w:pStyle w:val="Heading5"/>
        <w:rPr>
          <w:rFonts w:eastAsiaTheme="minorEastAsia"/>
        </w:rPr>
      </w:pPr>
      <w:bookmarkStart w:id="3728" w:name="_Toc73962909"/>
      <w:bookmarkStart w:id="3729" w:name="_Toc75260086"/>
      <w:bookmarkStart w:id="3730" w:name="_Toc75275627"/>
      <w:bookmarkStart w:id="3731" w:name="_Toc75276138"/>
      <w:bookmarkStart w:id="3732" w:name="_Toc76541637"/>
      <w:bookmarkStart w:id="3733" w:name="_Toc82437406"/>
      <w:bookmarkStart w:id="3734" w:name="_Toc89944772"/>
      <w:bookmarkStart w:id="3735" w:name="_Toc98753790"/>
      <w:bookmarkStart w:id="3736" w:name="_Toc106180776"/>
      <w:bookmarkStart w:id="3737" w:name="_Toc114150821"/>
      <w:bookmarkStart w:id="3738" w:name="_Toc124151224"/>
      <w:bookmarkStart w:id="3739" w:name="_Toc124151744"/>
      <w:bookmarkStart w:id="3740" w:name="_Toc124152264"/>
      <w:bookmarkStart w:id="3741" w:name="_Toc130396796"/>
      <w:bookmarkStart w:id="3742" w:name="_Toc130397316"/>
      <w:bookmarkStart w:id="3743" w:name="_Toc137558420"/>
      <w:bookmarkStart w:id="3744" w:name="_Toc138862245"/>
      <w:bookmarkStart w:id="3745" w:name="_Toc145532302"/>
      <w:bookmarkStart w:id="3746" w:name="_Toc163218715"/>
      <w:r w:rsidRPr="00BE5108">
        <w:rPr>
          <w:rFonts w:eastAsiaTheme="minorEastAsia"/>
        </w:rPr>
        <w:t>6.6.4.4.1</w:t>
      </w:r>
      <w:r w:rsidRPr="00BE5108">
        <w:rPr>
          <w:rFonts w:eastAsiaTheme="minorEastAsia"/>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47" w:name="_Toc73962910"/>
      <w:bookmarkStart w:id="3748" w:name="_Toc75260087"/>
      <w:bookmarkStart w:id="3749" w:name="_Toc75275628"/>
      <w:bookmarkStart w:id="3750" w:name="_Toc75276139"/>
      <w:bookmarkStart w:id="3751" w:name="_Toc76541638"/>
      <w:bookmarkStart w:id="3752" w:name="_Toc82437407"/>
      <w:bookmarkStart w:id="3753" w:name="_Toc89944773"/>
      <w:bookmarkStart w:id="3754" w:name="_Toc98753791"/>
      <w:bookmarkStart w:id="3755" w:name="_Toc106180777"/>
      <w:bookmarkStart w:id="3756" w:name="_Toc114150822"/>
      <w:bookmarkStart w:id="3757" w:name="_Toc124151225"/>
      <w:bookmarkStart w:id="3758" w:name="_Toc124151745"/>
      <w:bookmarkStart w:id="3759" w:name="_Toc124152265"/>
      <w:bookmarkStart w:id="3760" w:name="_Toc130396797"/>
      <w:bookmarkStart w:id="3761" w:name="_Toc130397317"/>
      <w:bookmarkStart w:id="3762" w:name="_Toc137558421"/>
      <w:bookmarkStart w:id="3763" w:name="_Toc138862246"/>
      <w:bookmarkStart w:id="3764" w:name="_Toc145532303"/>
      <w:bookmarkStart w:id="3765" w:name="_Toc163218716"/>
      <w:r w:rsidRPr="00BE5108">
        <w:rPr>
          <w:rFonts w:eastAsiaTheme="minorEastAsia"/>
        </w:rPr>
        <w:t>6.6.4.4.2</w:t>
      </w:r>
      <w:r w:rsidRPr="00BE5108">
        <w:rPr>
          <w:rFonts w:eastAsiaTheme="minorEastAsia"/>
        </w:rPr>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66" w:name="_Toc73962911"/>
      <w:bookmarkStart w:id="3767" w:name="_Toc75260088"/>
      <w:bookmarkStart w:id="3768" w:name="_Toc75275629"/>
      <w:bookmarkStart w:id="3769" w:name="_Toc75276140"/>
      <w:bookmarkStart w:id="3770" w:name="_Toc76541639"/>
      <w:bookmarkStart w:id="3771" w:name="_Toc82437408"/>
      <w:bookmarkStart w:id="3772" w:name="_Toc89944774"/>
      <w:bookmarkStart w:id="3773" w:name="_Toc98753792"/>
      <w:bookmarkStart w:id="3774" w:name="_Toc106180778"/>
      <w:bookmarkStart w:id="3775" w:name="_Toc114150823"/>
      <w:bookmarkStart w:id="3776" w:name="_Toc124151226"/>
      <w:bookmarkStart w:id="3777" w:name="_Toc124151746"/>
      <w:bookmarkStart w:id="3778" w:name="_Toc124152266"/>
      <w:bookmarkStart w:id="3779" w:name="_Toc130396798"/>
      <w:bookmarkStart w:id="3780" w:name="_Toc130397318"/>
      <w:bookmarkStart w:id="3781" w:name="_Toc137558422"/>
      <w:bookmarkStart w:id="3782" w:name="_Toc138862247"/>
      <w:bookmarkStart w:id="3783" w:name="_Toc145532304"/>
      <w:bookmarkStart w:id="3784" w:name="_Toc163218717"/>
      <w:r w:rsidRPr="00BE5108">
        <w:rPr>
          <w:rFonts w:eastAsiaTheme="minorEastAsia"/>
        </w:rPr>
        <w:t>6.6.4.5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86218FC" w14:textId="77777777" w:rsidR="008D3EE5" w:rsidRPr="00BE5108" w:rsidRDefault="008D3EE5" w:rsidP="008D3EE5">
      <w:pPr>
        <w:pStyle w:val="Heading5"/>
        <w:rPr>
          <w:rFonts w:eastAsiaTheme="minorEastAsia"/>
        </w:rPr>
      </w:pPr>
      <w:bookmarkStart w:id="3785" w:name="_Toc73962912"/>
      <w:bookmarkStart w:id="3786" w:name="_Toc75260089"/>
      <w:bookmarkStart w:id="3787" w:name="_Toc75275630"/>
      <w:bookmarkStart w:id="3788" w:name="_Toc75276141"/>
      <w:bookmarkStart w:id="3789" w:name="_Toc76541640"/>
      <w:bookmarkStart w:id="3790" w:name="_Toc82437409"/>
      <w:bookmarkStart w:id="3791" w:name="_Toc89944775"/>
      <w:bookmarkStart w:id="3792" w:name="_Toc98753793"/>
      <w:bookmarkStart w:id="3793" w:name="_Toc106180779"/>
      <w:bookmarkStart w:id="3794" w:name="_Toc114150824"/>
      <w:bookmarkStart w:id="3795" w:name="_Toc124151227"/>
      <w:bookmarkStart w:id="3796" w:name="_Toc124151747"/>
      <w:bookmarkStart w:id="3797" w:name="_Toc124152267"/>
      <w:bookmarkStart w:id="3798" w:name="_Toc130396799"/>
      <w:bookmarkStart w:id="3799" w:name="_Toc130397319"/>
      <w:bookmarkStart w:id="3800" w:name="_Toc137558423"/>
      <w:bookmarkStart w:id="3801" w:name="_Toc138862248"/>
      <w:bookmarkStart w:id="3802" w:name="_Toc145532305"/>
      <w:bookmarkStart w:id="3803" w:name="_Toc163218718"/>
      <w:r w:rsidRPr="00BE5108">
        <w:rPr>
          <w:rFonts w:eastAsiaTheme="minorEastAsia"/>
        </w:rPr>
        <w:t>6.6.4.5.1</w:t>
      </w:r>
      <w:r w:rsidRPr="00BE5108">
        <w:rPr>
          <w:rFonts w:eastAsiaTheme="minorEastAsia"/>
        </w:rPr>
        <w:tab/>
        <w:t>General requirements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652941" w14:textId="77777777" w:rsidR="008D3EE5" w:rsidRPr="00BE5108" w:rsidRDefault="008D3EE5" w:rsidP="008D3EE5">
      <w:pPr>
        <w:pStyle w:val="Heading5"/>
        <w:rPr>
          <w:rFonts w:eastAsiaTheme="minorEastAsia"/>
        </w:rPr>
      </w:pPr>
      <w:bookmarkStart w:id="3804" w:name="_Toc73962913"/>
      <w:bookmarkStart w:id="3805" w:name="_Toc75260090"/>
      <w:bookmarkStart w:id="3806" w:name="_Toc75275631"/>
      <w:bookmarkStart w:id="3807" w:name="_Toc75276142"/>
      <w:bookmarkStart w:id="3808" w:name="_Toc76541641"/>
      <w:bookmarkStart w:id="3809" w:name="_Toc82437410"/>
      <w:bookmarkStart w:id="3810" w:name="_Toc89944776"/>
      <w:bookmarkStart w:id="3811" w:name="_Toc98753794"/>
      <w:bookmarkStart w:id="3812" w:name="_Toc106180780"/>
      <w:bookmarkStart w:id="3813" w:name="_Toc114150825"/>
      <w:bookmarkStart w:id="3814" w:name="_Toc124151228"/>
      <w:bookmarkStart w:id="3815" w:name="_Toc124151748"/>
      <w:bookmarkStart w:id="3816" w:name="_Toc124152268"/>
      <w:bookmarkStart w:id="3817" w:name="_Toc130396800"/>
      <w:bookmarkStart w:id="3818" w:name="_Toc130397320"/>
      <w:bookmarkStart w:id="3819" w:name="_Toc137558424"/>
      <w:bookmarkStart w:id="3820" w:name="_Toc138862249"/>
      <w:bookmarkStart w:id="3821" w:name="_Toc145532306"/>
      <w:bookmarkStart w:id="3822" w:name="_Toc163218719"/>
      <w:r w:rsidRPr="00BE5108">
        <w:rPr>
          <w:rFonts w:eastAsiaTheme="minorEastAsia"/>
        </w:rPr>
        <w:t>6.6.4.5.2</w:t>
      </w:r>
      <w:r w:rsidRPr="00BE5108">
        <w:rPr>
          <w:rFonts w:eastAsiaTheme="minorEastAsia"/>
        </w:rPr>
        <w:tab/>
        <w:t>Basic limits for Wide Area IAB-DU and IAB-MT (Category A)</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1pt;height:31.3pt" o:ole="" fillcolor="window">
                  <v:imagedata r:id="rId23" o:title=""/>
                </v:shape>
                <o:OLEObject Type="Embed" ProgID="Equation.3" ShapeID="_x0000_i1031" DrawAspect="Content" ObjectID="_1774122990"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23"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2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85pt;height:31.3pt" o:ole="" fillcolor="window">
                  <v:imagedata r:id="rId25" o:title=""/>
                </v:shape>
                <o:OLEObject Type="Embed" ProgID="Equation.3" ShapeID="_x0000_i1032" DrawAspect="Content" ObjectID="_1774122991"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2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25" w:name="_Toc73962914"/>
      <w:bookmarkStart w:id="3826" w:name="_Toc75260091"/>
      <w:bookmarkStart w:id="3827" w:name="_Toc75275632"/>
      <w:bookmarkStart w:id="3828" w:name="_Toc75276143"/>
      <w:bookmarkStart w:id="3829" w:name="_Toc76541642"/>
      <w:bookmarkStart w:id="3830" w:name="_Toc82437411"/>
      <w:bookmarkStart w:id="3831" w:name="_Toc89944777"/>
      <w:bookmarkStart w:id="3832" w:name="_Toc98753795"/>
      <w:bookmarkStart w:id="3833" w:name="_Toc106180781"/>
      <w:bookmarkStart w:id="3834" w:name="_Toc114150826"/>
      <w:bookmarkStart w:id="3835" w:name="_Toc124151229"/>
      <w:bookmarkStart w:id="3836" w:name="_Toc124151749"/>
      <w:bookmarkStart w:id="3837" w:name="_Toc124152269"/>
      <w:bookmarkStart w:id="3838" w:name="_Toc130396801"/>
      <w:bookmarkStart w:id="3839" w:name="_Toc130397321"/>
      <w:bookmarkStart w:id="3840" w:name="_Toc137558425"/>
      <w:bookmarkStart w:id="3841" w:name="_Toc138862250"/>
      <w:bookmarkStart w:id="3842" w:name="_Toc145532307"/>
      <w:bookmarkStart w:id="3843" w:name="_Toc163218720"/>
      <w:bookmarkEnd w:id="382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C4D822" w14:textId="771ACFB1" w:rsidR="00051AAE" w:rsidRPr="00BE5108" w:rsidRDefault="00051AAE" w:rsidP="00051AAE">
      <w:pPr>
        <w:pStyle w:val="Heading6"/>
        <w:rPr>
          <w:rFonts w:eastAsiaTheme="minorEastAsia"/>
        </w:rPr>
      </w:pPr>
      <w:bookmarkStart w:id="3844" w:name="_Toc75275633"/>
      <w:bookmarkStart w:id="3845" w:name="_Toc75276144"/>
      <w:bookmarkStart w:id="3846" w:name="_Toc76541643"/>
      <w:bookmarkStart w:id="3847" w:name="_Toc82437412"/>
      <w:bookmarkStart w:id="3848" w:name="_Toc89944778"/>
      <w:bookmarkStart w:id="3849" w:name="_Toc98753796"/>
      <w:bookmarkStart w:id="3850" w:name="_Toc106180782"/>
      <w:bookmarkStart w:id="3851" w:name="_Toc114150827"/>
      <w:bookmarkStart w:id="3852" w:name="_Toc124151230"/>
      <w:bookmarkStart w:id="3853" w:name="_Toc124151750"/>
      <w:bookmarkStart w:id="3854" w:name="_Toc124152270"/>
      <w:bookmarkStart w:id="3855" w:name="_Toc130396802"/>
      <w:bookmarkStart w:id="3856" w:name="_Toc130397322"/>
      <w:bookmarkStart w:id="3857" w:name="_Toc137558426"/>
      <w:bookmarkStart w:id="3858" w:name="_Toc138862251"/>
      <w:bookmarkStart w:id="3859" w:name="_Toc145532308"/>
      <w:bookmarkStart w:id="3860" w:name="_Toc163218721"/>
      <w:r w:rsidRPr="00BE5108">
        <w:rPr>
          <w:rFonts w:eastAsiaTheme="minorEastAsia"/>
        </w:rPr>
        <w:t>6.6.4.5.3.1</w:t>
      </w:r>
      <w:r w:rsidRPr="00BE5108">
        <w:rPr>
          <w:rFonts w:eastAsiaTheme="minorEastAsia"/>
        </w:rPr>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61" w:name="_Toc73962915"/>
      <w:bookmarkStart w:id="3862" w:name="_Toc75260092"/>
      <w:bookmarkStart w:id="3863" w:name="_Toc75275634"/>
      <w:bookmarkStart w:id="3864" w:name="_Toc75276145"/>
      <w:bookmarkStart w:id="3865" w:name="_Toc76541644"/>
      <w:bookmarkStart w:id="3866" w:name="_Toc82437413"/>
      <w:bookmarkStart w:id="3867" w:name="_Toc89944779"/>
      <w:bookmarkStart w:id="3868" w:name="_Toc98753797"/>
      <w:bookmarkStart w:id="3869" w:name="_Toc106180783"/>
      <w:bookmarkStart w:id="3870" w:name="_Toc114150828"/>
      <w:bookmarkStart w:id="3871" w:name="_Toc124151231"/>
      <w:bookmarkStart w:id="3872" w:name="_Toc124151751"/>
      <w:bookmarkStart w:id="3873" w:name="_Toc124152271"/>
      <w:bookmarkStart w:id="3874" w:name="_Toc130396803"/>
      <w:bookmarkStart w:id="3875" w:name="_Toc130397323"/>
      <w:bookmarkStart w:id="3876" w:name="_Toc137558427"/>
      <w:bookmarkStart w:id="3877" w:name="_Toc138862252"/>
      <w:bookmarkStart w:id="3878" w:name="_Toc145532309"/>
      <w:bookmarkStart w:id="3879" w:name="_Toc163218722"/>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6pt;height:31.3pt" o:ole="" fillcolor="window">
                  <v:imagedata r:id="rId23" o:title=""/>
                </v:shape>
                <o:OLEObject Type="Embed" ProgID="Equation.DSMT4" ShapeID="_x0000_i1033" DrawAspect="Content" ObjectID="_1774122992"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85pt;height:31.3pt" o:ole="" fillcolor="window">
                  <v:imagedata r:id="rId25" o:title=""/>
                </v:shape>
                <o:OLEObject Type="Embed" ProgID="Equation.3" ShapeID="_x0000_i1034" DrawAspect="Content" ObjectID="_1774122993"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80" w:name="_Toc73962916"/>
      <w:bookmarkStart w:id="3881" w:name="_Toc75260093"/>
      <w:bookmarkStart w:id="3882" w:name="_Toc75275635"/>
      <w:bookmarkStart w:id="3883" w:name="_Toc75276146"/>
      <w:bookmarkStart w:id="3884" w:name="_Toc76541645"/>
      <w:bookmarkStart w:id="3885" w:name="_Toc82437414"/>
      <w:bookmarkStart w:id="3886" w:name="_Toc89944780"/>
      <w:bookmarkStart w:id="3887" w:name="_Toc98753798"/>
      <w:bookmarkStart w:id="3888" w:name="_Toc106180784"/>
      <w:bookmarkStart w:id="3889" w:name="_Toc114150829"/>
      <w:bookmarkStart w:id="3890" w:name="_Toc124151232"/>
      <w:bookmarkStart w:id="3891" w:name="_Toc124151752"/>
      <w:bookmarkStart w:id="3892" w:name="_Toc124152272"/>
      <w:bookmarkStart w:id="3893" w:name="_Toc130396804"/>
      <w:bookmarkStart w:id="3894" w:name="_Toc130397324"/>
      <w:bookmarkStart w:id="3895" w:name="_Toc137558428"/>
      <w:bookmarkStart w:id="3896" w:name="_Toc138862253"/>
      <w:bookmarkStart w:id="3897" w:name="_Toc145532310"/>
      <w:bookmarkStart w:id="3898" w:name="_Toc163218723"/>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4pt;height:20.05pt" o:ole="">
                  <v:imagedata r:id="rId29" o:title=""/>
                </v:shape>
                <o:OLEObject Type="Embed" ProgID="Word.Document.12" ShapeID="_x0000_i1035" DrawAspect="Content" ObjectID="_1774122994"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3pt" o:ole="">
                  <v:imagedata r:id="rId31" o:title=""/>
                </v:shape>
                <o:OLEObject Type="Embed" ProgID="Equation.DSMT4" ShapeID="_x0000_i1036" DrawAspect="Content" ObjectID="_1774122995"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7pt;height:40.05pt" o:ole="">
                  <v:imagedata r:id="rId33" o:title=""/>
                </v:shape>
                <o:OLEObject Type="Embed" ProgID="Word.Document.12" ShapeID="_x0000_i1037" DrawAspect="Content" ObjectID="_1774122996"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3pt" o:ole="">
                  <v:imagedata r:id="rId35" o:title=""/>
                </v:shape>
                <o:OLEObject Type="Embed" ProgID="Equation.DSMT4" ShapeID="_x0000_i1038" DrawAspect="Content" ObjectID="_1774122997"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899" w:name="_Toc73962917"/>
      <w:bookmarkStart w:id="3900" w:name="_Toc75260094"/>
      <w:bookmarkStart w:id="3901" w:name="_Toc75275636"/>
      <w:bookmarkStart w:id="3902" w:name="_Toc75276147"/>
      <w:bookmarkStart w:id="3903" w:name="_Toc76541646"/>
      <w:bookmarkStart w:id="3904" w:name="_Toc82437415"/>
      <w:bookmarkStart w:id="3905" w:name="_Toc89944781"/>
      <w:bookmarkStart w:id="3906" w:name="_Toc98753799"/>
      <w:bookmarkStart w:id="3907" w:name="_Toc106180785"/>
      <w:bookmarkStart w:id="3908" w:name="_Toc114150830"/>
      <w:bookmarkStart w:id="3909" w:name="_Toc124151233"/>
      <w:bookmarkStart w:id="3910" w:name="_Toc124151753"/>
      <w:bookmarkStart w:id="3911" w:name="_Toc124152273"/>
      <w:bookmarkStart w:id="3912" w:name="_Toc130396805"/>
      <w:bookmarkStart w:id="3913" w:name="_Toc130397325"/>
      <w:bookmarkStart w:id="3914" w:name="_Toc137558429"/>
      <w:bookmarkStart w:id="3915" w:name="_Toc138862254"/>
      <w:bookmarkStart w:id="3916" w:name="_Toc145532311"/>
      <w:bookmarkStart w:id="3917" w:name="_Toc16321872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65pt;height:31.3pt" o:ole="">
                  <v:imagedata r:id="rId37" o:title=""/>
                </v:shape>
                <o:OLEObject Type="Embed" ProgID="Equation.DSMT4" ShapeID="_x0000_i1039" DrawAspect="Content" ObjectID="_1774122998"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1.3pt" o:ole="" fillcolor="window">
                  <v:imagedata r:id="rId39" o:title=""/>
                </v:shape>
                <o:OLEObject Type="Embed" ProgID="Equation.3" ShapeID="_x0000_i1040" DrawAspect="Content" ObjectID="_1774122999"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18" w:name="_Toc73962918"/>
      <w:bookmarkStart w:id="3919" w:name="_Toc75260095"/>
      <w:bookmarkStart w:id="3920" w:name="_Toc75275637"/>
      <w:bookmarkStart w:id="3921" w:name="_Toc75276148"/>
      <w:bookmarkStart w:id="3922" w:name="_Toc76541647"/>
      <w:bookmarkStart w:id="3923" w:name="_Toc82437416"/>
      <w:bookmarkStart w:id="3924" w:name="_Toc89944782"/>
      <w:bookmarkStart w:id="3925" w:name="_Toc98753800"/>
      <w:bookmarkStart w:id="3926" w:name="_Toc106180786"/>
      <w:bookmarkStart w:id="3927" w:name="_Toc114150831"/>
      <w:bookmarkStart w:id="3928" w:name="_Toc124151234"/>
      <w:bookmarkStart w:id="3929" w:name="_Toc124151754"/>
      <w:bookmarkStart w:id="3930" w:name="_Toc124152274"/>
      <w:bookmarkStart w:id="3931" w:name="_Toc130396806"/>
      <w:bookmarkStart w:id="3932" w:name="_Toc130397326"/>
      <w:bookmarkStart w:id="3933" w:name="_Toc137558430"/>
      <w:bookmarkStart w:id="3934" w:name="_Toc138862255"/>
      <w:bookmarkStart w:id="3935" w:name="_Toc145532312"/>
      <w:bookmarkStart w:id="3936" w:name="_Toc16321872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682B206" w14:textId="77777777" w:rsidR="008D3EE5" w:rsidRPr="00BE5108" w:rsidRDefault="008D3EE5" w:rsidP="008D3EE5">
      <w:pPr>
        <w:pStyle w:val="Heading6"/>
        <w:rPr>
          <w:rFonts w:eastAsiaTheme="minorEastAsia"/>
        </w:rPr>
      </w:pPr>
      <w:bookmarkStart w:id="3937" w:name="_Toc73962919"/>
      <w:bookmarkStart w:id="3938" w:name="_Toc75260096"/>
      <w:bookmarkStart w:id="3939" w:name="_Toc75275638"/>
      <w:bookmarkStart w:id="3940" w:name="_Toc75276149"/>
      <w:bookmarkStart w:id="3941" w:name="_Toc76541648"/>
      <w:bookmarkStart w:id="3942" w:name="_Toc82437417"/>
      <w:bookmarkStart w:id="3943" w:name="_Toc89944783"/>
      <w:bookmarkStart w:id="3944" w:name="_Toc98753801"/>
      <w:bookmarkStart w:id="3945" w:name="_Toc106180787"/>
      <w:bookmarkStart w:id="3946" w:name="_Toc114150832"/>
      <w:bookmarkStart w:id="3947" w:name="_Toc124151235"/>
      <w:bookmarkStart w:id="3948" w:name="_Toc124151755"/>
      <w:bookmarkStart w:id="3949" w:name="_Toc124152275"/>
      <w:bookmarkStart w:id="3950" w:name="_Toc130396807"/>
      <w:bookmarkStart w:id="3951" w:name="_Toc130397327"/>
      <w:bookmarkStart w:id="3952" w:name="_Toc137558431"/>
      <w:bookmarkStart w:id="3953" w:name="_Toc138862256"/>
      <w:bookmarkStart w:id="3954" w:name="_Toc145532313"/>
      <w:bookmarkStart w:id="3955" w:name="_Toc163218726"/>
      <w:r w:rsidRPr="00BE5108">
        <w:rPr>
          <w:rFonts w:eastAsiaTheme="minorEastAsia"/>
        </w:rPr>
        <w:t>6.6.4.5.5.1</w:t>
      </w:r>
      <w:r w:rsidRPr="00BE5108">
        <w:rPr>
          <w:rFonts w:eastAsiaTheme="minorEastAsia"/>
        </w:rPr>
        <w:tab/>
        <w:t>Limits in FCC Title 47</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56" w:name="_Toc73962920"/>
      <w:bookmarkStart w:id="3957" w:name="_Toc75260097"/>
      <w:bookmarkStart w:id="3958" w:name="_Toc75275639"/>
      <w:bookmarkStart w:id="3959" w:name="_Toc75276150"/>
      <w:bookmarkStart w:id="3960" w:name="_Toc76541649"/>
      <w:bookmarkStart w:id="3961" w:name="_Toc82437418"/>
      <w:bookmarkStart w:id="3962" w:name="_Toc89944784"/>
      <w:bookmarkStart w:id="3963" w:name="_Toc98753802"/>
      <w:bookmarkStart w:id="3964" w:name="_Toc106180788"/>
      <w:bookmarkStart w:id="3965" w:name="_Toc114150833"/>
      <w:bookmarkStart w:id="3966" w:name="_Toc124151236"/>
      <w:bookmarkStart w:id="3967" w:name="_Toc124151756"/>
      <w:bookmarkStart w:id="3968" w:name="_Toc124152276"/>
      <w:bookmarkStart w:id="3969" w:name="_Toc130396808"/>
      <w:bookmarkStart w:id="3970" w:name="_Toc130397328"/>
      <w:bookmarkStart w:id="3971" w:name="_Toc137558432"/>
      <w:bookmarkStart w:id="3972" w:name="_Toc138862257"/>
      <w:bookmarkStart w:id="3973" w:name="_Toc145532314"/>
      <w:bookmarkStart w:id="3974" w:name="_Toc163218727"/>
      <w:r w:rsidRPr="00BE5108">
        <w:rPr>
          <w:rFonts w:eastAsiaTheme="minorEastAsia"/>
        </w:rPr>
        <w:t>6.6.4.5.6</w:t>
      </w:r>
      <w:r w:rsidRPr="00BE5108">
        <w:rPr>
          <w:rFonts w:eastAsiaTheme="minorEastAsia"/>
        </w:rPr>
        <w:tab/>
      </w:r>
      <w:r w:rsidR="00AB3799" w:rsidRPr="00BE5108">
        <w:rPr>
          <w:rFonts w:eastAsiaTheme="minorEastAsia"/>
          <w:i/>
        </w:rPr>
        <w:t>IAB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75" w:name="_Toc73962921"/>
      <w:bookmarkStart w:id="3976" w:name="_Toc75260098"/>
      <w:bookmarkStart w:id="3977" w:name="_Toc75275640"/>
      <w:bookmarkStart w:id="3978" w:name="_Toc75276151"/>
      <w:bookmarkStart w:id="3979" w:name="_Toc76541650"/>
      <w:bookmarkStart w:id="3980" w:name="_Toc82437419"/>
      <w:bookmarkStart w:id="3981" w:name="_Toc89944785"/>
      <w:bookmarkStart w:id="3982" w:name="_Toc98753803"/>
      <w:bookmarkStart w:id="3983" w:name="_Toc106180789"/>
      <w:bookmarkStart w:id="3984" w:name="_Toc114150834"/>
      <w:bookmarkStart w:id="3985" w:name="_Toc124151237"/>
      <w:bookmarkStart w:id="3986" w:name="_Toc124151757"/>
      <w:bookmarkStart w:id="3987" w:name="_Toc124152277"/>
      <w:bookmarkStart w:id="3988" w:name="_Toc130396809"/>
      <w:bookmarkStart w:id="3989" w:name="_Toc130397329"/>
      <w:bookmarkStart w:id="3990" w:name="_Toc137558433"/>
      <w:bookmarkStart w:id="3991" w:name="_Toc138862258"/>
      <w:bookmarkStart w:id="3992" w:name="_Toc145532315"/>
      <w:bookmarkStart w:id="3993" w:name="_Toc163218728"/>
      <w:r w:rsidRPr="00BE5108">
        <w:rPr>
          <w:rFonts w:eastAsiaTheme="minorEastAsia"/>
        </w:rPr>
        <w:t>6.6.5</w:t>
      </w:r>
      <w:r w:rsidRPr="00BE5108">
        <w:rPr>
          <w:rFonts w:eastAsiaTheme="minorEastAsia"/>
        </w:rPr>
        <w:tab/>
        <w:t>Transmitter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F1F4140" w14:textId="77777777" w:rsidR="008D3EE5" w:rsidRPr="00BE5108" w:rsidRDefault="008D3EE5" w:rsidP="008D3EE5">
      <w:pPr>
        <w:pStyle w:val="Heading4"/>
        <w:rPr>
          <w:rFonts w:eastAsiaTheme="minorEastAsia"/>
        </w:rPr>
      </w:pPr>
      <w:bookmarkStart w:id="3994" w:name="_Toc73962922"/>
      <w:bookmarkStart w:id="3995" w:name="_Toc75260099"/>
      <w:bookmarkStart w:id="3996" w:name="_Toc75275641"/>
      <w:bookmarkStart w:id="3997" w:name="_Toc75276152"/>
      <w:bookmarkStart w:id="3998" w:name="_Toc76541651"/>
      <w:bookmarkStart w:id="3999" w:name="_Toc82437420"/>
      <w:bookmarkStart w:id="4000" w:name="_Toc89944786"/>
      <w:bookmarkStart w:id="4001" w:name="_Toc98753804"/>
      <w:bookmarkStart w:id="4002" w:name="_Toc106180790"/>
      <w:bookmarkStart w:id="4003" w:name="_Toc114150835"/>
      <w:bookmarkStart w:id="4004" w:name="_Toc124151238"/>
      <w:bookmarkStart w:id="4005" w:name="_Toc124151758"/>
      <w:bookmarkStart w:id="4006" w:name="_Toc124152278"/>
      <w:bookmarkStart w:id="4007" w:name="_Toc130396810"/>
      <w:bookmarkStart w:id="4008" w:name="_Toc130397330"/>
      <w:bookmarkStart w:id="4009" w:name="_Toc137558434"/>
      <w:bookmarkStart w:id="4010" w:name="_Toc138862259"/>
      <w:bookmarkStart w:id="4011" w:name="_Toc145532316"/>
      <w:bookmarkStart w:id="4012" w:name="_Toc163218729"/>
      <w:r w:rsidRPr="00BE5108">
        <w:rPr>
          <w:rFonts w:eastAsiaTheme="minorEastAsia"/>
        </w:rPr>
        <w:t>6.6.5.1</w:t>
      </w:r>
      <w:r w:rsidRPr="00BE5108">
        <w:rPr>
          <w:rFonts w:eastAsiaTheme="minorEastAsia"/>
        </w:rPr>
        <w:tab/>
        <w:t>Definition and applicability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13" w:name="_Toc73962923"/>
      <w:bookmarkStart w:id="4014" w:name="_Toc75260100"/>
      <w:bookmarkStart w:id="4015" w:name="_Toc75275642"/>
      <w:bookmarkStart w:id="4016" w:name="_Toc75276153"/>
      <w:bookmarkStart w:id="4017" w:name="_Toc76541652"/>
      <w:bookmarkStart w:id="4018" w:name="_Toc82437421"/>
      <w:bookmarkStart w:id="4019" w:name="_Toc89944787"/>
      <w:bookmarkStart w:id="4020" w:name="_Toc98753805"/>
      <w:bookmarkStart w:id="4021" w:name="_Toc106180791"/>
      <w:bookmarkStart w:id="4022" w:name="_Toc114150836"/>
      <w:bookmarkStart w:id="4023" w:name="_Toc124151239"/>
      <w:bookmarkStart w:id="4024" w:name="_Toc124151759"/>
      <w:bookmarkStart w:id="4025" w:name="_Toc124152279"/>
      <w:bookmarkStart w:id="4026" w:name="_Toc130396811"/>
      <w:bookmarkStart w:id="4027" w:name="_Toc130397331"/>
      <w:bookmarkStart w:id="4028" w:name="_Toc137558435"/>
      <w:bookmarkStart w:id="4029" w:name="_Toc138862260"/>
      <w:bookmarkStart w:id="4030" w:name="_Toc145532317"/>
      <w:bookmarkStart w:id="4031" w:name="_Toc163218730"/>
      <w:r w:rsidRPr="00BE5108">
        <w:rPr>
          <w:rFonts w:eastAsiaTheme="minorEastAsia"/>
        </w:rPr>
        <w:t>6.6.5.2</w:t>
      </w:r>
      <w:r w:rsidRPr="00BE5108">
        <w:rPr>
          <w:rFonts w:eastAsiaTheme="minorEastAsia"/>
        </w:rPr>
        <w:tab/>
        <w:t>Minimum requirement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32" w:name="_Toc73962924"/>
      <w:bookmarkStart w:id="4033" w:name="_Toc75260101"/>
      <w:bookmarkStart w:id="4034" w:name="_Toc75275643"/>
      <w:bookmarkStart w:id="4035" w:name="_Toc75276154"/>
      <w:bookmarkStart w:id="4036" w:name="_Toc76541653"/>
      <w:bookmarkStart w:id="4037" w:name="_Toc82437422"/>
      <w:bookmarkStart w:id="4038" w:name="_Toc89944788"/>
      <w:bookmarkStart w:id="4039" w:name="_Toc98753806"/>
      <w:bookmarkStart w:id="4040" w:name="_Toc106180792"/>
      <w:bookmarkStart w:id="4041" w:name="_Toc114150837"/>
      <w:bookmarkStart w:id="4042" w:name="_Toc124151240"/>
      <w:bookmarkStart w:id="4043" w:name="_Toc124151760"/>
      <w:bookmarkStart w:id="4044" w:name="_Toc124152280"/>
      <w:bookmarkStart w:id="4045" w:name="_Toc130396812"/>
      <w:bookmarkStart w:id="4046" w:name="_Toc130397332"/>
      <w:bookmarkStart w:id="4047" w:name="_Toc137558436"/>
      <w:bookmarkStart w:id="4048" w:name="_Toc138862261"/>
      <w:bookmarkStart w:id="4049" w:name="_Toc145532318"/>
      <w:bookmarkStart w:id="4050" w:name="_Toc163218731"/>
      <w:r w:rsidRPr="00BE5108">
        <w:rPr>
          <w:rFonts w:eastAsiaTheme="minorEastAsia"/>
        </w:rPr>
        <w:t>6.6.5.3</w:t>
      </w:r>
      <w:r w:rsidRPr="00BE5108">
        <w:rPr>
          <w:rFonts w:eastAsiaTheme="minorEastAsia"/>
        </w:rPr>
        <w:tab/>
        <w:t>Test purpose</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51" w:name="_Toc73962925"/>
      <w:bookmarkStart w:id="4052" w:name="_Toc75260102"/>
      <w:bookmarkStart w:id="4053" w:name="_Toc75275644"/>
      <w:bookmarkStart w:id="4054" w:name="_Toc75276155"/>
      <w:bookmarkStart w:id="4055" w:name="_Toc76541654"/>
      <w:bookmarkStart w:id="4056" w:name="_Toc82437423"/>
      <w:bookmarkStart w:id="4057" w:name="_Toc89944789"/>
      <w:bookmarkStart w:id="4058" w:name="_Toc98753807"/>
      <w:bookmarkStart w:id="4059" w:name="_Toc106180793"/>
      <w:bookmarkStart w:id="4060" w:name="_Toc114150838"/>
      <w:bookmarkStart w:id="4061" w:name="_Toc124151241"/>
      <w:bookmarkStart w:id="4062" w:name="_Toc124151761"/>
      <w:bookmarkStart w:id="4063" w:name="_Toc124152281"/>
      <w:bookmarkStart w:id="4064" w:name="_Toc130396813"/>
      <w:bookmarkStart w:id="4065" w:name="_Toc130397333"/>
      <w:bookmarkStart w:id="4066" w:name="_Toc137558437"/>
      <w:bookmarkStart w:id="4067" w:name="_Toc138862262"/>
      <w:bookmarkStart w:id="4068" w:name="_Toc145532319"/>
      <w:bookmarkStart w:id="4069" w:name="_Toc163218732"/>
      <w:r w:rsidRPr="00BE5108">
        <w:rPr>
          <w:rFonts w:eastAsiaTheme="minorEastAsia"/>
        </w:rPr>
        <w:t>6.6.5.4</w:t>
      </w:r>
      <w:r w:rsidRPr="00BE5108">
        <w:rPr>
          <w:rFonts w:eastAsiaTheme="minorEastAsia"/>
        </w:rPr>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594AB3F" w14:textId="77777777" w:rsidR="008D3EE5" w:rsidRPr="00BE5108" w:rsidRDefault="008D3EE5" w:rsidP="008D3EE5">
      <w:pPr>
        <w:pStyle w:val="Heading5"/>
        <w:rPr>
          <w:rFonts w:eastAsiaTheme="minorEastAsia"/>
        </w:rPr>
      </w:pPr>
      <w:bookmarkStart w:id="4070" w:name="_Toc73962926"/>
      <w:bookmarkStart w:id="4071" w:name="_Toc75260103"/>
      <w:bookmarkStart w:id="4072" w:name="_Toc75275645"/>
      <w:bookmarkStart w:id="4073" w:name="_Toc75276156"/>
      <w:bookmarkStart w:id="4074" w:name="_Toc76541655"/>
      <w:bookmarkStart w:id="4075" w:name="_Toc82437424"/>
      <w:bookmarkStart w:id="4076" w:name="_Toc89944790"/>
      <w:bookmarkStart w:id="4077" w:name="_Toc98753808"/>
      <w:bookmarkStart w:id="4078" w:name="_Toc106180794"/>
      <w:bookmarkStart w:id="4079" w:name="_Toc114150839"/>
      <w:bookmarkStart w:id="4080" w:name="_Toc124151242"/>
      <w:bookmarkStart w:id="4081" w:name="_Toc124151762"/>
      <w:bookmarkStart w:id="4082" w:name="_Toc124152282"/>
      <w:bookmarkStart w:id="4083" w:name="_Toc130396814"/>
      <w:bookmarkStart w:id="4084" w:name="_Toc130397334"/>
      <w:bookmarkStart w:id="4085" w:name="_Toc137558438"/>
      <w:bookmarkStart w:id="4086" w:name="_Toc138862263"/>
      <w:bookmarkStart w:id="4087" w:name="_Toc145532320"/>
      <w:bookmarkStart w:id="4088" w:name="_Toc163218733"/>
      <w:r w:rsidRPr="00BE5108">
        <w:rPr>
          <w:rFonts w:eastAsiaTheme="minorEastAsia"/>
        </w:rPr>
        <w:t>6.6.5.4.1</w:t>
      </w:r>
      <w:r w:rsidRPr="00BE5108">
        <w:rPr>
          <w:rFonts w:eastAsiaTheme="minorEastAsia"/>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089" w:name="_Toc73962927"/>
      <w:bookmarkStart w:id="4090" w:name="_Toc75260104"/>
      <w:bookmarkStart w:id="4091" w:name="_Toc75275646"/>
      <w:bookmarkStart w:id="4092" w:name="_Toc75276157"/>
      <w:bookmarkStart w:id="4093" w:name="_Toc76541656"/>
      <w:bookmarkStart w:id="409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095" w:name="_Toc89944791"/>
      <w:bookmarkStart w:id="4096" w:name="_Toc98753809"/>
      <w:bookmarkStart w:id="4097" w:name="_Toc106180795"/>
      <w:bookmarkStart w:id="4098" w:name="_Toc114150840"/>
      <w:bookmarkStart w:id="4099" w:name="_Toc124151243"/>
      <w:bookmarkStart w:id="4100" w:name="_Toc124151763"/>
      <w:bookmarkStart w:id="4101" w:name="_Toc124152283"/>
      <w:bookmarkStart w:id="4102" w:name="_Toc130396815"/>
      <w:bookmarkStart w:id="4103" w:name="_Toc130397335"/>
      <w:bookmarkStart w:id="4104" w:name="_Toc137558439"/>
      <w:bookmarkStart w:id="4105" w:name="_Toc138862264"/>
      <w:bookmarkStart w:id="4106" w:name="_Toc145532321"/>
      <w:bookmarkStart w:id="4107" w:name="_Toc163218734"/>
      <w:r w:rsidRPr="00BE5108">
        <w:rPr>
          <w:rFonts w:eastAsiaTheme="minorEastAsia"/>
        </w:rPr>
        <w:t>6.6.5.4.2</w:t>
      </w:r>
      <w:r w:rsidRPr="00BE5108">
        <w:rPr>
          <w:rFonts w:eastAsiaTheme="minorEastAsia"/>
        </w:rPr>
        <w:tab/>
        <w:t>Procedure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08" w:name="_Toc73962928"/>
      <w:bookmarkStart w:id="4109" w:name="_Toc75260105"/>
      <w:bookmarkStart w:id="4110" w:name="_Toc75275647"/>
      <w:bookmarkStart w:id="4111" w:name="_Toc75276158"/>
      <w:bookmarkStart w:id="4112" w:name="_Toc76541657"/>
      <w:bookmarkStart w:id="4113" w:name="_Toc82437426"/>
      <w:bookmarkStart w:id="4114" w:name="_Toc89944792"/>
      <w:bookmarkStart w:id="4115" w:name="_Toc98753810"/>
      <w:bookmarkStart w:id="4116" w:name="_Toc106180796"/>
      <w:bookmarkStart w:id="4117" w:name="_Toc114150841"/>
      <w:bookmarkStart w:id="4118" w:name="_Toc124151244"/>
      <w:bookmarkStart w:id="4119" w:name="_Toc124151764"/>
      <w:bookmarkStart w:id="4120" w:name="_Toc124152284"/>
      <w:bookmarkStart w:id="4121" w:name="_Toc130396816"/>
      <w:bookmarkStart w:id="4122" w:name="_Toc130397336"/>
      <w:bookmarkStart w:id="4123" w:name="_Toc137558440"/>
      <w:bookmarkStart w:id="4124" w:name="_Toc138862265"/>
      <w:bookmarkStart w:id="4125" w:name="_Toc145532322"/>
      <w:bookmarkStart w:id="4126" w:name="_Toc163218735"/>
      <w:r w:rsidRPr="00BE5108">
        <w:rPr>
          <w:rFonts w:eastAsiaTheme="minorEastAsia"/>
        </w:rPr>
        <w:t>6.6.5.5</w:t>
      </w:r>
      <w:r w:rsidRPr="00BE5108">
        <w:rPr>
          <w:rFonts w:eastAsiaTheme="minorEastAsia"/>
        </w:rPr>
        <w:tab/>
        <w:t>Test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1179575" w14:textId="77777777" w:rsidR="008D3EE5" w:rsidRPr="00BE5108" w:rsidRDefault="008D3EE5" w:rsidP="00FF7252">
      <w:pPr>
        <w:pStyle w:val="Heading5"/>
        <w:keepNext w:val="0"/>
        <w:rPr>
          <w:rFonts w:eastAsiaTheme="minorEastAsia"/>
        </w:rPr>
      </w:pPr>
      <w:bookmarkStart w:id="4127" w:name="_Toc73962929"/>
      <w:bookmarkStart w:id="4128" w:name="_Toc75260106"/>
      <w:bookmarkStart w:id="4129" w:name="_Toc75275648"/>
      <w:bookmarkStart w:id="4130" w:name="_Toc75276159"/>
      <w:bookmarkStart w:id="4131" w:name="_Toc76541658"/>
      <w:bookmarkStart w:id="4132" w:name="_Toc82437427"/>
      <w:bookmarkStart w:id="4133" w:name="_Toc89944793"/>
      <w:bookmarkStart w:id="4134" w:name="_Toc98753811"/>
      <w:bookmarkStart w:id="4135" w:name="_Toc106180797"/>
      <w:bookmarkStart w:id="4136" w:name="_Toc114150842"/>
      <w:bookmarkStart w:id="4137" w:name="_Toc124151245"/>
      <w:bookmarkStart w:id="4138" w:name="_Toc124151765"/>
      <w:bookmarkStart w:id="4139" w:name="_Toc124152285"/>
      <w:bookmarkStart w:id="4140" w:name="_Toc130396817"/>
      <w:bookmarkStart w:id="4141" w:name="_Toc130397337"/>
      <w:bookmarkStart w:id="4142" w:name="_Toc137558441"/>
      <w:bookmarkStart w:id="4143" w:name="_Toc138862266"/>
      <w:bookmarkStart w:id="4144" w:name="_Toc145532323"/>
      <w:bookmarkStart w:id="4145" w:name="_Toc163218736"/>
      <w:r w:rsidRPr="00BE5108">
        <w:rPr>
          <w:rFonts w:eastAsiaTheme="minorEastAsia"/>
        </w:rPr>
        <w:t>6.6.5.5.1</w:t>
      </w:r>
      <w:r w:rsidRPr="00BE5108">
        <w:rPr>
          <w:rFonts w:eastAsiaTheme="minorEastAsia"/>
        </w:rPr>
        <w:tab/>
        <w:t>Basic limits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0CD6333" w14:textId="77777777" w:rsidR="008D3EE5" w:rsidRPr="00BE5108" w:rsidRDefault="008D3EE5" w:rsidP="00FF7252">
      <w:pPr>
        <w:pStyle w:val="Heading6"/>
        <w:keepNext w:val="0"/>
        <w:rPr>
          <w:rFonts w:eastAsiaTheme="minorEastAsia"/>
        </w:rPr>
      </w:pPr>
      <w:bookmarkStart w:id="4146" w:name="_Toc73962930"/>
      <w:bookmarkStart w:id="4147" w:name="_Toc75260107"/>
      <w:bookmarkStart w:id="4148" w:name="_Toc75275649"/>
      <w:bookmarkStart w:id="4149" w:name="_Toc75276160"/>
      <w:bookmarkStart w:id="4150" w:name="_Toc76541659"/>
      <w:bookmarkStart w:id="4151" w:name="_Toc82437428"/>
      <w:bookmarkStart w:id="4152" w:name="_Toc89944794"/>
      <w:bookmarkStart w:id="4153" w:name="_Toc98753812"/>
      <w:bookmarkStart w:id="4154" w:name="_Toc106180798"/>
      <w:bookmarkStart w:id="4155" w:name="_Toc114150843"/>
      <w:bookmarkStart w:id="4156" w:name="_Toc124151246"/>
      <w:bookmarkStart w:id="4157" w:name="_Toc124151766"/>
      <w:bookmarkStart w:id="4158" w:name="_Toc124152286"/>
      <w:bookmarkStart w:id="4159" w:name="_Toc130396818"/>
      <w:bookmarkStart w:id="4160" w:name="_Toc130397338"/>
      <w:bookmarkStart w:id="4161" w:name="_Toc137558442"/>
      <w:bookmarkStart w:id="4162" w:name="_Toc138862267"/>
      <w:bookmarkStart w:id="4163" w:name="_Toc145532324"/>
      <w:bookmarkStart w:id="4164" w:name="_Toc163218737"/>
      <w:r w:rsidRPr="00BE5108">
        <w:rPr>
          <w:rFonts w:eastAsiaTheme="minorEastAsia"/>
        </w:rPr>
        <w:t>6.6.5.5.1.1</w:t>
      </w:r>
      <w:r w:rsidRPr="00BE5108">
        <w:rPr>
          <w:rFonts w:eastAsiaTheme="minorEastAsia"/>
        </w:rPr>
        <w:tab/>
        <w:t>Tx spurious emissions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65" w:name="_Toc73962931"/>
      <w:bookmarkStart w:id="4166" w:name="_Toc75260108"/>
      <w:bookmarkStart w:id="4167" w:name="_Toc75275650"/>
      <w:bookmarkStart w:id="4168" w:name="_Toc75276161"/>
      <w:bookmarkStart w:id="4169" w:name="_Toc76541660"/>
      <w:bookmarkStart w:id="4170" w:name="_Toc82437429"/>
      <w:bookmarkStart w:id="4171" w:name="_Toc89944795"/>
      <w:bookmarkStart w:id="4172" w:name="_Toc98753813"/>
      <w:bookmarkStart w:id="4173" w:name="_Toc106180799"/>
      <w:bookmarkStart w:id="4174" w:name="_Toc114150844"/>
      <w:bookmarkStart w:id="4175" w:name="_Toc124151247"/>
      <w:bookmarkStart w:id="4176" w:name="_Toc124151767"/>
      <w:bookmarkStart w:id="4177" w:name="_Toc124152287"/>
      <w:bookmarkStart w:id="4178" w:name="_Toc130396819"/>
      <w:bookmarkStart w:id="4179" w:name="_Toc130397339"/>
      <w:bookmarkStart w:id="4180" w:name="_Toc137558443"/>
      <w:bookmarkStart w:id="4181" w:name="_Toc138862268"/>
      <w:bookmarkStart w:id="4182" w:name="_Toc145532325"/>
      <w:bookmarkStart w:id="4183" w:name="_Toc163218738"/>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84" w:name="_Toc73962932"/>
      <w:bookmarkStart w:id="4185" w:name="_Toc75260109"/>
      <w:bookmarkStart w:id="4186" w:name="_Toc75275651"/>
      <w:bookmarkStart w:id="4187" w:name="_Toc75276162"/>
      <w:bookmarkStart w:id="4188" w:name="_Toc76541661"/>
      <w:bookmarkStart w:id="4189" w:name="_Toc82437430"/>
      <w:bookmarkStart w:id="4190" w:name="_Toc89944796"/>
      <w:bookmarkStart w:id="4191" w:name="_Toc98753814"/>
      <w:bookmarkStart w:id="4192" w:name="_Toc106180800"/>
      <w:bookmarkStart w:id="4193" w:name="_Toc114150845"/>
      <w:bookmarkStart w:id="4194" w:name="_Toc124151248"/>
      <w:bookmarkStart w:id="4195" w:name="_Toc124151768"/>
      <w:bookmarkStart w:id="4196" w:name="_Toc124152288"/>
      <w:bookmarkStart w:id="4197" w:name="_Toc130396820"/>
      <w:bookmarkStart w:id="4198" w:name="_Toc130397340"/>
      <w:bookmarkStart w:id="4199" w:name="_Toc137558444"/>
      <w:bookmarkStart w:id="4200" w:name="_Toc138862269"/>
      <w:bookmarkStart w:id="4201" w:name="_Toc145532326"/>
      <w:bookmarkStart w:id="4202" w:name="_Toc163218739"/>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03" w:name="_Toc73962933"/>
      <w:bookmarkStart w:id="4204" w:name="_Toc75260110"/>
      <w:bookmarkStart w:id="4205" w:name="_Toc75275652"/>
      <w:bookmarkStart w:id="4206" w:name="_Toc75276163"/>
      <w:bookmarkStart w:id="4207" w:name="_Toc76541662"/>
      <w:bookmarkStart w:id="4208" w:name="_Toc82437431"/>
      <w:bookmarkStart w:id="4209" w:name="_Toc89944797"/>
      <w:bookmarkStart w:id="4210" w:name="_Toc98753815"/>
      <w:bookmarkStart w:id="4211" w:name="_Toc106180801"/>
      <w:bookmarkStart w:id="4212" w:name="_Toc114150846"/>
      <w:bookmarkStart w:id="4213" w:name="_Toc124151249"/>
      <w:bookmarkStart w:id="4214" w:name="_Toc124151769"/>
      <w:bookmarkStart w:id="4215" w:name="_Toc124152289"/>
      <w:bookmarkStart w:id="4216" w:name="_Toc130396821"/>
      <w:bookmarkStart w:id="4217" w:name="_Toc130397341"/>
      <w:bookmarkStart w:id="4218" w:name="_Toc137558445"/>
      <w:bookmarkStart w:id="4219" w:name="_Toc138862270"/>
      <w:bookmarkStart w:id="4220" w:name="_Toc145532327"/>
      <w:bookmarkStart w:id="4221" w:name="_Toc163218740"/>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22" w:name="_Toc73962934"/>
      <w:bookmarkStart w:id="4223" w:name="_Toc75260111"/>
      <w:bookmarkStart w:id="4224" w:name="_Toc75275653"/>
      <w:bookmarkStart w:id="4225" w:name="_Toc75276164"/>
      <w:bookmarkStart w:id="4226" w:name="_Toc76541663"/>
      <w:bookmarkStart w:id="4227" w:name="_Toc82437432"/>
      <w:bookmarkStart w:id="4228" w:name="_Toc89944798"/>
      <w:bookmarkStart w:id="4229" w:name="_Toc98753816"/>
      <w:bookmarkStart w:id="4230" w:name="_Toc106180802"/>
      <w:bookmarkStart w:id="4231" w:name="_Toc114150847"/>
      <w:bookmarkStart w:id="4232" w:name="_Toc124151250"/>
      <w:bookmarkStart w:id="4233" w:name="_Toc124151770"/>
      <w:bookmarkStart w:id="4234" w:name="_Toc124152290"/>
      <w:bookmarkStart w:id="4235" w:name="_Toc130396822"/>
      <w:bookmarkStart w:id="4236" w:name="_Toc130397342"/>
      <w:bookmarkStart w:id="4237" w:name="_Toc137558446"/>
      <w:bookmarkStart w:id="4238" w:name="_Toc138862271"/>
      <w:bookmarkStart w:id="4239" w:name="_Toc145532328"/>
      <w:bookmarkStart w:id="4240" w:name="_Toc163218741"/>
      <w:r w:rsidRPr="00BE5108">
        <w:rPr>
          <w:rFonts w:eastAsiaTheme="minorEastAsia"/>
        </w:rPr>
        <w:t>6.7</w:t>
      </w:r>
      <w:r w:rsidRPr="00BE5108">
        <w:rPr>
          <w:rFonts w:eastAsiaTheme="minorEastAsia"/>
        </w:rPr>
        <w:tab/>
        <w:t>Transmitter intermodulation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BE2D0AD" w14:textId="77777777" w:rsidR="00B045F3" w:rsidRPr="00BE5108" w:rsidRDefault="00B045F3" w:rsidP="00B045F3">
      <w:pPr>
        <w:pStyle w:val="Heading3"/>
        <w:rPr>
          <w:rFonts w:eastAsiaTheme="minorEastAsia"/>
        </w:rPr>
      </w:pPr>
      <w:bookmarkStart w:id="4241" w:name="_Toc73962935"/>
      <w:bookmarkStart w:id="4242" w:name="_Toc75260112"/>
      <w:bookmarkStart w:id="4243" w:name="_Toc75275654"/>
      <w:bookmarkStart w:id="4244" w:name="_Toc75276165"/>
      <w:bookmarkStart w:id="4245" w:name="_Toc76541664"/>
      <w:bookmarkStart w:id="4246" w:name="_Toc82437433"/>
      <w:bookmarkStart w:id="4247" w:name="_Toc89944799"/>
      <w:bookmarkStart w:id="4248" w:name="_Toc98753817"/>
      <w:bookmarkStart w:id="4249" w:name="_Toc106180803"/>
      <w:bookmarkStart w:id="4250" w:name="_Toc114150848"/>
      <w:bookmarkStart w:id="4251" w:name="_Toc124151251"/>
      <w:bookmarkStart w:id="4252" w:name="_Toc124151771"/>
      <w:bookmarkStart w:id="4253" w:name="_Toc124152291"/>
      <w:bookmarkStart w:id="4254" w:name="_Toc130396823"/>
      <w:bookmarkStart w:id="4255" w:name="_Toc130397343"/>
      <w:bookmarkStart w:id="4256" w:name="_Toc137558447"/>
      <w:bookmarkStart w:id="4257" w:name="_Toc138862272"/>
      <w:bookmarkStart w:id="4258" w:name="_Toc145532329"/>
      <w:bookmarkStart w:id="4259" w:name="_Toc163218742"/>
      <w:r w:rsidRPr="00BE5108">
        <w:rPr>
          <w:rFonts w:eastAsiaTheme="minorEastAsia"/>
        </w:rPr>
        <w:t>6.7.1</w:t>
      </w:r>
      <w:r w:rsidRPr="00BE5108">
        <w:rPr>
          <w:rFonts w:eastAsiaTheme="minorEastAsia"/>
        </w:rPr>
        <w:tab/>
        <w:t>Definition and applicability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60" w:name="_Toc73962936"/>
      <w:bookmarkStart w:id="4261" w:name="_Toc75260113"/>
      <w:bookmarkStart w:id="4262" w:name="_Toc75275655"/>
      <w:bookmarkStart w:id="4263" w:name="_Toc75276166"/>
      <w:bookmarkStart w:id="4264" w:name="_Toc76541665"/>
      <w:bookmarkStart w:id="4265" w:name="_Toc82437434"/>
      <w:bookmarkStart w:id="4266" w:name="_Toc89944800"/>
      <w:bookmarkStart w:id="4267" w:name="_Toc98753818"/>
      <w:bookmarkStart w:id="4268" w:name="_Toc106180804"/>
      <w:bookmarkStart w:id="4269" w:name="_Toc114150849"/>
      <w:bookmarkStart w:id="4270" w:name="_Toc124151252"/>
      <w:bookmarkStart w:id="4271" w:name="_Toc124151772"/>
      <w:bookmarkStart w:id="4272" w:name="_Toc124152292"/>
      <w:bookmarkStart w:id="4273" w:name="_Toc130396824"/>
      <w:bookmarkStart w:id="4274" w:name="_Toc130397344"/>
      <w:bookmarkStart w:id="4275" w:name="_Toc137558448"/>
      <w:bookmarkStart w:id="4276" w:name="_Toc138862273"/>
      <w:bookmarkStart w:id="4277" w:name="_Toc145532330"/>
      <w:bookmarkStart w:id="4278" w:name="_Toc163218743"/>
      <w:r w:rsidRPr="00BE5108">
        <w:rPr>
          <w:rFonts w:eastAsiaTheme="minorEastAsia"/>
        </w:rPr>
        <w:t>6.7.2</w:t>
      </w:r>
      <w:r w:rsidRPr="00BE5108">
        <w:rPr>
          <w:rFonts w:eastAsiaTheme="minorEastAsia"/>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79" w:name="_Toc73962937"/>
      <w:bookmarkStart w:id="4280" w:name="_Toc75260114"/>
      <w:bookmarkStart w:id="4281" w:name="_Toc75275656"/>
      <w:bookmarkStart w:id="4282" w:name="_Toc75276167"/>
      <w:bookmarkStart w:id="4283" w:name="_Toc76541666"/>
      <w:bookmarkStart w:id="4284" w:name="_Toc82437435"/>
      <w:bookmarkStart w:id="4285" w:name="_Toc89944801"/>
      <w:bookmarkStart w:id="4286" w:name="_Toc98753819"/>
      <w:bookmarkStart w:id="4287" w:name="_Toc106180805"/>
      <w:bookmarkStart w:id="4288" w:name="_Toc114150850"/>
      <w:bookmarkStart w:id="4289" w:name="_Toc124151253"/>
      <w:bookmarkStart w:id="4290" w:name="_Toc124151773"/>
      <w:bookmarkStart w:id="4291" w:name="_Toc124152293"/>
      <w:bookmarkStart w:id="4292" w:name="_Toc130396825"/>
      <w:bookmarkStart w:id="4293" w:name="_Toc130397345"/>
      <w:bookmarkStart w:id="4294" w:name="_Toc137558449"/>
      <w:bookmarkStart w:id="4295" w:name="_Toc138862274"/>
      <w:bookmarkStart w:id="4296" w:name="_Toc145532331"/>
      <w:bookmarkStart w:id="4297" w:name="_Toc163218744"/>
      <w:r w:rsidRPr="00BE5108">
        <w:rPr>
          <w:rFonts w:eastAsiaTheme="minorEastAsia"/>
        </w:rPr>
        <w:t>6.7.3</w:t>
      </w:r>
      <w:r w:rsidRPr="00BE5108">
        <w:rPr>
          <w:rFonts w:eastAsiaTheme="minorEastAsia"/>
        </w:rPr>
        <w:tab/>
        <w:t>Test purpose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298" w:name="_Toc73962938"/>
      <w:bookmarkStart w:id="4299" w:name="_Toc75260115"/>
      <w:bookmarkStart w:id="4300" w:name="_Toc75275657"/>
      <w:bookmarkStart w:id="4301" w:name="_Toc75276168"/>
      <w:bookmarkStart w:id="4302" w:name="_Toc76541667"/>
      <w:bookmarkStart w:id="4303" w:name="_Toc82437436"/>
      <w:bookmarkStart w:id="4304" w:name="_Toc89944802"/>
      <w:bookmarkStart w:id="4305" w:name="_Toc98753820"/>
      <w:bookmarkStart w:id="4306" w:name="_Toc106180806"/>
      <w:bookmarkStart w:id="4307" w:name="_Toc114150851"/>
      <w:bookmarkStart w:id="4308" w:name="_Toc124151254"/>
      <w:bookmarkStart w:id="4309" w:name="_Toc124151774"/>
      <w:bookmarkStart w:id="4310" w:name="_Toc124152294"/>
      <w:bookmarkStart w:id="4311" w:name="_Toc130396826"/>
      <w:bookmarkStart w:id="4312" w:name="_Toc130397346"/>
      <w:bookmarkStart w:id="4313" w:name="_Toc137558450"/>
      <w:bookmarkStart w:id="4314" w:name="_Toc138862275"/>
      <w:bookmarkStart w:id="4315" w:name="_Toc145532332"/>
      <w:bookmarkStart w:id="4316" w:name="_Toc163218745"/>
      <w:r w:rsidRPr="00BE5108">
        <w:rPr>
          <w:rFonts w:eastAsiaTheme="minorEastAsia"/>
        </w:rPr>
        <w:t>6.7.4</w:t>
      </w:r>
      <w:r w:rsidRPr="00BE5108">
        <w:rPr>
          <w:rFonts w:eastAsiaTheme="minorEastAsia"/>
        </w:rPr>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B90C8AF" w14:textId="77777777" w:rsidR="00B045F3" w:rsidRPr="00BE5108" w:rsidRDefault="00B045F3" w:rsidP="00B045F3">
      <w:pPr>
        <w:pStyle w:val="Heading4"/>
        <w:rPr>
          <w:rFonts w:eastAsiaTheme="minorEastAsia"/>
        </w:rPr>
      </w:pPr>
      <w:bookmarkStart w:id="4317" w:name="_Toc73962939"/>
      <w:bookmarkStart w:id="4318" w:name="_Toc75260116"/>
      <w:bookmarkStart w:id="4319" w:name="_Toc75275658"/>
      <w:bookmarkStart w:id="4320" w:name="_Toc75276169"/>
      <w:bookmarkStart w:id="4321" w:name="_Toc76541668"/>
      <w:bookmarkStart w:id="4322" w:name="_Toc82437437"/>
      <w:bookmarkStart w:id="4323" w:name="_Toc89944803"/>
      <w:bookmarkStart w:id="4324" w:name="_Toc98753821"/>
      <w:bookmarkStart w:id="4325" w:name="_Toc106180807"/>
      <w:bookmarkStart w:id="4326" w:name="_Toc114150852"/>
      <w:bookmarkStart w:id="4327" w:name="_Toc124151255"/>
      <w:bookmarkStart w:id="4328" w:name="_Toc124151775"/>
      <w:bookmarkStart w:id="4329" w:name="_Toc124152295"/>
      <w:bookmarkStart w:id="4330" w:name="_Toc130396827"/>
      <w:bookmarkStart w:id="4331" w:name="_Toc130397347"/>
      <w:bookmarkStart w:id="4332" w:name="_Toc137558451"/>
      <w:bookmarkStart w:id="4333" w:name="_Toc138862276"/>
      <w:bookmarkStart w:id="4334" w:name="_Toc145532333"/>
      <w:bookmarkStart w:id="4335" w:name="_Toc163218746"/>
      <w:r w:rsidRPr="00BE5108">
        <w:rPr>
          <w:rFonts w:eastAsiaTheme="minorEastAsia"/>
        </w:rPr>
        <w:t>6.7.4.1</w:t>
      </w:r>
      <w:r w:rsidRPr="00BE5108">
        <w:rPr>
          <w:rFonts w:eastAsiaTheme="minorEastAsia"/>
        </w:rPr>
        <w:tab/>
        <w:t>Initial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36" w:name="_Toc73962940"/>
      <w:bookmarkStart w:id="4337" w:name="_Toc75260117"/>
      <w:bookmarkStart w:id="4338" w:name="_Toc75275659"/>
      <w:bookmarkStart w:id="4339" w:name="_Toc75276170"/>
      <w:bookmarkStart w:id="4340" w:name="_Toc76541669"/>
      <w:bookmarkStart w:id="4341" w:name="_Toc82437438"/>
      <w:bookmarkStart w:id="4342" w:name="_Toc89944804"/>
      <w:bookmarkStart w:id="4343" w:name="_Toc98753822"/>
      <w:bookmarkStart w:id="4344" w:name="_Toc106180808"/>
      <w:bookmarkStart w:id="4345" w:name="_Toc114150853"/>
      <w:bookmarkStart w:id="4346" w:name="_Toc124151256"/>
      <w:bookmarkStart w:id="4347" w:name="_Toc124151776"/>
      <w:bookmarkStart w:id="4348" w:name="_Toc124152296"/>
      <w:bookmarkStart w:id="4349" w:name="_Toc130396828"/>
      <w:bookmarkStart w:id="4350" w:name="_Toc130397348"/>
      <w:bookmarkStart w:id="4351" w:name="_Toc137558452"/>
      <w:bookmarkStart w:id="4352" w:name="_Toc138862277"/>
      <w:bookmarkStart w:id="4353" w:name="_Toc145532334"/>
      <w:bookmarkStart w:id="4354" w:name="_Toc163218747"/>
      <w:r w:rsidRPr="00BE5108">
        <w:rPr>
          <w:rFonts w:eastAsiaTheme="minorEastAsia"/>
        </w:rPr>
        <w:t>6.7.4.2</w:t>
      </w:r>
      <w:r w:rsidRPr="00BE5108">
        <w:rPr>
          <w:rFonts w:eastAsiaTheme="minorEastAsia"/>
        </w:rPr>
        <w:tab/>
        <w:t>Procedure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7pt;height:31.3pt" o:ole="">
            <v:imagedata r:id="rId41" o:title=""/>
          </v:shape>
          <o:OLEObject Type="Embed" ProgID="Equation.3" ShapeID="_x0000_i1041" DrawAspect="Content" ObjectID="_1774123000"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55" w:name="_Toc73962941"/>
      <w:bookmarkStart w:id="4356" w:name="_Toc75260118"/>
      <w:bookmarkStart w:id="4357" w:name="_Toc75275660"/>
      <w:bookmarkStart w:id="4358" w:name="_Toc75276171"/>
      <w:bookmarkStart w:id="4359" w:name="_Toc76541670"/>
      <w:bookmarkStart w:id="4360" w:name="_Toc82437439"/>
      <w:bookmarkStart w:id="4361" w:name="_Toc89944805"/>
      <w:bookmarkStart w:id="4362" w:name="_Toc98753823"/>
      <w:bookmarkStart w:id="4363" w:name="_Toc106180809"/>
      <w:bookmarkStart w:id="4364" w:name="_Toc114150854"/>
      <w:bookmarkStart w:id="4365" w:name="_Toc124151257"/>
      <w:bookmarkStart w:id="4366" w:name="_Toc124151777"/>
      <w:bookmarkStart w:id="4367" w:name="_Toc124152297"/>
      <w:bookmarkStart w:id="4368" w:name="_Toc130396829"/>
      <w:bookmarkStart w:id="4369" w:name="_Toc130397349"/>
      <w:bookmarkStart w:id="4370" w:name="_Toc137558453"/>
      <w:bookmarkStart w:id="4371" w:name="_Toc138862278"/>
      <w:bookmarkStart w:id="4372" w:name="_Toc145532335"/>
      <w:bookmarkStart w:id="4373" w:name="_Toc163218748"/>
      <w:r w:rsidRPr="00BE5108">
        <w:rPr>
          <w:rFonts w:eastAsiaTheme="minorEastAsia"/>
        </w:rPr>
        <w:t>6.7.5</w:t>
      </w:r>
      <w:r w:rsidRPr="00BE5108">
        <w:rPr>
          <w:rFonts w:eastAsiaTheme="minorEastAsia"/>
        </w:rPr>
        <w:tab/>
        <w:t>Test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36FB3DB" w14:textId="77777777" w:rsidR="00B045F3" w:rsidRPr="00BE5108" w:rsidRDefault="00B045F3" w:rsidP="00B045F3">
      <w:pPr>
        <w:pStyle w:val="Heading4"/>
        <w:rPr>
          <w:rFonts w:eastAsiaTheme="minorEastAsia"/>
        </w:rPr>
      </w:pPr>
      <w:bookmarkStart w:id="4374" w:name="_Toc73962942"/>
      <w:bookmarkStart w:id="4375" w:name="_Toc75260119"/>
      <w:bookmarkStart w:id="4376" w:name="_Toc75275661"/>
      <w:bookmarkStart w:id="4377" w:name="_Toc75276172"/>
      <w:bookmarkStart w:id="4378" w:name="_Toc76541671"/>
      <w:bookmarkStart w:id="4379" w:name="_Toc82437440"/>
      <w:bookmarkStart w:id="4380" w:name="_Toc89944806"/>
      <w:bookmarkStart w:id="4381" w:name="_Toc98753824"/>
      <w:bookmarkStart w:id="4382" w:name="_Toc106180810"/>
      <w:bookmarkStart w:id="4383" w:name="_Toc114150855"/>
      <w:bookmarkStart w:id="4384" w:name="_Toc124151258"/>
      <w:bookmarkStart w:id="4385" w:name="_Toc124151778"/>
      <w:bookmarkStart w:id="4386" w:name="_Toc124152298"/>
      <w:bookmarkStart w:id="4387" w:name="_Toc130396830"/>
      <w:bookmarkStart w:id="4388" w:name="_Toc130397350"/>
      <w:bookmarkStart w:id="4389" w:name="_Toc137558454"/>
      <w:bookmarkStart w:id="4390" w:name="_Toc138862279"/>
      <w:bookmarkStart w:id="4391" w:name="_Toc145532336"/>
      <w:bookmarkStart w:id="4392" w:name="_Toc163218749"/>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F539CAB" w14:textId="77777777" w:rsidR="00B045F3" w:rsidRPr="00BE5108" w:rsidRDefault="00B045F3" w:rsidP="00B045F3">
      <w:pPr>
        <w:pStyle w:val="Heading5"/>
        <w:rPr>
          <w:rFonts w:eastAsiaTheme="minorEastAsia"/>
        </w:rPr>
      </w:pPr>
      <w:bookmarkStart w:id="4393" w:name="_Toc73962943"/>
      <w:bookmarkStart w:id="4394" w:name="_Toc75260120"/>
      <w:bookmarkStart w:id="4395" w:name="_Toc75275662"/>
      <w:bookmarkStart w:id="4396" w:name="_Toc75276173"/>
      <w:bookmarkStart w:id="4397" w:name="_Toc76541672"/>
      <w:bookmarkStart w:id="4398" w:name="_Toc82437441"/>
      <w:bookmarkStart w:id="4399" w:name="_Toc89944807"/>
      <w:bookmarkStart w:id="4400" w:name="_Toc98753825"/>
      <w:bookmarkStart w:id="4401" w:name="_Toc106180811"/>
      <w:bookmarkStart w:id="4402" w:name="_Toc114150856"/>
      <w:bookmarkStart w:id="4403" w:name="_Toc124151259"/>
      <w:bookmarkStart w:id="4404" w:name="_Toc124151779"/>
      <w:bookmarkStart w:id="4405" w:name="_Toc124152299"/>
      <w:bookmarkStart w:id="4406" w:name="_Toc130396831"/>
      <w:bookmarkStart w:id="4407" w:name="_Toc130397351"/>
      <w:bookmarkStart w:id="4408" w:name="_Toc137558455"/>
      <w:bookmarkStart w:id="4409" w:name="_Toc138862280"/>
      <w:bookmarkStart w:id="4410" w:name="_Toc145532337"/>
      <w:bookmarkStart w:id="4411" w:name="_Toc163218750"/>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7pt;height:31.3pt" o:ole="">
                  <v:imagedata r:id="rId43" o:title=""/>
                </v:shape>
                <o:OLEObject Type="Embed" ProgID="Equation.3" ShapeID="_x0000_i1042" DrawAspect="Content" ObjectID="_1774123001"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12" w:name="_Toc73962944"/>
      <w:bookmarkStart w:id="4413" w:name="_Toc75260121"/>
      <w:bookmarkStart w:id="4414" w:name="_Toc75275663"/>
      <w:bookmarkStart w:id="4415" w:name="_Toc75276174"/>
      <w:bookmarkStart w:id="4416" w:name="_Toc76541673"/>
      <w:bookmarkStart w:id="4417" w:name="_Toc82437442"/>
      <w:bookmarkStart w:id="4418" w:name="_Toc89944808"/>
      <w:bookmarkStart w:id="4419" w:name="_Toc98753826"/>
      <w:bookmarkStart w:id="4420" w:name="_Toc106180812"/>
      <w:bookmarkStart w:id="4421" w:name="_Toc114150857"/>
      <w:bookmarkStart w:id="4422" w:name="_Toc124151260"/>
      <w:bookmarkStart w:id="4423" w:name="_Toc124151780"/>
      <w:bookmarkStart w:id="4424" w:name="_Toc124152300"/>
      <w:bookmarkStart w:id="4425" w:name="_Toc130396832"/>
      <w:bookmarkStart w:id="4426" w:name="_Toc130397352"/>
      <w:bookmarkStart w:id="4427" w:name="_Toc137558456"/>
      <w:bookmarkStart w:id="4428" w:name="_Toc138862281"/>
      <w:bookmarkStart w:id="4429" w:name="_Toc145532338"/>
      <w:bookmarkStart w:id="4430" w:name="_Toc163218751"/>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31" w:name="_Toc73962945"/>
      <w:bookmarkStart w:id="4432" w:name="_Toc75260122"/>
      <w:bookmarkStart w:id="4433" w:name="_Toc75275664"/>
      <w:bookmarkStart w:id="4434" w:name="_Toc75276175"/>
      <w:bookmarkStart w:id="4435" w:name="_Toc76541674"/>
      <w:bookmarkStart w:id="4436" w:name="_Toc82437443"/>
      <w:bookmarkStart w:id="4437" w:name="_Toc89944809"/>
      <w:bookmarkStart w:id="4438" w:name="_Toc98753827"/>
      <w:bookmarkStart w:id="4439" w:name="_Toc106180813"/>
      <w:bookmarkStart w:id="4440" w:name="_Toc114150858"/>
      <w:bookmarkStart w:id="4441" w:name="_Toc124151261"/>
      <w:bookmarkStart w:id="4442" w:name="_Toc124151781"/>
      <w:bookmarkStart w:id="4443" w:name="_Toc124152301"/>
      <w:bookmarkStart w:id="4444" w:name="_Toc130396833"/>
      <w:bookmarkStart w:id="4445" w:name="_Toc130397353"/>
      <w:bookmarkStart w:id="4446" w:name="_Toc137558457"/>
      <w:bookmarkStart w:id="4447" w:name="_Toc138862282"/>
      <w:bookmarkStart w:id="4448" w:name="_Toc145532339"/>
      <w:bookmarkStart w:id="4449" w:name="_Toc163218752"/>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50" w:name="_Toc73962946"/>
      <w:bookmarkStart w:id="4451" w:name="_Toc75260123"/>
      <w:bookmarkStart w:id="4452" w:name="_Toc75275665"/>
      <w:bookmarkStart w:id="4453" w:name="_Toc75276176"/>
      <w:bookmarkStart w:id="4454" w:name="_Toc76541675"/>
      <w:bookmarkStart w:id="4455" w:name="_Toc82437444"/>
      <w:bookmarkStart w:id="4456" w:name="_Toc89944810"/>
      <w:bookmarkStart w:id="4457" w:name="_Toc98753828"/>
      <w:bookmarkStart w:id="4458" w:name="_Toc106180814"/>
      <w:bookmarkStart w:id="4459" w:name="_Toc114150859"/>
      <w:bookmarkStart w:id="4460" w:name="_Toc124151262"/>
      <w:bookmarkStart w:id="4461" w:name="_Toc124151782"/>
      <w:bookmarkStart w:id="4462" w:name="_Toc124152302"/>
      <w:bookmarkStart w:id="4463" w:name="_Toc130396834"/>
      <w:bookmarkStart w:id="4464" w:name="_Toc130397354"/>
      <w:bookmarkStart w:id="4465" w:name="_Toc137558458"/>
      <w:bookmarkStart w:id="4466" w:name="_Toc138862283"/>
      <w:bookmarkStart w:id="4467" w:name="_Toc145532340"/>
      <w:bookmarkStart w:id="4468" w:name="_Toc163218753"/>
      <w:r w:rsidRPr="00BE5108">
        <w:rPr>
          <w:rFonts w:eastAsiaTheme="minorEastAsia"/>
        </w:rPr>
        <w:t>7</w:t>
      </w:r>
      <w:r w:rsidRPr="00BE5108">
        <w:rPr>
          <w:rFonts w:eastAsiaTheme="minorEastAsia"/>
        </w:rPr>
        <w:tab/>
        <w:t>Conducted receiver characteristics (IAB-DU and IAB-MT)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6C827B" w14:textId="77777777" w:rsidR="006725BC" w:rsidRPr="00BE5108" w:rsidRDefault="006725BC" w:rsidP="006725BC">
      <w:pPr>
        <w:pStyle w:val="Heading2"/>
        <w:rPr>
          <w:rFonts w:eastAsiaTheme="minorEastAsia"/>
        </w:rPr>
      </w:pPr>
      <w:bookmarkStart w:id="4469" w:name="_Toc73962947"/>
      <w:bookmarkStart w:id="4470" w:name="_Toc75260124"/>
      <w:bookmarkStart w:id="4471" w:name="_Toc75275666"/>
      <w:bookmarkStart w:id="4472" w:name="_Toc75276177"/>
      <w:bookmarkStart w:id="4473" w:name="_Toc76541676"/>
      <w:bookmarkStart w:id="4474" w:name="_Toc82437445"/>
      <w:bookmarkStart w:id="4475" w:name="_Toc89944811"/>
      <w:bookmarkStart w:id="4476" w:name="_Toc98753829"/>
      <w:bookmarkStart w:id="4477" w:name="_Toc106180815"/>
      <w:bookmarkStart w:id="4478" w:name="_Toc114150860"/>
      <w:bookmarkStart w:id="4479" w:name="_Toc124151263"/>
      <w:bookmarkStart w:id="4480" w:name="_Toc124151783"/>
      <w:bookmarkStart w:id="4481" w:name="_Toc124152303"/>
      <w:bookmarkStart w:id="4482" w:name="_Toc130396835"/>
      <w:bookmarkStart w:id="4483" w:name="_Toc130397355"/>
      <w:bookmarkStart w:id="4484" w:name="_Toc137558459"/>
      <w:bookmarkStart w:id="4485" w:name="_Toc138862284"/>
      <w:bookmarkStart w:id="4486" w:name="_Toc145532341"/>
      <w:bookmarkStart w:id="4487" w:name="_Toc163218754"/>
      <w:r w:rsidRPr="00BE5108">
        <w:rPr>
          <w:rFonts w:eastAsiaTheme="minorEastAsia"/>
        </w:rPr>
        <w:t>7.1</w:t>
      </w:r>
      <w:r w:rsidRPr="00BE5108">
        <w:rPr>
          <w:rFonts w:eastAsiaTheme="minorEastAsia"/>
        </w:rP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BD6A78A" w14:textId="77777777" w:rsidR="006725BC" w:rsidRPr="00BE5108" w:rsidRDefault="006725BC" w:rsidP="006725BC">
      <w:pPr>
        <w:pStyle w:val="Heading2"/>
        <w:rPr>
          <w:rFonts w:eastAsiaTheme="minorEastAsia"/>
        </w:rPr>
      </w:pPr>
      <w:bookmarkStart w:id="4488" w:name="_Toc73962948"/>
      <w:bookmarkStart w:id="4489" w:name="_Toc75260125"/>
      <w:bookmarkStart w:id="4490" w:name="_Toc75275667"/>
      <w:bookmarkStart w:id="4491" w:name="_Toc75276178"/>
      <w:bookmarkStart w:id="4492" w:name="_Toc76541677"/>
      <w:bookmarkStart w:id="4493" w:name="_Toc82437446"/>
      <w:bookmarkStart w:id="4494" w:name="_Toc89944812"/>
      <w:bookmarkStart w:id="4495" w:name="_Toc98753830"/>
      <w:bookmarkStart w:id="4496" w:name="_Toc106180816"/>
      <w:bookmarkStart w:id="4497" w:name="_Toc114150861"/>
      <w:bookmarkStart w:id="4498" w:name="_Toc124151264"/>
      <w:bookmarkStart w:id="4499" w:name="_Toc124151784"/>
      <w:bookmarkStart w:id="4500" w:name="_Toc124152304"/>
      <w:bookmarkStart w:id="4501" w:name="_Toc130396836"/>
      <w:bookmarkStart w:id="4502" w:name="_Toc130397356"/>
      <w:bookmarkStart w:id="4503" w:name="_Toc137558460"/>
      <w:bookmarkStart w:id="4504" w:name="_Toc138862285"/>
      <w:bookmarkStart w:id="4505" w:name="_Toc145532342"/>
      <w:bookmarkStart w:id="4506" w:name="_Toc163218755"/>
      <w:r w:rsidRPr="00BE5108">
        <w:rPr>
          <w:rFonts w:eastAsiaTheme="minorEastAsia"/>
        </w:rPr>
        <w:t>7.2</w:t>
      </w:r>
      <w:r w:rsidRPr="00BE5108">
        <w:rPr>
          <w:rFonts w:eastAsiaTheme="minorEastAsia"/>
        </w:rPr>
        <w:tab/>
        <w:t>Reference sensitivity level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E6208A" w14:textId="77777777" w:rsidR="00C87888" w:rsidRPr="00BE5108" w:rsidRDefault="00C87888" w:rsidP="00C87888">
      <w:pPr>
        <w:pStyle w:val="Heading3"/>
        <w:rPr>
          <w:rFonts w:eastAsiaTheme="minorEastAsia"/>
        </w:rPr>
      </w:pPr>
      <w:bookmarkStart w:id="4507" w:name="_Toc73962949"/>
      <w:bookmarkStart w:id="4508" w:name="_Toc75260126"/>
      <w:bookmarkStart w:id="4509" w:name="_Toc75275668"/>
      <w:bookmarkStart w:id="4510" w:name="_Toc75276179"/>
      <w:bookmarkStart w:id="4511" w:name="_Toc76541678"/>
      <w:bookmarkStart w:id="4512" w:name="_Toc82437447"/>
      <w:bookmarkStart w:id="4513" w:name="_Toc89944813"/>
      <w:bookmarkStart w:id="4514" w:name="_Toc98753831"/>
      <w:bookmarkStart w:id="4515" w:name="_Toc106180817"/>
      <w:bookmarkStart w:id="4516" w:name="_Toc114150862"/>
      <w:bookmarkStart w:id="4517" w:name="_Toc124151265"/>
      <w:bookmarkStart w:id="4518" w:name="_Toc124151785"/>
      <w:bookmarkStart w:id="4519" w:name="_Toc124152305"/>
      <w:bookmarkStart w:id="4520" w:name="_Toc130396837"/>
      <w:bookmarkStart w:id="4521" w:name="_Toc130397357"/>
      <w:bookmarkStart w:id="4522" w:name="_Toc137558461"/>
      <w:bookmarkStart w:id="4523" w:name="_Toc138862286"/>
      <w:bookmarkStart w:id="4524" w:name="_Toc145532343"/>
      <w:bookmarkStart w:id="4525" w:name="_Toc163218756"/>
      <w:r w:rsidRPr="00BE5108">
        <w:rPr>
          <w:rFonts w:eastAsiaTheme="minorEastAsia"/>
        </w:rPr>
        <w:t>7.2.1</w:t>
      </w:r>
      <w:r w:rsidRPr="00BE5108">
        <w:rPr>
          <w:rFonts w:eastAsiaTheme="minorEastAsia"/>
        </w:rPr>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26" w:name="_Toc73962950"/>
      <w:bookmarkStart w:id="4527" w:name="_Toc75260127"/>
      <w:bookmarkStart w:id="4528" w:name="_Toc75275669"/>
      <w:bookmarkStart w:id="4529" w:name="_Toc75276180"/>
      <w:bookmarkStart w:id="4530" w:name="_Toc76541679"/>
      <w:bookmarkStart w:id="4531" w:name="_Toc82437448"/>
      <w:bookmarkStart w:id="4532" w:name="_Toc89944814"/>
      <w:bookmarkStart w:id="4533" w:name="_Toc98753832"/>
      <w:bookmarkStart w:id="4534" w:name="_Toc106180818"/>
      <w:bookmarkStart w:id="4535" w:name="_Toc114150863"/>
      <w:bookmarkStart w:id="4536" w:name="_Toc124151266"/>
      <w:bookmarkStart w:id="4537" w:name="_Toc124151786"/>
      <w:bookmarkStart w:id="4538" w:name="_Toc124152306"/>
      <w:bookmarkStart w:id="4539" w:name="_Toc130396838"/>
      <w:bookmarkStart w:id="4540" w:name="_Toc130397358"/>
      <w:bookmarkStart w:id="4541" w:name="_Toc137558462"/>
      <w:bookmarkStart w:id="4542" w:name="_Toc138862287"/>
      <w:bookmarkStart w:id="4543" w:name="_Toc145532344"/>
      <w:bookmarkStart w:id="4544" w:name="_Toc163218757"/>
      <w:r w:rsidRPr="00BE5108">
        <w:rPr>
          <w:rFonts w:eastAsiaTheme="minorEastAsia"/>
        </w:rPr>
        <w:t>7.2.2</w:t>
      </w:r>
      <w:r w:rsidRPr="00BE5108">
        <w:rPr>
          <w:rFonts w:eastAsiaTheme="minorEastAsia"/>
        </w:rPr>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45" w:name="_Toc73962951"/>
      <w:bookmarkStart w:id="4546" w:name="_Toc75260128"/>
      <w:bookmarkStart w:id="4547" w:name="_Toc75275670"/>
      <w:bookmarkStart w:id="4548" w:name="_Toc75276181"/>
      <w:bookmarkStart w:id="4549" w:name="_Toc76541680"/>
      <w:bookmarkStart w:id="4550" w:name="_Toc82437449"/>
      <w:bookmarkStart w:id="4551" w:name="_Toc89944815"/>
      <w:bookmarkStart w:id="4552" w:name="_Toc98753833"/>
      <w:bookmarkStart w:id="4553" w:name="_Toc106180819"/>
      <w:bookmarkStart w:id="4554" w:name="_Toc114150864"/>
      <w:bookmarkStart w:id="4555" w:name="_Toc124151267"/>
      <w:bookmarkStart w:id="4556" w:name="_Toc124151787"/>
      <w:bookmarkStart w:id="4557" w:name="_Toc124152307"/>
      <w:bookmarkStart w:id="4558" w:name="_Toc130396839"/>
      <w:bookmarkStart w:id="4559" w:name="_Toc130397359"/>
      <w:bookmarkStart w:id="4560" w:name="_Toc137558463"/>
      <w:bookmarkStart w:id="4561" w:name="_Toc138862288"/>
      <w:bookmarkStart w:id="4562" w:name="_Toc145532345"/>
      <w:bookmarkStart w:id="4563" w:name="_Toc163218758"/>
      <w:r w:rsidRPr="00BE5108">
        <w:rPr>
          <w:rFonts w:eastAsiaTheme="minorEastAsia"/>
        </w:rPr>
        <w:t>7.2.3</w:t>
      </w:r>
      <w:r w:rsidRPr="00BE5108">
        <w:rPr>
          <w:rFonts w:eastAsiaTheme="minorEastAsia"/>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64" w:name="_Toc73962952"/>
      <w:bookmarkStart w:id="4565" w:name="_Toc75260129"/>
      <w:bookmarkStart w:id="4566" w:name="_Toc75275671"/>
      <w:bookmarkStart w:id="4567" w:name="_Toc75276182"/>
      <w:bookmarkStart w:id="4568" w:name="_Toc76541681"/>
      <w:bookmarkStart w:id="4569" w:name="_Toc82437450"/>
      <w:bookmarkStart w:id="4570" w:name="_Toc89944816"/>
      <w:bookmarkStart w:id="4571" w:name="_Toc98753834"/>
      <w:bookmarkStart w:id="4572" w:name="_Toc106180820"/>
      <w:bookmarkStart w:id="4573" w:name="_Toc114150865"/>
      <w:bookmarkStart w:id="4574" w:name="_Toc124151268"/>
      <w:bookmarkStart w:id="4575" w:name="_Toc124151788"/>
      <w:bookmarkStart w:id="4576" w:name="_Toc124152308"/>
      <w:bookmarkStart w:id="4577" w:name="_Toc130396840"/>
      <w:bookmarkStart w:id="4578" w:name="_Toc130397360"/>
      <w:bookmarkStart w:id="4579" w:name="_Toc137558464"/>
      <w:bookmarkStart w:id="4580" w:name="_Toc138862289"/>
      <w:bookmarkStart w:id="4581" w:name="_Toc145532346"/>
      <w:bookmarkStart w:id="4582" w:name="_Toc163218759"/>
      <w:r w:rsidRPr="00BE5108">
        <w:rPr>
          <w:rFonts w:eastAsiaTheme="minorEastAsia"/>
        </w:rPr>
        <w:t>7.2.4</w:t>
      </w:r>
      <w:r w:rsidRPr="00BE5108">
        <w:rPr>
          <w:rFonts w:eastAsiaTheme="minorEastAsia"/>
        </w:rPr>
        <w:tab/>
        <w:t>Method of test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31A539D" w14:textId="339589D7" w:rsidR="00C87888" w:rsidRPr="00BE5108" w:rsidRDefault="00C87888" w:rsidP="00C87888">
      <w:pPr>
        <w:pStyle w:val="Heading4"/>
        <w:rPr>
          <w:rFonts w:eastAsiaTheme="minorEastAsia"/>
        </w:rPr>
      </w:pPr>
      <w:bookmarkStart w:id="4583" w:name="_Toc75260130"/>
      <w:bookmarkStart w:id="4584" w:name="_Toc75275672"/>
      <w:bookmarkStart w:id="4585" w:name="_Toc75276183"/>
      <w:bookmarkStart w:id="4586" w:name="_Toc76541682"/>
      <w:bookmarkStart w:id="4587" w:name="_Toc82437451"/>
      <w:bookmarkStart w:id="4588" w:name="_Toc89944817"/>
      <w:bookmarkStart w:id="4589" w:name="_Toc98753835"/>
      <w:bookmarkStart w:id="4590" w:name="_Toc106180821"/>
      <w:bookmarkStart w:id="4591" w:name="_Toc114150866"/>
      <w:bookmarkStart w:id="4592" w:name="_Toc124151269"/>
      <w:bookmarkStart w:id="4593" w:name="_Toc124151789"/>
      <w:bookmarkStart w:id="4594" w:name="_Toc124152309"/>
      <w:bookmarkStart w:id="4595" w:name="_Toc130396841"/>
      <w:bookmarkStart w:id="4596" w:name="_Toc130397361"/>
      <w:bookmarkStart w:id="4597" w:name="_Toc137558465"/>
      <w:bookmarkStart w:id="4598" w:name="_Toc138862290"/>
      <w:bookmarkStart w:id="4599" w:name="_Toc145532347"/>
      <w:bookmarkStart w:id="4600" w:name="_Toc73962953"/>
      <w:bookmarkStart w:id="4601" w:name="_Toc163218760"/>
      <w:r w:rsidRPr="00BE5108">
        <w:rPr>
          <w:rFonts w:eastAsiaTheme="minorEastAsia"/>
        </w:rPr>
        <w:t>7.2.4.1</w:t>
      </w:r>
      <w:r w:rsidRPr="00BE5108">
        <w:rPr>
          <w:rFonts w:eastAsiaTheme="minorEastAsia"/>
        </w:rPr>
        <w:tab/>
        <w:t>Initial conditions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02" w:name="_Toc73962954"/>
      <w:bookmarkStart w:id="4603" w:name="_Toc75260131"/>
      <w:bookmarkStart w:id="4604" w:name="_Toc75275673"/>
      <w:bookmarkStart w:id="4605" w:name="_Toc75276184"/>
      <w:bookmarkStart w:id="4606" w:name="_Toc76541683"/>
      <w:bookmarkStart w:id="4607" w:name="_Toc82437452"/>
      <w:bookmarkStart w:id="4608" w:name="_Toc89944818"/>
      <w:bookmarkStart w:id="4609" w:name="_Toc98753836"/>
      <w:bookmarkStart w:id="4610" w:name="_Toc106180822"/>
      <w:bookmarkStart w:id="4611" w:name="_Toc114150867"/>
      <w:bookmarkStart w:id="4612" w:name="_Toc124151270"/>
      <w:bookmarkStart w:id="4613" w:name="_Toc124151790"/>
      <w:bookmarkStart w:id="4614" w:name="_Toc124152310"/>
      <w:bookmarkStart w:id="4615" w:name="_Toc130396842"/>
      <w:bookmarkStart w:id="4616" w:name="_Toc130397362"/>
      <w:bookmarkStart w:id="4617" w:name="_Toc137558466"/>
      <w:bookmarkStart w:id="4618" w:name="_Toc138862291"/>
      <w:bookmarkStart w:id="4619" w:name="_Toc145532348"/>
      <w:bookmarkStart w:id="4620" w:name="_Toc163218761"/>
      <w:r w:rsidRPr="00BE5108">
        <w:rPr>
          <w:rFonts w:eastAsiaTheme="minorEastAsia"/>
        </w:rPr>
        <w:t>7.2.4.2</w:t>
      </w:r>
      <w:r w:rsidRPr="00BE5108">
        <w:rPr>
          <w:rFonts w:eastAsiaTheme="minorEastAsia"/>
        </w:rPr>
        <w:tab/>
        <w:t>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21" w:name="_Toc73962955"/>
      <w:bookmarkStart w:id="4622" w:name="_Toc75260132"/>
      <w:bookmarkStart w:id="4623" w:name="_Toc75275674"/>
      <w:bookmarkStart w:id="4624" w:name="_Toc75276185"/>
      <w:bookmarkStart w:id="4625" w:name="_Toc76541684"/>
      <w:bookmarkStart w:id="4626" w:name="_Toc82437453"/>
      <w:bookmarkStart w:id="4627" w:name="_Toc89944819"/>
      <w:bookmarkStart w:id="4628" w:name="_Toc98753837"/>
      <w:bookmarkStart w:id="4629" w:name="_Toc106180823"/>
      <w:bookmarkStart w:id="4630" w:name="_Toc114150868"/>
      <w:bookmarkStart w:id="4631" w:name="_Toc124151271"/>
      <w:bookmarkStart w:id="4632" w:name="_Toc124151791"/>
      <w:bookmarkStart w:id="4633" w:name="_Toc124152311"/>
      <w:bookmarkStart w:id="4634" w:name="_Toc130396843"/>
      <w:bookmarkStart w:id="4635" w:name="_Toc130397363"/>
      <w:bookmarkStart w:id="4636" w:name="_Toc137558467"/>
      <w:bookmarkStart w:id="4637" w:name="_Toc138862292"/>
      <w:bookmarkStart w:id="4638" w:name="_Toc145532349"/>
      <w:bookmarkStart w:id="4639" w:name="_Toc163218762"/>
      <w:r w:rsidRPr="00BE5108">
        <w:rPr>
          <w:rFonts w:eastAsiaTheme="minorEastAsia"/>
        </w:rPr>
        <w:t>7.2.5</w:t>
      </w:r>
      <w:r w:rsidRPr="00BE5108">
        <w:rPr>
          <w:rFonts w:eastAsiaTheme="minorEastAsia"/>
        </w:rPr>
        <w:tab/>
        <w:t>Test requirements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A5FFAA2" w14:textId="77777777" w:rsidR="00C87888" w:rsidRPr="00BE5108" w:rsidRDefault="00C87888" w:rsidP="00C87888">
      <w:pPr>
        <w:pStyle w:val="Heading4"/>
        <w:rPr>
          <w:rFonts w:eastAsiaTheme="minorEastAsia"/>
        </w:rPr>
      </w:pPr>
      <w:bookmarkStart w:id="4640" w:name="_Toc73962956"/>
      <w:bookmarkStart w:id="4641" w:name="_Toc75260133"/>
      <w:bookmarkStart w:id="4642" w:name="_Toc75275675"/>
      <w:bookmarkStart w:id="4643" w:name="_Toc75276186"/>
      <w:bookmarkStart w:id="4644" w:name="_Toc76541685"/>
      <w:bookmarkStart w:id="4645" w:name="_Toc82437454"/>
      <w:bookmarkStart w:id="4646" w:name="_Toc89944820"/>
      <w:bookmarkStart w:id="4647" w:name="_Toc98753838"/>
      <w:bookmarkStart w:id="4648" w:name="_Toc106180824"/>
      <w:bookmarkStart w:id="4649" w:name="_Toc114150869"/>
      <w:bookmarkStart w:id="4650" w:name="_Toc124151272"/>
      <w:bookmarkStart w:id="4651" w:name="_Toc124151792"/>
      <w:bookmarkStart w:id="4652" w:name="_Toc124152312"/>
      <w:bookmarkStart w:id="4653" w:name="_Toc130396844"/>
      <w:bookmarkStart w:id="4654" w:name="_Toc130397364"/>
      <w:bookmarkStart w:id="4655" w:name="_Toc137558468"/>
      <w:bookmarkStart w:id="4656" w:name="_Toc138862293"/>
      <w:bookmarkStart w:id="4657" w:name="_Toc145532350"/>
      <w:bookmarkStart w:id="4658" w:name="_Toc163218763"/>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59" w:name="OLE_LINK319"/>
      <w:bookmarkStart w:id="4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61" w:name="_Toc73962957"/>
      <w:bookmarkStart w:id="4662" w:name="_Toc75260134"/>
      <w:bookmarkStart w:id="4663" w:name="_Toc75275676"/>
      <w:bookmarkStart w:id="4664" w:name="_Toc75276187"/>
      <w:bookmarkStart w:id="4665" w:name="_Toc76541686"/>
      <w:bookmarkStart w:id="4666" w:name="_Toc82437455"/>
      <w:bookmarkStart w:id="4667" w:name="_Toc89944821"/>
      <w:bookmarkStart w:id="4668" w:name="_Toc98753839"/>
      <w:bookmarkStart w:id="4669" w:name="_Toc106180825"/>
      <w:bookmarkStart w:id="4670" w:name="_Toc114150870"/>
      <w:bookmarkStart w:id="4671" w:name="_Toc124151273"/>
      <w:bookmarkStart w:id="4672" w:name="_Toc124151793"/>
      <w:bookmarkStart w:id="4673" w:name="_Toc124152313"/>
      <w:bookmarkStart w:id="4674" w:name="_Toc130396845"/>
      <w:bookmarkStart w:id="4675" w:name="_Toc130397365"/>
      <w:bookmarkStart w:id="4676" w:name="_Toc137558469"/>
      <w:bookmarkStart w:id="4677" w:name="_Toc138862294"/>
      <w:bookmarkStart w:id="4678" w:name="_Toc145532351"/>
      <w:bookmarkStart w:id="4679" w:name="_Toc163218764"/>
      <w:bookmarkEnd w:id="4659"/>
      <w:bookmarkEnd w:id="4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80" w:name="_Toc73962958"/>
      <w:bookmarkStart w:id="4681" w:name="_Toc75260135"/>
      <w:bookmarkStart w:id="4682" w:name="_Toc75275677"/>
      <w:bookmarkStart w:id="4683" w:name="_Toc75276188"/>
      <w:bookmarkStart w:id="4684" w:name="_Toc76541687"/>
      <w:bookmarkStart w:id="4685" w:name="_Toc82437456"/>
      <w:bookmarkStart w:id="4686" w:name="_Toc89944822"/>
      <w:bookmarkStart w:id="4687" w:name="_Toc98753840"/>
      <w:bookmarkStart w:id="4688" w:name="_Toc106180826"/>
      <w:bookmarkStart w:id="4689" w:name="_Toc114150871"/>
      <w:bookmarkStart w:id="4690" w:name="_Toc124151274"/>
      <w:bookmarkStart w:id="4691" w:name="_Toc124151794"/>
      <w:bookmarkStart w:id="4692" w:name="_Toc124152314"/>
      <w:bookmarkStart w:id="4693" w:name="_Toc130396846"/>
      <w:bookmarkStart w:id="4694" w:name="_Toc130397366"/>
      <w:bookmarkStart w:id="4695" w:name="_Toc137558470"/>
      <w:bookmarkStart w:id="4696" w:name="_Toc138862295"/>
      <w:bookmarkStart w:id="4697" w:name="_Toc145532352"/>
      <w:bookmarkStart w:id="4698" w:name="_Toc163218765"/>
      <w:r w:rsidRPr="00BE5108">
        <w:rPr>
          <w:rFonts w:eastAsiaTheme="minorEastAsia"/>
        </w:rPr>
        <w:t>7.3</w:t>
      </w:r>
      <w:r w:rsidRPr="00BE5108">
        <w:rPr>
          <w:rFonts w:eastAsiaTheme="minorEastAsia"/>
        </w:rPr>
        <w:tab/>
        <w:t>Dynamic range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EC6C74" w14:textId="77777777" w:rsidR="00D60968" w:rsidRPr="00BE5108" w:rsidRDefault="00D60968" w:rsidP="00D60968">
      <w:pPr>
        <w:pStyle w:val="Heading3"/>
        <w:rPr>
          <w:rFonts w:eastAsiaTheme="minorEastAsia"/>
        </w:rPr>
      </w:pPr>
      <w:bookmarkStart w:id="4699" w:name="_Toc73962959"/>
      <w:bookmarkStart w:id="4700" w:name="_Toc75260136"/>
      <w:bookmarkStart w:id="4701" w:name="_Toc75275678"/>
      <w:bookmarkStart w:id="4702" w:name="_Toc75276189"/>
      <w:bookmarkStart w:id="4703" w:name="_Toc76541688"/>
      <w:bookmarkStart w:id="4704" w:name="_Toc82437457"/>
      <w:bookmarkStart w:id="4705" w:name="_Toc89944823"/>
      <w:bookmarkStart w:id="4706" w:name="_Toc98753841"/>
      <w:bookmarkStart w:id="4707" w:name="_Toc106180827"/>
      <w:bookmarkStart w:id="4708" w:name="_Toc114150872"/>
      <w:bookmarkStart w:id="4709" w:name="_Toc124151275"/>
      <w:bookmarkStart w:id="4710" w:name="_Toc124151795"/>
      <w:bookmarkStart w:id="4711" w:name="_Toc124152315"/>
      <w:bookmarkStart w:id="4712" w:name="_Toc130396847"/>
      <w:bookmarkStart w:id="4713" w:name="_Toc130397367"/>
      <w:bookmarkStart w:id="4714" w:name="_Toc137558471"/>
      <w:bookmarkStart w:id="4715" w:name="_Toc138862296"/>
      <w:bookmarkStart w:id="4716" w:name="_Toc145532353"/>
      <w:bookmarkStart w:id="4717" w:name="_Toc163218766"/>
      <w:r w:rsidRPr="00BE5108">
        <w:rPr>
          <w:rFonts w:eastAsiaTheme="minorEastAsia"/>
        </w:rPr>
        <w:t>7.3.1</w:t>
      </w:r>
      <w:r w:rsidRPr="00BE5108">
        <w:rPr>
          <w:rFonts w:eastAsiaTheme="minorEastAsia"/>
        </w:rPr>
        <w:tab/>
        <w:t>Definition and applicability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18" w:name="_Toc73962960"/>
      <w:bookmarkStart w:id="4719" w:name="_Toc75260137"/>
      <w:bookmarkStart w:id="4720" w:name="_Toc75275679"/>
      <w:bookmarkStart w:id="4721" w:name="_Toc75276190"/>
      <w:bookmarkStart w:id="4722" w:name="_Toc76541689"/>
      <w:bookmarkStart w:id="4723" w:name="_Toc82437458"/>
      <w:bookmarkStart w:id="4724" w:name="_Toc89944824"/>
      <w:bookmarkStart w:id="4725" w:name="_Toc98753842"/>
      <w:bookmarkStart w:id="4726" w:name="_Toc106180828"/>
      <w:bookmarkStart w:id="4727" w:name="_Toc114150873"/>
      <w:bookmarkStart w:id="4728" w:name="_Toc124151276"/>
      <w:bookmarkStart w:id="4729" w:name="_Toc124151796"/>
      <w:bookmarkStart w:id="4730" w:name="_Toc124152316"/>
      <w:bookmarkStart w:id="4731" w:name="_Toc130396848"/>
      <w:bookmarkStart w:id="4732" w:name="_Toc130397368"/>
      <w:bookmarkStart w:id="4733" w:name="_Toc137558472"/>
      <w:bookmarkStart w:id="4734" w:name="_Toc138862297"/>
      <w:bookmarkStart w:id="4735" w:name="_Toc145532354"/>
      <w:bookmarkStart w:id="4736" w:name="_Toc163218767"/>
      <w:r w:rsidRPr="00BE5108">
        <w:rPr>
          <w:rFonts w:eastAsiaTheme="minorEastAsia"/>
        </w:rPr>
        <w:t>7.3.2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37" w:name="_Toc73962961"/>
      <w:bookmarkStart w:id="4738" w:name="_Toc75260138"/>
      <w:bookmarkStart w:id="4739" w:name="_Toc75275680"/>
      <w:bookmarkStart w:id="4740" w:name="_Toc75276191"/>
      <w:bookmarkStart w:id="4741" w:name="_Toc76541690"/>
      <w:bookmarkStart w:id="4742" w:name="_Toc82437459"/>
      <w:bookmarkStart w:id="4743" w:name="_Toc89944825"/>
      <w:bookmarkStart w:id="4744" w:name="_Toc98753843"/>
      <w:bookmarkStart w:id="4745" w:name="_Toc106180829"/>
      <w:bookmarkStart w:id="4746" w:name="_Toc114150874"/>
      <w:bookmarkStart w:id="4747" w:name="_Toc124151277"/>
      <w:bookmarkStart w:id="4748" w:name="_Toc124151797"/>
      <w:bookmarkStart w:id="4749" w:name="_Toc124152317"/>
      <w:bookmarkStart w:id="4750" w:name="_Toc130396849"/>
      <w:bookmarkStart w:id="4751" w:name="_Toc130397369"/>
      <w:bookmarkStart w:id="4752" w:name="_Toc137558473"/>
      <w:bookmarkStart w:id="4753" w:name="_Toc138862298"/>
      <w:bookmarkStart w:id="4754" w:name="_Toc145532355"/>
      <w:bookmarkStart w:id="4755" w:name="_Toc163218768"/>
      <w:r w:rsidRPr="00BE5108">
        <w:rPr>
          <w:rFonts w:eastAsiaTheme="minorEastAsia"/>
        </w:rPr>
        <w:t>7.3.3</w:t>
      </w:r>
      <w:r w:rsidRPr="00BE5108">
        <w:rPr>
          <w:rFonts w:eastAsiaTheme="minorEastAsia"/>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56" w:name="_Toc73962962"/>
      <w:bookmarkStart w:id="4757" w:name="_Toc75260139"/>
      <w:bookmarkStart w:id="4758" w:name="_Toc75275681"/>
      <w:bookmarkStart w:id="4759" w:name="_Toc75276192"/>
      <w:bookmarkStart w:id="4760" w:name="_Toc76541691"/>
      <w:bookmarkStart w:id="4761" w:name="_Toc82437460"/>
      <w:bookmarkStart w:id="4762" w:name="_Toc89944826"/>
      <w:bookmarkStart w:id="4763" w:name="_Toc98753844"/>
      <w:bookmarkStart w:id="4764" w:name="_Toc106180830"/>
      <w:bookmarkStart w:id="4765" w:name="_Toc114150875"/>
      <w:bookmarkStart w:id="4766" w:name="_Toc124151278"/>
      <w:bookmarkStart w:id="4767" w:name="_Toc124151798"/>
      <w:bookmarkStart w:id="4768" w:name="_Toc124152318"/>
      <w:bookmarkStart w:id="4769" w:name="_Toc130396850"/>
      <w:bookmarkStart w:id="4770" w:name="_Toc130397370"/>
      <w:bookmarkStart w:id="4771" w:name="_Toc137558474"/>
      <w:bookmarkStart w:id="4772" w:name="_Toc138862299"/>
      <w:bookmarkStart w:id="4773" w:name="_Toc145532356"/>
      <w:bookmarkStart w:id="4774" w:name="_Toc163218769"/>
      <w:r w:rsidRPr="00BE5108">
        <w:rPr>
          <w:rFonts w:eastAsiaTheme="minorEastAsia"/>
        </w:rPr>
        <w:t>7.3.4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091CE72" w14:textId="77777777" w:rsidR="00D60968" w:rsidRPr="00BE5108" w:rsidRDefault="00D60968" w:rsidP="00D60968">
      <w:pPr>
        <w:pStyle w:val="Heading4"/>
        <w:rPr>
          <w:rFonts w:eastAsiaTheme="minorEastAsia"/>
        </w:rPr>
      </w:pPr>
      <w:bookmarkStart w:id="4775" w:name="_Toc73962963"/>
      <w:bookmarkStart w:id="4776" w:name="_Toc75260140"/>
      <w:bookmarkStart w:id="4777" w:name="_Toc75275682"/>
      <w:bookmarkStart w:id="4778" w:name="_Toc75276193"/>
      <w:bookmarkStart w:id="4779" w:name="_Toc76541692"/>
      <w:bookmarkStart w:id="4780" w:name="_Toc82437461"/>
      <w:bookmarkStart w:id="4781" w:name="_Toc89944827"/>
      <w:bookmarkStart w:id="4782" w:name="_Toc98753845"/>
      <w:bookmarkStart w:id="4783" w:name="_Toc106180831"/>
      <w:bookmarkStart w:id="4784" w:name="_Toc114150876"/>
      <w:bookmarkStart w:id="4785" w:name="_Toc124151279"/>
      <w:bookmarkStart w:id="4786" w:name="_Toc124151799"/>
      <w:bookmarkStart w:id="4787" w:name="_Toc124152319"/>
      <w:bookmarkStart w:id="4788" w:name="_Toc130396851"/>
      <w:bookmarkStart w:id="4789" w:name="_Toc130397371"/>
      <w:bookmarkStart w:id="4790" w:name="_Toc137558475"/>
      <w:bookmarkStart w:id="4791" w:name="_Toc138862300"/>
      <w:bookmarkStart w:id="4792" w:name="_Toc145532357"/>
      <w:bookmarkStart w:id="4793" w:name="_Toc163218770"/>
      <w:r w:rsidRPr="00BE5108">
        <w:rPr>
          <w:rFonts w:eastAsiaTheme="minorEastAsia"/>
        </w:rPr>
        <w:t>7.3.4.1</w:t>
      </w:r>
      <w:r w:rsidRPr="00BE5108">
        <w:rPr>
          <w:rFonts w:eastAsiaTheme="minorEastAsia"/>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794" w:name="_Toc73962964"/>
      <w:bookmarkStart w:id="4795" w:name="_Toc75260141"/>
      <w:bookmarkStart w:id="4796" w:name="_Toc75275683"/>
      <w:bookmarkStart w:id="4797" w:name="_Toc75276194"/>
      <w:bookmarkStart w:id="4798" w:name="_Toc76541693"/>
      <w:bookmarkStart w:id="4799" w:name="_Toc82437462"/>
      <w:bookmarkStart w:id="4800" w:name="_Toc89944828"/>
      <w:bookmarkStart w:id="4801" w:name="_Toc98753846"/>
      <w:bookmarkStart w:id="4802" w:name="_Toc106180832"/>
      <w:bookmarkStart w:id="4803" w:name="_Toc114150877"/>
      <w:bookmarkStart w:id="4804" w:name="_Toc124151280"/>
      <w:bookmarkStart w:id="4805" w:name="_Toc124151800"/>
      <w:bookmarkStart w:id="4806" w:name="_Toc124152320"/>
      <w:bookmarkStart w:id="4807" w:name="_Toc130396852"/>
      <w:bookmarkStart w:id="4808" w:name="_Toc130397372"/>
      <w:bookmarkStart w:id="4809" w:name="_Toc137558476"/>
      <w:bookmarkStart w:id="4810" w:name="_Toc138862301"/>
      <w:bookmarkStart w:id="4811" w:name="_Toc145532358"/>
      <w:bookmarkStart w:id="4812" w:name="_Toc163218771"/>
      <w:r w:rsidRPr="00BE5108">
        <w:rPr>
          <w:rFonts w:eastAsiaTheme="minorEastAsia"/>
        </w:rPr>
        <w:t>7.3.4.2</w:t>
      </w:r>
      <w:r w:rsidRPr="00BE5108">
        <w:rPr>
          <w:rFonts w:eastAsiaTheme="minorEastAsia"/>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13" w:name="_Toc73962965"/>
      <w:bookmarkStart w:id="4814" w:name="_Toc75260142"/>
      <w:bookmarkStart w:id="4815" w:name="_Toc75275684"/>
      <w:bookmarkStart w:id="4816" w:name="_Toc75276195"/>
      <w:bookmarkStart w:id="4817" w:name="_Toc76541694"/>
      <w:bookmarkStart w:id="4818" w:name="_Toc82437463"/>
      <w:bookmarkStart w:id="4819" w:name="_Toc89944829"/>
      <w:bookmarkStart w:id="4820" w:name="_Toc98753847"/>
      <w:bookmarkStart w:id="4821" w:name="_Toc106180833"/>
      <w:bookmarkStart w:id="4822" w:name="_Toc114150878"/>
      <w:bookmarkStart w:id="4823" w:name="_Toc124151281"/>
      <w:bookmarkStart w:id="4824" w:name="_Toc124151801"/>
      <w:bookmarkStart w:id="4825" w:name="_Toc124152321"/>
      <w:bookmarkStart w:id="4826" w:name="_Toc130396853"/>
      <w:bookmarkStart w:id="4827" w:name="_Toc130397373"/>
      <w:bookmarkStart w:id="4828" w:name="_Toc137558477"/>
      <w:bookmarkStart w:id="4829" w:name="_Toc138862302"/>
      <w:bookmarkStart w:id="4830" w:name="_Toc145532359"/>
      <w:bookmarkStart w:id="4831" w:name="_Toc163218772"/>
      <w:r w:rsidRPr="00BE5108">
        <w:rPr>
          <w:rFonts w:eastAsiaTheme="minorEastAsia"/>
        </w:rPr>
        <w:t>7.3.5</w:t>
      </w:r>
      <w:r w:rsidRPr="00BE5108">
        <w:rPr>
          <w:rFonts w:eastAsiaTheme="minorEastAsia"/>
        </w:rPr>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4832" w:name="_Toc73962966"/>
      <w:bookmarkStart w:id="4833" w:name="_Toc75260143"/>
      <w:bookmarkStart w:id="4834" w:name="_Toc75275685"/>
      <w:bookmarkStart w:id="4835" w:name="_Toc75276196"/>
      <w:bookmarkStart w:id="4836" w:name="_Toc76541695"/>
      <w:bookmarkStart w:id="4837" w:name="_Toc82437464"/>
      <w:bookmarkStart w:id="4838" w:name="_Toc89944830"/>
      <w:bookmarkStart w:id="4839" w:name="_Toc98753848"/>
      <w:bookmarkStart w:id="4840" w:name="_Toc106180834"/>
      <w:bookmarkStart w:id="4841" w:name="_Toc114150879"/>
      <w:bookmarkStart w:id="4842" w:name="_Toc124151282"/>
      <w:bookmarkStart w:id="4843" w:name="_Toc124151802"/>
      <w:bookmarkStart w:id="4844" w:name="_Toc124152322"/>
      <w:bookmarkStart w:id="4845" w:name="_Toc130396854"/>
      <w:bookmarkStart w:id="4846"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4847" w:name="_Toc137558478"/>
      <w:bookmarkStart w:id="4848" w:name="_Toc138862303"/>
      <w:bookmarkStart w:id="4849" w:name="_Toc145532360"/>
      <w:bookmarkStart w:id="4850" w:name="_Toc163218773"/>
      <w:r w:rsidRPr="00BE5108">
        <w:rPr>
          <w:rFonts w:eastAsiaTheme="minorEastAsia"/>
        </w:rPr>
        <w:t>7.4</w:t>
      </w:r>
      <w:r w:rsidRPr="00BE5108">
        <w:rPr>
          <w:rFonts w:eastAsiaTheme="minorEastAsia"/>
        </w:rPr>
        <w:tab/>
        <w:t>In-band selectivity 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9EF269B" w14:textId="77777777" w:rsidR="00D60968" w:rsidRPr="00BE5108" w:rsidRDefault="00D60968" w:rsidP="00D60968">
      <w:pPr>
        <w:pStyle w:val="Heading3"/>
        <w:ind w:left="0" w:firstLine="0"/>
        <w:rPr>
          <w:rFonts w:eastAsiaTheme="minorEastAsia"/>
        </w:rPr>
      </w:pPr>
      <w:bookmarkStart w:id="4851" w:name="_Toc73962967"/>
      <w:bookmarkStart w:id="4852" w:name="_Toc75260144"/>
      <w:bookmarkStart w:id="4853" w:name="_Toc75275686"/>
      <w:bookmarkStart w:id="4854" w:name="_Toc75276197"/>
      <w:bookmarkStart w:id="4855" w:name="_Toc76541696"/>
      <w:bookmarkStart w:id="4856" w:name="_Toc82437465"/>
      <w:bookmarkStart w:id="4857" w:name="_Toc89944831"/>
      <w:bookmarkStart w:id="4858" w:name="_Toc98753849"/>
      <w:bookmarkStart w:id="4859" w:name="_Toc106180835"/>
      <w:bookmarkStart w:id="4860" w:name="_Toc114150880"/>
      <w:bookmarkStart w:id="4861" w:name="_Toc124151283"/>
      <w:bookmarkStart w:id="4862" w:name="_Toc124151803"/>
      <w:bookmarkStart w:id="4863" w:name="_Toc124152323"/>
      <w:bookmarkStart w:id="4864" w:name="_Toc130396855"/>
      <w:bookmarkStart w:id="4865" w:name="_Toc130397375"/>
      <w:bookmarkStart w:id="4866" w:name="_Toc137558479"/>
      <w:bookmarkStart w:id="4867" w:name="_Toc138862304"/>
      <w:bookmarkStart w:id="4868" w:name="_Toc145532361"/>
      <w:bookmarkStart w:id="4869" w:name="_Toc163218774"/>
      <w:r w:rsidRPr="00BE5108">
        <w:rPr>
          <w:rFonts w:eastAsiaTheme="minorEastAsia"/>
        </w:rPr>
        <w:t>7.4.1</w:t>
      </w:r>
      <w:r w:rsidRPr="00BE5108">
        <w:rPr>
          <w:rFonts w:eastAsiaTheme="minorEastAsia"/>
        </w:rPr>
        <w:tab/>
        <w:t>Adjacent Channel Selectivity (ACS)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6A8DD6E" w14:textId="77777777" w:rsidR="00D60968" w:rsidRPr="00BE5108" w:rsidRDefault="00D60968" w:rsidP="00D60968">
      <w:pPr>
        <w:pStyle w:val="Heading4"/>
        <w:ind w:left="864" w:hanging="864"/>
        <w:rPr>
          <w:rFonts w:eastAsiaTheme="minorEastAsia"/>
        </w:rPr>
      </w:pPr>
      <w:bookmarkStart w:id="4870" w:name="_Toc73962968"/>
      <w:bookmarkStart w:id="4871" w:name="_Toc75260145"/>
      <w:bookmarkStart w:id="4872" w:name="_Toc75275687"/>
      <w:bookmarkStart w:id="4873" w:name="_Toc75276198"/>
      <w:bookmarkStart w:id="4874" w:name="_Toc76541697"/>
      <w:bookmarkStart w:id="4875" w:name="_Toc82437466"/>
      <w:bookmarkStart w:id="4876" w:name="_Toc89944832"/>
      <w:bookmarkStart w:id="4877" w:name="_Toc98753850"/>
      <w:bookmarkStart w:id="4878" w:name="_Toc106180836"/>
      <w:bookmarkStart w:id="4879" w:name="_Toc114150881"/>
      <w:bookmarkStart w:id="4880" w:name="_Toc124151284"/>
      <w:bookmarkStart w:id="4881" w:name="_Toc124151804"/>
      <w:bookmarkStart w:id="4882" w:name="_Toc124152324"/>
      <w:bookmarkStart w:id="4883" w:name="_Toc130396856"/>
      <w:bookmarkStart w:id="4884" w:name="_Toc130397376"/>
      <w:bookmarkStart w:id="4885" w:name="_Toc137558480"/>
      <w:bookmarkStart w:id="4886" w:name="_Toc138862305"/>
      <w:bookmarkStart w:id="4887" w:name="_Toc145532362"/>
      <w:bookmarkStart w:id="4888" w:name="_Toc163218775"/>
      <w:r w:rsidRPr="00BE5108">
        <w:rPr>
          <w:rFonts w:eastAsiaTheme="minorEastAsia"/>
        </w:rPr>
        <w:t>7.4.1.1</w:t>
      </w:r>
      <w:r w:rsidRPr="00BE5108">
        <w:rPr>
          <w:rFonts w:eastAsiaTheme="minorEastAsia"/>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889" w:name="_Toc73962969"/>
      <w:bookmarkStart w:id="4890" w:name="_Toc75260146"/>
      <w:bookmarkStart w:id="4891" w:name="_Toc75275688"/>
      <w:bookmarkStart w:id="4892" w:name="_Toc75276199"/>
      <w:bookmarkStart w:id="4893" w:name="_Toc76541698"/>
      <w:bookmarkStart w:id="4894" w:name="_Toc82437467"/>
      <w:bookmarkStart w:id="4895" w:name="_Toc89944833"/>
      <w:bookmarkStart w:id="4896" w:name="_Toc98753851"/>
      <w:bookmarkStart w:id="4897" w:name="_Toc106180837"/>
      <w:bookmarkStart w:id="4898" w:name="_Toc114150882"/>
      <w:bookmarkStart w:id="4899" w:name="_Toc124151285"/>
      <w:bookmarkStart w:id="4900" w:name="_Toc124151805"/>
      <w:bookmarkStart w:id="4901" w:name="_Toc124152325"/>
      <w:bookmarkStart w:id="4902" w:name="_Toc130396857"/>
      <w:bookmarkStart w:id="4903" w:name="_Toc130397377"/>
      <w:bookmarkStart w:id="4904" w:name="_Toc137558481"/>
      <w:bookmarkStart w:id="4905" w:name="_Toc138862306"/>
      <w:bookmarkStart w:id="4906" w:name="_Toc145532363"/>
      <w:bookmarkStart w:id="4907" w:name="_Toc163218776"/>
      <w:r w:rsidRPr="00BE5108">
        <w:rPr>
          <w:rFonts w:eastAsiaTheme="minorEastAsia"/>
        </w:rPr>
        <w:t>7.4.1.2</w:t>
      </w:r>
      <w:r w:rsidRPr="00BE5108">
        <w:rPr>
          <w:rFonts w:eastAsiaTheme="minorEastAsia"/>
        </w:rPr>
        <w:tab/>
        <w:t>Minimum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08" w:name="_Toc73962970"/>
      <w:bookmarkStart w:id="4909" w:name="_Toc75260147"/>
      <w:bookmarkStart w:id="4910" w:name="_Toc75275689"/>
      <w:bookmarkStart w:id="4911" w:name="_Toc75276200"/>
      <w:bookmarkStart w:id="4912" w:name="_Toc76541699"/>
      <w:bookmarkStart w:id="4913" w:name="_Toc82437468"/>
      <w:bookmarkStart w:id="4914" w:name="_Toc89944834"/>
      <w:bookmarkStart w:id="4915" w:name="_Toc98753852"/>
      <w:bookmarkStart w:id="4916" w:name="_Toc106180838"/>
      <w:bookmarkStart w:id="4917" w:name="_Toc114150883"/>
      <w:bookmarkStart w:id="4918" w:name="_Toc124151286"/>
      <w:bookmarkStart w:id="4919" w:name="_Toc124151806"/>
      <w:bookmarkStart w:id="4920" w:name="_Toc124152326"/>
      <w:bookmarkStart w:id="4921" w:name="_Toc130396858"/>
      <w:bookmarkStart w:id="4922" w:name="_Toc130397378"/>
      <w:bookmarkStart w:id="4923" w:name="_Toc137558482"/>
      <w:bookmarkStart w:id="4924" w:name="_Toc138862307"/>
      <w:bookmarkStart w:id="4925" w:name="_Toc145532364"/>
      <w:bookmarkStart w:id="4926" w:name="_Toc163218777"/>
      <w:r w:rsidRPr="00BE5108">
        <w:rPr>
          <w:rFonts w:eastAsiaTheme="minorEastAsia"/>
        </w:rPr>
        <w:t>7.4.1.3</w:t>
      </w:r>
      <w:r w:rsidRPr="00BE5108">
        <w:rPr>
          <w:rFonts w:eastAsiaTheme="minorEastAsia"/>
        </w:rPr>
        <w:tab/>
        <w:t>Test purpose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7" w:name="_Toc73962971"/>
      <w:bookmarkStart w:id="4928" w:name="_Toc75260148"/>
      <w:bookmarkStart w:id="4929" w:name="_Toc75275690"/>
      <w:bookmarkStart w:id="4930" w:name="_Toc75276201"/>
      <w:bookmarkStart w:id="4931" w:name="_Toc76541700"/>
      <w:bookmarkStart w:id="4932" w:name="_Toc82437469"/>
      <w:bookmarkStart w:id="4933" w:name="_Toc89944835"/>
      <w:bookmarkStart w:id="4934" w:name="_Toc98753853"/>
      <w:bookmarkStart w:id="4935" w:name="_Toc106180839"/>
      <w:bookmarkStart w:id="4936" w:name="_Toc114150884"/>
      <w:bookmarkStart w:id="4937" w:name="_Toc124151287"/>
      <w:bookmarkStart w:id="4938" w:name="_Toc124151807"/>
      <w:bookmarkStart w:id="4939" w:name="_Toc124152327"/>
      <w:bookmarkStart w:id="4940" w:name="_Toc130396859"/>
      <w:bookmarkStart w:id="4941" w:name="_Toc130397379"/>
      <w:bookmarkStart w:id="4942" w:name="_Toc137558483"/>
      <w:bookmarkStart w:id="4943" w:name="_Toc138862308"/>
      <w:bookmarkStart w:id="4944" w:name="_Toc145532365"/>
      <w:bookmarkStart w:id="4945" w:name="_Toc163218778"/>
      <w:r w:rsidRPr="00BE5108">
        <w:rPr>
          <w:rFonts w:eastAsiaTheme="minorEastAsia"/>
        </w:rPr>
        <w:t>7.4.1.4</w:t>
      </w:r>
      <w:r w:rsidRPr="00BE5108">
        <w:rPr>
          <w:rFonts w:eastAsiaTheme="minorEastAsia"/>
        </w:rPr>
        <w:tab/>
        <w:t>Method of test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BE5FF47" w14:textId="77777777" w:rsidR="00D60968" w:rsidRPr="00BE5108" w:rsidRDefault="00D60968" w:rsidP="00D60968">
      <w:pPr>
        <w:pStyle w:val="Heading5"/>
        <w:ind w:left="1008" w:hanging="1008"/>
        <w:rPr>
          <w:rFonts w:eastAsiaTheme="minorEastAsia"/>
        </w:rPr>
      </w:pPr>
      <w:bookmarkStart w:id="4946" w:name="_Toc73962972"/>
      <w:bookmarkStart w:id="4947" w:name="_Toc75260149"/>
      <w:bookmarkStart w:id="4948" w:name="_Toc75275691"/>
      <w:bookmarkStart w:id="4949" w:name="_Toc75276202"/>
      <w:bookmarkStart w:id="4950" w:name="_Toc76541701"/>
      <w:bookmarkStart w:id="4951" w:name="_Toc82437470"/>
      <w:bookmarkStart w:id="4952" w:name="_Toc89944836"/>
      <w:bookmarkStart w:id="4953" w:name="_Toc98753854"/>
      <w:bookmarkStart w:id="4954" w:name="_Toc106180840"/>
      <w:bookmarkStart w:id="4955" w:name="_Toc114150885"/>
      <w:bookmarkStart w:id="4956" w:name="_Toc124151288"/>
      <w:bookmarkStart w:id="4957" w:name="_Toc124151808"/>
      <w:bookmarkStart w:id="4958" w:name="_Toc124152328"/>
      <w:bookmarkStart w:id="4959" w:name="_Toc130396860"/>
      <w:bookmarkStart w:id="4960" w:name="_Toc130397380"/>
      <w:bookmarkStart w:id="4961" w:name="_Toc137558484"/>
      <w:bookmarkStart w:id="4962" w:name="_Toc138862309"/>
      <w:bookmarkStart w:id="4963" w:name="_Toc145532366"/>
      <w:bookmarkStart w:id="4964" w:name="_Toc163218779"/>
      <w:r w:rsidRPr="00BE5108">
        <w:rPr>
          <w:rFonts w:eastAsiaTheme="minorEastAsia"/>
        </w:rPr>
        <w:t>7.4.1.4.1</w:t>
      </w:r>
      <w:r w:rsidRPr="00BE5108">
        <w:rPr>
          <w:rFonts w:eastAsiaTheme="minorEastAsia"/>
        </w:rPr>
        <w:tab/>
        <w:t>Initial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65" w:name="_Toc73962973"/>
      <w:bookmarkStart w:id="4966" w:name="_Toc75260150"/>
      <w:bookmarkStart w:id="4967" w:name="_Toc75275692"/>
      <w:bookmarkStart w:id="4968" w:name="_Toc75276203"/>
      <w:bookmarkStart w:id="4969" w:name="_Toc76541702"/>
      <w:bookmarkStart w:id="4970" w:name="_Toc82437471"/>
      <w:bookmarkStart w:id="4971" w:name="_Toc89944837"/>
      <w:bookmarkStart w:id="4972" w:name="_Toc98753855"/>
      <w:bookmarkStart w:id="4973" w:name="_Toc106180841"/>
      <w:bookmarkStart w:id="4974" w:name="_Toc114150886"/>
      <w:bookmarkStart w:id="4975" w:name="_Toc124151289"/>
      <w:bookmarkStart w:id="4976" w:name="_Toc124151809"/>
      <w:bookmarkStart w:id="4977" w:name="_Toc124152329"/>
      <w:bookmarkStart w:id="4978" w:name="_Toc130396861"/>
      <w:bookmarkStart w:id="4979" w:name="_Toc130397381"/>
      <w:bookmarkStart w:id="4980" w:name="_Toc137558485"/>
      <w:bookmarkStart w:id="4981" w:name="_Toc138862310"/>
      <w:bookmarkStart w:id="4982" w:name="_Toc145532367"/>
      <w:bookmarkStart w:id="4983" w:name="_Toc163218780"/>
      <w:r w:rsidRPr="00BE5108">
        <w:rPr>
          <w:rFonts w:eastAsiaTheme="minorEastAsia"/>
        </w:rPr>
        <w:t>7.4.1.4.2</w:t>
      </w:r>
      <w:r w:rsidRPr="00BE5108">
        <w:rPr>
          <w:rFonts w:eastAsiaTheme="minorEastAsia"/>
        </w:rPr>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84" w:name="_Toc73962974"/>
      <w:bookmarkStart w:id="4985" w:name="_Toc75260151"/>
      <w:bookmarkStart w:id="4986" w:name="_Toc75275693"/>
      <w:bookmarkStart w:id="4987" w:name="_Toc75276204"/>
      <w:bookmarkStart w:id="4988" w:name="_Toc76541703"/>
      <w:bookmarkStart w:id="4989" w:name="_Toc82437472"/>
      <w:bookmarkStart w:id="4990" w:name="_Toc89944838"/>
      <w:bookmarkStart w:id="4991" w:name="_Toc98753856"/>
      <w:bookmarkStart w:id="4992" w:name="_Toc106180842"/>
      <w:bookmarkStart w:id="4993" w:name="_Toc114150887"/>
      <w:bookmarkStart w:id="4994" w:name="_Toc124151290"/>
      <w:bookmarkStart w:id="4995" w:name="_Toc124151810"/>
      <w:bookmarkStart w:id="4996" w:name="_Toc124152330"/>
      <w:bookmarkStart w:id="4997" w:name="_Toc130396862"/>
      <w:bookmarkStart w:id="4998" w:name="_Toc130397382"/>
      <w:bookmarkStart w:id="4999" w:name="_Toc137558486"/>
      <w:bookmarkStart w:id="5000" w:name="_Toc138862311"/>
      <w:bookmarkStart w:id="5001" w:name="_Toc145532368"/>
      <w:bookmarkStart w:id="5002" w:name="_Toc163218781"/>
      <w:r w:rsidRPr="00BE5108">
        <w:rPr>
          <w:rFonts w:eastAsiaTheme="minorEastAsia"/>
        </w:rPr>
        <w:t>7.4.1.5</w:t>
      </w:r>
      <w:r w:rsidRPr="00BE5108">
        <w:rPr>
          <w:rFonts w:eastAsiaTheme="minorEastAsia"/>
        </w:rPr>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143BB4E" w14:textId="77777777" w:rsidR="00D60968" w:rsidRPr="00BE5108" w:rsidRDefault="00D60968" w:rsidP="00D60968">
      <w:pPr>
        <w:pStyle w:val="Heading5"/>
        <w:ind w:left="1008" w:hanging="1008"/>
        <w:rPr>
          <w:rFonts w:eastAsiaTheme="minorEastAsia"/>
        </w:rPr>
      </w:pPr>
      <w:bookmarkStart w:id="5003" w:name="_Toc73962975"/>
      <w:bookmarkStart w:id="5004" w:name="_Toc75260152"/>
      <w:bookmarkStart w:id="5005" w:name="_Toc75275694"/>
      <w:bookmarkStart w:id="5006" w:name="_Toc75276205"/>
      <w:bookmarkStart w:id="5007" w:name="_Toc76541704"/>
      <w:bookmarkStart w:id="5008" w:name="_Toc82437473"/>
      <w:bookmarkStart w:id="5009" w:name="_Toc89944839"/>
      <w:bookmarkStart w:id="5010" w:name="_Toc98753857"/>
      <w:bookmarkStart w:id="5011" w:name="_Toc106180843"/>
      <w:bookmarkStart w:id="5012" w:name="_Toc114150888"/>
      <w:bookmarkStart w:id="5013" w:name="_Toc124151291"/>
      <w:bookmarkStart w:id="5014" w:name="_Toc124151811"/>
      <w:bookmarkStart w:id="5015" w:name="_Toc124152331"/>
      <w:bookmarkStart w:id="5016" w:name="_Toc130396863"/>
      <w:bookmarkStart w:id="5017" w:name="_Toc130397383"/>
      <w:bookmarkStart w:id="5018" w:name="_Toc137558487"/>
      <w:bookmarkStart w:id="5019" w:name="_Toc138862312"/>
      <w:bookmarkStart w:id="5020" w:name="_Toc145532369"/>
      <w:bookmarkStart w:id="5021" w:name="_Toc163218782"/>
      <w:r w:rsidRPr="00BE5108">
        <w:rPr>
          <w:rFonts w:eastAsiaTheme="minorEastAsia"/>
        </w:rPr>
        <w:t>7.4.1.5.1</w:t>
      </w:r>
      <w:r w:rsidRPr="00BE5108">
        <w:rPr>
          <w:rFonts w:eastAsiaTheme="minorEastAsia"/>
        </w:rPr>
        <w:tab/>
        <w:t>Test requirements for IAB-DU</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022" w:name="_Toc73962976"/>
      <w:bookmarkStart w:id="5023" w:name="_Toc75260153"/>
      <w:bookmarkStart w:id="5024" w:name="_Toc75275695"/>
      <w:bookmarkStart w:id="5025" w:name="_Toc75276206"/>
      <w:bookmarkStart w:id="5026" w:name="_Toc76541705"/>
      <w:bookmarkStart w:id="5027" w:name="_Toc82437474"/>
      <w:bookmarkStart w:id="5028" w:name="_Toc89944840"/>
      <w:bookmarkStart w:id="5029" w:name="_Toc98753858"/>
      <w:bookmarkStart w:id="5030" w:name="_Toc106180844"/>
      <w:bookmarkStart w:id="5031" w:name="_Toc114150889"/>
      <w:bookmarkStart w:id="5032" w:name="_Toc124151292"/>
      <w:bookmarkStart w:id="5033" w:name="_Toc124151812"/>
      <w:bookmarkStart w:id="5034" w:name="_Toc124152332"/>
      <w:bookmarkStart w:id="5035" w:name="_Toc130396864"/>
      <w:bookmarkStart w:id="5036"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37" w:name="_Toc137558488"/>
      <w:bookmarkStart w:id="5038" w:name="_Toc138862313"/>
      <w:bookmarkStart w:id="5039" w:name="_Toc145532370"/>
      <w:bookmarkStart w:id="5040" w:name="_Toc163218783"/>
      <w:r w:rsidRPr="00BE5108">
        <w:rPr>
          <w:rFonts w:eastAsiaTheme="minorEastAsia"/>
        </w:rPr>
        <w:t>7.4.1.5.2</w:t>
      </w:r>
      <w:r w:rsidRPr="00BE5108">
        <w:rPr>
          <w:rFonts w:eastAsiaTheme="minorEastAsia"/>
        </w:rPr>
        <w:tab/>
        <w:t>Test requirements for IAB-MT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041" w:name="_Toc73962977"/>
      <w:bookmarkStart w:id="5042" w:name="_Toc75260154"/>
      <w:bookmarkStart w:id="5043" w:name="_Toc75275696"/>
      <w:bookmarkStart w:id="5044" w:name="_Toc75276207"/>
      <w:bookmarkStart w:id="5045" w:name="_Toc76541706"/>
      <w:bookmarkStart w:id="5046" w:name="_Toc82437475"/>
      <w:bookmarkStart w:id="5047" w:name="_Toc89944841"/>
      <w:bookmarkStart w:id="5048" w:name="_Toc98753859"/>
      <w:bookmarkStart w:id="5049" w:name="_Toc106180845"/>
      <w:bookmarkStart w:id="5050" w:name="_Toc114150890"/>
      <w:bookmarkStart w:id="5051" w:name="_Toc124151293"/>
      <w:bookmarkStart w:id="5052" w:name="_Toc124151813"/>
      <w:bookmarkStart w:id="5053" w:name="_Toc124152333"/>
      <w:bookmarkStart w:id="5054" w:name="_Toc130396865"/>
      <w:bookmarkStart w:id="505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56" w:name="_Toc137558489"/>
      <w:bookmarkStart w:id="5057" w:name="_Toc138862314"/>
      <w:bookmarkStart w:id="5058" w:name="_Toc145532371"/>
      <w:bookmarkStart w:id="5059" w:name="_Toc163218784"/>
      <w:r w:rsidRPr="00BE5108">
        <w:rPr>
          <w:rFonts w:eastAsiaTheme="minorEastAsia"/>
        </w:rPr>
        <w:t>7.4.2</w:t>
      </w:r>
      <w:r w:rsidRPr="00BE5108">
        <w:rPr>
          <w:rFonts w:eastAsiaTheme="minorEastAsia"/>
        </w:rPr>
        <w:tab/>
      </w:r>
      <w:r w:rsidR="00D60968" w:rsidRPr="00BE5108">
        <w:rPr>
          <w:rFonts w:eastAsiaTheme="minorEastAsia"/>
        </w:rPr>
        <w:t>In-band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15055B5" w14:textId="77777777" w:rsidR="00D60968" w:rsidRPr="00BE5108" w:rsidRDefault="00D60968" w:rsidP="00D60968">
      <w:pPr>
        <w:pStyle w:val="Heading4"/>
        <w:ind w:left="864" w:hanging="864"/>
        <w:rPr>
          <w:rFonts w:eastAsiaTheme="minorEastAsia"/>
        </w:rPr>
      </w:pPr>
      <w:bookmarkStart w:id="5060" w:name="_Toc73962978"/>
      <w:bookmarkStart w:id="5061" w:name="_Toc75260155"/>
      <w:bookmarkStart w:id="5062" w:name="_Toc75275697"/>
      <w:bookmarkStart w:id="5063" w:name="_Toc75276208"/>
      <w:bookmarkStart w:id="5064" w:name="_Toc76541707"/>
      <w:bookmarkStart w:id="5065" w:name="_Toc82437476"/>
      <w:bookmarkStart w:id="5066" w:name="_Toc89944842"/>
      <w:bookmarkStart w:id="5067" w:name="_Toc98753860"/>
      <w:bookmarkStart w:id="5068" w:name="_Toc106180846"/>
      <w:bookmarkStart w:id="5069" w:name="_Toc114150891"/>
      <w:bookmarkStart w:id="5070" w:name="_Toc124151294"/>
      <w:bookmarkStart w:id="5071" w:name="_Toc124151814"/>
      <w:bookmarkStart w:id="5072" w:name="_Toc124152334"/>
      <w:bookmarkStart w:id="5073" w:name="_Toc130396866"/>
      <w:bookmarkStart w:id="5074" w:name="_Toc130397386"/>
      <w:bookmarkStart w:id="5075" w:name="_Toc137558490"/>
      <w:bookmarkStart w:id="5076" w:name="_Toc138862315"/>
      <w:bookmarkStart w:id="5077" w:name="_Toc145532372"/>
      <w:bookmarkStart w:id="5078" w:name="_Toc163218785"/>
      <w:r w:rsidRPr="00BE5108">
        <w:rPr>
          <w:rFonts w:eastAsiaTheme="minorEastAsia"/>
        </w:rPr>
        <w:t>7.4.2.1</w:t>
      </w:r>
      <w:r w:rsidRPr="00BE5108">
        <w:rPr>
          <w:rFonts w:eastAsiaTheme="minorEastAsia"/>
        </w:rPr>
        <w:tab/>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79" w:name="_Toc73962979"/>
      <w:bookmarkStart w:id="5080" w:name="_Toc75260156"/>
      <w:bookmarkStart w:id="5081" w:name="_Toc75275698"/>
      <w:bookmarkStart w:id="5082" w:name="_Toc75276209"/>
      <w:bookmarkStart w:id="5083" w:name="_Toc76541708"/>
      <w:bookmarkStart w:id="5084" w:name="_Toc82437477"/>
      <w:bookmarkStart w:id="5085" w:name="_Toc89944843"/>
      <w:bookmarkStart w:id="5086" w:name="_Toc98753861"/>
      <w:bookmarkStart w:id="5087" w:name="_Toc106180847"/>
      <w:bookmarkStart w:id="5088" w:name="_Toc114150892"/>
      <w:bookmarkStart w:id="5089" w:name="_Toc124151295"/>
      <w:bookmarkStart w:id="5090" w:name="_Toc124151815"/>
      <w:bookmarkStart w:id="5091" w:name="_Toc124152335"/>
      <w:bookmarkStart w:id="5092" w:name="_Toc130396867"/>
      <w:bookmarkStart w:id="5093" w:name="_Toc130397387"/>
      <w:bookmarkStart w:id="5094" w:name="_Toc137558491"/>
      <w:bookmarkStart w:id="5095" w:name="_Toc138862316"/>
      <w:bookmarkStart w:id="5096" w:name="_Toc145532373"/>
      <w:bookmarkStart w:id="5097" w:name="_Toc163218786"/>
      <w:r w:rsidRPr="00BE5108">
        <w:rPr>
          <w:rFonts w:eastAsiaTheme="minorEastAsia"/>
        </w:rPr>
        <w:t>7.4.2.2</w:t>
      </w:r>
      <w:r w:rsidRPr="00BE5108">
        <w:rPr>
          <w:rFonts w:eastAsiaTheme="minorEastAsia"/>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98" w:name="_Toc73962980"/>
      <w:bookmarkStart w:id="5099" w:name="_Toc75260157"/>
      <w:bookmarkStart w:id="5100" w:name="_Toc75275699"/>
      <w:bookmarkStart w:id="5101" w:name="_Toc75276210"/>
      <w:bookmarkStart w:id="5102" w:name="_Toc76541709"/>
      <w:bookmarkStart w:id="5103" w:name="_Toc82437478"/>
      <w:bookmarkStart w:id="5104" w:name="_Toc89944844"/>
      <w:bookmarkStart w:id="5105" w:name="_Toc98753862"/>
      <w:bookmarkStart w:id="5106" w:name="_Toc106180848"/>
      <w:bookmarkStart w:id="5107" w:name="_Toc114150893"/>
      <w:bookmarkStart w:id="5108" w:name="_Toc124151296"/>
      <w:bookmarkStart w:id="5109" w:name="_Toc124151816"/>
      <w:bookmarkStart w:id="5110" w:name="_Toc124152336"/>
      <w:bookmarkStart w:id="5111" w:name="_Toc130396868"/>
      <w:bookmarkStart w:id="5112" w:name="_Toc130397388"/>
      <w:bookmarkStart w:id="5113" w:name="_Toc137558492"/>
      <w:bookmarkStart w:id="5114" w:name="_Toc138862317"/>
      <w:bookmarkStart w:id="5115" w:name="_Toc145532374"/>
      <w:bookmarkStart w:id="5116" w:name="_Toc163218787"/>
      <w:r w:rsidRPr="00BE5108">
        <w:rPr>
          <w:rFonts w:eastAsiaTheme="minorEastAsia"/>
        </w:rPr>
        <w:t>7.4.2.3</w:t>
      </w:r>
      <w:r w:rsidRPr="00BE5108">
        <w:rPr>
          <w:rFonts w:eastAsiaTheme="minorEastAsia"/>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17" w:name="_Toc73962981"/>
      <w:bookmarkStart w:id="5118" w:name="_Toc75260158"/>
      <w:bookmarkStart w:id="5119" w:name="_Toc75275700"/>
      <w:bookmarkStart w:id="5120" w:name="_Toc75276211"/>
      <w:bookmarkStart w:id="5121" w:name="_Toc76541710"/>
      <w:bookmarkStart w:id="5122" w:name="_Toc82437479"/>
      <w:bookmarkStart w:id="5123" w:name="_Toc89944845"/>
      <w:bookmarkStart w:id="5124" w:name="_Toc98753863"/>
      <w:bookmarkStart w:id="5125" w:name="_Toc106180849"/>
      <w:bookmarkStart w:id="5126" w:name="_Toc114150894"/>
      <w:bookmarkStart w:id="5127" w:name="_Toc124151297"/>
      <w:bookmarkStart w:id="5128" w:name="_Toc124151817"/>
      <w:bookmarkStart w:id="5129" w:name="_Toc124152337"/>
      <w:bookmarkStart w:id="5130" w:name="_Toc130396869"/>
      <w:bookmarkStart w:id="5131" w:name="_Toc130397389"/>
      <w:bookmarkStart w:id="5132" w:name="_Toc137558493"/>
      <w:bookmarkStart w:id="5133" w:name="_Toc138862318"/>
      <w:bookmarkStart w:id="5134" w:name="_Toc145532375"/>
      <w:bookmarkStart w:id="5135" w:name="_Toc163218788"/>
      <w:r w:rsidRPr="00BE5108">
        <w:rPr>
          <w:rFonts w:eastAsiaTheme="minorEastAsia"/>
        </w:rPr>
        <w:t>7.4.2.4</w:t>
      </w:r>
      <w:r w:rsidRPr="00BE5108">
        <w:rPr>
          <w:rFonts w:eastAsiaTheme="minorEastAsia"/>
        </w:rPr>
        <w:tab/>
        <w:t>Method of test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C6AEDC7" w14:textId="77777777" w:rsidR="00D60968" w:rsidRPr="00BE5108" w:rsidRDefault="00D60968" w:rsidP="00D60968">
      <w:pPr>
        <w:pStyle w:val="Heading5"/>
        <w:ind w:left="1008" w:hanging="1008"/>
        <w:rPr>
          <w:rFonts w:eastAsiaTheme="minorEastAsia"/>
        </w:rPr>
      </w:pPr>
      <w:bookmarkStart w:id="5136" w:name="_Toc73962982"/>
      <w:bookmarkStart w:id="5137" w:name="_Toc75260159"/>
      <w:bookmarkStart w:id="5138" w:name="_Toc75275701"/>
      <w:bookmarkStart w:id="5139" w:name="_Toc75276212"/>
      <w:bookmarkStart w:id="5140" w:name="_Toc76541711"/>
      <w:bookmarkStart w:id="5141" w:name="_Toc82437480"/>
      <w:bookmarkStart w:id="5142" w:name="_Toc89944846"/>
      <w:bookmarkStart w:id="5143" w:name="_Toc98753864"/>
      <w:bookmarkStart w:id="5144" w:name="_Toc106180850"/>
      <w:bookmarkStart w:id="5145" w:name="_Toc114150895"/>
      <w:bookmarkStart w:id="5146" w:name="_Toc124151298"/>
      <w:bookmarkStart w:id="5147" w:name="_Toc124151818"/>
      <w:bookmarkStart w:id="5148" w:name="_Toc124152338"/>
      <w:bookmarkStart w:id="5149" w:name="_Toc130396870"/>
      <w:bookmarkStart w:id="5150" w:name="_Toc130397390"/>
      <w:bookmarkStart w:id="5151" w:name="_Toc137558494"/>
      <w:bookmarkStart w:id="5152" w:name="_Toc138862319"/>
      <w:bookmarkStart w:id="5153" w:name="_Toc145532376"/>
      <w:bookmarkStart w:id="5154" w:name="_Toc163218789"/>
      <w:r w:rsidRPr="00BE5108">
        <w:rPr>
          <w:rFonts w:eastAsiaTheme="minorEastAsia"/>
        </w:rPr>
        <w:t>7.4.2.4.1</w:t>
      </w:r>
      <w:r w:rsidRPr="00BE5108">
        <w:rPr>
          <w:rFonts w:eastAsiaTheme="minorEastAsia"/>
        </w:rPr>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55" w:name="_Toc73962983"/>
      <w:bookmarkStart w:id="5156" w:name="_Toc75260160"/>
      <w:bookmarkStart w:id="5157" w:name="_Toc75275702"/>
      <w:bookmarkStart w:id="5158" w:name="_Toc75276213"/>
      <w:bookmarkStart w:id="5159" w:name="_Toc76541712"/>
      <w:bookmarkStart w:id="5160" w:name="_Toc82437481"/>
      <w:bookmarkStart w:id="5161" w:name="_Toc89944847"/>
      <w:bookmarkStart w:id="5162" w:name="_Toc98753865"/>
      <w:bookmarkStart w:id="5163" w:name="_Toc106180851"/>
      <w:bookmarkStart w:id="5164" w:name="_Toc114150896"/>
      <w:bookmarkStart w:id="5165" w:name="_Toc124151299"/>
      <w:bookmarkStart w:id="5166" w:name="_Toc124151819"/>
      <w:bookmarkStart w:id="5167" w:name="_Toc124152339"/>
      <w:bookmarkStart w:id="5168" w:name="_Toc130396871"/>
      <w:bookmarkStart w:id="5169" w:name="_Toc130397391"/>
      <w:bookmarkStart w:id="5170" w:name="_Toc137558495"/>
      <w:bookmarkStart w:id="5171" w:name="_Toc138862320"/>
      <w:bookmarkStart w:id="5172" w:name="_Toc145532377"/>
      <w:bookmarkStart w:id="5173" w:name="_Toc163218790"/>
      <w:r w:rsidRPr="00BE5108">
        <w:rPr>
          <w:rFonts w:eastAsiaTheme="minorEastAsia"/>
        </w:rPr>
        <w:t>7.4.2.4.2</w:t>
      </w:r>
      <w:r w:rsidRPr="00BE5108">
        <w:rPr>
          <w:rFonts w:eastAsiaTheme="minorEastAsia"/>
        </w:rPr>
        <w:tab/>
        <w:t>Procedure for general blocking</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74" w:name="_Toc73962984"/>
      <w:bookmarkStart w:id="5175" w:name="_Toc75260161"/>
      <w:bookmarkStart w:id="5176" w:name="_Toc75275703"/>
      <w:bookmarkStart w:id="5177" w:name="_Toc75276214"/>
      <w:bookmarkStart w:id="5178" w:name="_Toc76541713"/>
      <w:bookmarkStart w:id="5179" w:name="_Toc82437482"/>
      <w:bookmarkStart w:id="5180" w:name="_Toc89944848"/>
      <w:bookmarkStart w:id="5181" w:name="_Toc98753866"/>
      <w:bookmarkStart w:id="5182" w:name="_Toc106180852"/>
      <w:bookmarkStart w:id="5183" w:name="_Toc114150897"/>
      <w:bookmarkStart w:id="5184" w:name="_Toc124151300"/>
      <w:bookmarkStart w:id="5185" w:name="_Toc124151820"/>
      <w:bookmarkStart w:id="5186" w:name="_Toc124152340"/>
      <w:bookmarkStart w:id="5187" w:name="_Toc130396872"/>
      <w:bookmarkStart w:id="5188" w:name="_Toc130397392"/>
      <w:bookmarkStart w:id="5189" w:name="_Toc137558496"/>
      <w:bookmarkStart w:id="5190" w:name="_Toc138862321"/>
      <w:bookmarkStart w:id="5191" w:name="_Toc145532378"/>
      <w:bookmarkStart w:id="5192" w:name="_Toc163218791"/>
      <w:r w:rsidRPr="00BE5108">
        <w:rPr>
          <w:rFonts w:eastAsiaTheme="minorEastAsia"/>
        </w:rPr>
        <w:t>7.4.2.4.3</w:t>
      </w:r>
      <w:r w:rsidRPr="00BE5108">
        <w:rPr>
          <w:rFonts w:eastAsiaTheme="minorEastAsia"/>
        </w:rPr>
        <w:tab/>
        <w:t>Procedure for narrowband blocking</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193" w:name="_Toc73962985"/>
      <w:bookmarkStart w:id="5194" w:name="_Toc75260162"/>
      <w:bookmarkStart w:id="5195" w:name="_Toc75275704"/>
      <w:bookmarkStart w:id="5196" w:name="_Toc75276215"/>
      <w:bookmarkStart w:id="5197" w:name="_Toc76541714"/>
      <w:bookmarkStart w:id="5198" w:name="_Toc82437483"/>
      <w:bookmarkStart w:id="5199" w:name="_Toc89944849"/>
      <w:bookmarkStart w:id="5200" w:name="_Toc98753867"/>
      <w:bookmarkStart w:id="5201" w:name="_Toc106180853"/>
      <w:bookmarkStart w:id="5202" w:name="_Toc114150898"/>
      <w:bookmarkStart w:id="5203" w:name="_Toc124151301"/>
      <w:bookmarkStart w:id="5204" w:name="_Toc124151821"/>
      <w:bookmarkStart w:id="5205" w:name="_Toc124152341"/>
      <w:bookmarkStart w:id="5206" w:name="_Toc130396873"/>
      <w:bookmarkStart w:id="5207" w:name="_Toc130397393"/>
      <w:bookmarkStart w:id="5208" w:name="_Toc137558497"/>
      <w:bookmarkStart w:id="5209" w:name="_Toc138862322"/>
      <w:bookmarkStart w:id="5210" w:name="_Toc145532379"/>
      <w:bookmarkStart w:id="5211" w:name="_Toc163218792"/>
      <w:r w:rsidRPr="00BE5108">
        <w:rPr>
          <w:rFonts w:eastAsiaTheme="minorEastAsia"/>
        </w:rPr>
        <w:t>7.4.2.5</w:t>
      </w:r>
      <w:r w:rsidRPr="00BE5108">
        <w:rPr>
          <w:rFonts w:eastAsiaTheme="minorEastAsia"/>
        </w:rPr>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4283D37" w14:textId="77777777" w:rsidR="00D60968" w:rsidRPr="00BE5108" w:rsidRDefault="00D60968" w:rsidP="00D60968">
      <w:pPr>
        <w:pStyle w:val="Heading5"/>
        <w:ind w:left="1008" w:hanging="1008"/>
        <w:rPr>
          <w:rFonts w:eastAsiaTheme="minorEastAsia"/>
        </w:rPr>
      </w:pPr>
      <w:bookmarkStart w:id="5212" w:name="_Toc73962986"/>
      <w:bookmarkStart w:id="5213" w:name="_Toc75260163"/>
      <w:bookmarkStart w:id="5214" w:name="_Toc75275705"/>
      <w:bookmarkStart w:id="5215" w:name="_Toc75276216"/>
      <w:bookmarkStart w:id="5216" w:name="_Toc76541715"/>
      <w:bookmarkStart w:id="5217" w:name="_Toc82437484"/>
      <w:bookmarkStart w:id="5218" w:name="_Toc89944850"/>
      <w:bookmarkStart w:id="5219" w:name="_Toc98753868"/>
      <w:bookmarkStart w:id="5220" w:name="_Toc106180854"/>
      <w:bookmarkStart w:id="5221" w:name="_Toc114150899"/>
      <w:bookmarkStart w:id="5222" w:name="_Toc124151302"/>
      <w:bookmarkStart w:id="5223" w:name="_Toc124151822"/>
      <w:bookmarkStart w:id="5224" w:name="_Toc124152342"/>
      <w:bookmarkStart w:id="5225" w:name="_Toc130396874"/>
      <w:bookmarkStart w:id="5226" w:name="_Toc130397394"/>
      <w:bookmarkStart w:id="5227" w:name="_Toc137558498"/>
      <w:bookmarkStart w:id="5228" w:name="_Toc138862323"/>
      <w:bookmarkStart w:id="5229" w:name="_Toc145532380"/>
      <w:bookmarkStart w:id="5230" w:name="_Toc163218793"/>
      <w:r w:rsidRPr="00BE5108">
        <w:rPr>
          <w:rFonts w:eastAsiaTheme="minorEastAsia"/>
        </w:rPr>
        <w:t>7.4.2.5.1</w:t>
      </w:r>
      <w:r w:rsidRPr="00BE5108">
        <w:rPr>
          <w:rFonts w:eastAsiaTheme="minorEastAsia"/>
        </w:rPr>
        <w:tab/>
        <w:t>Test requirements for IAB-DU</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231" w:name="_Toc73962987"/>
      <w:bookmarkStart w:id="5232" w:name="_Toc75260164"/>
      <w:bookmarkStart w:id="5233" w:name="_Toc75275706"/>
      <w:bookmarkStart w:id="5234" w:name="_Toc75276217"/>
      <w:bookmarkStart w:id="5235" w:name="_Toc76541716"/>
      <w:bookmarkStart w:id="5236" w:name="_Toc82437485"/>
      <w:bookmarkStart w:id="5237" w:name="_Toc89944851"/>
      <w:bookmarkStart w:id="5238" w:name="_Toc98753869"/>
      <w:bookmarkStart w:id="5239" w:name="_Toc106180855"/>
      <w:bookmarkStart w:id="5240" w:name="_Toc114150900"/>
      <w:bookmarkStart w:id="5241" w:name="_Toc124151303"/>
      <w:bookmarkStart w:id="5242" w:name="_Toc124151823"/>
      <w:bookmarkStart w:id="5243" w:name="_Toc124152343"/>
      <w:bookmarkStart w:id="5244" w:name="_Toc130396875"/>
      <w:bookmarkStart w:id="524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46" w:name="_Toc137558499"/>
      <w:bookmarkStart w:id="5247" w:name="_Toc138862324"/>
      <w:bookmarkStart w:id="5248" w:name="_Toc145532381"/>
      <w:bookmarkStart w:id="5249" w:name="_Toc163218794"/>
      <w:r w:rsidRPr="00BE5108">
        <w:rPr>
          <w:rFonts w:eastAsiaTheme="minorEastAsia"/>
        </w:rPr>
        <w:t>7.4.2.5.2</w:t>
      </w:r>
      <w:r w:rsidRPr="00BE5108">
        <w:rPr>
          <w:rFonts w:eastAsiaTheme="minorEastAsia"/>
        </w:rPr>
        <w:tab/>
        <w:t>Test requirements for IAB-MT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250" w:name="_Toc73962988"/>
      <w:bookmarkStart w:id="5251" w:name="_Toc75260165"/>
      <w:bookmarkStart w:id="5252" w:name="_Toc75275707"/>
      <w:bookmarkStart w:id="5253" w:name="_Toc75276218"/>
      <w:bookmarkStart w:id="5254" w:name="_Toc76541717"/>
      <w:bookmarkStart w:id="5255" w:name="_Toc82437486"/>
      <w:bookmarkStart w:id="5256" w:name="_Toc89944852"/>
      <w:bookmarkStart w:id="5257" w:name="_Toc98753870"/>
      <w:bookmarkStart w:id="5258" w:name="_Toc106180856"/>
      <w:bookmarkStart w:id="5259" w:name="_Toc114150901"/>
      <w:bookmarkStart w:id="5260" w:name="_Toc124151304"/>
      <w:bookmarkStart w:id="5261" w:name="_Toc124151824"/>
      <w:bookmarkStart w:id="5262" w:name="_Toc124152344"/>
      <w:bookmarkStart w:id="5263" w:name="_Toc130396876"/>
      <w:bookmarkStart w:id="5264"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265" w:name="_Toc137558500"/>
      <w:bookmarkStart w:id="5266" w:name="_Toc138862325"/>
      <w:bookmarkStart w:id="5267" w:name="_Toc145532382"/>
      <w:bookmarkStart w:id="5268" w:name="_Toc163218795"/>
      <w:r w:rsidRPr="00BE5108">
        <w:rPr>
          <w:rFonts w:eastAsiaTheme="minorEastAsia"/>
        </w:rPr>
        <w:t>7.5</w:t>
      </w:r>
      <w:r w:rsidRPr="00BE5108">
        <w:rPr>
          <w:rFonts w:eastAsiaTheme="minorEastAsia"/>
        </w:rPr>
        <w:tab/>
        <w:t>Out-of-band blocking</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02C427E" w14:textId="77777777" w:rsidR="00D60968" w:rsidRPr="00BE5108" w:rsidRDefault="00D60968" w:rsidP="00D60968">
      <w:pPr>
        <w:pStyle w:val="Heading3"/>
        <w:ind w:left="0" w:firstLine="0"/>
        <w:rPr>
          <w:rFonts w:eastAsiaTheme="minorEastAsia"/>
        </w:rPr>
      </w:pPr>
      <w:bookmarkStart w:id="5269" w:name="_Toc73962989"/>
      <w:bookmarkStart w:id="5270" w:name="_Toc75260166"/>
      <w:bookmarkStart w:id="5271" w:name="_Toc75275708"/>
      <w:bookmarkStart w:id="5272" w:name="_Toc75276219"/>
      <w:bookmarkStart w:id="5273" w:name="_Toc76541718"/>
      <w:bookmarkStart w:id="5274" w:name="_Toc82437487"/>
      <w:bookmarkStart w:id="5275" w:name="_Toc89944853"/>
      <w:bookmarkStart w:id="5276" w:name="_Toc98753871"/>
      <w:bookmarkStart w:id="5277" w:name="_Toc106180857"/>
      <w:bookmarkStart w:id="5278" w:name="_Toc114150902"/>
      <w:bookmarkStart w:id="5279" w:name="_Toc124151305"/>
      <w:bookmarkStart w:id="5280" w:name="_Toc124151825"/>
      <w:bookmarkStart w:id="5281" w:name="_Toc124152345"/>
      <w:bookmarkStart w:id="5282" w:name="_Toc130396877"/>
      <w:bookmarkStart w:id="5283" w:name="_Toc130397397"/>
      <w:bookmarkStart w:id="5284" w:name="_Toc137558501"/>
      <w:bookmarkStart w:id="5285" w:name="_Toc138862326"/>
      <w:bookmarkStart w:id="5286" w:name="_Toc145532383"/>
      <w:bookmarkStart w:id="5287" w:name="_Toc163218796"/>
      <w:r w:rsidRPr="00BE5108">
        <w:rPr>
          <w:rFonts w:eastAsiaTheme="minorEastAsia"/>
        </w:rPr>
        <w:t>7.5.1</w:t>
      </w:r>
      <w:r w:rsidRPr="00BE5108">
        <w:rPr>
          <w:rFonts w:eastAsiaTheme="minorEastAsia"/>
        </w:rPr>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88" w:name="_Toc73962990"/>
      <w:bookmarkStart w:id="5289" w:name="_Toc75260167"/>
      <w:bookmarkStart w:id="5290" w:name="_Toc75275709"/>
      <w:bookmarkStart w:id="5291" w:name="_Toc75276220"/>
      <w:bookmarkStart w:id="5292" w:name="_Toc76541719"/>
      <w:bookmarkStart w:id="5293" w:name="_Toc82437488"/>
      <w:bookmarkStart w:id="5294" w:name="_Toc89944854"/>
      <w:bookmarkStart w:id="5295" w:name="_Toc98753872"/>
      <w:bookmarkStart w:id="5296" w:name="_Toc106180858"/>
      <w:bookmarkStart w:id="5297" w:name="_Toc114150903"/>
      <w:bookmarkStart w:id="5298" w:name="_Toc124151306"/>
      <w:bookmarkStart w:id="5299" w:name="_Toc124151826"/>
      <w:bookmarkStart w:id="5300" w:name="_Toc124152346"/>
      <w:bookmarkStart w:id="5301" w:name="_Toc130396878"/>
      <w:bookmarkStart w:id="5302" w:name="_Toc130397398"/>
      <w:bookmarkStart w:id="5303" w:name="_Toc137558502"/>
      <w:bookmarkStart w:id="5304" w:name="_Toc138862327"/>
      <w:bookmarkStart w:id="5305" w:name="_Toc145532384"/>
      <w:bookmarkStart w:id="5306" w:name="_Toc163218797"/>
      <w:r w:rsidRPr="00BE5108">
        <w:rPr>
          <w:rFonts w:eastAsiaTheme="minorEastAsia"/>
        </w:rPr>
        <w:t>7.5.2</w:t>
      </w:r>
      <w:r w:rsidRPr="00BE5108">
        <w:rPr>
          <w:rFonts w:eastAsiaTheme="minorEastAsia"/>
        </w:rPr>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7" w:name="_Toc73962991"/>
      <w:bookmarkStart w:id="5308" w:name="_Toc75260168"/>
      <w:bookmarkStart w:id="5309" w:name="_Toc75275710"/>
      <w:bookmarkStart w:id="5310" w:name="_Toc75276221"/>
      <w:bookmarkStart w:id="5311" w:name="_Toc76541720"/>
      <w:bookmarkStart w:id="5312" w:name="_Toc82437489"/>
      <w:bookmarkStart w:id="5313" w:name="_Toc89944855"/>
      <w:bookmarkStart w:id="5314" w:name="_Toc98753873"/>
      <w:bookmarkStart w:id="5315" w:name="_Toc106180859"/>
      <w:bookmarkStart w:id="5316" w:name="_Toc114150904"/>
      <w:bookmarkStart w:id="5317" w:name="_Toc124151307"/>
      <w:bookmarkStart w:id="5318" w:name="_Toc124151827"/>
      <w:bookmarkStart w:id="5319" w:name="_Toc124152347"/>
      <w:bookmarkStart w:id="5320" w:name="_Toc130396879"/>
      <w:bookmarkStart w:id="5321" w:name="_Toc130397399"/>
      <w:bookmarkStart w:id="5322" w:name="_Toc137558503"/>
      <w:bookmarkStart w:id="5323" w:name="_Toc138862328"/>
      <w:bookmarkStart w:id="5324" w:name="_Toc145532385"/>
      <w:bookmarkStart w:id="5325" w:name="_Toc163218798"/>
      <w:r w:rsidRPr="00BE5108">
        <w:rPr>
          <w:rFonts w:eastAsiaTheme="minorEastAsia"/>
        </w:rPr>
        <w:t>7.5.3</w:t>
      </w:r>
      <w:r w:rsidRPr="00BE5108">
        <w:rPr>
          <w:rFonts w:eastAsiaTheme="minorEastAsia"/>
        </w:rPr>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26" w:name="_Toc73962992"/>
      <w:bookmarkStart w:id="5327" w:name="_Toc75260169"/>
      <w:bookmarkStart w:id="5328" w:name="_Toc75275711"/>
      <w:bookmarkStart w:id="5329" w:name="_Toc75276222"/>
      <w:bookmarkStart w:id="5330" w:name="_Toc76541721"/>
      <w:bookmarkStart w:id="5331" w:name="_Toc82437490"/>
      <w:bookmarkStart w:id="5332" w:name="_Toc89944856"/>
      <w:bookmarkStart w:id="5333" w:name="_Toc98753874"/>
      <w:bookmarkStart w:id="5334" w:name="_Toc106180860"/>
      <w:bookmarkStart w:id="5335" w:name="_Toc114150905"/>
      <w:bookmarkStart w:id="5336" w:name="_Toc124151308"/>
      <w:bookmarkStart w:id="5337" w:name="_Toc124151828"/>
      <w:bookmarkStart w:id="5338" w:name="_Toc124152348"/>
      <w:bookmarkStart w:id="5339" w:name="_Toc130396880"/>
      <w:bookmarkStart w:id="5340" w:name="_Toc130397400"/>
      <w:bookmarkStart w:id="5341" w:name="_Toc137558504"/>
      <w:bookmarkStart w:id="5342" w:name="_Toc138862329"/>
      <w:bookmarkStart w:id="5343" w:name="_Toc145532386"/>
      <w:bookmarkStart w:id="5344" w:name="_Toc163218799"/>
      <w:r w:rsidRPr="00BE5108">
        <w:rPr>
          <w:rFonts w:eastAsiaTheme="minorEastAsia"/>
        </w:rPr>
        <w:t>7.5.4</w:t>
      </w:r>
      <w:r w:rsidRPr="00BE5108">
        <w:rPr>
          <w:rFonts w:eastAsiaTheme="minorEastAsia"/>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F73F2F3" w14:textId="77777777" w:rsidR="00D60968" w:rsidRPr="00BE5108" w:rsidRDefault="00D60968" w:rsidP="00D60968">
      <w:pPr>
        <w:pStyle w:val="Heading4"/>
        <w:ind w:left="864" w:hanging="864"/>
        <w:rPr>
          <w:rFonts w:eastAsiaTheme="minorEastAsia"/>
        </w:rPr>
      </w:pPr>
      <w:bookmarkStart w:id="5345" w:name="_Toc73962993"/>
      <w:bookmarkStart w:id="5346" w:name="_Toc75260170"/>
      <w:bookmarkStart w:id="5347" w:name="_Toc75275712"/>
      <w:bookmarkStart w:id="5348" w:name="_Toc75276223"/>
      <w:bookmarkStart w:id="5349" w:name="_Toc76541722"/>
      <w:bookmarkStart w:id="5350" w:name="_Toc82437491"/>
      <w:bookmarkStart w:id="5351" w:name="_Toc89944857"/>
      <w:bookmarkStart w:id="5352" w:name="_Toc98753875"/>
      <w:bookmarkStart w:id="5353" w:name="_Toc106180861"/>
      <w:bookmarkStart w:id="5354" w:name="_Toc114150906"/>
      <w:bookmarkStart w:id="5355" w:name="_Toc124151309"/>
      <w:bookmarkStart w:id="5356" w:name="_Toc124151829"/>
      <w:bookmarkStart w:id="5357" w:name="_Toc124152349"/>
      <w:bookmarkStart w:id="5358" w:name="_Toc130396881"/>
      <w:bookmarkStart w:id="5359" w:name="_Toc130397401"/>
      <w:bookmarkStart w:id="5360" w:name="_Toc137558505"/>
      <w:bookmarkStart w:id="5361" w:name="_Toc138862330"/>
      <w:bookmarkStart w:id="5362" w:name="_Toc145532387"/>
      <w:bookmarkStart w:id="5363" w:name="_Toc163218800"/>
      <w:r w:rsidRPr="00BE5108">
        <w:rPr>
          <w:rFonts w:eastAsiaTheme="minorEastAsia"/>
        </w:rPr>
        <w:t>7.5.4.1</w:t>
      </w:r>
      <w:r w:rsidRPr="00BE5108">
        <w:rPr>
          <w:rFonts w:eastAsiaTheme="minorEastAsia"/>
        </w:rPr>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64" w:name="_Toc73962994"/>
      <w:bookmarkStart w:id="5365" w:name="_Toc75260171"/>
      <w:bookmarkStart w:id="5366" w:name="_Toc75275713"/>
      <w:bookmarkStart w:id="5367" w:name="_Toc75276224"/>
      <w:bookmarkStart w:id="5368" w:name="_Toc76541723"/>
      <w:bookmarkStart w:id="5369" w:name="_Toc82437492"/>
      <w:bookmarkStart w:id="5370" w:name="_Toc89944858"/>
      <w:bookmarkStart w:id="5371" w:name="_Toc98753876"/>
      <w:bookmarkStart w:id="5372" w:name="_Toc106180862"/>
      <w:bookmarkStart w:id="5373" w:name="_Toc114150907"/>
      <w:bookmarkStart w:id="5374" w:name="_Toc124151310"/>
      <w:bookmarkStart w:id="5375" w:name="_Toc124151830"/>
      <w:bookmarkStart w:id="5376" w:name="_Toc124152350"/>
      <w:bookmarkStart w:id="5377" w:name="_Toc130396882"/>
      <w:bookmarkStart w:id="5378" w:name="_Toc130397402"/>
      <w:bookmarkStart w:id="5379" w:name="_Toc137558506"/>
      <w:bookmarkStart w:id="5380" w:name="_Toc138862331"/>
      <w:bookmarkStart w:id="5381" w:name="_Toc145532388"/>
      <w:bookmarkStart w:id="5382" w:name="_Toc163218801"/>
      <w:r w:rsidRPr="00BE5108">
        <w:rPr>
          <w:rFonts w:eastAsiaTheme="minorEastAsia"/>
        </w:rPr>
        <w:t>7.5.4.2</w:t>
      </w:r>
      <w:r w:rsidRPr="00BE5108">
        <w:rPr>
          <w:rFonts w:eastAsiaTheme="minorEastAsia"/>
        </w:rPr>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83" w:name="_Toc73962995"/>
      <w:bookmarkStart w:id="5384" w:name="_Toc75260172"/>
      <w:bookmarkStart w:id="5385" w:name="_Toc75275714"/>
      <w:bookmarkStart w:id="5386" w:name="_Toc75276225"/>
      <w:bookmarkStart w:id="5387" w:name="_Toc76541724"/>
      <w:bookmarkStart w:id="5388" w:name="_Toc82437493"/>
      <w:bookmarkStart w:id="5389" w:name="_Toc89944859"/>
      <w:bookmarkStart w:id="5390" w:name="_Toc98753877"/>
      <w:bookmarkStart w:id="5391" w:name="_Toc106180863"/>
      <w:bookmarkStart w:id="5392" w:name="_Toc114150908"/>
      <w:bookmarkStart w:id="5393" w:name="_Toc124151311"/>
      <w:bookmarkStart w:id="5394" w:name="_Toc124151831"/>
      <w:bookmarkStart w:id="5395" w:name="_Toc124152351"/>
      <w:bookmarkStart w:id="5396" w:name="_Toc130396883"/>
      <w:bookmarkStart w:id="5397" w:name="_Toc130397403"/>
      <w:bookmarkStart w:id="5398" w:name="_Toc137558507"/>
      <w:bookmarkStart w:id="5399" w:name="_Toc138862332"/>
      <w:bookmarkStart w:id="5400" w:name="_Toc145532389"/>
      <w:bookmarkStart w:id="5401" w:name="_Toc163218802"/>
      <w:r w:rsidRPr="00BE5108">
        <w:rPr>
          <w:rFonts w:eastAsiaTheme="minorEastAsia"/>
        </w:rPr>
        <w:t>7.5.5</w:t>
      </w:r>
      <w:r w:rsidRPr="00BE5108">
        <w:rPr>
          <w:rFonts w:eastAsiaTheme="minorEastAsia"/>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960A1DA" w14:textId="77777777" w:rsidR="00D60968" w:rsidRPr="00BE5108" w:rsidRDefault="00D60968" w:rsidP="00D60968">
      <w:pPr>
        <w:pStyle w:val="Heading4"/>
        <w:ind w:left="864" w:hanging="864"/>
        <w:rPr>
          <w:rFonts w:eastAsiaTheme="minorEastAsia"/>
        </w:rPr>
      </w:pPr>
      <w:bookmarkStart w:id="5402" w:name="_Toc73962996"/>
      <w:bookmarkStart w:id="5403" w:name="_Toc75260173"/>
      <w:bookmarkStart w:id="5404" w:name="_Toc75275715"/>
      <w:bookmarkStart w:id="5405" w:name="_Toc75276226"/>
      <w:bookmarkStart w:id="5406" w:name="_Toc76541725"/>
      <w:bookmarkStart w:id="5407" w:name="_Toc82437494"/>
      <w:bookmarkStart w:id="5408" w:name="_Toc89944860"/>
      <w:bookmarkStart w:id="5409" w:name="_Toc98753878"/>
      <w:bookmarkStart w:id="5410" w:name="_Toc106180864"/>
      <w:bookmarkStart w:id="5411" w:name="_Toc114150909"/>
      <w:bookmarkStart w:id="5412" w:name="_Toc124151312"/>
      <w:bookmarkStart w:id="5413" w:name="_Toc124151832"/>
      <w:bookmarkStart w:id="5414" w:name="_Toc124152352"/>
      <w:bookmarkStart w:id="5415" w:name="_Toc130396884"/>
      <w:bookmarkStart w:id="5416" w:name="_Toc130397404"/>
      <w:bookmarkStart w:id="5417" w:name="_Toc137558508"/>
      <w:bookmarkStart w:id="5418" w:name="_Toc138862333"/>
      <w:bookmarkStart w:id="5419" w:name="_Toc145532390"/>
      <w:bookmarkStart w:id="5420" w:name="_Toc163218803"/>
      <w:r w:rsidRPr="00BE5108">
        <w:rPr>
          <w:rFonts w:eastAsiaTheme="minorEastAsia"/>
        </w:rPr>
        <w:t>7.5.5.1</w:t>
      </w:r>
      <w:r w:rsidRPr="00BE5108">
        <w:rPr>
          <w:rFonts w:eastAsiaTheme="minorEastAsia"/>
        </w:rPr>
        <w:tab/>
        <w:t>General requirements for IAB-DU</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21" w:name="_Toc73962997"/>
      <w:bookmarkStart w:id="5422" w:name="_Toc75260174"/>
      <w:bookmarkStart w:id="5423" w:name="_Toc75275716"/>
      <w:bookmarkStart w:id="5424" w:name="_Toc75276227"/>
      <w:bookmarkStart w:id="5425" w:name="_Toc76541726"/>
      <w:bookmarkStart w:id="5426" w:name="_Toc82437495"/>
      <w:bookmarkStart w:id="5427" w:name="_Toc89944861"/>
      <w:bookmarkStart w:id="5428" w:name="_Toc98753879"/>
      <w:bookmarkStart w:id="5429" w:name="_Toc106180865"/>
      <w:bookmarkStart w:id="5430" w:name="_Toc114150910"/>
      <w:bookmarkStart w:id="5431" w:name="_Toc124151313"/>
      <w:bookmarkStart w:id="5432" w:name="_Toc124151833"/>
      <w:bookmarkStart w:id="5433" w:name="_Toc124152353"/>
      <w:bookmarkStart w:id="5434" w:name="_Toc130396885"/>
      <w:bookmarkStart w:id="5435" w:name="_Toc130397405"/>
      <w:bookmarkStart w:id="5436" w:name="_Toc137558509"/>
      <w:bookmarkStart w:id="5437" w:name="_Toc138862334"/>
      <w:bookmarkStart w:id="5438" w:name="_Toc145532391"/>
      <w:bookmarkStart w:id="5439" w:name="_Toc163218804"/>
      <w:r w:rsidRPr="00BE5108">
        <w:rPr>
          <w:rFonts w:eastAsiaTheme="minorEastAsia"/>
        </w:rPr>
        <w:t>7.5.5.2</w:t>
      </w:r>
      <w:r w:rsidRPr="00BE5108">
        <w:rPr>
          <w:rFonts w:eastAsiaTheme="minorEastAsia"/>
        </w:rPr>
        <w:tab/>
        <w:t>Co-location requirements for IAB-DU</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40" w:name="_Toc73962998"/>
      <w:bookmarkStart w:id="5441" w:name="_Toc75260175"/>
      <w:bookmarkStart w:id="5442" w:name="_Toc75275717"/>
      <w:bookmarkStart w:id="5443" w:name="_Toc75276228"/>
      <w:bookmarkStart w:id="5444" w:name="_Toc76541727"/>
      <w:bookmarkStart w:id="5445" w:name="_Toc82437496"/>
      <w:bookmarkStart w:id="5446" w:name="_Toc89944862"/>
      <w:bookmarkStart w:id="5447" w:name="_Toc98753880"/>
      <w:bookmarkStart w:id="5448" w:name="_Toc106180866"/>
      <w:bookmarkStart w:id="5449" w:name="_Toc114150911"/>
      <w:bookmarkStart w:id="5450" w:name="_Toc124151314"/>
      <w:bookmarkStart w:id="5451" w:name="_Toc124151834"/>
      <w:bookmarkStart w:id="5452" w:name="_Toc124152354"/>
      <w:bookmarkStart w:id="5453" w:name="_Toc130396886"/>
      <w:bookmarkStart w:id="5454" w:name="_Toc130397406"/>
      <w:bookmarkStart w:id="5455" w:name="_Toc137558510"/>
      <w:bookmarkStart w:id="5456" w:name="_Toc138862335"/>
      <w:bookmarkStart w:id="5457" w:name="_Toc145532392"/>
      <w:bookmarkStart w:id="5458" w:name="_Toc163218805"/>
      <w:r w:rsidRPr="00BE5108">
        <w:rPr>
          <w:rFonts w:eastAsiaTheme="minorEastAsia"/>
        </w:rPr>
        <w:t>7.5.5.3</w:t>
      </w:r>
      <w:r w:rsidRPr="00BE5108">
        <w:rPr>
          <w:rFonts w:eastAsiaTheme="minorEastAsia"/>
        </w:rPr>
        <w:tab/>
        <w:t>General requirements for IAB-MT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59" w:name="_Toc73962999"/>
      <w:bookmarkStart w:id="5460" w:name="_Toc75260176"/>
      <w:bookmarkStart w:id="5461" w:name="_Toc75275718"/>
      <w:bookmarkStart w:id="5462" w:name="_Toc75276229"/>
      <w:bookmarkStart w:id="5463" w:name="_Toc76541728"/>
      <w:bookmarkStart w:id="5464" w:name="_Toc82437497"/>
      <w:bookmarkStart w:id="5465" w:name="_Toc89944863"/>
      <w:bookmarkStart w:id="5466" w:name="_Toc98753881"/>
      <w:bookmarkStart w:id="5467" w:name="_Toc106180867"/>
      <w:bookmarkStart w:id="5468" w:name="_Toc114150912"/>
      <w:bookmarkStart w:id="5469" w:name="_Toc124151315"/>
      <w:bookmarkStart w:id="5470" w:name="_Toc124151835"/>
      <w:bookmarkStart w:id="5471" w:name="_Toc124152355"/>
      <w:bookmarkStart w:id="5472" w:name="_Toc130396887"/>
      <w:bookmarkStart w:id="5473" w:name="_Toc130397407"/>
      <w:bookmarkStart w:id="5474" w:name="_Toc137558511"/>
      <w:bookmarkStart w:id="5475" w:name="_Toc138862336"/>
      <w:bookmarkStart w:id="5476" w:name="_Toc145532393"/>
      <w:bookmarkStart w:id="5477" w:name="_Toc163218806"/>
      <w:r w:rsidRPr="00BE5108">
        <w:rPr>
          <w:rFonts w:eastAsiaTheme="minorEastAsia"/>
        </w:rPr>
        <w:t>7.5.5.4</w:t>
      </w:r>
      <w:r w:rsidRPr="00BE5108">
        <w:rPr>
          <w:rFonts w:eastAsiaTheme="minorEastAsia"/>
        </w:rPr>
        <w:tab/>
        <w:t>Co-location requirements for IAB-MT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78" w:name="_Toc73963000"/>
      <w:bookmarkStart w:id="5479" w:name="_Toc75260177"/>
      <w:bookmarkStart w:id="5480" w:name="_Toc75275719"/>
      <w:bookmarkStart w:id="5481" w:name="_Toc75276230"/>
      <w:bookmarkStart w:id="5482" w:name="_Toc76541729"/>
      <w:bookmarkStart w:id="5483" w:name="_Toc82437498"/>
      <w:bookmarkStart w:id="5484" w:name="_Toc89944864"/>
      <w:bookmarkStart w:id="5485" w:name="_Toc98753882"/>
      <w:bookmarkStart w:id="5486" w:name="_Toc106180868"/>
      <w:bookmarkStart w:id="5487" w:name="_Toc114150913"/>
      <w:bookmarkStart w:id="5488" w:name="_Toc124151316"/>
      <w:bookmarkStart w:id="5489" w:name="_Toc124151836"/>
      <w:bookmarkStart w:id="5490" w:name="_Toc124152356"/>
      <w:bookmarkStart w:id="5491" w:name="_Toc130396888"/>
      <w:bookmarkStart w:id="5492" w:name="_Toc130397408"/>
      <w:bookmarkStart w:id="5493" w:name="_Toc137558512"/>
      <w:bookmarkStart w:id="5494" w:name="_Toc138862337"/>
      <w:bookmarkStart w:id="5495" w:name="_Toc145532394"/>
      <w:bookmarkStart w:id="5496" w:name="_Toc163218807"/>
      <w:r w:rsidRPr="00BE5108">
        <w:rPr>
          <w:rFonts w:eastAsiaTheme="minorEastAsia"/>
        </w:rPr>
        <w:t>7.6</w:t>
      </w:r>
      <w:r w:rsidRPr="00BE5108">
        <w:rPr>
          <w:rFonts w:eastAsiaTheme="minorEastAsia"/>
        </w:rPr>
        <w:tab/>
        <w:t>Receiver spurious emissions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BFFE4B2" w14:textId="77777777" w:rsidR="00D60968" w:rsidRPr="00BE5108" w:rsidRDefault="00D60968" w:rsidP="00D60968">
      <w:pPr>
        <w:pStyle w:val="Heading3"/>
        <w:ind w:left="0" w:firstLine="0"/>
        <w:rPr>
          <w:rFonts w:eastAsiaTheme="minorEastAsia"/>
        </w:rPr>
      </w:pPr>
      <w:bookmarkStart w:id="5497" w:name="_Toc73963001"/>
      <w:bookmarkStart w:id="5498" w:name="_Toc75260178"/>
      <w:bookmarkStart w:id="5499" w:name="_Toc75275720"/>
      <w:bookmarkStart w:id="5500" w:name="_Toc75276231"/>
      <w:bookmarkStart w:id="5501" w:name="_Toc76541730"/>
      <w:bookmarkStart w:id="5502" w:name="_Toc82437499"/>
      <w:bookmarkStart w:id="5503" w:name="_Toc89944865"/>
      <w:bookmarkStart w:id="5504" w:name="_Toc98753883"/>
      <w:bookmarkStart w:id="5505" w:name="_Toc106180869"/>
      <w:bookmarkStart w:id="5506" w:name="_Toc114150914"/>
      <w:bookmarkStart w:id="5507" w:name="_Toc124151317"/>
      <w:bookmarkStart w:id="5508" w:name="_Toc124151837"/>
      <w:bookmarkStart w:id="5509" w:name="_Toc124152357"/>
      <w:bookmarkStart w:id="5510" w:name="_Toc130396889"/>
      <w:bookmarkStart w:id="5511" w:name="_Toc130397409"/>
      <w:bookmarkStart w:id="5512" w:name="_Toc137558513"/>
      <w:bookmarkStart w:id="5513" w:name="_Toc138862338"/>
      <w:bookmarkStart w:id="5514" w:name="_Toc145532395"/>
      <w:bookmarkStart w:id="5515" w:name="_Toc163218808"/>
      <w:r w:rsidRPr="00BE5108">
        <w:rPr>
          <w:rFonts w:eastAsiaTheme="minorEastAsia"/>
        </w:rPr>
        <w:t>7.6.1</w:t>
      </w:r>
      <w:r w:rsidRPr="00BE5108">
        <w:rPr>
          <w:rFonts w:eastAsiaTheme="minorEastAsia"/>
        </w:rPr>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16" w:name="_Toc73963002"/>
      <w:bookmarkStart w:id="5517" w:name="_Toc75260179"/>
      <w:bookmarkStart w:id="5518" w:name="_Toc75275721"/>
      <w:bookmarkStart w:id="5519" w:name="_Toc75276232"/>
      <w:bookmarkStart w:id="5520" w:name="_Toc76541731"/>
      <w:bookmarkStart w:id="5521" w:name="_Toc82437500"/>
      <w:bookmarkStart w:id="5522" w:name="_Toc89944866"/>
      <w:bookmarkStart w:id="5523" w:name="_Toc98753884"/>
      <w:bookmarkStart w:id="5524" w:name="_Toc106180870"/>
      <w:bookmarkStart w:id="5525" w:name="_Toc114150915"/>
      <w:bookmarkStart w:id="5526" w:name="_Toc124151318"/>
      <w:bookmarkStart w:id="5527" w:name="_Toc124151838"/>
      <w:bookmarkStart w:id="5528" w:name="_Toc124152358"/>
      <w:bookmarkStart w:id="5529" w:name="_Toc130396890"/>
      <w:bookmarkStart w:id="5530" w:name="_Toc130397410"/>
      <w:bookmarkStart w:id="5531" w:name="_Toc137558514"/>
      <w:bookmarkStart w:id="5532" w:name="_Toc138862339"/>
      <w:bookmarkStart w:id="5533" w:name="_Toc145532396"/>
      <w:bookmarkStart w:id="5534" w:name="_Toc163218809"/>
      <w:r w:rsidRPr="00BE5108">
        <w:rPr>
          <w:rFonts w:eastAsiaTheme="minorEastAsia"/>
        </w:rPr>
        <w:t>7.6.2</w:t>
      </w:r>
      <w:r w:rsidRPr="00BE5108">
        <w:rPr>
          <w:rFonts w:eastAsiaTheme="minorEastAsia"/>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35" w:name="_Toc73963003"/>
      <w:bookmarkStart w:id="5536" w:name="_Toc75260180"/>
      <w:bookmarkStart w:id="5537" w:name="_Toc75275722"/>
      <w:bookmarkStart w:id="5538" w:name="_Toc75276233"/>
      <w:bookmarkStart w:id="5539" w:name="_Toc76541732"/>
      <w:bookmarkStart w:id="5540" w:name="_Toc82437501"/>
      <w:bookmarkStart w:id="5541" w:name="_Toc89944867"/>
      <w:bookmarkStart w:id="5542" w:name="_Toc98753885"/>
      <w:bookmarkStart w:id="5543" w:name="_Toc106180871"/>
      <w:bookmarkStart w:id="5544" w:name="_Toc114150916"/>
      <w:bookmarkStart w:id="5545" w:name="_Toc124151319"/>
      <w:bookmarkStart w:id="5546" w:name="_Toc124151839"/>
      <w:bookmarkStart w:id="5547" w:name="_Toc124152359"/>
      <w:bookmarkStart w:id="5548" w:name="_Toc130396891"/>
      <w:bookmarkStart w:id="5549" w:name="_Toc130397411"/>
      <w:bookmarkStart w:id="5550" w:name="_Toc137558515"/>
      <w:bookmarkStart w:id="5551" w:name="_Toc138862340"/>
      <w:bookmarkStart w:id="5552" w:name="_Toc145532397"/>
      <w:bookmarkStart w:id="5553" w:name="_Toc163218810"/>
      <w:r w:rsidRPr="00BE5108">
        <w:rPr>
          <w:rFonts w:eastAsiaTheme="minorEastAsia"/>
        </w:rPr>
        <w:t>7.6.3</w:t>
      </w:r>
      <w:r w:rsidRPr="00BE5108">
        <w:rPr>
          <w:rFonts w:eastAsiaTheme="minorEastAsia"/>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54" w:name="_Toc73963004"/>
      <w:bookmarkStart w:id="5555" w:name="_Toc75260181"/>
      <w:bookmarkStart w:id="5556" w:name="_Toc75275723"/>
      <w:bookmarkStart w:id="5557" w:name="_Toc75276234"/>
      <w:bookmarkStart w:id="5558" w:name="_Toc76541733"/>
      <w:bookmarkStart w:id="5559" w:name="_Toc82437502"/>
      <w:bookmarkStart w:id="5560" w:name="_Toc89944868"/>
      <w:bookmarkStart w:id="5561" w:name="_Toc98753886"/>
      <w:bookmarkStart w:id="5562" w:name="_Toc106180872"/>
      <w:bookmarkStart w:id="5563" w:name="_Toc114150917"/>
      <w:bookmarkStart w:id="5564" w:name="_Toc124151320"/>
      <w:bookmarkStart w:id="5565" w:name="_Toc124151840"/>
      <w:bookmarkStart w:id="5566" w:name="_Toc124152360"/>
      <w:bookmarkStart w:id="5567" w:name="_Toc130396892"/>
      <w:bookmarkStart w:id="5568" w:name="_Toc130397412"/>
      <w:bookmarkStart w:id="5569" w:name="_Toc137558516"/>
      <w:bookmarkStart w:id="5570" w:name="_Toc138862341"/>
      <w:bookmarkStart w:id="5571" w:name="_Toc145532398"/>
      <w:bookmarkStart w:id="5572" w:name="_Toc163218811"/>
      <w:r w:rsidRPr="00BE5108">
        <w:rPr>
          <w:rFonts w:eastAsiaTheme="minorEastAsia"/>
        </w:rPr>
        <w:t>7.6.4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3BB3F36" w14:textId="77777777" w:rsidR="00D60968" w:rsidRPr="00BE5108" w:rsidRDefault="00D60968" w:rsidP="00D60968">
      <w:pPr>
        <w:pStyle w:val="Heading4"/>
        <w:ind w:left="864" w:hanging="864"/>
        <w:rPr>
          <w:rFonts w:eastAsiaTheme="minorEastAsia"/>
        </w:rPr>
      </w:pPr>
      <w:bookmarkStart w:id="5573" w:name="_Toc73963005"/>
      <w:bookmarkStart w:id="5574" w:name="_Toc75260182"/>
      <w:bookmarkStart w:id="5575" w:name="_Toc75275724"/>
      <w:bookmarkStart w:id="5576" w:name="_Toc75276235"/>
      <w:bookmarkStart w:id="5577" w:name="_Toc76541734"/>
      <w:bookmarkStart w:id="5578" w:name="_Toc82437503"/>
      <w:bookmarkStart w:id="5579" w:name="_Toc89944869"/>
      <w:bookmarkStart w:id="5580" w:name="_Toc98753887"/>
      <w:bookmarkStart w:id="5581" w:name="_Toc106180873"/>
      <w:bookmarkStart w:id="5582" w:name="_Toc114150918"/>
      <w:bookmarkStart w:id="5583" w:name="_Toc124151321"/>
      <w:bookmarkStart w:id="5584" w:name="_Toc124151841"/>
      <w:bookmarkStart w:id="5585" w:name="_Toc124152361"/>
      <w:bookmarkStart w:id="5586" w:name="_Toc130396893"/>
      <w:bookmarkStart w:id="5587" w:name="_Toc130397413"/>
      <w:bookmarkStart w:id="5588" w:name="_Toc137558517"/>
      <w:bookmarkStart w:id="5589" w:name="_Toc138862342"/>
      <w:bookmarkStart w:id="5590" w:name="_Toc145532399"/>
      <w:bookmarkStart w:id="5591" w:name="_Toc163218812"/>
      <w:r w:rsidRPr="00BE5108">
        <w:rPr>
          <w:rFonts w:eastAsiaTheme="minorEastAsia"/>
        </w:rPr>
        <w:t>7.6.4.1</w:t>
      </w:r>
      <w:r w:rsidRPr="00BE5108">
        <w:rPr>
          <w:rFonts w:eastAsiaTheme="minorEastAsia"/>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592" w:name="_Toc73963006"/>
      <w:bookmarkStart w:id="5593" w:name="_Toc75260183"/>
      <w:bookmarkStart w:id="5594" w:name="_Toc75275725"/>
      <w:bookmarkStart w:id="5595" w:name="_Toc75276236"/>
      <w:bookmarkStart w:id="5596" w:name="_Toc76541735"/>
      <w:bookmarkStart w:id="5597" w:name="_Toc82437504"/>
      <w:bookmarkStart w:id="5598" w:name="_Toc89944870"/>
      <w:bookmarkStart w:id="5599" w:name="_Toc98753888"/>
      <w:bookmarkStart w:id="5600" w:name="_Toc106180874"/>
      <w:bookmarkStart w:id="5601" w:name="_Toc114150919"/>
      <w:bookmarkStart w:id="5602" w:name="_Toc124151322"/>
      <w:bookmarkStart w:id="5603" w:name="_Toc124151842"/>
      <w:bookmarkStart w:id="5604" w:name="_Toc124152362"/>
      <w:bookmarkStart w:id="5605" w:name="_Toc130396894"/>
      <w:bookmarkStart w:id="5606" w:name="_Toc130397414"/>
      <w:bookmarkStart w:id="5607" w:name="_Toc137558518"/>
      <w:bookmarkStart w:id="5608" w:name="_Toc138862343"/>
      <w:bookmarkStart w:id="5609" w:name="_Toc145532400"/>
      <w:bookmarkStart w:id="5610" w:name="_Toc163218813"/>
      <w:r w:rsidRPr="00BE5108">
        <w:rPr>
          <w:rFonts w:eastAsiaTheme="minorEastAsia"/>
        </w:rPr>
        <w:t>7.6.4.2</w:t>
      </w:r>
      <w:r w:rsidRPr="00BE5108">
        <w:rPr>
          <w:rFonts w:eastAsiaTheme="minorEastAsia"/>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11" w:name="_Toc73963007"/>
      <w:bookmarkStart w:id="5612" w:name="_Toc75260184"/>
      <w:bookmarkStart w:id="5613" w:name="_Toc75275726"/>
      <w:bookmarkStart w:id="5614" w:name="_Toc75276237"/>
      <w:bookmarkStart w:id="5615" w:name="_Toc76541736"/>
      <w:bookmarkStart w:id="5616" w:name="_Toc82437505"/>
      <w:bookmarkStart w:id="5617" w:name="_Toc89944871"/>
      <w:bookmarkStart w:id="5618" w:name="_Toc98753889"/>
      <w:bookmarkStart w:id="5619" w:name="_Toc106180875"/>
      <w:bookmarkStart w:id="5620" w:name="_Toc114150920"/>
      <w:bookmarkStart w:id="5621" w:name="_Toc124151323"/>
      <w:bookmarkStart w:id="5622" w:name="_Toc124151843"/>
      <w:bookmarkStart w:id="5623" w:name="_Toc124152363"/>
      <w:bookmarkStart w:id="5624" w:name="_Toc130396895"/>
      <w:bookmarkStart w:id="5625" w:name="_Toc130397415"/>
      <w:bookmarkStart w:id="5626" w:name="_Toc137558519"/>
      <w:bookmarkStart w:id="5627" w:name="_Toc138862344"/>
      <w:bookmarkStart w:id="5628" w:name="_Toc145532401"/>
      <w:bookmarkStart w:id="5629" w:name="_Toc163218814"/>
      <w:r w:rsidRPr="00BE5108">
        <w:rPr>
          <w:rFonts w:eastAsiaTheme="minorEastAsia"/>
        </w:rPr>
        <w:t>7.6.5</w:t>
      </w:r>
      <w:r w:rsidRPr="00BE5108">
        <w:rPr>
          <w:rFonts w:eastAsiaTheme="minorEastAsia"/>
        </w:rPr>
        <w:tab/>
        <w:t>Test requirements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4C57A9A" w14:textId="77777777" w:rsidR="00D60968" w:rsidRPr="00BE5108" w:rsidRDefault="00D60968" w:rsidP="00D60968">
      <w:pPr>
        <w:pStyle w:val="Heading4"/>
        <w:ind w:left="864" w:hanging="864"/>
        <w:rPr>
          <w:rFonts w:eastAsiaTheme="minorEastAsia"/>
        </w:rPr>
      </w:pPr>
      <w:bookmarkStart w:id="5630" w:name="_Toc73963008"/>
      <w:bookmarkStart w:id="5631" w:name="_Toc75260185"/>
      <w:bookmarkStart w:id="5632" w:name="_Toc75275727"/>
      <w:bookmarkStart w:id="5633" w:name="_Toc75276238"/>
      <w:bookmarkStart w:id="5634" w:name="_Toc76541737"/>
      <w:bookmarkStart w:id="5635" w:name="_Toc82437506"/>
      <w:bookmarkStart w:id="5636" w:name="_Toc89944872"/>
      <w:bookmarkStart w:id="5637" w:name="_Toc98753890"/>
      <w:bookmarkStart w:id="5638" w:name="_Toc106180876"/>
      <w:bookmarkStart w:id="5639" w:name="_Toc114150921"/>
      <w:bookmarkStart w:id="5640" w:name="_Toc124151324"/>
      <w:bookmarkStart w:id="5641" w:name="_Toc124151844"/>
      <w:bookmarkStart w:id="5642" w:name="_Toc124152364"/>
      <w:bookmarkStart w:id="5643" w:name="_Toc130396896"/>
      <w:bookmarkStart w:id="5644" w:name="_Toc130397416"/>
      <w:bookmarkStart w:id="5645" w:name="_Toc137558520"/>
      <w:bookmarkStart w:id="5646" w:name="_Toc138862345"/>
      <w:bookmarkStart w:id="5647" w:name="_Toc145532402"/>
      <w:bookmarkStart w:id="5648" w:name="_Toc163218815"/>
      <w:r w:rsidRPr="00BE5108">
        <w:rPr>
          <w:rFonts w:eastAsiaTheme="minorEastAsia"/>
        </w:rPr>
        <w:t>7.6.5.1</w:t>
      </w:r>
      <w:r w:rsidRPr="00BE5108">
        <w:rPr>
          <w:rFonts w:eastAsiaTheme="minorEastAsia"/>
        </w:rPr>
        <w:tab/>
        <w:t>Basic limits for IAB-DU</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49" w:name="_Toc73963009"/>
      <w:bookmarkStart w:id="5650" w:name="_Toc75260186"/>
      <w:bookmarkStart w:id="5651" w:name="_Toc75275728"/>
      <w:bookmarkStart w:id="5652" w:name="_Toc75276239"/>
      <w:bookmarkStart w:id="5653" w:name="_Toc76541738"/>
      <w:bookmarkStart w:id="5654" w:name="_Toc82437507"/>
      <w:bookmarkStart w:id="5655" w:name="_Toc89944873"/>
      <w:bookmarkStart w:id="5656" w:name="_Toc98753891"/>
      <w:bookmarkStart w:id="5657" w:name="_Toc106180877"/>
      <w:bookmarkStart w:id="5658" w:name="_Toc114150922"/>
      <w:bookmarkStart w:id="5659" w:name="_Toc124151325"/>
      <w:bookmarkStart w:id="5660" w:name="_Toc124151845"/>
      <w:bookmarkStart w:id="5661" w:name="_Toc124152365"/>
      <w:bookmarkStart w:id="5662" w:name="_Toc130396897"/>
      <w:bookmarkStart w:id="5663" w:name="_Toc130397417"/>
      <w:bookmarkStart w:id="5664" w:name="_Toc137558521"/>
      <w:bookmarkStart w:id="5665" w:name="_Toc138862346"/>
      <w:bookmarkStart w:id="5666" w:name="_Toc145532403"/>
      <w:bookmarkStart w:id="5667" w:name="_Toc163218816"/>
      <w:r w:rsidRPr="00BE5108">
        <w:rPr>
          <w:rFonts w:eastAsiaTheme="minorEastAsia"/>
        </w:rPr>
        <w:t>7.6.5.2</w:t>
      </w:r>
      <w:r w:rsidRPr="00BE5108">
        <w:rPr>
          <w:rFonts w:eastAsiaTheme="minorEastAsia"/>
        </w:rPr>
        <w:tab/>
        <w:t>Test requirement for IAB-DU</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68" w:name="_Toc73963010"/>
      <w:bookmarkStart w:id="5669" w:name="_Toc75260187"/>
      <w:bookmarkStart w:id="5670" w:name="_Toc75275729"/>
      <w:bookmarkStart w:id="5671" w:name="_Toc75276240"/>
      <w:bookmarkStart w:id="5672" w:name="_Toc76541739"/>
      <w:bookmarkStart w:id="5673" w:name="_Toc82437508"/>
      <w:bookmarkStart w:id="5674" w:name="_Toc89944874"/>
      <w:bookmarkStart w:id="5675" w:name="_Toc98753892"/>
      <w:bookmarkStart w:id="5676" w:name="_Toc106180878"/>
      <w:bookmarkStart w:id="5677" w:name="_Toc114150923"/>
      <w:bookmarkStart w:id="5678" w:name="_Toc124151326"/>
      <w:bookmarkStart w:id="5679" w:name="_Toc124151846"/>
      <w:bookmarkStart w:id="5680" w:name="_Toc124152366"/>
      <w:bookmarkStart w:id="5681" w:name="_Toc130396898"/>
      <w:bookmarkStart w:id="5682" w:name="_Toc130397418"/>
      <w:bookmarkStart w:id="5683" w:name="_Toc137558522"/>
      <w:bookmarkStart w:id="5684" w:name="_Toc138862347"/>
      <w:bookmarkStart w:id="5685" w:name="_Toc145532404"/>
      <w:bookmarkStart w:id="5686" w:name="_Toc163218817"/>
      <w:r w:rsidRPr="00BE5108">
        <w:rPr>
          <w:rFonts w:eastAsiaTheme="minorEastAsia"/>
        </w:rPr>
        <w:t>7.6.5.3</w:t>
      </w:r>
      <w:r w:rsidRPr="00BE5108">
        <w:rPr>
          <w:rFonts w:eastAsiaTheme="minorEastAsia"/>
        </w:rPr>
        <w:tab/>
        <w:t>Basic limits for IAB-MT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87" w:name="_Toc73963011"/>
      <w:bookmarkStart w:id="5688" w:name="_Toc75260188"/>
      <w:bookmarkStart w:id="5689" w:name="_Toc75275730"/>
      <w:bookmarkStart w:id="5690" w:name="_Toc75276241"/>
      <w:bookmarkStart w:id="5691" w:name="_Toc76541740"/>
      <w:bookmarkStart w:id="5692" w:name="_Toc82437509"/>
      <w:bookmarkStart w:id="5693" w:name="_Toc89944875"/>
      <w:bookmarkStart w:id="5694" w:name="_Toc98753893"/>
      <w:bookmarkStart w:id="5695" w:name="_Toc106180879"/>
      <w:bookmarkStart w:id="5696" w:name="_Toc114150924"/>
      <w:bookmarkStart w:id="5697" w:name="_Toc124151327"/>
      <w:bookmarkStart w:id="5698" w:name="_Toc124151847"/>
      <w:bookmarkStart w:id="5699" w:name="_Toc124152367"/>
      <w:bookmarkStart w:id="5700" w:name="_Toc130396899"/>
      <w:bookmarkStart w:id="5701" w:name="_Toc130397419"/>
      <w:bookmarkStart w:id="5702" w:name="_Toc137558523"/>
      <w:bookmarkStart w:id="5703" w:name="_Toc138862348"/>
      <w:bookmarkStart w:id="5704" w:name="_Toc145532405"/>
      <w:bookmarkStart w:id="5705" w:name="_Toc163218818"/>
      <w:r w:rsidRPr="00BE5108">
        <w:rPr>
          <w:rFonts w:eastAsiaTheme="minorEastAsia"/>
        </w:rPr>
        <w:t>7.6.5.4</w:t>
      </w:r>
      <w:r w:rsidRPr="00BE5108">
        <w:rPr>
          <w:rFonts w:eastAsiaTheme="minorEastAsia"/>
        </w:rPr>
        <w:tab/>
        <w:t>Test requirement for IAB-MT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06" w:name="_Toc73963012"/>
      <w:bookmarkStart w:id="5707" w:name="_Toc75260189"/>
      <w:bookmarkStart w:id="5708" w:name="_Toc75275731"/>
      <w:bookmarkStart w:id="5709" w:name="_Toc75276242"/>
      <w:bookmarkStart w:id="5710" w:name="_Toc76541741"/>
      <w:bookmarkStart w:id="5711" w:name="_Toc82437510"/>
      <w:bookmarkStart w:id="5712" w:name="_Toc89944876"/>
      <w:bookmarkStart w:id="5713" w:name="_Toc98753894"/>
      <w:bookmarkStart w:id="5714" w:name="_Toc106180880"/>
      <w:bookmarkStart w:id="5715" w:name="_Toc114150925"/>
      <w:bookmarkStart w:id="5716" w:name="_Toc124151328"/>
      <w:bookmarkStart w:id="5717" w:name="_Toc124151848"/>
      <w:bookmarkStart w:id="5718" w:name="_Toc124152368"/>
      <w:bookmarkStart w:id="5719" w:name="_Toc130396900"/>
      <w:bookmarkStart w:id="5720" w:name="_Toc130397420"/>
      <w:bookmarkStart w:id="5721" w:name="_Toc137558524"/>
      <w:bookmarkStart w:id="5722" w:name="_Toc138862349"/>
      <w:bookmarkStart w:id="5723" w:name="_Toc145532406"/>
      <w:bookmarkStart w:id="5724" w:name="_Toc163218819"/>
      <w:r w:rsidRPr="00BE5108">
        <w:rPr>
          <w:rFonts w:eastAsiaTheme="minorEastAsia"/>
        </w:rPr>
        <w:t>7.7</w:t>
      </w:r>
      <w:r w:rsidRPr="00BE5108">
        <w:rPr>
          <w:rFonts w:eastAsiaTheme="minorEastAsia"/>
        </w:rPr>
        <w:tab/>
        <w:t>Receiver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D23D423" w14:textId="77777777" w:rsidR="00C87888" w:rsidRPr="00BE5108" w:rsidRDefault="00C87888" w:rsidP="00C87888">
      <w:pPr>
        <w:pStyle w:val="Heading3"/>
        <w:rPr>
          <w:rFonts w:eastAsiaTheme="minorEastAsia"/>
        </w:rPr>
      </w:pPr>
      <w:bookmarkStart w:id="5725" w:name="_Toc73963013"/>
      <w:bookmarkStart w:id="5726" w:name="_Toc75260190"/>
      <w:bookmarkStart w:id="5727" w:name="_Toc75275732"/>
      <w:bookmarkStart w:id="5728" w:name="_Toc75276243"/>
      <w:bookmarkStart w:id="5729" w:name="_Toc76541742"/>
      <w:bookmarkStart w:id="5730" w:name="_Toc82437511"/>
      <w:bookmarkStart w:id="5731" w:name="_Toc89944877"/>
      <w:bookmarkStart w:id="5732" w:name="_Toc98753895"/>
      <w:bookmarkStart w:id="5733" w:name="_Toc106180881"/>
      <w:bookmarkStart w:id="5734" w:name="_Toc114150926"/>
      <w:bookmarkStart w:id="5735" w:name="_Toc124151329"/>
      <w:bookmarkStart w:id="5736" w:name="_Toc124151849"/>
      <w:bookmarkStart w:id="5737" w:name="_Toc124152369"/>
      <w:bookmarkStart w:id="5738" w:name="_Toc130396901"/>
      <w:bookmarkStart w:id="5739" w:name="_Toc130397421"/>
      <w:bookmarkStart w:id="5740" w:name="_Toc137558525"/>
      <w:bookmarkStart w:id="5741" w:name="_Toc138862350"/>
      <w:bookmarkStart w:id="5742" w:name="_Toc145532407"/>
      <w:bookmarkStart w:id="5743" w:name="_Toc163218820"/>
      <w:r w:rsidRPr="00BE5108">
        <w:rPr>
          <w:rFonts w:eastAsiaTheme="minorEastAsia"/>
        </w:rPr>
        <w:t>7.7.1</w:t>
      </w:r>
      <w:r w:rsidRPr="00BE5108">
        <w:rPr>
          <w:rFonts w:eastAsiaTheme="minorEastAsia"/>
        </w:rPr>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44" w:name="_Toc73963014"/>
      <w:bookmarkStart w:id="5745" w:name="_Toc75260191"/>
      <w:bookmarkStart w:id="5746" w:name="_Toc75275733"/>
      <w:bookmarkStart w:id="5747" w:name="_Toc75276244"/>
      <w:bookmarkStart w:id="5748" w:name="_Toc76541743"/>
      <w:bookmarkStart w:id="5749" w:name="_Toc82437512"/>
      <w:bookmarkStart w:id="5750" w:name="_Toc89944878"/>
      <w:bookmarkStart w:id="5751" w:name="_Toc98753896"/>
      <w:bookmarkStart w:id="5752" w:name="_Toc106180882"/>
      <w:bookmarkStart w:id="5753" w:name="_Toc114150927"/>
      <w:bookmarkStart w:id="5754" w:name="_Toc124151330"/>
      <w:bookmarkStart w:id="5755" w:name="_Toc124151850"/>
      <w:bookmarkStart w:id="5756" w:name="_Toc124152370"/>
      <w:bookmarkStart w:id="5757" w:name="_Toc130396902"/>
      <w:bookmarkStart w:id="5758" w:name="_Toc130397422"/>
      <w:bookmarkStart w:id="5759" w:name="_Toc137558526"/>
      <w:bookmarkStart w:id="5760" w:name="_Toc138862351"/>
      <w:bookmarkStart w:id="5761" w:name="_Toc145532408"/>
      <w:bookmarkStart w:id="5762" w:name="_Toc163218821"/>
      <w:r w:rsidRPr="00BE5108">
        <w:rPr>
          <w:rFonts w:eastAsiaTheme="minorEastAsia"/>
        </w:rPr>
        <w:t>7.7.2</w:t>
      </w:r>
      <w:r w:rsidRPr="00BE5108">
        <w:rPr>
          <w:rFonts w:eastAsiaTheme="minorEastAsia"/>
        </w:rPr>
        <w:tab/>
        <w:t>Minimum requirement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63" w:name="_Toc73963015"/>
      <w:bookmarkStart w:id="5764" w:name="_Toc75260192"/>
      <w:bookmarkStart w:id="5765" w:name="_Toc75275734"/>
      <w:bookmarkStart w:id="5766" w:name="_Toc75276245"/>
      <w:bookmarkStart w:id="5767" w:name="_Toc76541744"/>
      <w:bookmarkStart w:id="5768" w:name="_Toc82437513"/>
      <w:bookmarkStart w:id="5769" w:name="_Toc89944879"/>
      <w:bookmarkStart w:id="5770" w:name="_Toc98753897"/>
      <w:bookmarkStart w:id="5771" w:name="_Toc106180883"/>
      <w:bookmarkStart w:id="5772" w:name="_Toc114150928"/>
      <w:bookmarkStart w:id="5773" w:name="_Toc124151331"/>
      <w:bookmarkStart w:id="5774" w:name="_Toc124151851"/>
      <w:bookmarkStart w:id="5775" w:name="_Toc124152371"/>
      <w:bookmarkStart w:id="5776" w:name="_Toc130396903"/>
      <w:bookmarkStart w:id="5777" w:name="_Toc130397423"/>
      <w:bookmarkStart w:id="5778" w:name="_Toc137558527"/>
      <w:bookmarkStart w:id="5779" w:name="_Toc138862352"/>
      <w:bookmarkStart w:id="5780" w:name="_Toc145532409"/>
      <w:bookmarkStart w:id="5781" w:name="_Toc163218822"/>
      <w:r w:rsidRPr="00BE5108">
        <w:rPr>
          <w:rFonts w:eastAsiaTheme="minorEastAsia"/>
        </w:rPr>
        <w:t>7.7.3</w:t>
      </w:r>
      <w:r w:rsidRPr="00BE5108">
        <w:rPr>
          <w:rFonts w:eastAsiaTheme="minorEastAsia"/>
        </w:rPr>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82" w:name="_Toc73963016"/>
      <w:bookmarkStart w:id="5783" w:name="_Toc75260193"/>
      <w:bookmarkStart w:id="5784" w:name="_Toc75275735"/>
      <w:bookmarkStart w:id="5785" w:name="_Toc75276246"/>
      <w:bookmarkStart w:id="5786" w:name="_Toc76541745"/>
      <w:bookmarkStart w:id="5787" w:name="_Toc82437514"/>
      <w:bookmarkStart w:id="5788" w:name="_Toc89944880"/>
      <w:bookmarkStart w:id="5789" w:name="_Toc98753898"/>
      <w:bookmarkStart w:id="5790" w:name="_Toc106180884"/>
      <w:bookmarkStart w:id="5791" w:name="_Toc114150929"/>
      <w:bookmarkStart w:id="5792" w:name="_Toc124151332"/>
      <w:bookmarkStart w:id="5793" w:name="_Toc124151852"/>
      <w:bookmarkStart w:id="5794" w:name="_Toc124152372"/>
      <w:bookmarkStart w:id="5795" w:name="_Toc130396904"/>
      <w:bookmarkStart w:id="5796" w:name="_Toc130397424"/>
      <w:bookmarkStart w:id="5797" w:name="_Toc137558528"/>
      <w:bookmarkStart w:id="5798" w:name="_Toc138862353"/>
      <w:bookmarkStart w:id="5799" w:name="_Toc145532410"/>
      <w:bookmarkStart w:id="5800" w:name="_Toc163218823"/>
      <w:r w:rsidRPr="00BE5108">
        <w:rPr>
          <w:rFonts w:eastAsiaTheme="minorEastAsia"/>
        </w:rPr>
        <w:t>7.7.4</w:t>
      </w:r>
      <w:r w:rsidRPr="00BE5108">
        <w:rPr>
          <w:rFonts w:eastAsiaTheme="minorEastAsia"/>
        </w:rPr>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B39855E" w14:textId="77777777" w:rsidR="00C87888" w:rsidRPr="00BE5108" w:rsidRDefault="00C87888" w:rsidP="00C87888">
      <w:pPr>
        <w:pStyle w:val="Heading4"/>
        <w:rPr>
          <w:rFonts w:eastAsiaTheme="minorEastAsia"/>
        </w:rPr>
      </w:pPr>
      <w:bookmarkStart w:id="5801" w:name="_Toc73963017"/>
      <w:bookmarkStart w:id="5802" w:name="_Toc75260194"/>
      <w:bookmarkStart w:id="5803" w:name="_Toc75275736"/>
      <w:bookmarkStart w:id="5804" w:name="_Toc75276247"/>
      <w:bookmarkStart w:id="5805" w:name="_Toc76541746"/>
      <w:bookmarkStart w:id="5806" w:name="_Toc82437515"/>
      <w:bookmarkStart w:id="5807" w:name="_Toc89944881"/>
      <w:bookmarkStart w:id="5808" w:name="_Toc98753899"/>
      <w:bookmarkStart w:id="5809" w:name="_Toc106180885"/>
      <w:bookmarkStart w:id="5810" w:name="_Toc114150930"/>
      <w:bookmarkStart w:id="5811" w:name="_Toc124151333"/>
      <w:bookmarkStart w:id="5812" w:name="_Toc124151853"/>
      <w:bookmarkStart w:id="5813" w:name="_Toc124152373"/>
      <w:bookmarkStart w:id="5814" w:name="_Toc130396905"/>
      <w:bookmarkStart w:id="5815" w:name="_Toc130397425"/>
      <w:bookmarkStart w:id="5816" w:name="_Toc137558529"/>
      <w:bookmarkStart w:id="5817" w:name="_Toc138862354"/>
      <w:bookmarkStart w:id="5818" w:name="_Toc145532411"/>
      <w:bookmarkStart w:id="5819" w:name="_Toc163218824"/>
      <w:r w:rsidRPr="00BE5108">
        <w:rPr>
          <w:rFonts w:eastAsiaTheme="minorEastAsia"/>
        </w:rPr>
        <w:t>7.7.4.1</w:t>
      </w:r>
      <w:r w:rsidRPr="00BE5108">
        <w:rPr>
          <w:rFonts w:eastAsiaTheme="minorEastAsia"/>
        </w:rPr>
        <w:tab/>
        <w:t>Initial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20" w:name="_Toc73963018"/>
      <w:bookmarkStart w:id="5821" w:name="_Toc75260195"/>
      <w:bookmarkStart w:id="5822" w:name="_Toc75275737"/>
      <w:bookmarkStart w:id="5823" w:name="_Toc75276248"/>
      <w:bookmarkStart w:id="5824" w:name="_Toc76541747"/>
      <w:bookmarkStart w:id="5825" w:name="_Toc82437516"/>
      <w:bookmarkStart w:id="5826" w:name="_Toc89944882"/>
      <w:bookmarkStart w:id="5827" w:name="_Toc98753900"/>
      <w:bookmarkStart w:id="5828" w:name="_Toc106180886"/>
      <w:bookmarkStart w:id="5829" w:name="_Toc114150931"/>
      <w:bookmarkStart w:id="5830" w:name="_Toc124151334"/>
      <w:bookmarkStart w:id="5831" w:name="_Toc124151854"/>
      <w:bookmarkStart w:id="5832" w:name="_Toc124152374"/>
      <w:bookmarkStart w:id="5833" w:name="_Toc130396906"/>
      <w:bookmarkStart w:id="5834" w:name="_Toc130397426"/>
      <w:bookmarkStart w:id="5835" w:name="_Toc137558530"/>
      <w:bookmarkStart w:id="5836" w:name="_Toc138862355"/>
      <w:bookmarkStart w:id="5837" w:name="_Toc145532412"/>
      <w:bookmarkStart w:id="5838" w:name="_Toc163218825"/>
      <w:r w:rsidRPr="00BE5108">
        <w:rPr>
          <w:rFonts w:eastAsiaTheme="minorEastAsia"/>
        </w:rPr>
        <w:t>7.7.4.2</w:t>
      </w:r>
      <w:r w:rsidRPr="00BE5108">
        <w:rPr>
          <w:rFonts w:eastAsiaTheme="minorEastAsia"/>
        </w:rPr>
        <w:tab/>
        <w:t>Procedure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39" w:name="_Toc75260196"/>
      <w:bookmarkStart w:id="5840" w:name="_Toc75275738"/>
      <w:bookmarkStart w:id="5841" w:name="_Toc75276249"/>
      <w:bookmarkStart w:id="5842" w:name="_Toc76541748"/>
      <w:bookmarkStart w:id="5843" w:name="_Toc82437517"/>
      <w:bookmarkStart w:id="5844" w:name="_Toc89944883"/>
      <w:bookmarkStart w:id="5845" w:name="_Toc98753901"/>
      <w:bookmarkStart w:id="5846" w:name="_Toc106180887"/>
      <w:bookmarkStart w:id="5847" w:name="_Toc114150932"/>
      <w:bookmarkStart w:id="5848" w:name="_Toc124151335"/>
      <w:bookmarkStart w:id="5849" w:name="_Toc124151855"/>
      <w:bookmarkStart w:id="5850" w:name="_Toc124152375"/>
      <w:bookmarkStart w:id="5851" w:name="_Toc130396907"/>
      <w:bookmarkStart w:id="5852" w:name="_Toc130397427"/>
      <w:bookmarkStart w:id="5853" w:name="_Toc137558531"/>
      <w:bookmarkStart w:id="5854" w:name="_Toc138862356"/>
      <w:bookmarkStart w:id="5855" w:name="_Toc145532413"/>
      <w:bookmarkStart w:id="5856" w:name="_Toc163218826"/>
      <w:bookmarkStart w:id="5857" w:name="_Toc73963019"/>
      <w:r w:rsidRPr="00BE5108">
        <w:rPr>
          <w:rFonts w:eastAsiaTheme="minorEastAsia"/>
        </w:rPr>
        <w:t>7.7.5</w:t>
      </w:r>
      <w:r w:rsidRPr="00BE5108">
        <w:rPr>
          <w:rFonts w:eastAsiaTheme="minorEastAsia"/>
        </w:rPr>
        <w:tab/>
        <w:t>Test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r w:rsidRPr="00BE5108">
        <w:rPr>
          <w:rFonts w:eastAsia="SimSun" w:hint="eastAsia"/>
          <w:lang w:eastAsia="zh-CN"/>
        </w:rPr>
        <w:t xml:space="preserve"> </w:t>
      </w:r>
      <w:bookmarkEnd w:id="5857"/>
    </w:p>
    <w:p w14:paraId="14E5E928" w14:textId="77777777" w:rsidR="00C87888" w:rsidRPr="00BE5108" w:rsidRDefault="00C87888" w:rsidP="00431A0C">
      <w:pPr>
        <w:pStyle w:val="Heading4"/>
        <w:rPr>
          <w:rFonts w:eastAsiaTheme="minorEastAsia"/>
          <w:i/>
          <w:iCs/>
        </w:rPr>
      </w:pPr>
      <w:bookmarkStart w:id="5858" w:name="_Toc73963020"/>
      <w:bookmarkStart w:id="5859" w:name="_Toc75260197"/>
      <w:bookmarkStart w:id="5860" w:name="_Toc75275739"/>
      <w:bookmarkStart w:id="5861" w:name="_Toc75276250"/>
      <w:bookmarkStart w:id="5862" w:name="_Toc76541749"/>
      <w:bookmarkStart w:id="5863" w:name="_Toc82437518"/>
      <w:bookmarkStart w:id="5864" w:name="_Toc89944884"/>
      <w:bookmarkStart w:id="5865" w:name="_Toc98753902"/>
      <w:bookmarkStart w:id="5866" w:name="_Toc106180888"/>
      <w:bookmarkStart w:id="5867" w:name="_Toc114150933"/>
      <w:bookmarkStart w:id="5868" w:name="_Toc124151336"/>
      <w:bookmarkStart w:id="5869" w:name="_Toc124151856"/>
      <w:bookmarkStart w:id="5870" w:name="_Toc124152376"/>
      <w:bookmarkStart w:id="5871" w:name="_Toc130396908"/>
      <w:bookmarkStart w:id="5872" w:name="_Toc130397428"/>
      <w:bookmarkStart w:id="5873" w:name="_Toc137558532"/>
      <w:bookmarkStart w:id="5874" w:name="_Toc138862357"/>
      <w:bookmarkStart w:id="5875" w:name="_Toc145532414"/>
      <w:bookmarkStart w:id="5876" w:name="_Toc163218827"/>
      <w:bookmarkStart w:id="587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bookmarkEnd w:id="587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5878" w:name="_Toc73963021"/>
      <w:bookmarkStart w:id="5879" w:name="_Toc75260198"/>
      <w:bookmarkStart w:id="5880" w:name="_Toc75275740"/>
      <w:bookmarkStart w:id="5881" w:name="_Toc75276251"/>
      <w:bookmarkStart w:id="5882" w:name="_Toc76541750"/>
      <w:bookmarkStart w:id="5883" w:name="_Toc82437519"/>
      <w:bookmarkStart w:id="5884" w:name="_Toc89944885"/>
      <w:bookmarkStart w:id="5885" w:name="_Toc98753903"/>
      <w:bookmarkStart w:id="5886" w:name="_Toc106180889"/>
      <w:bookmarkStart w:id="5887" w:name="_Toc114150934"/>
      <w:bookmarkStart w:id="5888" w:name="_Toc124151337"/>
      <w:bookmarkStart w:id="5889" w:name="_Toc124151857"/>
      <w:bookmarkStart w:id="5890" w:name="_Toc124152377"/>
      <w:bookmarkStart w:id="5891" w:name="_Toc130396909"/>
      <w:bookmarkStart w:id="5892"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5893" w:name="_Toc137558533"/>
      <w:bookmarkStart w:id="5894" w:name="_Toc138862358"/>
      <w:bookmarkStart w:id="5895" w:name="_Toc145532415"/>
      <w:bookmarkStart w:id="5896" w:name="_Toc163218828"/>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5897" w:name="_Toc73963022"/>
      <w:bookmarkStart w:id="5898" w:name="_Toc75260199"/>
      <w:bookmarkStart w:id="5899" w:name="_Toc75275741"/>
      <w:bookmarkStart w:id="5900" w:name="_Toc75276252"/>
      <w:bookmarkStart w:id="5901" w:name="_Toc76541751"/>
      <w:bookmarkStart w:id="5902" w:name="_Toc82437520"/>
      <w:bookmarkStart w:id="5903" w:name="_Toc89944886"/>
      <w:bookmarkStart w:id="5904" w:name="_Toc98753904"/>
      <w:bookmarkStart w:id="5905" w:name="_Toc106180890"/>
      <w:bookmarkStart w:id="5906" w:name="_Toc114150935"/>
      <w:bookmarkStart w:id="5907" w:name="_Toc124151338"/>
      <w:bookmarkStart w:id="5908" w:name="_Toc124151858"/>
      <w:bookmarkStart w:id="5909" w:name="_Toc124152378"/>
      <w:bookmarkStart w:id="5910" w:name="_Toc130396910"/>
      <w:bookmarkStart w:id="591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5912" w:name="_Toc137558534"/>
      <w:bookmarkStart w:id="5913" w:name="_Toc138862359"/>
      <w:bookmarkStart w:id="5914" w:name="_Toc145532416"/>
      <w:bookmarkStart w:id="5915" w:name="_Toc163218829"/>
      <w:r w:rsidRPr="00BE5108">
        <w:rPr>
          <w:rFonts w:eastAsiaTheme="minorEastAsia"/>
        </w:rPr>
        <w:t>7.8</w:t>
      </w:r>
      <w:r w:rsidR="00FF7252" w:rsidRPr="00BE5108">
        <w:rPr>
          <w:rFonts w:eastAsiaTheme="minorEastAsia"/>
        </w:rPr>
        <w:tab/>
      </w:r>
      <w:r w:rsidRPr="00BE5108">
        <w:rPr>
          <w:rFonts w:eastAsiaTheme="minorEastAsia"/>
        </w:rPr>
        <w:t>In-channel selectivity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2E3860D" w14:textId="77777777" w:rsidR="00C87888" w:rsidRPr="00BE5108" w:rsidRDefault="00C87888">
      <w:pPr>
        <w:pStyle w:val="Heading3"/>
        <w:rPr>
          <w:rFonts w:eastAsiaTheme="minorEastAsia"/>
        </w:rPr>
      </w:pPr>
      <w:bookmarkStart w:id="5916" w:name="_Toc73963023"/>
      <w:bookmarkStart w:id="5917" w:name="_Toc75260200"/>
      <w:bookmarkStart w:id="5918" w:name="_Toc75275742"/>
      <w:bookmarkStart w:id="5919" w:name="_Toc75276253"/>
      <w:bookmarkStart w:id="5920" w:name="_Toc76541752"/>
      <w:bookmarkStart w:id="5921" w:name="_Toc82437521"/>
      <w:bookmarkStart w:id="5922" w:name="_Toc89944887"/>
      <w:bookmarkStart w:id="5923" w:name="_Toc98753905"/>
      <w:bookmarkStart w:id="5924" w:name="_Toc106180891"/>
      <w:bookmarkStart w:id="5925" w:name="_Toc114150936"/>
      <w:bookmarkStart w:id="5926" w:name="_Toc124151339"/>
      <w:bookmarkStart w:id="5927" w:name="_Toc124151859"/>
      <w:bookmarkStart w:id="5928" w:name="_Toc124152379"/>
      <w:bookmarkStart w:id="5929" w:name="_Toc130396911"/>
      <w:bookmarkStart w:id="5930" w:name="_Toc130397431"/>
      <w:bookmarkStart w:id="5931" w:name="_Toc137558535"/>
      <w:bookmarkStart w:id="5932" w:name="_Toc138862360"/>
      <w:bookmarkStart w:id="5933" w:name="_Toc145532417"/>
      <w:bookmarkStart w:id="5934" w:name="_Toc163218830"/>
      <w:r w:rsidRPr="00BE5108">
        <w:rPr>
          <w:rFonts w:eastAsiaTheme="minorEastAsia"/>
        </w:rPr>
        <w:t>7.8.1</w:t>
      </w:r>
      <w:r w:rsidRPr="00BE5108">
        <w:rPr>
          <w:rFonts w:eastAsiaTheme="minorEastAsia"/>
        </w:rPr>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35" w:name="_Toc73963024"/>
      <w:bookmarkStart w:id="5936" w:name="_Toc75260201"/>
      <w:bookmarkStart w:id="5937" w:name="_Toc75275743"/>
      <w:bookmarkStart w:id="5938" w:name="_Toc75276254"/>
      <w:bookmarkStart w:id="5939" w:name="_Toc76541753"/>
      <w:bookmarkStart w:id="5940" w:name="_Toc82437522"/>
      <w:bookmarkStart w:id="5941" w:name="_Toc89944888"/>
      <w:bookmarkStart w:id="5942" w:name="_Toc98753906"/>
      <w:bookmarkStart w:id="5943" w:name="_Toc106180892"/>
      <w:bookmarkStart w:id="5944" w:name="_Toc114150937"/>
      <w:bookmarkStart w:id="5945" w:name="_Toc124151340"/>
      <w:bookmarkStart w:id="5946" w:name="_Toc124151860"/>
      <w:bookmarkStart w:id="5947" w:name="_Toc124152380"/>
      <w:bookmarkStart w:id="5948" w:name="_Toc130396912"/>
      <w:bookmarkStart w:id="5949" w:name="_Toc130397432"/>
      <w:bookmarkStart w:id="5950" w:name="_Toc137558536"/>
      <w:bookmarkStart w:id="5951" w:name="_Toc138862361"/>
      <w:bookmarkStart w:id="5952" w:name="_Toc145532418"/>
      <w:bookmarkStart w:id="5953" w:name="_Toc163218831"/>
      <w:r w:rsidRPr="00BE5108">
        <w:rPr>
          <w:rFonts w:eastAsiaTheme="minorEastAsia"/>
        </w:rPr>
        <w:t>7.8.2</w:t>
      </w:r>
      <w:r w:rsidRPr="00BE5108">
        <w:rPr>
          <w:rFonts w:eastAsiaTheme="minorEastAsia"/>
        </w:rPr>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54" w:name="_Toc73963025"/>
      <w:bookmarkStart w:id="5955" w:name="_Toc75260202"/>
      <w:bookmarkStart w:id="5956" w:name="_Toc75275744"/>
      <w:bookmarkStart w:id="5957" w:name="_Toc75276255"/>
      <w:bookmarkStart w:id="5958" w:name="_Toc76541754"/>
      <w:bookmarkStart w:id="5959" w:name="_Toc82437523"/>
      <w:bookmarkStart w:id="5960" w:name="_Toc89944889"/>
      <w:bookmarkStart w:id="5961" w:name="_Toc98753907"/>
      <w:bookmarkStart w:id="5962" w:name="_Toc106180893"/>
      <w:bookmarkStart w:id="5963" w:name="_Toc114150938"/>
      <w:bookmarkStart w:id="5964" w:name="_Toc124151341"/>
      <w:bookmarkStart w:id="5965" w:name="_Toc124151861"/>
      <w:bookmarkStart w:id="5966" w:name="_Toc124152381"/>
      <w:bookmarkStart w:id="5967" w:name="_Toc130396913"/>
      <w:bookmarkStart w:id="5968" w:name="_Toc130397433"/>
      <w:bookmarkStart w:id="5969" w:name="_Toc137558537"/>
      <w:bookmarkStart w:id="5970" w:name="_Toc138862362"/>
      <w:bookmarkStart w:id="5971" w:name="_Toc145532419"/>
      <w:bookmarkStart w:id="5972" w:name="_Toc163218832"/>
      <w:r w:rsidRPr="00BE5108">
        <w:rPr>
          <w:rFonts w:eastAsiaTheme="minorEastAsia"/>
        </w:rPr>
        <w:t>7.8.3</w:t>
      </w:r>
      <w:r w:rsidRPr="00BE5108">
        <w:rPr>
          <w:rFonts w:eastAsiaTheme="minorEastAsia"/>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73" w:name="_Toc73963026"/>
      <w:bookmarkStart w:id="5974" w:name="_Toc75260203"/>
      <w:bookmarkStart w:id="5975" w:name="_Toc75275745"/>
      <w:bookmarkStart w:id="5976" w:name="_Toc75276256"/>
      <w:bookmarkStart w:id="5977" w:name="_Toc76541755"/>
      <w:bookmarkStart w:id="5978" w:name="_Toc82437524"/>
      <w:bookmarkStart w:id="5979" w:name="_Toc89944890"/>
      <w:bookmarkStart w:id="5980" w:name="_Toc98753908"/>
      <w:bookmarkStart w:id="5981" w:name="_Toc106180894"/>
      <w:bookmarkStart w:id="5982" w:name="_Toc114150939"/>
      <w:bookmarkStart w:id="5983" w:name="_Toc124151342"/>
      <w:bookmarkStart w:id="5984" w:name="_Toc124151862"/>
      <w:bookmarkStart w:id="5985" w:name="_Toc124152382"/>
      <w:bookmarkStart w:id="5986" w:name="_Toc130396914"/>
      <w:bookmarkStart w:id="5987" w:name="_Toc130397434"/>
      <w:bookmarkStart w:id="5988" w:name="_Toc137558538"/>
      <w:bookmarkStart w:id="5989" w:name="_Toc138862363"/>
      <w:bookmarkStart w:id="5990" w:name="_Toc145532420"/>
      <w:bookmarkStart w:id="5991" w:name="_Toc163218833"/>
      <w:r w:rsidRPr="00BE5108">
        <w:rPr>
          <w:rFonts w:eastAsiaTheme="minorEastAsia"/>
        </w:rPr>
        <w:t>7.8.4</w:t>
      </w:r>
      <w:r w:rsidRPr="00BE5108">
        <w:rPr>
          <w:rFonts w:eastAsiaTheme="minorEastAsia"/>
        </w:rPr>
        <w:tab/>
        <w:t>Method of test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E1D1932" w14:textId="77777777" w:rsidR="00C87888" w:rsidRPr="00BE5108" w:rsidRDefault="00C87888" w:rsidP="00C87888">
      <w:pPr>
        <w:pStyle w:val="Heading4"/>
        <w:rPr>
          <w:rFonts w:eastAsiaTheme="minorEastAsia"/>
        </w:rPr>
      </w:pPr>
      <w:bookmarkStart w:id="5992" w:name="_Toc73963027"/>
      <w:bookmarkStart w:id="5993" w:name="_Toc75260204"/>
      <w:bookmarkStart w:id="5994" w:name="_Toc75275746"/>
      <w:bookmarkStart w:id="5995" w:name="_Toc75276257"/>
      <w:bookmarkStart w:id="5996" w:name="_Toc76541756"/>
      <w:bookmarkStart w:id="5997" w:name="_Toc82437525"/>
      <w:bookmarkStart w:id="5998" w:name="_Toc89944891"/>
      <w:bookmarkStart w:id="5999" w:name="_Toc98753909"/>
      <w:bookmarkStart w:id="6000" w:name="_Toc106180895"/>
      <w:bookmarkStart w:id="6001" w:name="_Toc114150940"/>
      <w:bookmarkStart w:id="6002" w:name="_Toc124151343"/>
      <w:bookmarkStart w:id="6003" w:name="_Toc124151863"/>
      <w:bookmarkStart w:id="6004" w:name="_Toc124152383"/>
      <w:bookmarkStart w:id="6005" w:name="_Toc130396915"/>
      <w:bookmarkStart w:id="6006" w:name="_Toc130397435"/>
      <w:bookmarkStart w:id="6007" w:name="_Toc137558539"/>
      <w:bookmarkStart w:id="6008" w:name="_Toc138862364"/>
      <w:bookmarkStart w:id="6009" w:name="_Toc145532421"/>
      <w:bookmarkStart w:id="6010" w:name="_Toc163218834"/>
      <w:r w:rsidRPr="00BE5108">
        <w:rPr>
          <w:rFonts w:eastAsiaTheme="minorEastAsia"/>
        </w:rPr>
        <w:t>7.8.4.1</w:t>
      </w:r>
      <w:r w:rsidRPr="00BE5108">
        <w:rPr>
          <w:rFonts w:eastAsiaTheme="minorEastAsia"/>
        </w:rPr>
        <w:tab/>
        <w:t>Initial conditions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11" w:name="_Toc73963028"/>
      <w:bookmarkStart w:id="6012" w:name="_Toc75260205"/>
      <w:bookmarkStart w:id="6013" w:name="_Toc75275747"/>
      <w:bookmarkStart w:id="6014" w:name="_Toc75276258"/>
      <w:bookmarkStart w:id="6015" w:name="_Toc76541757"/>
      <w:bookmarkStart w:id="6016" w:name="_Toc82437526"/>
      <w:bookmarkStart w:id="6017" w:name="_Toc89944892"/>
      <w:bookmarkStart w:id="6018" w:name="_Toc98753910"/>
      <w:bookmarkStart w:id="6019" w:name="_Toc106180896"/>
      <w:bookmarkStart w:id="6020" w:name="_Toc114150941"/>
      <w:bookmarkStart w:id="6021" w:name="_Toc124151344"/>
      <w:bookmarkStart w:id="6022" w:name="_Toc124151864"/>
      <w:bookmarkStart w:id="6023" w:name="_Toc124152384"/>
      <w:bookmarkStart w:id="6024" w:name="_Toc130396916"/>
      <w:bookmarkStart w:id="6025" w:name="_Toc130397436"/>
      <w:bookmarkStart w:id="6026" w:name="_Toc137558540"/>
      <w:bookmarkStart w:id="6027" w:name="_Toc138862365"/>
      <w:bookmarkStart w:id="6028" w:name="_Toc145532422"/>
      <w:bookmarkStart w:id="6029" w:name="_Toc163218835"/>
      <w:r w:rsidRPr="00BE5108">
        <w:rPr>
          <w:rFonts w:eastAsiaTheme="minorEastAsia"/>
        </w:rPr>
        <w:t>7.8.4.2</w:t>
      </w:r>
      <w:r w:rsidRPr="00BE5108">
        <w:rPr>
          <w:rFonts w:eastAsiaTheme="minorEastAsia"/>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30" w:name="_Toc75260206"/>
      <w:bookmarkStart w:id="6031" w:name="_Toc75275748"/>
      <w:bookmarkStart w:id="6032" w:name="_Toc75276259"/>
      <w:bookmarkStart w:id="6033" w:name="_Toc76541758"/>
      <w:bookmarkStart w:id="6034" w:name="_Toc82437527"/>
      <w:bookmarkStart w:id="6035" w:name="_Toc89944893"/>
      <w:bookmarkStart w:id="6036" w:name="_Toc98753911"/>
      <w:bookmarkStart w:id="6037" w:name="_Toc106180897"/>
      <w:bookmarkStart w:id="6038" w:name="_Toc114150942"/>
      <w:bookmarkStart w:id="6039" w:name="_Toc124151345"/>
      <w:bookmarkStart w:id="6040" w:name="_Toc124151865"/>
      <w:bookmarkStart w:id="6041" w:name="_Toc124152385"/>
      <w:bookmarkStart w:id="6042" w:name="_Toc130396917"/>
      <w:bookmarkStart w:id="6043" w:name="_Toc130397437"/>
      <w:bookmarkStart w:id="6044" w:name="_Toc137558541"/>
      <w:bookmarkStart w:id="6045" w:name="_Toc138862366"/>
      <w:bookmarkStart w:id="6046" w:name="_Toc145532423"/>
      <w:bookmarkStart w:id="6047" w:name="_Toc163218836"/>
      <w:bookmarkStart w:id="6048" w:name="_Toc73963029"/>
      <w:r w:rsidRPr="00BE5108">
        <w:rPr>
          <w:rFonts w:eastAsiaTheme="minorEastAsia"/>
        </w:rPr>
        <w:t>7.8.5</w:t>
      </w:r>
      <w:r w:rsidRPr="00BE5108">
        <w:rPr>
          <w:rFonts w:eastAsiaTheme="minorEastAsia"/>
        </w:rPr>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rsidRPr="00BE5108">
        <w:rPr>
          <w:rFonts w:eastAsia="SimSun" w:hint="eastAsia"/>
          <w:lang w:eastAsia="zh-CN"/>
        </w:rPr>
        <w:t xml:space="preserve"> </w:t>
      </w:r>
      <w:bookmarkEnd w:id="6048"/>
    </w:p>
    <w:p w14:paraId="6C26F7E8" w14:textId="77777777" w:rsidR="00C87888" w:rsidRPr="00BE5108" w:rsidRDefault="00C87888" w:rsidP="00431A0C">
      <w:pPr>
        <w:pStyle w:val="Heading4"/>
        <w:rPr>
          <w:rFonts w:eastAsiaTheme="minorEastAsia"/>
          <w:i/>
          <w:iCs/>
        </w:rPr>
      </w:pPr>
      <w:bookmarkStart w:id="6049" w:name="_Toc73963030"/>
      <w:bookmarkStart w:id="6050" w:name="_Toc75260207"/>
      <w:bookmarkStart w:id="6051" w:name="_Toc75275749"/>
      <w:bookmarkStart w:id="6052" w:name="_Toc75276260"/>
      <w:bookmarkStart w:id="6053" w:name="_Toc76541759"/>
      <w:bookmarkStart w:id="6054" w:name="_Toc82437528"/>
      <w:bookmarkStart w:id="6055" w:name="_Toc89944894"/>
      <w:bookmarkStart w:id="6056" w:name="_Toc98753912"/>
      <w:bookmarkStart w:id="6057" w:name="_Toc106180898"/>
      <w:bookmarkStart w:id="6058" w:name="_Toc114150943"/>
      <w:bookmarkStart w:id="6059" w:name="_Toc124151346"/>
      <w:bookmarkStart w:id="6060" w:name="_Toc124151866"/>
      <w:bookmarkStart w:id="6061" w:name="_Toc124152386"/>
      <w:bookmarkStart w:id="6062" w:name="_Toc130396918"/>
      <w:bookmarkStart w:id="6063" w:name="_Toc130397438"/>
      <w:bookmarkStart w:id="6064" w:name="_Toc137558542"/>
      <w:bookmarkStart w:id="6065" w:name="_Toc138862367"/>
      <w:bookmarkStart w:id="6066" w:name="_Toc145532424"/>
      <w:bookmarkStart w:id="6067" w:name="_Toc163218837"/>
      <w:bookmarkStart w:id="606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bookmarkEnd w:id="606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69" w:name="_Toc73963031"/>
    </w:p>
    <w:p w14:paraId="3E03C1B2" w14:textId="474AEE30" w:rsidR="00EA6CFC" w:rsidRPr="00BE5108" w:rsidRDefault="00EA6CFC" w:rsidP="00556F11">
      <w:pPr>
        <w:pStyle w:val="Heading1"/>
        <w:rPr>
          <w:rFonts w:eastAsiaTheme="minorEastAsia"/>
        </w:rPr>
      </w:pPr>
      <w:bookmarkStart w:id="6070" w:name="_Toc75260208"/>
      <w:bookmarkStart w:id="6071" w:name="_Toc75275750"/>
      <w:bookmarkStart w:id="6072" w:name="_Toc75276261"/>
      <w:bookmarkStart w:id="6073" w:name="_Toc76541760"/>
      <w:bookmarkStart w:id="6074" w:name="_Toc82437529"/>
      <w:bookmarkStart w:id="6075" w:name="_Toc89944895"/>
      <w:bookmarkStart w:id="6076" w:name="_Toc98753913"/>
      <w:bookmarkStart w:id="6077" w:name="_Toc106180899"/>
      <w:bookmarkStart w:id="6078" w:name="_Toc114150944"/>
      <w:bookmarkStart w:id="6079" w:name="_Toc124151347"/>
      <w:bookmarkStart w:id="6080" w:name="_Toc124151867"/>
      <w:bookmarkStart w:id="6081" w:name="_Toc124152387"/>
      <w:bookmarkStart w:id="6082" w:name="_Toc130396919"/>
      <w:bookmarkStart w:id="6083" w:name="_Toc130397439"/>
      <w:bookmarkStart w:id="6084" w:name="_Toc137558543"/>
      <w:bookmarkStart w:id="6085" w:name="_Toc138862368"/>
      <w:bookmarkStart w:id="6086" w:name="_Toc145532425"/>
      <w:bookmarkStart w:id="6087" w:name="_Toc163218838"/>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30424F" w14:textId="6E874CAE" w:rsidR="00345ACA" w:rsidRPr="00BE5108" w:rsidRDefault="00345ACA" w:rsidP="00F22766">
      <w:pPr>
        <w:pStyle w:val="Heading2"/>
        <w:rPr>
          <w:rFonts w:eastAsiaTheme="minorEastAsia"/>
        </w:rPr>
      </w:pPr>
      <w:bookmarkStart w:id="6088" w:name="_Toc73963032"/>
      <w:bookmarkStart w:id="6089" w:name="_Toc75260209"/>
      <w:bookmarkStart w:id="6090" w:name="_Toc75275751"/>
      <w:bookmarkStart w:id="6091" w:name="_Toc75276262"/>
      <w:bookmarkStart w:id="6092" w:name="_Toc76541761"/>
      <w:bookmarkStart w:id="6093" w:name="_Toc82437530"/>
      <w:bookmarkStart w:id="6094" w:name="_Toc89944896"/>
      <w:bookmarkStart w:id="6095" w:name="_Toc98753914"/>
      <w:bookmarkStart w:id="6096" w:name="_Toc106180900"/>
      <w:bookmarkStart w:id="6097" w:name="_Toc114150945"/>
      <w:bookmarkStart w:id="6098" w:name="_Toc124151348"/>
      <w:bookmarkStart w:id="6099" w:name="_Toc124151868"/>
      <w:bookmarkStart w:id="6100" w:name="_Toc124152388"/>
      <w:bookmarkStart w:id="6101" w:name="_Toc130396920"/>
      <w:bookmarkStart w:id="6102" w:name="_Toc130397440"/>
      <w:bookmarkStart w:id="6103" w:name="_Toc137558544"/>
      <w:bookmarkStart w:id="6104" w:name="_Toc138862369"/>
      <w:bookmarkStart w:id="6105" w:name="_Toc145532426"/>
      <w:bookmarkStart w:id="6106" w:name="_Toc163218839"/>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86CA020" w14:textId="77777777" w:rsidR="00345ACA" w:rsidRPr="00BE5108" w:rsidRDefault="00345ACA" w:rsidP="00345ACA">
      <w:pPr>
        <w:pStyle w:val="Heading3"/>
        <w:rPr>
          <w:rFonts w:eastAsiaTheme="minorEastAsia"/>
        </w:rPr>
      </w:pPr>
      <w:bookmarkStart w:id="6107" w:name="_Toc73963033"/>
      <w:bookmarkStart w:id="6108" w:name="_Toc75260210"/>
      <w:bookmarkStart w:id="6109" w:name="_Toc75275752"/>
      <w:bookmarkStart w:id="6110" w:name="_Toc75276263"/>
      <w:bookmarkStart w:id="6111" w:name="_Toc76541762"/>
      <w:bookmarkStart w:id="6112" w:name="_Toc82437531"/>
      <w:bookmarkStart w:id="6113" w:name="_Toc89944897"/>
      <w:bookmarkStart w:id="6114" w:name="_Toc98753915"/>
      <w:bookmarkStart w:id="6115" w:name="_Toc106180901"/>
      <w:bookmarkStart w:id="6116" w:name="_Toc114150946"/>
      <w:bookmarkStart w:id="6117" w:name="_Toc124151349"/>
      <w:bookmarkStart w:id="6118" w:name="_Toc124151869"/>
      <w:bookmarkStart w:id="6119" w:name="_Toc124152389"/>
      <w:bookmarkStart w:id="6120" w:name="_Toc130396921"/>
      <w:bookmarkStart w:id="6121" w:name="_Toc130397441"/>
      <w:bookmarkStart w:id="6122" w:name="_Toc137558545"/>
      <w:bookmarkStart w:id="6123" w:name="_Toc138862370"/>
      <w:bookmarkStart w:id="6124" w:name="_Toc145532427"/>
      <w:bookmarkStart w:id="6125" w:name="_Toc163218840"/>
      <w:r w:rsidRPr="00BE5108">
        <w:rPr>
          <w:rFonts w:eastAsiaTheme="minorEastAsia"/>
        </w:rPr>
        <w:t>8.1.1</w:t>
      </w:r>
      <w:r w:rsidRPr="00BE5108">
        <w:rPr>
          <w:rFonts w:eastAsiaTheme="minorEastAsia"/>
        </w:rP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A47B3C8" w14:textId="77777777" w:rsidR="00345ACA" w:rsidRPr="00BE5108" w:rsidRDefault="00345ACA" w:rsidP="00345ACA">
      <w:pPr>
        <w:pStyle w:val="Heading4"/>
        <w:rPr>
          <w:rFonts w:eastAsiaTheme="minorEastAsia"/>
        </w:rPr>
      </w:pPr>
      <w:bookmarkStart w:id="6126" w:name="_Toc73963034"/>
      <w:bookmarkStart w:id="6127" w:name="_Toc75260211"/>
      <w:bookmarkStart w:id="6128" w:name="_Toc75275753"/>
      <w:bookmarkStart w:id="6129" w:name="_Toc75276264"/>
      <w:bookmarkStart w:id="6130" w:name="_Toc76541763"/>
      <w:bookmarkStart w:id="6131" w:name="_Toc82437532"/>
      <w:bookmarkStart w:id="6132" w:name="_Toc89944898"/>
      <w:bookmarkStart w:id="6133" w:name="_Toc98753916"/>
      <w:bookmarkStart w:id="6134" w:name="_Toc106180902"/>
      <w:bookmarkStart w:id="6135" w:name="_Toc114150947"/>
      <w:bookmarkStart w:id="6136" w:name="_Toc124151350"/>
      <w:bookmarkStart w:id="6137" w:name="_Toc124151870"/>
      <w:bookmarkStart w:id="6138" w:name="_Toc124152390"/>
      <w:bookmarkStart w:id="6139" w:name="_Toc130396922"/>
      <w:bookmarkStart w:id="6140" w:name="_Toc130397442"/>
      <w:bookmarkStart w:id="6141" w:name="_Toc137558546"/>
      <w:bookmarkStart w:id="6142" w:name="_Toc138862371"/>
      <w:bookmarkStart w:id="6143" w:name="_Toc145532428"/>
      <w:bookmarkStart w:id="6144" w:name="_Toc163218841"/>
      <w:r w:rsidRPr="00BE5108">
        <w:rPr>
          <w:rFonts w:eastAsiaTheme="minorEastAsia"/>
        </w:rPr>
        <w:t>8.1.1.1</w:t>
      </w:r>
      <w:r w:rsidRPr="00BE5108">
        <w:rPr>
          <w:rFonts w:eastAsiaTheme="minorEastAsia"/>
        </w:rPr>
        <w:tab/>
        <w:t>Scope and definitions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45" w:name="_Toc73963035"/>
      <w:bookmarkStart w:id="6146" w:name="_Toc75260212"/>
      <w:bookmarkStart w:id="6147" w:name="_Toc75275754"/>
      <w:bookmarkStart w:id="6148" w:name="_Toc75276265"/>
      <w:bookmarkStart w:id="6149" w:name="_Toc76541764"/>
      <w:bookmarkStart w:id="6150" w:name="_Toc82437533"/>
      <w:bookmarkStart w:id="6151" w:name="_Toc89944899"/>
      <w:bookmarkStart w:id="6152" w:name="_Toc98753917"/>
      <w:bookmarkStart w:id="6153" w:name="_Toc106180903"/>
      <w:bookmarkStart w:id="6154" w:name="_Toc114150948"/>
      <w:bookmarkStart w:id="6155" w:name="_Toc124151351"/>
      <w:bookmarkStart w:id="6156" w:name="_Toc124151871"/>
      <w:bookmarkStart w:id="6157" w:name="_Toc124152391"/>
      <w:bookmarkStart w:id="6158" w:name="_Toc130396923"/>
      <w:bookmarkStart w:id="6159" w:name="_Toc130397443"/>
      <w:bookmarkStart w:id="6160" w:name="_Toc137558547"/>
      <w:bookmarkStart w:id="6161" w:name="_Toc138862372"/>
      <w:bookmarkStart w:id="6162" w:name="_Toc145532429"/>
      <w:bookmarkStart w:id="6163" w:name="_Toc163218842"/>
      <w:r w:rsidRPr="00BE5108">
        <w:rPr>
          <w:rFonts w:eastAsiaTheme="minorEastAsia"/>
          <w:lang w:eastAsia="ko-KR"/>
        </w:rPr>
        <w:t>8.1.1.2</w:t>
      </w:r>
      <w:r w:rsidRPr="00BE5108">
        <w:rPr>
          <w:rFonts w:eastAsiaTheme="minorEastAsia"/>
          <w:lang w:eastAsia="ko-KR"/>
        </w:rPr>
        <w:tab/>
        <w:t>Applicability rule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03B178" w14:textId="77777777" w:rsidR="00345ACA" w:rsidRPr="00BE5108" w:rsidRDefault="00345ACA" w:rsidP="00345ACA">
      <w:pPr>
        <w:pStyle w:val="Heading5"/>
        <w:rPr>
          <w:rFonts w:eastAsiaTheme="minorEastAsia"/>
        </w:rPr>
      </w:pPr>
      <w:bookmarkStart w:id="6164" w:name="_Toc73963036"/>
      <w:bookmarkStart w:id="6165" w:name="_Toc75260213"/>
      <w:bookmarkStart w:id="6166" w:name="_Toc75275755"/>
      <w:bookmarkStart w:id="6167" w:name="_Toc75276266"/>
      <w:bookmarkStart w:id="6168" w:name="_Toc76541765"/>
      <w:bookmarkStart w:id="6169" w:name="_Toc82437534"/>
      <w:bookmarkStart w:id="6170" w:name="_Toc89944900"/>
      <w:bookmarkStart w:id="6171" w:name="_Toc98753918"/>
      <w:bookmarkStart w:id="6172" w:name="_Toc106180904"/>
      <w:bookmarkStart w:id="6173" w:name="_Toc114150949"/>
      <w:bookmarkStart w:id="6174" w:name="_Toc124151352"/>
      <w:bookmarkStart w:id="6175" w:name="_Toc124151872"/>
      <w:bookmarkStart w:id="6176" w:name="_Toc124152392"/>
      <w:bookmarkStart w:id="6177" w:name="_Toc130396924"/>
      <w:bookmarkStart w:id="6178" w:name="_Toc130397444"/>
      <w:bookmarkStart w:id="6179" w:name="_Toc137558548"/>
      <w:bookmarkStart w:id="6180" w:name="_Toc138862373"/>
      <w:bookmarkStart w:id="6181" w:name="_Toc145532430"/>
      <w:bookmarkStart w:id="6182" w:name="_Toc163218843"/>
      <w:r w:rsidRPr="00BE5108">
        <w:rPr>
          <w:rFonts w:eastAsiaTheme="minorEastAsia"/>
        </w:rPr>
        <w:t>8.1.1.2.1</w:t>
      </w:r>
      <w:r w:rsidRPr="00BE5108">
        <w:rPr>
          <w:rFonts w:eastAsiaTheme="minorEastAsia"/>
        </w:rPr>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183" w:name="_Toc73963037"/>
      <w:bookmarkStart w:id="6184" w:name="_Toc75260214"/>
      <w:bookmarkStart w:id="6185" w:name="_Toc75275756"/>
      <w:bookmarkStart w:id="6186" w:name="_Toc75276267"/>
      <w:bookmarkStart w:id="6187" w:name="_Toc76541766"/>
      <w:bookmarkStart w:id="6188" w:name="_Toc82437535"/>
      <w:bookmarkStart w:id="6189" w:name="_Toc89944901"/>
      <w:bookmarkStart w:id="6190" w:name="_Toc98753919"/>
      <w:bookmarkStart w:id="6191" w:name="_Toc106180905"/>
      <w:bookmarkStart w:id="6192" w:name="_Toc114150950"/>
      <w:bookmarkStart w:id="6193" w:name="_Toc124151353"/>
      <w:bookmarkStart w:id="6194" w:name="_Toc124151873"/>
      <w:bookmarkStart w:id="6195" w:name="_Toc124152393"/>
      <w:bookmarkStart w:id="6196" w:name="_Toc130396925"/>
      <w:bookmarkStart w:id="6197" w:name="_Toc130397445"/>
      <w:bookmarkStart w:id="6198" w:name="_Toc137558549"/>
      <w:bookmarkStart w:id="6199" w:name="_Toc138862374"/>
      <w:bookmarkStart w:id="6200" w:name="_Toc145532431"/>
      <w:bookmarkStart w:id="6201" w:name="_Toc16321884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02" w:name="_Toc73963038"/>
      <w:bookmarkStart w:id="6203" w:name="_Toc75260215"/>
      <w:bookmarkStart w:id="6204" w:name="_Toc75275757"/>
      <w:bookmarkStart w:id="6205" w:name="_Toc75276268"/>
      <w:bookmarkStart w:id="6206" w:name="_Toc76541767"/>
      <w:bookmarkStart w:id="6207" w:name="_Toc82437536"/>
      <w:bookmarkStart w:id="6208" w:name="_Toc89944902"/>
      <w:bookmarkStart w:id="6209" w:name="_Toc98753920"/>
      <w:bookmarkStart w:id="6210" w:name="_Toc106180906"/>
      <w:bookmarkStart w:id="6211" w:name="_Toc114150951"/>
      <w:bookmarkStart w:id="6212" w:name="_Toc124151354"/>
      <w:bookmarkStart w:id="6213" w:name="_Toc124151874"/>
      <w:bookmarkStart w:id="6214" w:name="_Toc124152394"/>
      <w:bookmarkStart w:id="6215" w:name="_Toc130396926"/>
      <w:bookmarkStart w:id="6216" w:name="_Toc130397446"/>
      <w:bookmarkStart w:id="6217" w:name="_Toc137558550"/>
      <w:bookmarkStart w:id="6218" w:name="_Toc138862375"/>
      <w:bookmarkStart w:id="6219" w:name="_Toc145532432"/>
      <w:bookmarkStart w:id="6220" w:name="_Toc16321884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21" w:name="_Toc75260216"/>
      <w:bookmarkStart w:id="6222" w:name="_Toc75275758"/>
      <w:bookmarkStart w:id="6223" w:name="_Toc75276269"/>
      <w:bookmarkStart w:id="6224" w:name="_Toc76541768"/>
      <w:bookmarkStart w:id="6225" w:name="_Toc82437537"/>
      <w:bookmarkStart w:id="6226" w:name="_Toc89944903"/>
      <w:bookmarkStart w:id="6227" w:name="_Toc98753921"/>
      <w:bookmarkStart w:id="6228" w:name="_Toc106180907"/>
      <w:bookmarkStart w:id="6229" w:name="_Toc114150952"/>
      <w:bookmarkStart w:id="6230" w:name="_Toc124151355"/>
      <w:bookmarkStart w:id="6231" w:name="_Toc124151875"/>
      <w:bookmarkStart w:id="6232" w:name="_Toc124152395"/>
      <w:bookmarkStart w:id="6233" w:name="_Toc130396927"/>
      <w:bookmarkStart w:id="6234" w:name="_Toc130397447"/>
      <w:bookmarkStart w:id="6235" w:name="_Toc137558551"/>
      <w:bookmarkStart w:id="6236" w:name="_Toc138862376"/>
      <w:bookmarkStart w:id="6237" w:name="_Toc145532433"/>
      <w:bookmarkStart w:id="6238" w:name="_Toc163218846"/>
      <w:bookmarkStart w:id="623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r w:rsidRPr="00BE5108">
        <w:rPr>
          <w:rFonts w:eastAsiaTheme="minorEastAsia"/>
          <w:snapToGrid w:val="0"/>
          <w:lang w:eastAsia="zh-CN"/>
        </w:rPr>
        <w:t xml:space="preserve"> </w:t>
      </w:r>
      <w:bookmarkEnd w:id="6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40" w:name="_Toc73963040"/>
      <w:bookmarkStart w:id="6241" w:name="_Toc75260217"/>
      <w:bookmarkStart w:id="6242" w:name="_Toc75275759"/>
      <w:bookmarkStart w:id="6243" w:name="_Toc75276270"/>
      <w:bookmarkStart w:id="6244" w:name="_Toc76541769"/>
      <w:bookmarkStart w:id="6245" w:name="_Toc82437538"/>
      <w:bookmarkStart w:id="6246" w:name="_Toc89944904"/>
      <w:bookmarkStart w:id="6247" w:name="_Toc98753922"/>
      <w:bookmarkStart w:id="6248" w:name="_Toc106180908"/>
      <w:bookmarkStart w:id="6249" w:name="_Toc114150953"/>
      <w:bookmarkStart w:id="6250" w:name="_Toc124151356"/>
      <w:bookmarkStart w:id="6251" w:name="_Toc124151876"/>
      <w:bookmarkStart w:id="6252" w:name="_Toc124152396"/>
      <w:bookmarkStart w:id="6253" w:name="_Toc130396928"/>
      <w:bookmarkStart w:id="6254" w:name="_Toc130397448"/>
      <w:bookmarkStart w:id="6255" w:name="_Toc137558552"/>
      <w:bookmarkStart w:id="6256" w:name="_Toc138862377"/>
      <w:bookmarkStart w:id="6257" w:name="_Toc145532434"/>
      <w:bookmarkStart w:id="6258" w:name="_Toc163218847"/>
      <w:r w:rsidRPr="00BE5108">
        <w:rPr>
          <w:rFonts w:eastAsiaTheme="minorEastAsia"/>
        </w:rPr>
        <w:t>8.1.2</w:t>
      </w:r>
      <w:r w:rsidRPr="00BE5108">
        <w:rPr>
          <w:rFonts w:eastAsiaTheme="minorEastAsia"/>
        </w:rPr>
        <w:tab/>
        <w:t>Performance requirements for PUSCH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B95CACE" w14:textId="77777777" w:rsidR="00345ACA" w:rsidRPr="00BE5108" w:rsidRDefault="00345ACA" w:rsidP="00345ACA">
      <w:pPr>
        <w:pStyle w:val="Heading4"/>
        <w:rPr>
          <w:rFonts w:eastAsia="MS Mincho"/>
        </w:rPr>
      </w:pPr>
      <w:bookmarkStart w:id="6259" w:name="_Toc73963041"/>
      <w:bookmarkStart w:id="6260" w:name="_Toc75260218"/>
      <w:bookmarkStart w:id="6261" w:name="_Toc75275760"/>
      <w:bookmarkStart w:id="6262" w:name="_Toc75276271"/>
      <w:bookmarkStart w:id="6263" w:name="_Toc76541770"/>
      <w:bookmarkStart w:id="6264" w:name="_Toc82437539"/>
      <w:bookmarkStart w:id="6265" w:name="_Toc89944905"/>
      <w:bookmarkStart w:id="6266" w:name="_Toc98753923"/>
      <w:bookmarkStart w:id="6267" w:name="_Toc106180909"/>
      <w:bookmarkStart w:id="6268" w:name="_Toc114150954"/>
      <w:bookmarkStart w:id="6269" w:name="_Toc124151357"/>
      <w:bookmarkStart w:id="6270" w:name="_Toc124151877"/>
      <w:bookmarkStart w:id="6271" w:name="_Toc124152397"/>
      <w:bookmarkStart w:id="6272" w:name="_Toc130396929"/>
      <w:bookmarkStart w:id="6273" w:name="_Toc130397449"/>
      <w:bookmarkStart w:id="6274" w:name="_Toc137558553"/>
      <w:bookmarkStart w:id="6275" w:name="_Toc138862378"/>
      <w:bookmarkStart w:id="6276" w:name="_Toc145532435"/>
      <w:bookmarkStart w:id="6277" w:name="_Toc163218848"/>
      <w:r w:rsidRPr="00BE5108">
        <w:rPr>
          <w:rFonts w:eastAsia="MS Mincho"/>
        </w:rPr>
        <w:t>8.1.2.1</w:t>
      </w:r>
      <w:r w:rsidRPr="00BE5108">
        <w:rPr>
          <w:rFonts w:eastAsia="MS Mincho"/>
        </w:rPr>
        <w:tab/>
        <w:t>Performance requirements for PUSCH with transform precoding disabled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C920997" w14:textId="77777777" w:rsidR="00345ACA" w:rsidRPr="00BE5108" w:rsidRDefault="00345ACA" w:rsidP="00345ACA">
      <w:pPr>
        <w:pStyle w:val="Heading5"/>
        <w:rPr>
          <w:rFonts w:eastAsiaTheme="minorEastAsia"/>
        </w:rPr>
      </w:pPr>
      <w:bookmarkStart w:id="6278" w:name="_Toc73963042"/>
      <w:bookmarkStart w:id="6279" w:name="_Toc75260219"/>
      <w:bookmarkStart w:id="6280" w:name="_Toc75275761"/>
      <w:bookmarkStart w:id="6281" w:name="_Toc75276272"/>
      <w:bookmarkStart w:id="6282" w:name="_Toc76541771"/>
      <w:bookmarkStart w:id="6283" w:name="_Toc82437540"/>
      <w:bookmarkStart w:id="6284" w:name="_Toc89944906"/>
      <w:bookmarkStart w:id="6285" w:name="_Toc98753924"/>
      <w:bookmarkStart w:id="6286" w:name="_Toc106180910"/>
      <w:bookmarkStart w:id="6287" w:name="_Toc114150955"/>
      <w:bookmarkStart w:id="6288" w:name="_Toc124151358"/>
      <w:bookmarkStart w:id="6289" w:name="_Toc124151878"/>
      <w:bookmarkStart w:id="6290" w:name="_Toc124152398"/>
      <w:bookmarkStart w:id="6291" w:name="_Toc130396930"/>
      <w:bookmarkStart w:id="6292" w:name="_Toc130397450"/>
      <w:bookmarkStart w:id="6293" w:name="_Toc137558554"/>
      <w:bookmarkStart w:id="6294" w:name="_Toc138862379"/>
      <w:bookmarkStart w:id="6295" w:name="_Toc145532436"/>
      <w:bookmarkStart w:id="6296" w:name="_Toc163218849"/>
      <w:r w:rsidRPr="00BE5108">
        <w:rPr>
          <w:rFonts w:eastAsiaTheme="minorEastAsia"/>
        </w:rPr>
        <w:t>8.1.2.1.1</w:t>
      </w:r>
      <w:r w:rsidRPr="00BE5108">
        <w:rPr>
          <w:rFonts w:eastAsiaTheme="minorEastAsia"/>
        </w:rPr>
        <w:tab/>
        <w:t>Definition and applicability</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297" w:name="_Toc73963043"/>
      <w:bookmarkStart w:id="6298" w:name="_Toc75260220"/>
      <w:bookmarkStart w:id="6299" w:name="_Toc75275762"/>
      <w:bookmarkStart w:id="6300" w:name="_Toc75276273"/>
      <w:bookmarkStart w:id="6301" w:name="_Toc76541772"/>
      <w:bookmarkStart w:id="6302" w:name="_Toc82437541"/>
      <w:bookmarkStart w:id="6303" w:name="_Toc89944907"/>
      <w:bookmarkStart w:id="6304" w:name="_Toc98753925"/>
      <w:bookmarkStart w:id="6305" w:name="_Toc106180911"/>
      <w:bookmarkStart w:id="6306" w:name="_Toc114150956"/>
      <w:bookmarkStart w:id="6307" w:name="_Toc124151359"/>
      <w:bookmarkStart w:id="6308" w:name="_Toc124151879"/>
      <w:bookmarkStart w:id="6309" w:name="_Toc124152399"/>
      <w:bookmarkStart w:id="6310" w:name="_Toc130396931"/>
      <w:bookmarkStart w:id="6311" w:name="_Toc130397451"/>
      <w:bookmarkStart w:id="6312" w:name="_Toc137558555"/>
      <w:bookmarkStart w:id="6313" w:name="_Toc138862380"/>
      <w:bookmarkStart w:id="6314" w:name="_Toc145532437"/>
      <w:bookmarkStart w:id="6315" w:name="_Toc163218850"/>
      <w:r w:rsidRPr="00BE5108">
        <w:rPr>
          <w:rFonts w:eastAsiaTheme="minorEastAsia"/>
        </w:rPr>
        <w:t>8.1.2.1.2</w:t>
      </w:r>
      <w:r w:rsidRPr="00BE5108">
        <w:rPr>
          <w:rFonts w:eastAsiaTheme="minorEastAsia"/>
        </w:rPr>
        <w:tab/>
        <w:t>Minimum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16" w:name="_Toc73963044"/>
      <w:bookmarkStart w:id="6317" w:name="_Toc75260221"/>
      <w:bookmarkStart w:id="6318" w:name="_Toc75275763"/>
      <w:bookmarkStart w:id="6319" w:name="_Toc75276274"/>
      <w:bookmarkStart w:id="6320" w:name="_Toc76541773"/>
      <w:bookmarkStart w:id="6321" w:name="_Toc82437542"/>
      <w:bookmarkStart w:id="6322" w:name="_Toc89944908"/>
      <w:bookmarkStart w:id="6323" w:name="_Toc98753926"/>
      <w:bookmarkStart w:id="6324" w:name="_Toc106180912"/>
      <w:bookmarkStart w:id="6325" w:name="_Toc114150957"/>
      <w:bookmarkStart w:id="6326" w:name="_Toc124151360"/>
      <w:bookmarkStart w:id="6327" w:name="_Toc124151880"/>
      <w:bookmarkStart w:id="6328" w:name="_Toc124152400"/>
      <w:bookmarkStart w:id="6329" w:name="_Toc130396932"/>
      <w:bookmarkStart w:id="6330" w:name="_Toc130397452"/>
      <w:bookmarkStart w:id="6331" w:name="_Toc137558556"/>
      <w:bookmarkStart w:id="6332" w:name="_Toc138862381"/>
      <w:bookmarkStart w:id="6333" w:name="_Toc145532438"/>
      <w:bookmarkStart w:id="6334" w:name="_Toc163218851"/>
      <w:r w:rsidRPr="00BE5108">
        <w:rPr>
          <w:rFonts w:eastAsiaTheme="minorEastAsia"/>
        </w:rPr>
        <w:t>8.1.2.1.3</w:t>
      </w:r>
      <w:r w:rsidRPr="00BE5108">
        <w:rPr>
          <w:rFonts w:eastAsiaTheme="minorEastAsia"/>
        </w:rPr>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35" w:name="_Toc73963045"/>
      <w:bookmarkStart w:id="6336" w:name="_Toc75260222"/>
      <w:bookmarkStart w:id="6337" w:name="_Toc75275764"/>
      <w:bookmarkStart w:id="6338" w:name="_Toc75276275"/>
      <w:bookmarkStart w:id="6339" w:name="_Toc76541774"/>
      <w:bookmarkStart w:id="6340" w:name="_Toc82437543"/>
      <w:bookmarkStart w:id="6341" w:name="_Toc89944909"/>
      <w:bookmarkStart w:id="6342" w:name="_Toc98753927"/>
      <w:bookmarkStart w:id="6343" w:name="_Toc106180913"/>
      <w:bookmarkStart w:id="6344" w:name="_Toc114150958"/>
      <w:bookmarkStart w:id="6345" w:name="_Toc124151361"/>
      <w:bookmarkStart w:id="6346" w:name="_Toc124151881"/>
      <w:bookmarkStart w:id="6347" w:name="_Toc124152401"/>
      <w:bookmarkStart w:id="6348" w:name="_Toc130396933"/>
      <w:bookmarkStart w:id="6349" w:name="_Toc130397453"/>
      <w:bookmarkStart w:id="6350" w:name="_Toc137558557"/>
      <w:bookmarkStart w:id="6351" w:name="_Toc138862382"/>
      <w:bookmarkStart w:id="6352" w:name="_Toc145532439"/>
      <w:bookmarkStart w:id="6353" w:name="_Toc163218852"/>
      <w:r w:rsidRPr="00BE5108">
        <w:rPr>
          <w:rFonts w:eastAsiaTheme="minorEastAsia"/>
        </w:rPr>
        <w:t>8.1.2.1.4</w:t>
      </w:r>
      <w:r w:rsidRPr="00BE5108">
        <w:rPr>
          <w:rFonts w:eastAsiaTheme="minorEastAsia"/>
        </w:rPr>
        <w:tab/>
        <w:t>Method of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54" w:name="_Toc73963046"/>
      <w:bookmarkStart w:id="6355" w:name="_Toc75260223"/>
      <w:bookmarkStart w:id="6356" w:name="_Toc75275765"/>
      <w:bookmarkStart w:id="6357" w:name="_Toc75276276"/>
      <w:bookmarkStart w:id="6358" w:name="_Toc76541775"/>
      <w:bookmarkStart w:id="6359" w:name="_Toc82437544"/>
      <w:bookmarkStart w:id="6360" w:name="_Toc89944910"/>
      <w:bookmarkStart w:id="6361" w:name="_Toc98753928"/>
      <w:bookmarkStart w:id="6362" w:name="_Toc106180914"/>
      <w:bookmarkStart w:id="6363" w:name="_Toc114150959"/>
      <w:bookmarkStart w:id="6364" w:name="_Toc124151362"/>
      <w:bookmarkStart w:id="6365" w:name="_Toc124151882"/>
      <w:bookmarkStart w:id="6366" w:name="_Toc124152402"/>
      <w:bookmarkStart w:id="6367" w:name="_Toc130396934"/>
      <w:bookmarkStart w:id="6368" w:name="_Toc130397454"/>
      <w:bookmarkStart w:id="6369" w:name="_Toc137558558"/>
      <w:bookmarkStart w:id="6370" w:name="_Toc138862383"/>
      <w:bookmarkStart w:id="6371" w:name="_Toc145532440"/>
      <w:bookmarkStart w:id="6372" w:name="_Toc163218853"/>
      <w:r w:rsidRPr="00BE5108">
        <w:rPr>
          <w:rFonts w:eastAsiaTheme="minorEastAsia"/>
        </w:rPr>
        <w:t>8.1.2.1.5</w:t>
      </w:r>
      <w:r w:rsidRPr="00BE5108">
        <w:rPr>
          <w:rFonts w:eastAsiaTheme="minorEastAsia"/>
        </w:rPr>
        <w:tab/>
        <w:t>Test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73" w:name="_Toc73963047"/>
      <w:bookmarkStart w:id="6374" w:name="_Toc75260224"/>
      <w:bookmarkStart w:id="6375" w:name="_Toc75275766"/>
      <w:bookmarkStart w:id="6376" w:name="_Toc75276277"/>
      <w:bookmarkStart w:id="6377" w:name="_Toc76541776"/>
      <w:bookmarkStart w:id="6378" w:name="_Toc82437545"/>
      <w:bookmarkStart w:id="6379" w:name="_Toc89944911"/>
      <w:bookmarkStart w:id="6380" w:name="_Toc98753929"/>
      <w:bookmarkStart w:id="6381" w:name="_Toc106180915"/>
      <w:bookmarkStart w:id="6382" w:name="_Toc114150960"/>
      <w:bookmarkStart w:id="6383" w:name="_Toc124151363"/>
      <w:bookmarkStart w:id="6384" w:name="_Toc124151883"/>
      <w:bookmarkStart w:id="6385" w:name="_Toc124152403"/>
      <w:bookmarkStart w:id="6386" w:name="_Toc130396935"/>
      <w:bookmarkStart w:id="6387" w:name="_Toc130397455"/>
      <w:bookmarkStart w:id="6388" w:name="_Toc137558559"/>
      <w:bookmarkStart w:id="6389" w:name="_Toc138862384"/>
      <w:bookmarkStart w:id="6390" w:name="_Toc145532441"/>
      <w:bookmarkStart w:id="6391" w:name="_Toc163218854"/>
      <w:r w:rsidRPr="00BE5108">
        <w:rPr>
          <w:rFonts w:eastAsia="MS Mincho"/>
        </w:rPr>
        <w:t>8.1.2.2</w:t>
      </w:r>
      <w:r w:rsidRPr="00BE5108">
        <w:rPr>
          <w:rFonts w:eastAsia="MS Mincho"/>
        </w:rPr>
        <w:tab/>
        <w:t>Performance requirements for PUSCH with transform precoding enabled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E57CE7F" w14:textId="77777777" w:rsidR="00345ACA" w:rsidRPr="00BE5108" w:rsidRDefault="00345ACA" w:rsidP="00345ACA">
      <w:pPr>
        <w:pStyle w:val="Heading5"/>
        <w:rPr>
          <w:rFonts w:eastAsiaTheme="minorEastAsia"/>
        </w:rPr>
      </w:pPr>
      <w:bookmarkStart w:id="6392" w:name="_Toc73963048"/>
      <w:bookmarkStart w:id="6393" w:name="_Toc75260225"/>
      <w:bookmarkStart w:id="6394" w:name="_Toc75275767"/>
      <w:bookmarkStart w:id="6395" w:name="_Toc75276278"/>
      <w:bookmarkStart w:id="6396" w:name="_Toc76541777"/>
      <w:bookmarkStart w:id="6397" w:name="_Toc82437546"/>
      <w:bookmarkStart w:id="6398" w:name="_Toc89944912"/>
      <w:bookmarkStart w:id="6399" w:name="_Toc98753930"/>
      <w:bookmarkStart w:id="6400" w:name="_Toc106180916"/>
      <w:bookmarkStart w:id="6401" w:name="_Toc114150961"/>
      <w:bookmarkStart w:id="6402" w:name="_Toc124151364"/>
      <w:bookmarkStart w:id="6403" w:name="_Toc124151884"/>
      <w:bookmarkStart w:id="6404" w:name="_Toc124152404"/>
      <w:bookmarkStart w:id="6405" w:name="_Toc130396936"/>
      <w:bookmarkStart w:id="6406" w:name="_Toc130397456"/>
      <w:bookmarkStart w:id="6407" w:name="_Toc137558560"/>
      <w:bookmarkStart w:id="6408" w:name="_Toc138862385"/>
      <w:bookmarkStart w:id="6409" w:name="_Toc145532442"/>
      <w:bookmarkStart w:id="6410" w:name="_Toc163218855"/>
      <w:r w:rsidRPr="00BE5108">
        <w:rPr>
          <w:rFonts w:eastAsiaTheme="minorEastAsia"/>
        </w:rPr>
        <w:t>8.1.2.2.1</w:t>
      </w:r>
      <w:r w:rsidRPr="00BE5108">
        <w:rPr>
          <w:rFonts w:eastAsiaTheme="minorEastAsia"/>
        </w:rPr>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11" w:name="_Toc73963049"/>
      <w:bookmarkStart w:id="6412" w:name="_Toc75260226"/>
      <w:bookmarkStart w:id="6413" w:name="_Toc75275768"/>
      <w:bookmarkStart w:id="6414" w:name="_Toc75276279"/>
      <w:bookmarkStart w:id="6415" w:name="_Toc76541778"/>
      <w:bookmarkStart w:id="6416" w:name="_Toc82437547"/>
      <w:bookmarkStart w:id="6417" w:name="_Toc89944913"/>
      <w:bookmarkStart w:id="6418" w:name="_Toc98753931"/>
      <w:bookmarkStart w:id="6419" w:name="_Toc106180917"/>
      <w:bookmarkStart w:id="6420" w:name="_Toc114150962"/>
      <w:bookmarkStart w:id="6421" w:name="_Toc124151365"/>
      <w:bookmarkStart w:id="6422" w:name="_Toc124151885"/>
      <w:bookmarkStart w:id="6423" w:name="_Toc124152405"/>
      <w:bookmarkStart w:id="6424" w:name="_Toc130396937"/>
      <w:bookmarkStart w:id="6425" w:name="_Toc130397457"/>
      <w:bookmarkStart w:id="6426" w:name="_Toc137558561"/>
      <w:bookmarkStart w:id="6427" w:name="_Toc138862386"/>
      <w:bookmarkStart w:id="6428" w:name="_Toc145532443"/>
      <w:bookmarkStart w:id="6429" w:name="_Toc163218856"/>
      <w:r w:rsidRPr="00BE5108">
        <w:rPr>
          <w:rFonts w:eastAsiaTheme="minorEastAsia"/>
        </w:rPr>
        <w:t>8.1.2.2.2</w:t>
      </w:r>
      <w:r w:rsidRPr="00BE5108">
        <w:rPr>
          <w:rFonts w:eastAsiaTheme="minorEastAsia"/>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30" w:name="_Toc73963050"/>
      <w:bookmarkStart w:id="6431" w:name="_Toc75260227"/>
      <w:bookmarkStart w:id="6432" w:name="_Toc75275769"/>
      <w:bookmarkStart w:id="6433" w:name="_Toc75276280"/>
      <w:bookmarkStart w:id="6434" w:name="_Toc76541779"/>
      <w:bookmarkStart w:id="6435" w:name="_Toc82437548"/>
      <w:bookmarkStart w:id="6436" w:name="_Toc89944914"/>
      <w:bookmarkStart w:id="6437" w:name="_Toc98753932"/>
      <w:bookmarkStart w:id="6438" w:name="_Toc106180918"/>
      <w:bookmarkStart w:id="6439" w:name="_Toc114150963"/>
      <w:bookmarkStart w:id="6440" w:name="_Toc124151366"/>
      <w:bookmarkStart w:id="6441" w:name="_Toc124151886"/>
      <w:bookmarkStart w:id="6442" w:name="_Toc124152406"/>
      <w:bookmarkStart w:id="6443" w:name="_Toc130396938"/>
      <w:bookmarkStart w:id="6444" w:name="_Toc130397458"/>
      <w:bookmarkStart w:id="6445" w:name="_Toc137558562"/>
      <w:bookmarkStart w:id="6446" w:name="_Toc138862387"/>
      <w:bookmarkStart w:id="6447" w:name="_Toc145532444"/>
      <w:bookmarkStart w:id="6448" w:name="_Toc163218857"/>
      <w:r w:rsidRPr="00BE5108">
        <w:rPr>
          <w:rFonts w:eastAsiaTheme="minorEastAsia"/>
        </w:rPr>
        <w:t>8.1.2.2.3</w:t>
      </w:r>
      <w:r w:rsidRPr="00BE5108">
        <w:rPr>
          <w:rFonts w:eastAsiaTheme="minorEastAsia"/>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49" w:name="_Toc73963051"/>
      <w:bookmarkStart w:id="6450" w:name="_Toc75260228"/>
      <w:bookmarkStart w:id="6451" w:name="_Toc75275770"/>
      <w:bookmarkStart w:id="6452" w:name="_Toc75276281"/>
      <w:bookmarkStart w:id="6453" w:name="_Toc76541780"/>
      <w:bookmarkStart w:id="6454" w:name="_Toc82437549"/>
      <w:bookmarkStart w:id="6455" w:name="_Toc89944915"/>
      <w:bookmarkStart w:id="6456" w:name="_Toc98753933"/>
      <w:bookmarkStart w:id="6457" w:name="_Toc106180919"/>
      <w:bookmarkStart w:id="6458" w:name="_Toc114150964"/>
      <w:bookmarkStart w:id="6459" w:name="_Toc124151367"/>
      <w:bookmarkStart w:id="6460" w:name="_Toc124151887"/>
      <w:bookmarkStart w:id="6461" w:name="_Toc124152407"/>
      <w:bookmarkStart w:id="6462" w:name="_Toc130396939"/>
      <w:bookmarkStart w:id="6463" w:name="_Toc130397459"/>
      <w:bookmarkStart w:id="6464" w:name="_Toc137558563"/>
      <w:bookmarkStart w:id="6465" w:name="_Toc138862388"/>
      <w:bookmarkStart w:id="6466" w:name="_Toc145532445"/>
      <w:bookmarkStart w:id="6467" w:name="_Toc163218858"/>
      <w:r w:rsidRPr="00BE5108">
        <w:rPr>
          <w:rFonts w:eastAsiaTheme="minorEastAsia"/>
        </w:rPr>
        <w:t>8.1.2.2.4</w:t>
      </w:r>
      <w:r w:rsidRPr="00BE5108">
        <w:rPr>
          <w:rFonts w:eastAsiaTheme="minorEastAsia"/>
        </w:rPr>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68" w:name="_Toc73963052"/>
      <w:bookmarkStart w:id="6469" w:name="_Toc75260229"/>
      <w:bookmarkStart w:id="6470" w:name="_Toc75275771"/>
      <w:bookmarkStart w:id="6471" w:name="_Toc75276282"/>
      <w:bookmarkStart w:id="6472" w:name="_Toc76541781"/>
      <w:bookmarkStart w:id="6473" w:name="_Toc82437550"/>
      <w:bookmarkStart w:id="6474" w:name="_Toc89944916"/>
      <w:bookmarkStart w:id="6475" w:name="_Toc98753934"/>
      <w:bookmarkStart w:id="6476" w:name="_Toc106180920"/>
      <w:bookmarkStart w:id="6477" w:name="_Toc114150965"/>
      <w:bookmarkStart w:id="6478" w:name="_Toc124151368"/>
      <w:bookmarkStart w:id="6479" w:name="_Toc124151888"/>
      <w:bookmarkStart w:id="6480" w:name="_Toc124152408"/>
      <w:bookmarkStart w:id="6481" w:name="_Toc130396940"/>
      <w:bookmarkStart w:id="6482" w:name="_Toc130397460"/>
      <w:bookmarkStart w:id="6483" w:name="_Toc137558564"/>
      <w:bookmarkStart w:id="6484" w:name="_Toc138862389"/>
      <w:bookmarkStart w:id="6485" w:name="_Toc145532446"/>
      <w:bookmarkStart w:id="6486" w:name="_Toc163218859"/>
      <w:r w:rsidRPr="00BE5108">
        <w:rPr>
          <w:rFonts w:eastAsiaTheme="minorEastAsia"/>
        </w:rPr>
        <w:t>8.1.2.2.5</w:t>
      </w:r>
      <w:r w:rsidRPr="00BE5108">
        <w:rPr>
          <w:rFonts w:eastAsiaTheme="minorEastAsia"/>
        </w:rPr>
        <w:tab/>
        <w:t>Test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87" w:name="_Hlk80805040"/>
            <w:r w:rsidRPr="00BE5108">
              <w:t xml:space="preserve">Number of </w:t>
            </w:r>
            <w:r w:rsidRPr="00BE5108">
              <w:rPr>
                <w:lang w:eastAsia="zh-CN"/>
              </w:rPr>
              <w:t>T</w:t>
            </w:r>
            <w:r w:rsidRPr="00BE5108">
              <w:t>X antennas</w:t>
            </w:r>
            <w:bookmarkEnd w:id="648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488" w:name="_Toc73963053"/>
      <w:bookmarkStart w:id="6489" w:name="_Toc75260230"/>
      <w:bookmarkStart w:id="6490" w:name="_Toc75275772"/>
      <w:bookmarkStart w:id="6491" w:name="_Toc75276283"/>
      <w:bookmarkStart w:id="6492" w:name="_Toc76541782"/>
      <w:bookmarkStart w:id="6493" w:name="_Toc82437551"/>
      <w:bookmarkStart w:id="6494" w:name="_Toc89944917"/>
      <w:bookmarkStart w:id="6495" w:name="_Toc98753935"/>
      <w:bookmarkStart w:id="6496" w:name="_Toc106180921"/>
      <w:bookmarkStart w:id="6497" w:name="_Toc114150966"/>
      <w:bookmarkStart w:id="6498" w:name="_Toc124151369"/>
      <w:bookmarkStart w:id="6499" w:name="_Toc124151889"/>
      <w:bookmarkStart w:id="6500" w:name="_Toc124152409"/>
      <w:bookmarkStart w:id="6501" w:name="_Toc130396941"/>
      <w:bookmarkStart w:id="6502" w:name="_Toc130397461"/>
      <w:bookmarkStart w:id="6503" w:name="_Toc137558565"/>
      <w:bookmarkStart w:id="6504" w:name="_Toc138862390"/>
      <w:bookmarkStart w:id="6505" w:name="_Toc145532447"/>
      <w:bookmarkStart w:id="6506" w:name="_Toc163218860"/>
      <w:r w:rsidRPr="00BE5108">
        <w:rPr>
          <w:rFonts w:eastAsia="MS Mincho"/>
        </w:rPr>
        <w:t>8.1.2.3</w:t>
      </w:r>
      <w:r w:rsidRPr="00BE5108">
        <w:rPr>
          <w:rFonts w:eastAsia="MS Mincho"/>
        </w:rPr>
        <w:tab/>
        <w:t>Performance requirements for UCI multiplexed on PUSCH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258CD01" w14:textId="77777777" w:rsidR="00345ACA" w:rsidRPr="00BE5108" w:rsidRDefault="00345ACA" w:rsidP="00345ACA">
      <w:pPr>
        <w:pStyle w:val="Heading5"/>
        <w:rPr>
          <w:rFonts w:eastAsiaTheme="minorEastAsia"/>
        </w:rPr>
      </w:pPr>
      <w:bookmarkStart w:id="6507" w:name="_Toc73963054"/>
      <w:bookmarkStart w:id="6508" w:name="_Toc75260231"/>
      <w:bookmarkStart w:id="6509" w:name="_Toc75275773"/>
      <w:bookmarkStart w:id="6510" w:name="_Toc75276284"/>
      <w:bookmarkStart w:id="6511" w:name="_Toc76541783"/>
      <w:bookmarkStart w:id="6512" w:name="_Toc82437552"/>
      <w:bookmarkStart w:id="6513" w:name="_Toc89944918"/>
      <w:bookmarkStart w:id="6514" w:name="_Toc98753936"/>
      <w:bookmarkStart w:id="6515" w:name="_Toc106180922"/>
      <w:bookmarkStart w:id="6516" w:name="_Toc114150967"/>
      <w:bookmarkStart w:id="6517" w:name="_Toc124151370"/>
      <w:bookmarkStart w:id="6518" w:name="_Toc124151890"/>
      <w:bookmarkStart w:id="6519" w:name="_Toc124152410"/>
      <w:bookmarkStart w:id="6520" w:name="_Toc130396942"/>
      <w:bookmarkStart w:id="6521" w:name="_Toc130397462"/>
      <w:bookmarkStart w:id="6522" w:name="_Toc137558566"/>
      <w:bookmarkStart w:id="6523" w:name="_Toc138862391"/>
      <w:bookmarkStart w:id="6524" w:name="_Toc145532448"/>
      <w:bookmarkStart w:id="6525" w:name="_Toc163218861"/>
      <w:r w:rsidRPr="00BE5108">
        <w:rPr>
          <w:rFonts w:eastAsiaTheme="minorEastAsia"/>
        </w:rPr>
        <w:t>8.1.2.3.1</w:t>
      </w:r>
      <w:r w:rsidRPr="00BE5108">
        <w:rPr>
          <w:rFonts w:eastAsiaTheme="minorEastAsia"/>
        </w:rPr>
        <w:tab/>
        <w:t>Definition and applicability</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26" w:name="_Toc73963055"/>
      <w:bookmarkStart w:id="6527" w:name="_Toc75260232"/>
      <w:bookmarkStart w:id="6528" w:name="_Toc75275774"/>
      <w:bookmarkStart w:id="6529" w:name="_Toc75276285"/>
      <w:bookmarkStart w:id="6530" w:name="_Toc76541784"/>
      <w:bookmarkStart w:id="6531" w:name="_Toc82437553"/>
      <w:bookmarkStart w:id="6532" w:name="_Toc89944919"/>
      <w:bookmarkStart w:id="6533" w:name="_Toc98753937"/>
      <w:bookmarkStart w:id="6534" w:name="_Toc106180923"/>
      <w:bookmarkStart w:id="6535" w:name="_Toc114150968"/>
      <w:bookmarkStart w:id="6536" w:name="_Toc124151371"/>
      <w:bookmarkStart w:id="6537" w:name="_Toc124151891"/>
      <w:bookmarkStart w:id="6538" w:name="_Toc124152411"/>
      <w:bookmarkStart w:id="6539" w:name="_Toc130396943"/>
      <w:bookmarkStart w:id="6540" w:name="_Toc130397463"/>
      <w:bookmarkStart w:id="6541" w:name="_Toc137558567"/>
      <w:bookmarkStart w:id="6542" w:name="_Toc138862392"/>
      <w:bookmarkStart w:id="6543" w:name="_Toc145532449"/>
      <w:bookmarkStart w:id="6544" w:name="_Toc163218862"/>
      <w:r w:rsidRPr="00BE5108">
        <w:rPr>
          <w:rFonts w:eastAsiaTheme="minorEastAsia"/>
        </w:rPr>
        <w:t>8.1.2.3.2</w:t>
      </w:r>
      <w:r w:rsidRPr="00BE5108">
        <w:rPr>
          <w:rFonts w:eastAsiaTheme="minorEastAsia"/>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45" w:name="_Toc73963056"/>
      <w:bookmarkStart w:id="6546" w:name="_Toc75260233"/>
      <w:bookmarkStart w:id="6547" w:name="_Toc75275775"/>
      <w:bookmarkStart w:id="6548" w:name="_Toc75276286"/>
      <w:bookmarkStart w:id="6549" w:name="_Toc76541785"/>
      <w:bookmarkStart w:id="6550" w:name="_Toc82437554"/>
      <w:bookmarkStart w:id="6551" w:name="_Toc89944920"/>
      <w:bookmarkStart w:id="6552" w:name="_Toc98753938"/>
      <w:bookmarkStart w:id="6553" w:name="_Toc106180924"/>
      <w:bookmarkStart w:id="6554" w:name="_Toc114150969"/>
      <w:bookmarkStart w:id="6555" w:name="_Toc124151372"/>
      <w:bookmarkStart w:id="6556" w:name="_Toc124151892"/>
      <w:bookmarkStart w:id="6557" w:name="_Toc124152412"/>
      <w:bookmarkStart w:id="6558" w:name="_Toc130396944"/>
      <w:bookmarkStart w:id="6559" w:name="_Toc130397464"/>
      <w:bookmarkStart w:id="6560" w:name="_Toc137558568"/>
      <w:bookmarkStart w:id="6561" w:name="_Toc138862393"/>
      <w:bookmarkStart w:id="6562" w:name="_Toc145532450"/>
      <w:bookmarkStart w:id="6563" w:name="_Toc163218863"/>
      <w:r w:rsidRPr="00BE5108">
        <w:rPr>
          <w:rFonts w:eastAsiaTheme="minorEastAsia"/>
        </w:rPr>
        <w:t>8.1.2.3.3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64" w:name="_Toc73963057"/>
      <w:bookmarkStart w:id="6565" w:name="_Toc75260234"/>
      <w:bookmarkStart w:id="6566" w:name="_Toc75275776"/>
      <w:bookmarkStart w:id="6567" w:name="_Toc75276287"/>
      <w:bookmarkStart w:id="6568" w:name="_Toc76541786"/>
      <w:bookmarkStart w:id="6569" w:name="_Toc82437555"/>
      <w:bookmarkStart w:id="6570" w:name="_Toc89944921"/>
      <w:bookmarkStart w:id="6571" w:name="_Toc98753939"/>
      <w:bookmarkStart w:id="6572" w:name="_Toc106180925"/>
      <w:bookmarkStart w:id="6573" w:name="_Toc114150970"/>
      <w:bookmarkStart w:id="6574" w:name="_Toc124151373"/>
      <w:bookmarkStart w:id="6575" w:name="_Toc124151893"/>
      <w:bookmarkStart w:id="6576" w:name="_Toc124152413"/>
      <w:bookmarkStart w:id="6577" w:name="_Toc130396945"/>
      <w:bookmarkStart w:id="6578" w:name="_Toc130397465"/>
      <w:bookmarkStart w:id="6579" w:name="_Toc137558569"/>
      <w:bookmarkStart w:id="6580" w:name="_Toc138862394"/>
      <w:bookmarkStart w:id="6581" w:name="_Toc145532451"/>
      <w:bookmarkStart w:id="6582" w:name="_Toc163218864"/>
      <w:r w:rsidRPr="00BE5108">
        <w:rPr>
          <w:rFonts w:eastAsiaTheme="minorEastAsia"/>
        </w:rPr>
        <w:t>8.1.2.3.4</w:t>
      </w:r>
      <w:r w:rsidRPr="00BE5108">
        <w:rPr>
          <w:rFonts w:eastAsiaTheme="minorEastAsia"/>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83" w:name="_Toc73963058"/>
      <w:bookmarkStart w:id="6584" w:name="_Toc75260235"/>
      <w:bookmarkStart w:id="6585" w:name="_Toc75275777"/>
      <w:bookmarkStart w:id="6586" w:name="_Toc75276288"/>
      <w:bookmarkStart w:id="6587" w:name="_Toc76541787"/>
      <w:bookmarkStart w:id="6588" w:name="_Toc82437556"/>
      <w:bookmarkStart w:id="6589" w:name="_Toc89944922"/>
      <w:bookmarkStart w:id="6590" w:name="_Toc98753940"/>
      <w:bookmarkStart w:id="6591" w:name="_Toc106180926"/>
      <w:bookmarkStart w:id="6592" w:name="_Toc114150971"/>
      <w:bookmarkStart w:id="6593" w:name="_Toc124151374"/>
      <w:bookmarkStart w:id="6594" w:name="_Toc124151894"/>
      <w:bookmarkStart w:id="6595" w:name="_Toc124152414"/>
      <w:bookmarkStart w:id="6596" w:name="_Toc130396946"/>
      <w:bookmarkStart w:id="6597" w:name="_Toc130397466"/>
      <w:bookmarkStart w:id="6598" w:name="_Toc137558570"/>
      <w:bookmarkStart w:id="6599" w:name="_Toc138862395"/>
      <w:bookmarkStart w:id="6600" w:name="_Toc145532452"/>
      <w:bookmarkStart w:id="6601" w:name="_Toc163218865"/>
      <w:r w:rsidRPr="00BE5108">
        <w:rPr>
          <w:rFonts w:eastAsiaTheme="minorEastAsia"/>
        </w:rPr>
        <w:t>8.1.2.3.5</w:t>
      </w:r>
      <w:r w:rsidRPr="00BE5108">
        <w:rPr>
          <w:rFonts w:eastAsiaTheme="minorEastAsia"/>
        </w:rPr>
        <w:tab/>
        <w:t>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02" w:name="_Toc73963059"/>
      <w:bookmarkStart w:id="6603" w:name="_Toc75260236"/>
      <w:bookmarkStart w:id="6604" w:name="_Toc75275778"/>
      <w:bookmarkStart w:id="6605" w:name="_Toc75276289"/>
      <w:bookmarkStart w:id="6606" w:name="_Toc76541788"/>
      <w:bookmarkStart w:id="6607" w:name="_Toc82437557"/>
      <w:bookmarkStart w:id="6608" w:name="_Toc89944923"/>
      <w:bookmarkStart w:id="6609" w:name="_Toc98753941"/>
      <w:bookmarkStart w:id="6610" w:name="_Toc106180927"/>
      <w:bookmarkStart w:id="6611" w:name="_Toc114150972"/>
      <w:bookmarkStart w:id="6612" w:name="_Toc124151375"/>
      <w:bookmarkStart w:id="6613" w:name="_Toc124151895"/>
      <w:bookmarkStart w:id="6614" w:name="_Toc124152415"/>
      <w:bookmarkStart w:id="6615" w:name="_Toc130396947"/>
      <w:bookmarkStart w:id="6616" w:name="_Toc130397467"/>
      <w:bookmarkStart w:id="6617" w:name="_Toc137558571"/>
      <w:bookmarkStart w:id="6618" w:name="_Toc138862396"/>
      <w:bookmarkStart w:id="6619" w:name="_Toc145532453"/>
      <w:bookmarkStart w:id="6620" w:name="_Toc163218866"/>
      <w:r w:rsidRPr="00BE5108">
        <w:rPr>
          <w:rFonts w:eastAsiaTheme="minorEastAsia"/>
        </w:rPr>
        <w:t>8.1.3</w:t>
      </w:r>
      <w:r w:rsidRPr="00BE5108">
        <w:rPr>
          <w:rFonts w:eastAsiaTheme="minorEastAsia"/>
        </w:rPr>
        <w:tab/>
        <w:t>Performance requirements for PUCCH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DCA650A" w14:textId="77777777" w:rsidR="00345ACA" w:rsidRPr="00BE5108" w:rsidRDefault="00345ACA" w:rsidP="00345ACA">
      <w:pPr>
        <w:pStyle w:val="Heading4"/>
        <w:rPr>
          <w:rFonts w:eastAsia="MS Mincho"/>
        </w:rPr>
      </w:pPr>
      <w:bookmarkStart w:id="6621" w:name="_Toc73963060"/>
      <w:bookmarkStart w:id="6622" w:name="_Toc75260237"/>
      <w:bookmarkStart w:id="6623" w:name="_Toc75275779"/>
      <w:bookmarkStart w:id="6624" w:name="_Toc75276290"/>
      <w:bookmarkStart w:id="6625" w:name="_Toc76541789"/>
      <w:bookmarkStart w:id="6626" w:name="_Toc82437558"/>
      <w:bookmarkStart w:id="6627" w:name="_Toc89944924"/>
      <w:bookmarkStart w:id="6628" w:name="_Toc98753942"/>
      <w:bookmarkStart w:id="6629" w:name="_Toc106180928"/>
      <w:bookmarkStart w:id="6630" w:name="_Toc114150973"/>
      <w:bookmarkStart w:id="6631" w:name="_Toc124151376"/>
      <w:bookmarkStart w:id="6632" w:name="_Toc124151896"/>
      <w:bookmarkStart w:id="6633" w:name="_Toc124152416"/>
      <w:bookmarkStart w:id="6634" w:name="_Toc130396948"/>
      <w:bookmarkStart w:id="6635" w:name="_Toc130397468"/>
      <w:bookmarkStart w:id="6636" w:name="_Toc137558572"/>
      <w:bookmarkStart w:id="6637" w:name="_Toc138862397"/>
      <w:bookmarkStart w:id="6638" w:name="_Toc145532454"/>
      <w:bookmarkStart w:id="6639" w:name="_Toc163218867"/>
      <w:r w:rsidRPr="00BE5108">
        <w:rPr>
          <w:rFonts w:eastAsia="MS Mincho"/>
        </w:rPr>
        <w:t>8.1.3.1</w:t>
      </w:r>
      <w:r w:rsidRPr="00BE5108">
        <w:rPr>
          <w:rFonts w:eastAsia="MS Mincho"/>
        </w:rPr>
        <w:tab/>
        <w:t>Performance requirements for PUCCH format 0</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931890" w14:textId="77777777" w:rsidR="00345ACA" w:rsidRPr="00BE5108" w:rsidRDefault="00345ACA" w:rsidP="00345ACA">
      <w:pPr>
        <w:pStyle w:val="Heading5"/>
        <w:rPr>
          <w:rFonts w:eastAsiaTheme="minorEastAsia"/>
        </w:rPr>
      </w:pPr>
      <w:bookmarkStart w:id="6640" w:name="_Toc73963061"/>
      <w:bookmarkStart w:id="6641" w:name="_Toc75260238"/>
      <w:bookmarkStart w:id="6642" w:name="_Toc75275780"/>
      <w:bookmarkStart w:id="6643" w:name="_Toc75276291"/>
      <w:bookmarkStart w:id="6644" w:name="_Toc76541790"/>
      <w:bookmarkStart w:id="6645" w:name="_Toc82437559"/>
      <w:bookmarkStart w:id="6646" w:name="_Toc89944925"/>
      <w:bookmarkStart w:id="6647" w:name="_Toc98753943"/>
      <w:bookmarkStart w:id="6648" w:name="_Toc106180929"/>
      <w:bookmarkStart w:id="6649" w:name="_Toc114150974"/>
      <w:bookmarkStart w:id="6650" w:name="_Toc124151377"/>
      <w:bookmarkStart w:id="6651" w:name="_Toc124151897"/>
      <w:bookmarkStart w:id="6652" w:name="_Toc124152417"/>
      <w:bookmarkStart w:id="6653" w:name="_Toc130396949"/>
      <w:bookmarkStart w:id="6654" w:name="_Toc130397469"/>
      <w:bookmarkStart w:id="6655" w:name="_Toc137558573"/>
      <w:bookmarkStart w:id="6656" w:name="_Toc138862398"/>
      <w:bookmarkStart w:id="6657" w:name="_Toc145532455"/>
      <w:bookmarkStart w:id="6658" w:name="_Toc163218868"/>
      <w:r w:rsidRPr="00BE5108">
        <w:rPr>
          <w:rFonts w:eastAsiaTheme="minorEastAsia"/>
        </w:rPr>
        <w:t>8.1.3.1.1</w:t>
      </w:r>
      <w:r w:rsidRPr="00BE5108">
        <w:rPr>
          <w:rFonts w:eastAsiaTheme="minorEastAsia"/>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59" w:name="_Toc73963062"/>
      <w:bookmarkStart w:id="6660" w:name="_Toc75260239"/>
      <w:bookmarkStart w:id="6661" w:name="_Toc75275781"/>
      <w:bookmarkStart w:id="6662" w:name="_Toc75276292"/>
      <w:bookmarkStart w:id="6663" w:name="_Toc76541791"/>
      <w:bookmarkStart w:id="6664" w:name="_Toc82437560"/>
      <w:bookmarkStart w:id="6665" w:name="_Toc89944926"/>
      <w:bookmarkStart w:id="6666" w:name="_Toc98753944"/>
      <w:bookmarkStart w:id="6667" w:name="_Toc106180930"/>
      <w:bookmarkStart w:id="6668" w:name="_Toc114150975"/>
      <w:bookmarkStart w:id="6669" w:name="_Toc124151378"/>
      <w:bookmarkStart w:id="6670" w:name="_Toc124151898"/>
      <w:bookmarkStart w:id="6671" w:name="_Toc124152418"/>
      <w:bookmarkStart w:id="6672" w:name="_Toc130396950"/>
      <w:bookmarkStart w:id="6673" w:name="_Toc130397470"/>
      <w:bookmarkStart w:id="6674" w:name="_Toc137558574"/>
      <w:bookmarkStart w:id="6675" w:name="_Toc138862399"/>
      <w:bookmarkStart w:id="6676" w:name="_Toc145532456"/>
      <w:bookmarkStart w:id="6677" w:name="_Toc163218869"/>
      <w:r w:rsidRPr="00BE5108">
        <w:rPr>
          <w:rFonts w:eastAsiaTheme="minorEastAsia"/>
        </w:rPr>
        <w:t>8.1.3.1.2</w:t>
      </w:r>
      <w:r w:rsidRPr="00BE5108">
        <w:rPr>
          <w:rFonts w:eastAsiaTheme="minorEastAsia"/>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78" w:name="_Toc73963063"/>
      <w:bookmarkStart w:id="6679" w:name="_Toc75260240"/>
      <w:bookmarkStart w:id="6680" w:name="_Toc75275782"/>
      <w:bookmarkStart w:id="6681" w:name="_Toc75276293"/>
      <w:bookmarkStart w:id="6682" w:name="_Toc76541792"/>
      <w:bookmarkStart w:id="6683" w:name="_Toc82437561"/>
      <w:bookmarkStart w:id="6684" w:name="_Toc89944927"/>
      <w:bookmarkStart w:id="6685" w:name="_Toc98753945"/>
      <w:bookmarkStart w:id="6686" w:name="_Toc106180931"/>
      <w:bookmarkStart w:id="6687" w:name="_Toc114150976"/>
      <w:bookmarkStart w:id="6688" w:name="_Toc124151379"/>
      <w:bookmarkStart w:id="6689" w:name="_Toc124151899"/>
      <w:bookmarkStart w:id="6690" w:name="_Toc124152419"/>
      <w:bookmarkStart w:id="6691" w:name="_Toc130396951"/>
      <w:bookmarkStart w:id="6692" w:name="_Toc130397471"/>
      <w:bookmarkStart w:id="6693" w:name="_Toc137558575"/>
      <w:bookmarkStart w:id="6694" w:name="_Toc138862400"/>
      <w:bookmarkStart w:id="6695" w:name="_Toc145532457"/>
      <w:bookmarkStart w:id="6696" w:name="_Toc163218870"/>
      <w:r w:rsidRPr="00BE5108">
        <w:rPr>
          <w:rFonts w:eastAsiaTheme="minorEastAsia"/>
        </w:rPr>
        <w:t>8.1.3.1.3</w:t>
      </w:r>
      <w:r w:rsidRPr="00BE5108">
        <w:rPr>
          <w:rFonts w:eastAsiaTheme="minorEastAsia"/>
        </w:rPr>
        <w:tab/>
        <w:t>Test purpose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697" w:name="_Toc73963064"/>
      <w:bookmarkStart w:id="6698" w:name="_Toc75260241"/>
      <w:bookmarkStart w:id="6699" w:name="_Toc75275783"/>
      <w:bookmarkStart w:id="6700" w:name="_Toc75276294"/>
      <w:bookmarkStart w:id="6701" w:name="_Toc76541793"/>
      <w:bookmarkStart w:id="6702" w:name="_Toc82437562"/>
      <w:bookmarkStart w:id="6703" w:name="_Toc89944928"/>
      <w:bookmarkStart w:id="6704" w:name="_Toc98753946"/>
      <w:bookmarkStart w:id="6705" w:name="_Toc106180932"/>
      <w:bookmarkStart w:id="6706" w:name="_Toc114150977"/>
      <w:bookmarkStart w:id="6707" w:name="_Toc124151380"/>
      <w:bookmarkStart w:id="6708" w:name="_Toc124151900"/>
      <w:bookmarkStart w:id="6709" w:name="_Toc124152420"/>
      <w:bookmarkStart w:id="6710" w:name="_Toc130396952"/>
      <w:bookmarkStart w:id="6711" w:name="_Toc130397472"/>
      <w:bookmarkStart w:id="6712" w:name="_Toc137558576"/>
      <w:bookmarkStart w:id="6713" w:name="_Toc138862401"/>
      <w:bookmarkStart w:id="6714" w:name="_Toc145532458"/>
      <w:bookmarkStart w:id="6715" w:name="_Toc163218871"/>
      <w:r w:rsidRPr="00BE5108">
        <w:rPr>
          <w:rFonts w:eastAsiaTheme="minorEastAsia"/>
        </w:rPr>
        <w:t>8.1.3.1.4</w:t>
      </w:r>
      <w:r w:rsidRPr="00BE5108">
        <w:rPr>
          <w:rFonts w:eastAsiaTheme="minorEastAsia"/>
        </w:rPr>
        <w:tab/>
        <w:t>Method of test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95pt" o:ole="" fillcolor="window">
            <v:imagedata r:id="rId45" o:title=""/>
          </v:shape>
          <o:OLEObject Type="Embed" ProgID="Word.Picture.8" ShapeID="_x0000_i1043" DrawAspect="Content" ObjectID="_1774123002"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16" w:name="_Toc73963065"/>
      <w:bookmarkStart w:id="6717" w:name="_Toc75260242"/>
      <w:bookmarkStart w:id="6718" w:name="_Toc75275784"/>
      <w:bookmarkStart w:id="6719" w:name="_Toc75276295"/>
      <w:bookmarkStart w:id="6720" w:name="_Toc76541794"/>
      <w:bookmarkStart w:id="6721" w:name="_Toc82437563"/>
      <w:bookmarkStart w:id="6722" w:name="_Toc89944929"/>
      <w:bookmarkStart w:id="6723" w:name="_Toc98753947"/>
      <w:bookmarkStart w:id="6724" w:name="_Toc106180933"/>
      <w:bookmarkStart w:id="6725" w:name="_Toc114150978"/>
      <w:bookmarkStart w:id="6726" w:name="_Toc124151381"/>
      <w:bookmarkStart w:id="6727" w:name="_Toc124151901"/>
      <w:bookmarkStart w:id="6728" w:name="_Toc124152421"/>
      <w:bookmarkStart w:id="6729" w:name="_Toc130396953"/>
      <w:bookmarkStart w:id="6730" w:name="_Toc130397473"/>
      <w:bookmarkStart w:id="6731" w:name="_Toc137558577"/>
      <w:bookmarkStart w:id="6732" w:name="_Toc138862402"/>
      <w:bookmarkStart w:id="6733" w:name="_Toc145532459"/>
      <w:bookmarkStart w:id="6734" w:name="_Toc163218872"/>
      <w:r w:rsidRPr="00BE5108">
        <w:rPr>
          <w:rFonts w:eastAsiaTheme="minorEastAsia"/>
        </w:rPr>
        <w:t>8.1.3.1.5</w:t>
      </w:r>
      <w:r w:rsidRPr="00BE5108">
        <w:rPr>
          <w:rFonts w:eastAsiaTheme="minorEastAsia"/>
        </w:rPr>
        <w:tab/>
        <w:t>Test requirement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35" w:name="_Toc73963066"/>
      <w:bookmarkStart w:id="6736" w:name="_Toc75260243"/>
      <w:bookmarkStart w:id="6737" w:name="_Toc75275785"/>
      <w:bookmarkStart w:id="6738" w:name="_Toc75276296"/>
      <w:bookmarkStart w:id="6739" w:name="_Toc76541795"/>
      <w:bookmarkStart w:id="6740" w:name="_Toc82437564"/>
      <w:bookmarkStart w:id="6741" w:name="_Toc89944930"/>
      <w:bookmarkStart w:id="6742" w:name="_Toc98753948"/>
      <w:bookmarkStart w:id="6743" w:name="_Toc106180934"/>
      <w:bookmarkStart w:id="6744" w:name="_Toc114150979"/>
      <w:bookmarkStart w:id="6745" w:name="_Toc124151382"/>
      <w:bookmarkStart w:id="6746" w:name="_Toc124151902"/>
      <w:bookmarkStart w:id="6747" w:name="_Toc124152422"/>
      <w:bookmarkStart w:id="6748" w:name="_Toc130396954"/>
      <w:bookmarkStart w:id="6749" w:name="_Toc130397474"/>
      <w:bookmarkStart w:id="6750" w:name="_Toc137558578"/>
      <w:bookmarkStart w:id="6751" w:name="_Toc138862403"/>
      <w:bookmarkStart w:id="6752" w:name="_Toc145532460"/>
      <w:bookmarkStart w:id="6753" w:name="_Toc163218873"/>
      <w:r w:rsidRPr="00BE5108">
        <w:rPr>
          <w:rFonts w:eastAsia="MS Mincho"/>
        </w:rPr>
        <w:t>8.1.3.2</w:t>
      </w:r>
      <w:r w:rsidRPr="00BE5108">
        <w:rPr>
          <w:rFonts w:eastAsia="MS Mincho"/>
        </w:rPr>
        <w:tab/>
        <w:t>Performance requirements for PUCCH format 1</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5CD7D55" w14:textId="77777777" w:rsidR="00345ACA" w:rsidRPr="00BE5108" w:rsidRDefault="00345ACA" w:rsidP="00345ACA">
      <w:pPr>
        <w:pStyle w:val="Heading5"/>
        <w:rPr>
          <w:rFonts w:eastAsiaTheme="minorEastAsia"/>
        </w:rPr>
      </w:pPr>
      <w:bookmarkStart w:id="6754" w:name="_Toc73963067"/>
      <w:bookmarkStart w:id="6755" w:name="_Toc75260244"/>
      <w:bookmarkStart w:id="6756" w:name="_Toc75275786"/>
      <w:bookmarkStart w:id="6757" w:name="_Toc75276297"/>
      <w:bookmarkStart w:id="6758" w:name="_Toc76541796"/>
      <w:bookmarkStart w:id="6759" w:name="_Toc82437565"/>
      <w:bookmarkStart w:id="6760" w:name="_Toc89944931"/>
      <w:bookmarkStart w:id="6761" w:name="_Toc98753949"/>
      <w:bookmarkStart w:id="6762" w:name="_Toc106180935"/>
      <w:bookmarkStart w:id="6763" w:name="_Toc114150980"/>
      <w:bookmarkStart w:id="6764" w:name="_Toc124151383"/>
      <w:bookmarkStart w:id="6765" w:name="_Toc124151903"/>
      <w:bookmarkStart w:id="6766" w:name="_Toc124152423"/>
      <w:bookmarkStart w:id="6767" w:name="_Toc130396955"/>
      <w:bookmarkStart w:id="6768" w:name="_Toc130397475"/>
      <w:bookmarkStart w:id="6769" w:name="_Toc137558579"/>
      <w:bookmarkStart w:id="6770" w:name="_Toc138862404"/>
      <w:bookmarkStart w:id="6771" w:name="_Toc145532461"/>
      <w:bookmarkStart w:id="6772" w:name="_Toc163218874"/>
      <w:r w:rsidRPr="00BE5108">
        <w:rPr>
          <w:rFonts w:eastAsiaTheme="minorEastAsia"/>
        </w:rPr>
        <w:t>8.1.3.2.1</w:t>
      </w:r>
      <w:r w:rsidRPr="00BE5108">
        <w:rPr>
          <w:rFonts w:eastAsiaTheme="minorEastAsia"/>
        </w:rPr>
        <w:tab/>
        <w:t>NACK to ACK detection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73" w:name="_Toc73963068"/>
      <w:bookmarkStart w:id="6774" w:name="_Toc75260245"/>
      <w:bookmarkStart w:id="6775" w:name="_Toc75275787"/>
      <w:bookmarkStart w:id="6776" w:name="_Toc75276298"/>
      <w:bookmarkStart w:id="6777" w:name="_Toc76541797"/>
      <w:bookmarkStart w:id="6778" w:name="_Toc82437566"/>
      <w:bookmarkStart w:id="6779" w:name="_Toc89944932"/>
      <w:bookmarkStart w:id="6780" w:name="_Toc98753950"/>
      <w:bookmarkStart w:id="6781" w:name="_Toc106180936"/>
      <w:bookmarkStart w:id="6782" w:name="_Toc114150981"/>
      <w:bookmarkStart w:id="6783" w:name="_Toc124151384"/>
      <w:bookmarkStart w:id="6784" w:name="_Toc124151904"/>
      <w:bookmarkStart w:id="6785" w:name="_Toc124152424"/>
      <w:bookmarkStart w:id="6786" w:name="_Toc130396956"/>
      <w:bookmarkStart w:id="6787" w:name="_Toc130397476"/>
      <w:bookmarkStart w:id="6788" w:name="_Toc137558580"/>
      <w:bookmarkStart w:id="6789" w:name="_Toc138862405"/>
      <w:bookmarkStart w:id="6790" w:name="_Toc145532462"/>
      <w:bookmarkStart w:id="6791" w:name="_Toc163218875"/>
      <w:r w:rsidRPr="00BE5108">
        <w:rPr>
          <w:rFonts w:eastAsiaTheme="minorEastAsia"/>
        </w:rPr>
        <w:t>8.1.3.2.2</w:t>
      </w:r>
      <w:r w:rsidRPr="00BE5108">
        <w:rPr>
          <w:rFonts w:eastAsiaTheme="minorEastAsia"/>
        </w:rPr>
        <w:tab/>
        <w:t>ACK missed detection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792" w:name="_Toc73963069"/>
      <w:bookmarkStart w:id="6793" w:name="_Toc75260246"/>
      <w:bookmarkStart w:id="6794" w:name="_Toc75275788"/>
      <w:bookmarkStart w:id="6795" w:name="_Toc75276299"/>
      <w:bookmarkStart w:id="6796" w:name="_Toc76541798"/>
      <w:bookmarkStart w:id="6797" w:name="_Toc82437567"/>
      <w:bookmarkStart w:id="6798" w:name="_Toc89944933"/>
      <w:bookmarkStart w:id="6799" w:name="_Toc98753951"/>
      <w:bookmarkStart w:id="6800" w:name="_Toc106180937"/>
      <w:bookmarkStart w:id="6801" w:name="_Toc114150982"/>
      <w:bookmarkStart w:id="6802" w:name="_Toc124151385"/>
      <w:bookmarkStart w:id="6803" w:name="_Toc124151905"/>
      <w:bookmarkStart w:id="6804" w:name="_Toc124152425"/>
      <w:bookmarkStart w:id="6805" w:name="_Toc130396957"/>
      <w:bookmarkStart w:id="6806" w:name="_Toc130397477"/>
      <w:bookmarkStart w:id="6807" w:name="_Toc137558581"/>
      <w:bookmarkStart w:id="6808" w:name="_Toc138862406"/>
      <w:bookmarkStart w:id="6809" w:name="_Toc145532463"/>
      <w:bookmarkStart w:id="6810" w:name="_Toc163218876"/>
      <w:r w:rsidRPr="00BE5108">
        <w:rPr>
          <w:rFonts w:eastAsia="MS Mincho"/>
        </w:rPr>
        <w:t>8.1.3.3</w:t>
      </w:r>
      <w:r w:rsidRPr="00BE5108">
        <w:rPr>
          <w:rFonts w:eastAsia="MS Mincho"/>
        </w:rPr>
        <w:tab/>
        <w:t>Performance requirements for PUCCH format 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982953" w14:textId="77777777" w:rsidR="00345ACA" w:rsidRPr="00BE5108" w:rsidRDefault="00345ACA" w:rsidP="00345ACA">
      <w:pPr>
        <w:pStyle w:val="Heading5"/>
        <w:rPr>
          <w:rFonts w:eastAsiaTheme="minorEastAsia"/>
        </w:rPr>
      </w:pPr>
      <w:bookmarkStart w:id="6811" w:name="_Toc73963070"/>
      <w:bookmarkStart w:id="6812" w:name="_Toc75260247"/>
      <w:bookmarkStart w:id="6813" w:name="_Toc75275789"/>
      <w:bookmarkStart w:id="6814" w:name="_Toc75276300"/>
      <w:bookmarkStart w:id="6815" w:name="_Toc76541799"/>
      <w:bookmarkStart w:id="6816" w:name="_Toc82437568"/>
      <w:bookmarkStart w:id="6817" w:name="_Toc89944934"/>
      <w:bookmarkStart w:id="6818" w:name="_Toc98753952"/>
      <w:bookmarkStart w:id="6819" w:name="_Toc106180938"/>
      <w:bookmarkStart w:id="6820" w:name="_Toc114150983"/>
      <w:bookmarkStart w:id="6821" w:name="_Toc124151386"/>
      <w:bookmarkStart w:id="6822" w:name="_Toc124151906"/>
      <w:bookmarkStart w:id="6823" w:name="_Toc124152426"/>
      <w:bookmarkStart w:id="6824" w:name="_Toc130396958"/>
      <w:bookmarkStart w:id="6825" w:name="_Toc130397478"/>
      <w:bookmarkStart w:id="6826" w:name="_Toc137558582"/>
      <w:bookmarkStart w:id="6827" w:name="_Toc138862407"/>
      <w:bookmarkStart w:id="6828" w:name="_Toc145532464"/>
      <w:bookmarkStart w:id="6829" w:name="_Toc163218877"/>
      <w:r w:rsidRPr="00BE5108">
        <w:rPr>
          <w:rFonts w:eastAsiaTheme="minorEastAsia"/>
        </w:rPr>
        <w:t>8.1.3.3.1</w:t>
      </w:r>
      <w:r w:rsidRPr="00BE5108">
        <w:rPr>
          <w:rFonts w:eastAsiaTheme="minorEastAsia"/>
        </w:rPr>
        <w:tab/>
        <w:t>ACK missed detection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95pt" o:ole="" fillcolor="window">
            <v:imagedata r:id="rId45" o:title=""/>
          </v:shape>
          <o:OLEObject Type="Embed" ProgID="Word.Picture.8" ShapeID="_x0000_i1044" DrawAspect="Content" ObjectID="_1774123003"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30" w:name="_Toc73963071"/>
      <w:bookmarkStart w:id="6831" w:name="_Toc75260248"/>
      <w:bookmarkStart w:id="6832" w:name="_Toc75275790"/>
      <w:bookmarkStart w:id="6833" w:name="_Toc75276301"/>
      <w:bookmarkStart w:id="6834" w:name="_Toc76541800"/>
      <w:bookmarkStart w:id="6835" w:name="_Toc82437569"/>
      <w:bookmarkStart w:id="6836" w:name="_Toc89944935"/>
      <w:bookmarkStart w:id="6837" w:name="_Toc98753953"/>
      <w:bookmarkStart w:id="6838" w:name="_Toc106180939"/>
      <w:bookmarkStart w:id="6839" w:name="_Toc114150984"/>
      <w:bookmarkStart w:id="6840" w:name="_Toc124151387"/>
      <w:bookmarkStart w:id="6841" w:name="_Toc124151907"/>
      <w:bookmarkStart w:id="6842" w:name="_Toc124152427"/>
      <w:bookmarkStart w:id="6843" w:name="_Toc130396959"/>
      <w:bookmarkStart w:id="6844" w:name="_Toc130397479"/>
      <w:bookmarkStart w:id="6845" w:name="_Toc137558583"/>
      <w:bookmarkStart w:id="6846" w:name="_Toc138862408"/>
      <w:bookmarkStart w:id="6847" w:name="_Toc145532465"/>
      <w:bookmarkStart w:id="6848" w:name="_Toc163218878"/>
      <w:r w:rsidRPr="00BE5108">
        <w:rPr>
          <w:rFonts w:eastAsiaTheme="minorEastAsia"/>
        </w:rPr>
        <w:t>8.1.3.3.2</w:t>
      </w:r>
      <w:r w:rsidRPr="00BE5108">
        <w:rPr>
          <w:rFonts w:eastAsiaTheme="minorEastAsia"/>
        </w:rPr>
        <w:tab/>
        <w:t>UCI BLER performance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55pt" o:ole="" fillcolor="window">
            <v:imagedata r:id="rId48" o:title=""/>
          </v:shape>
          <o:OLEObject Type="Embed" ProgID="Word.Picture.8" ShapeID="_x0000_i1045" DrawAspect="Content" ObjectID="_1774123004"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49" w:name="_Toc73963072"/>
      <w:bookmarkStart w:id="6850" w:name="_Toc75260249"/>
      <w:bookmarkStart w:id="6851" w:name="_Toc75275791"/>
      <w:bookmarkStart w:id="6852" w:name="_Toc75276302"/>
      <w:bookmarkStart w:id="6853" w:name="_Toc76541801"/>
      <w:bookmarkStart w:id="6854" w:name="_Toc82437570"/>
      <w:bookmarkStart w:id="6855" w:name="_Toc89944936"/>
      <w:bookmarkStart w:id="6856" w:name="_Toc98753954"/>
      <w:bookmarkStart w:id="6857" w:name="_Toc106180940"/>
      <w:bookmarkStart w:id="6858" w:name="_Toc114150985"/>
      <w:bookmarkStart w:id="6859" w:name="_Toc124151388"/>
      <w:bookmarkStart w:id="6860" w:name="_Toc124151908"/>
      <w:bookmarkStart w:id="6861" w:name="_Toc124152428"/>
      <w:bookmarkStart w:id="6862" w:name="_Toc130396960"/>
      <w:bookmarkStart w:id="6863" w:name="_Toc130397480"/>
      <w:bookmarkStart w:id="6864" w:name="_Toc137558584"/>
      <w:bookmarkStart w:id="6865" w:name="_Toc138862409"/>
      <w:bookmarkStart w:id="6866" w:name="_Toc145532466"/>
      <w:bookmarkStart w:id="6867" w:name="_Toc163218879"/>
      <w:r w:rsidRPr="00BE5108">
        <w:rPr>
          <w:rFonts w:eastAsia="MS Mincho"/>
        </w:rPr>
        <w:t>8.1.3.4</w:t>
      </w:r>
      <w:r w:rsidRPr="00BE5108">
        <w:rPr>
          <w:rFonts w:eastAsia="MS Mincho"/>
        </w:rPr>
        <w:tab/>
        <w:t>Performance requirements for PUCCH format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2191F3F" w14:textId="77777777" w:rsidR="00345ACA" w:rsidRPr="00BE5108" w:rsidRDefault="00345ACA" w:rsidP="00345ACA">
      <w:pPr>
        <w:pStyle w:val="Heading5"/>
        <w:rPr>
          <w:rFonts w:eastAsiaTheme="minorEastAsia"/>
        </w:rPr>
      </w:pPr>
      <w:bookmarkStart w:id="6868" w:name="_Toc73963073"/>
      <w:bookmarkStart w:id="6869" w:name="_Toc75260250"/>
      <w:bookmarkStart w:id="6870" w:name="_Toc75275792"/>
      <w:bookmarkStart w:id="6871" w:name="_Toc75276303"/>
      <w:bookmarkStart w:id="6872" w:name="_Toc76541802"/>
      <w:bookmarkStart w:id="6873" w:name="_Toc82437571"/>
      <w:bookmarkStart w:id="6874" w:name="_Toc89944937"/>
      <w:bookmarkStart w:id="6875" w:name="_Toc98753955"/>
      <w:bookmarkStart w:id="6876" w:name="_Toc106180941"/>
      <w:bookmarkStart w:id="6877" w:name="_Toc114150986"/>
      <w:bookmarkStart w:id="6878" w:name="_Toc124151389"/>
      <w:bookmarkStart w:id="6879" w:name="_Toc124151909"/>
      <w:bookmarkStart w:id="6880" w:name="_Toc124152429"/>
      <w:bookmarkStart w:id="6881" w:name="_Toc130396961"/>
      <w:bookmarkStart w:id="6882" w:name="_Toc130397481"/>
      <w:bookmarkStart w:id="6883" w:name="_Toc137558585"/>
      <w:bookmarkStart w:id="6884" w:name="_Toc138862410"/>
      <w:bookmarkStart w:id="6885" w:name="_Toc145532467"/>
      <w:bookmarkStart w:id="6886" w:name="_Toc163218880"/>
      <w:r w:rsidRPr="00BE5108">
        <w:rPr>
          <w:rFonts w:eastAsiaTheme="minorEastAsia"/>
        </w:rPr>
        <w:t>8.1.3.4.1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87" w:name="_Toc73963074"/>
      <w:bookmarkStart w:id="6888" w:name="_Toc75260251"/>
      <w:bookmarkStart w:id="6889" w:name="_Toc75275793"/>
      <w:bookmarkStart w:id="6890" w:name="_Toc75276304"/>
      <w:bookmarkStart w:id="6891" w:name="_Toc76541803"/>
      <w:bookmarkStart w:id="6892" w:name="_Toc82437572"/>
      <w:bookmarkStart w:id="6893" w:name="_Toc89944938"/>
      <w:bookmarkStart w:id="6894" w:name="_Toc98753956"/>
      <w:bookmarkStart w:id="6895" w:name="_Toc106180942"/>
      <w:bookmarkStart w:id="6896" w:name="_Toc114150987"/>
      <w:bookmarkStart w:id="6897" w:name="_Toc124151390"/>
      <w:bookmarkStart w:id="6898" w:name="_Toc124151910"/>
      <w:bookmarkStart w:id="6899" w:name="_Toc124152430"/>
      <w:bookmarkStart w:id="6900" w:name="_Toc130396962"/>
      <w:bookmarkStart w:id="6901" w:name="_Toc130397482"/>
      <w:bookmarkStart w:id="6902" w:name="_Toc137558586"/>
      <w:bookmarkStart w:id="6903" w:name="_Toc138862411"/>
      <w:bookmarkStart w:id="6904" w:name="_Toc145532468"/>
      <w:bookmarkStart w:id="6905" w:name="_Toc163218881"/>
      <w:r w:rsidRPr="00BE5108">
        <w:rPr>
          <w:rFonts w:eastAsiaTheme="minorEastAsia"/>
        </w:rPr>
        <w:t>8.1.3.4.2</w:t>
      </w:r>
      <w:r w:rsidRPr="00BE5108">
        <w:rPr>
          <w:rFonts w:eastAsiaTheme="minorEastAsia"/>
        </w:rPr>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06" w:name="_Toc73963075"/>
      <w:bookmarkStart w:id="6907" w:name="_Toc75260252"/>
      <w:bookmarkStart w:id="6908" w:name="_Toc75275794"/>
      <w:bookmarkStart w:id="6909" w:name="_Toc75276305"/>
      <w:bookmarkStart w:id="6910" w:name="_Toc76541804"/>
      <w:bookmarkStart w:id="6911" w:name="_Toc82437573"/>
      <w:bookmarkStart w:id="6912" w:name="_Toc89944939"/>
      <w:bookmarkStart w:id="6913" w:name="_Toc98753957"/>
      <w:bookmarkStart w:id="6914" w:name="_Toc106180943"/>
      <w:bookmarkStart w:id="6915" w:name="_Toc114150988"/>
      <w:bookmarkStart w:id="6916" w:name="_Toc124151391"/>
      <w:bookmarkStart w:id="6917" w:name="_Toc124151911"/>
      <w:bookmarkStart w:id="6918" w:name="_Toc124152431"/>
      <w:bookmarkStart w:id="6919" w:name="_Toc130396963"/>
      <w:bookmarkStart w:id="6920" w:name="_Toc130397483"/>
      <w:bookmarkStart w:id="6921" w:name="_Toc137558587"/>
      <w:bookmarkStart w:id="6922" w:name="_Toc138862412"/>
      <w:bookmarkStart w:id="6923" w:name="_Toc145532469"/>
      <w:bookmarkStart w:id="6924" w:name="_Toc163218882"/>
      <w:r w:rsidRPr="00BE5108">
        <w:rPr>
          <w:rFonts w:eastAsiaTheme="minorEastAsia"/>
        </w:rPr>
        <w:t>8.1.3.4.3</w:t>
      </w:r>
      <w:r w:rsidRPr="00BE5108">
        <w:rPr>
          <w:rFonts w:eastAsiaTheme="minorEastAsia"/>
        </w:rPr>
        <w:tab/>
        <w:t>Test purpose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25" w:name="_Toc73963076"/>
      <w:bookmarkStart w:id="6926" w:name="_Toc75260253"/>
      <w:bookmarkStart w:id="6927" w:name="_Toc75275795"/>
      <w:bookmarkStart w:id="6928" w:name="_Toc75276306"/>
      <w:bookmarkStart w:id="6929" w:name="_Toc76541805"/>
      <w:bookmarkStart w:id="6930" w:name="_Toc82437574"/>
      <w:bookmarkStart w:id="6931" w:name="_Toc89944940"/>
      <w:bookmarkStart w:id="6932" w:name="_Toc98753958"/>
      <w:bookmarkStart w:id="6933" w:name="_Toc106180944"/>
      <w:bookmarkStart w:id="6934" w:name="_Toc114150989"/>
      <w:bookmarkStart w:id="6935" w:name="_Toc124151392"/>
      <w:bookmarkStart w:id="6936" w:name="_Toc124151912"/>
      <w:bookmarkStart w:id="6937" w:name="_Toc124152432"/>
      <w:bookmarkStart w:id="6938" w:name="_Toc130396964"/>
      <w:bookmarkStart w:id="6939" w:name="_Toc130397484"/>
      <w:bookmarkStart w:id="6940" w:name="_Toc137558588"/>
      <w:bookmarkStart w:id="6941" w:name="_Toc138862413"/>
      <w:bookmarkStart w:id="6942" w:name="_Toc145532470"/>
      <w:bookmarkStart w:id="6943" w:name="_Toc163218883"/>
      <w:r w:rsidRPr="00BE5108">
        <w:rPr>
          <w:rFonts w:eastAsiaTheme="minorEastAsia"/>
        </w:rPr>
        <w:t>8.1.3.4.4</w:t>
      </w:r>
      <w:r w:rsidRPr="00BE5108">
        <w:rPr>
          <w:rFonts w:eastAsiaTheme="minorEastAsia"/>
        </w:rPr>
        <w:tab/>
        <w:t>Method of test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55pt" o:ole="" fillcolor="window">
            <v:imagedata r:id="rId48" o:title=""/>
          </v:shape>
          <o:OLEObject Type="Embed" ProgID="Word.Picture.8" ShapeID="_x0000_i1046" DrawAspect="Content" ObjectID="_1774123005"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44" w:name="_Toc73963077"/>
      <w:bookmarkStart w:id="6945" w:name="_Toc75260254"/>
      <w:bookmarkStart w:id="6946" w:name="_Toc75275796"/>
      <w:bookmarkStart w:id="6947" w:name="_Toc75276307"/>
      <w:bookmarkStart w:id="6948" w:name="_Toc76541806"/>
      <w:bookmarkStart w:id="6949" w:name="_Toc82437575"/>
      <w:bookmarkStart w:id="6950" w:name="_Toc89944941"/>
      <w:bookmarkStart w:id="6951" w:name="_Toc98753959"/>
      <w:bookmarkStart w:id="6952" w:name="_Toc106180945"/>
      <w:bookmarkStart w:id="6953" w:name="_Toc114150990"/>
      <w:bookmarkStart w:id="6954" w:name="_Toc124151393"/>
      <w:bookmarkStart w:id="6955" w:name="_Toc124151913"/>
      <w:bookmarkStart w:id="6956" w:name="_Toc124152433"/>
      <w:bookmarkStart w:id="6957" w:name="_Toc130396965"/>
      <w:bookmarkStart w:id="6958" w:name="_Toc130397485"/>
      <w:bookmarkStart w:id="6959" w:name="_Toc137558589"/>
      <w:bookmarkStart w:id="6960" w:name="_Toc138862414"/>
      <w:bookmarkStart w:id="6961" w:name="_Toc145532471"/>
      <w:bookmarkStart w:id="6962" w:name="_Toc163218884"/>
      <w:r w:rsidRPr="00BE5108">
        <w:rPr>
          <w:rFonts w:eastAsiaTheme="minorEastAsia"/>
        </w:rPr>
        <w:t>8.1.3.4.5</w:t>
      </w:r>
      <w:r w:rsidRPr="00BE5108">
        <w:rPr>
          <w:rFonts w:eastAsiaTheme="minorEastAsia"/>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63" w:name="_Toc73963078"/>
      <w:bookmarkStart w:id="6964" w:name="_Toc75260255"/>
      <w:bookmarkStart w:id="6965" w:name="_Toc75275797"/>
      <w:bookmarkStart w:id="6966" w:name="_Toc75276308"/>
      <w:bookmarkStart w:id="6967" w:name="_Toc76541807"/>
      <w:bookmarkStart w:id="6968" w:name="_Toc82437576"/>
      <w:bookmarkStart w:id="6969" w:name="_Toc89944942"/>
      <w:bookmarkStart w:id="6970" w:name="_Toc98753960"/>
      <w:bookmarkStart w:id="6971" w:name="_Toc106180946"/>
      <w:bookmarkStart w:id="6972" w:name="_Toc114150991"/>
      <w:bookmarkStart w:id="6973" w:name="_Toc124151394"/>
      <w:bookmarkStart w:id="6974" w:name="_Toc124151914"/>
      <w:bookmarkStart w:id="6975" w:name="_Toc124152434"/>
      <w:bookmarkStart w:id="6976" w:name="_Toc130396966"/>
      <w:bookmarkStart w:id="6977" w:name="_Toc130397486"/>
      <w:bookmarkStart w:id="6978" w:name="_Toc137558590"/>
      <w:bookmarkStart w:id="6979" w:name="_Toc138862415"/>
      <w:bookmarkStart w:id="6980" w:name="_Toc145532472"/>
      <w:bookmarkStart w:id="6981" w:name="_Toc163218885"/>
      <w:r w:rsidRPr="00BE5108">
        <w:rPr>
          <w:rFonts w:eastAsia="MS Mincho"/>
        </w:rPr>
        <w:t>8.1.3.5</w:t>
      </w:r>
      <w:r w:rsidRPr="00BE5108">
        <w:rPr>
          <w:rFonts w:eastAsia="MS Mincho"/>
        </w:rPr>
        <w:tab/>
        <w:t>Performance requirements for PUCCH format 4</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63A5A1B" w14:textId="77777777" w:rsidR="00345ACA" w:rsidRPr="00BE5108" w:rsidRDefault="00345ACA" w:rsidP="00345ACA">
      <w:pPr>
        <w:pStyle w:val="Heading5"/>
        <w:rPr>
          <w:rFonts w:eastAsiaTheme="minorEastAsia"/>
        </w:rPr>
      </w:pPr>
      <w:bookmarkStart w:id="6982" w:name="_Toc73963079"/>
      <w:bookmarkStart w:id="6983" w:name="_Toc75260256"/>
      <w:bookmarkStart w:id="6984" w:name="_Toc75275798"/>
      <w:bookmarkStart w:id="6985" w:name="_Toc75276309"/>
      <w:bookmarkStart w:id="6986" w:name="_Toc76541808"/>
      <w:bookmarkStart w:id="6987" w:name="_Toc82437577"/>
      <w:bookmarkStart w:id="6988" w:name="_Toc89944943"/>
      <w:bookmarkStart w:id="6989" w:name="_Toc98753961"/>
      <w:bookmarkStart w:id="6990" w:name="_Toc106180947"/>
      <w:bookmarkStart w:id="6991" w:name="_Toc114150992"/>
      <w:bookmarkStart w:id="6992" w:name="_Toc124151395"/>
      <w:bookmarkStart w:id="6993" w:name="_Toc124151915"/>
      <w:bookmarkStart w:id="6994" w:name="_Toc124152435"/>
      <w:bookmarkStart w:id="6995" w:name="_Toc130396967"/>
      <w:bookmarkStart w:id="6996" w:name="_Toc130397487"/>
      <w:bookmarkStart w:id="6997" w:name="_Toc137558591"/>
      <w:bookmarkStart w:id="6998" w:name="_Toc138862416"/>
      <w:bookmarkStart w:id="6999" w:name="_Toc145532473"/>
      <w:bookmarkStart w:id="7000" w:name="_Toc163218886"/>
      <w:r w:rsidRPr="00BE5108">
        <w:rPr>
          <w:rFonts w:eastAsiaTheme="minorEastAsia"/>
        </w:rPr>
        <w:t>8.1.3.5.1</w:t>
      </w:r>
      <w:r w:rsidRPr="00BE5108">
        <w:rPr>
          <w:rFonts w:eastAsiaTheme="minorEastAsia"/>
        </w:rPr>
        <w:tab/>
        <w:t>Definition and applicability</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01" w:name="_Toc73963080"/>
      <w:bookmarkStart w:id="7002" w:name="_Toc75260257"/>
      <w:bookmarkStart w:id="7003" w:name="_Toc75275799"/>
      <w:bookmarkStart w:id="7004" w:name="_Toc75276310"/>
      <w:bookmarkStart w:id="7005" w:name="_Toc76541809"/>
      <w:bookmarkStart w:id="7006" w:name="_Toc82437578"/>
      <w:bookmarkStart w:id="7007" w:name="_Toc89944944"/>
      <w:bookmarkStart w:id="7008" w:name="_Toc98753962"/>
      <w:bookmarkStart w:id="7009" w:name="_Toc106180948"/>
      <w:bookmarkStart w:id="7010" w:name="_Toc114150993"/>
      <w:bookmarkStart w:id="7011" w:name="_Toc124151396"/>
      <w:bookmarkStart w:id="7012" w:name="_Toc124151916"/>
      <w:bookmarkStart w:id="7013" w:name="_Toc124152436"/>
      <w:bookmarkStart w:id="7014" w:name="_Toc130396968"/>
      <w:bookmarkStart w:id="7015" w:name="_Toc130397488"/>
      <w:bookmarkStart w:id="7016" w:name="_Toc137558592"/>
      <w:bookmarkStart w:id="7017" w:name="_Toc138862417"/>
      <w:bookmarkStart w:id="7018" w:name="_Toc145532474"/>
      <w:bookmarkStart w:id="7019" w:name="_Toc163218887"/>
      <w:r w:rsidRPr="00BE5108">
        <w:rPr>
          <w:rFonts w:eastAsiaTheme="minorEastAsia"/>
        </w:rPr>
        <w:t>8.1.3.5.2</w:t>
      </w:r>
      <w:r w:rsidRPr="00BE5108">
        <w:rPr>
          <w:rFonts w:eastAsiaTheme="minorEastAsia"/>
        </w:rPr>
        <w:tab/>
        <w:t>Minimum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20" w:name="_Toc73963081"/>
      <w:bookmarkStart w:id="7021" w:name="_Toc75260258"/>
      <w:bookmarkStart w:id="7022" w:name="_Toc75275800"/>
      <w:bookmarkStart w:id="7023" w:name="_Toc75276311"/>
      <w:bookmarkStart w:id="7024" w:name="_Toc76541810"/>
      <w:bookmarkStart w:id="7025" w:name="_Toc82437579"/>
      <w:bookmarkStart w:id="7026" w:name="_Toc89944945"/>
      <w:bookmarkStart w:id="7027" w:name="_Toc98753963"/>
      <w:bookmarkStart w:id="7028" w:name="_Toc106180949"/>
      <w:bookmarkStart w:id="7029" w:name="_Toc114150994"/>
      <w:bookmarkStart w:id="7030" w:name="_Toc124151397"/>
      <w:bookmarkStart w:id="7031" w:name="_Toc124151917"/>
      <w:bookmarkStart w:id="7032" w:name="_Toc124152437"/>
      <w:bookmarkStart w:id="7033" w:name="_Toc130396969"/>
      <w:bookmarkStart w:id="7034" w:name="_Toc130397489"/>
      <w:bookmarkStart w:id="7035" w:name="_Toc137558593"/>
      <w:bookmarkStart w:id="7036" w:name="_Toc138862418"/>
      <w:bookmarkStart w:id="7037" w:name="_Toc145532475"/>
      <w:bookmarkStart w:id="7038" w:name="_Toc163218888"/>
      <w:r w:rsidRPr="00BE5108">
        <w:rPr>
          <w:rFonts w:eastAsiaTheme="minorEastAsia"/>
        </w:rPr>
        <w:t>8.1.3.5.3</w:t>
      </w:r>
      <w:r w:rsidRPr="00BE5108">
        <w:rPr>
          <w:rFonts w:eastAsiaTheme="minorEastAsia"/>
        </w:rPr>
        <w:tab/>
        <w:t>Test purpose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39" w:name="_Toc73963082"/>
      <w:bookmarkStart w:id="7040" w:name="_Toc75260259"/>
      <w:bookmarkStart w:id="7041" w:name="_Toc75275801"/>
      <w:bookmarkStart w:id="7042" w:name="_Toc75276312"/>
      <w:bookmarkStart w:id="7043" w:name="_Toc76541811"/>
      <w:bookmarkStart w:id="7044" w:name="_Toc82437580"/>
      <w:bookmarkStart w:id="7045" w:name="_Toc89944946"/>
      <w:bookmarkStart w:id="7046" w:name="_Toc98753964"/>
      <w:bookmarkStart w:id="7047" w:name="_Toc106180950"/>
      <w:bookmarkStart w:id="7048" w:name="_Toc114150995"/>
      <w:bookmarkStart w:id="7049" w:name="_Toc124151398"/>
      <w:bookmarkStart w:id="7050" w:name="_Toc124151918"/>
      <w:bookmarkStart w:id="7051" w:name="_Toc124152438"/>
      <w:bookmarkStart w:id="7052" w:name="_Toc130396970"/>
      <w:bookmarkStart w:id="7053" w:name="_Toc130397490"/>
      <w:bookmarkStart w:id="7054" w:name="_Toc137558594"/>
      <w:bookmarkStart w:id="7055" w:name="_Toc138862419"/>
      <w:bookmarkStart w:id="7056" w:name="_Toc145532476"/>
      <w:bookmarkStart w:id="7057" w:name="_Toc163218889"/>
      <w:r w:rsidRPr="00BE5108">
        <w:rPr>
          <w:rFonts w:eastAsiaTheme="minorEastAsia"/>
        </w:rPr>
        <w:t>8.1.3.5.4</w:t>
      </w:r>
      <w:r w:rsidRPr="00BE5108">
        <w:rPr>
          <w:rFonts w:eastAsiaTheme="minorEastAsia"/>
        </w:rPr>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55pt" o:ole="" fillcolor="window">
            <v:imagedata r:id="rId51" o:title=""/>
          </v:shape>
          <o:OLEObject Type="Embed" ProgID="Word.Picture.8" ShapeID="_x0000_i1047" DrawAspect="Content" ObjectID="_1774123006"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58" w:name="_Toc73963083"/>
      <w:bookmarkStart w:id="7059" w:name="_Toc75260260"/>
      <w:bookmarkStart w:id="7060" w:name="_Toc75275802"/>
      <w:bookmarkStart w:id="7061" w:name="_Toc75276313"/>
      <w:bookmarkStart w:id="7062" w:name="_Toc76541812"/>
      <w:bookmarkStart w:id="7063" w:name="_Toc82437581"/>
      <w:bookmarkStart w:id="7064" w:name="_Toc89944947"/>
      <w:bookmarkStart w:id="7065" w:name="_Toc98753965"/>
      <w:bookmarkStart w:id="7066" w:name="_Toc106180951"/>
      <w:bookmarkStart w:id="7067" w:name="_Toc114150996"/>
      <w:bookmarkStart w:id="7068" w:name="_Toc124151399"/>
      <w:bookmarkStart w:id="7069" w:name="_Toc124151919"/>
      <w:bookmarkStart w:id="7070" w:name="_Toc124152439"/>
      <w:bookmarkStart w:id="7071" w:name="_Toc130396971"/>
      <w:bookmarkStart w:id="7072" w:name="_Toc130397491"/>
      <w:bookmarkStart w:id="7073" w:name="_Toc137558595"/>
      <w:bookmarkStart w:id="7074" w:name="_Toc138862420"/>
      <w:bookmarkStart w:id="7075" w:name="_Toc145532477"/>
      <w:bookmarkStart w:id="7076" w:name="_Toc163218890"/>
      <w:r w:rsidRPr="00BE5108">
        <w:rPr>
          <w:rFonts w:eastAsiaTheme="minorEastAsia"/>
        </w:rPr>
        <w:t>8.1.3.5.5</w:t>
      </w:r>
      <w:r w:rsidRPr="00BE5108">
        <w:rPr>
          <w:rFonts w:eastAsiaTheme="minorEastAsia"/>
        </w:rPr>
        <w:tab/>
        <w:t>Test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7" w:name="_Toc73963084"/>
      <w:bookmarkStart w:id="7078" w:name="_Toc75260261"/>
      <w:bookmarkStart w:id="7079" w:name="_Toc75275803"/>
      <w:bookmarkStart w:id="7080" w:name="_Toc75276314"/>
      <w:bookmarkStart w:id="7081" w:name="_Toc76541813"/>
      <w:bookmarkStart w:id="7082" w:name="_Toc82437582"/>
      <w:bookmarkStart w:id="7083" w:name="_Toc89944948"/>
      <w:bookmarkStart w:id="7084" w:name="_Toc98753966"/>
      <w:bookmarkStart w:id="7085" w:name="_Toc106180952"/>
      <w:bookmarkStart w:id="7086" w:name="_Toc114150997"/>
      <w:bookmarkStart w:id="7087" w:name="_Toc124151400"/>
      <w:bookmarkStart w:id="7088" w:name="_Toc124151920"/>
      <w:bookmarkStart w:id="7089" w:name="_Toc124152440"/>
      <w:bookmarkStart w:id="7090" w:name="_Toc130396972"/>
      <w:bookmarkStart w:id="7091" w:name="_Toc130397492"/>
      <w:bookmarkStart w:id="7092" w:name="_Toc137558596"/>
      <w:bookmarkStart w:id="7093" w:name="_Toc138862421"/>
      <w:bookmarkStart w:id="7094" w:name="_Toc145532478"/>
      <w:bookmarkStart w:id="7095" w:name="_Toc163218891"/>
      <w:r w:rsidRPr="00BE5108">
        <w:rPr>
          <w:rFonts w:eastAsia="MS Mincho"/>
        </w:rPr>
        <w:t>8.1.3.6</w:t>
      </w:r>
      <w:r w:rsidRPr="00BE5108">
        <w:rPr>
          <w:rFonts w:eastAsia="MS Mincho"/>
        </w:rPr>
        <w:tab/>
        <w:t>Performance requirements for multi-slot PUCCH</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F1119A5" w14:textId="77777777" w:rsidR="00345ACA" w:rsidRPr="00BE5108" w:rsidRDefault="00345ACA" w:rsidP="00345ACA">
      <w:pPr>
        <w:pStyle w:val="Heading5"/>
        <w:rPr>
          <w:rFonts w:eastAsiaTheme="minorEastAsia"/>
        </w:rPr>
      </w:pPr>
      <w:bookmarkStart w:id="7096" w:name="_Toc73963085"/>
      <w:bookmarkStart w:id="7097" w:name="_Toc75260262"/>
      <w:bookmarkStart w:id="7098" w:name="_Toc75275804"/>
      <w:bookmarkStart w:id="7099" w:name="_Toc75276315"/>
      <w:bookmarkStart w:id="7100" w:name="_Toc76541814"/>
      <w:bookmarkStart w:id="7101" w:name="_Toc82437583"/>
      <w:bookmarkStart w:id="7102" w:name="_Toc89944949"/>
      <w:bookmarkStart w:id="7103" w:name="_Toc98753967"/>
      <w:bookmarkStart w:id="7104" w:name="_Toc106180953"/>
      <w:bookmarkStart w:id="7105" w:name="_Toc114150998"/>
      <w:bookmarkStart w:id="7106" w:name="_Toc124151401"/>
      <w:bookmarkStart w:id="7107" w:name="_Toc124151921"/>
      <w:bookmarkStart w:id="7108" w:name="_Toc124152441"/>
      <w:bookmarkStart w:id="7109" w:name="_Toc130396973"/>
      <w:bookmarkStart w:id="7110" w:name="_Toc130397493"/>
      <w:bookmarkStart w:id="7111" w:name="_Toc137558597"/>
      <w:bookmarkStart w:id="7112" w:name="_Toc138862422"/>
      <w:bookmarkStart w:id="7113" w:name="_Toc145532479"/>
      <w:bookmarkStart w:id="7114" w:name="_Toc163218892"/>
      <w:r w:rsidRPr="00BE5108">
        <w:rPr>
          <w:rFonts w:eastAsiaTheme="minorEastAsia"/>
        </w:rPr>
        <w:t>8.1.3.6.1</w:t>
      </w:r>
      <w:r w:rsidRPr="00BE5108">
        <w:rPr>
          <w:rFonts w:eastAsiaTheme="minorEastAsia"/>
        </w:rPr>
        <w:tab/>
        <w:t>Performance requirements for multi-slot PUCCH format 1</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15" w:name="_Toc73963086"/>
      <w:bookmarkStart w:id="7116" w:name="_Toc75260263"/>
      <w:bookmarkStart w:id="7117" w:name="_Toc75275805"/>
      <w:bookmarkStart w:id="7118" w:name="_Toc75276316"/>
      <w:bookmarkStart w:id="7119" w:name="_Toc76541815"/>
      <w:bookmarkStart w:id="7120" w:name="_Toc82437584"/>
      <w:bookmarkStart w:id="7121" w:name="_Toc89944950"/>
      <w:bookmarkStart w:id="7122" w:name="_Toc98753968"/>
      <w:bookmarkStart w:id="7123" w:name="_Toc106180954"/>
      <w:bookmarkStart w:id="7124" w:name="_Toc114150999"/>
      <w:bookmarkStart w:id="7125" w:name="_Toc124151402"/>
      <w:bookmarkStart w:id="7126" w:name="_Toc124151922"/>
      <w:bookmarkStart w:id="7127" w:name="_Toc124152442"/>
      <w:bookmarkStart w:id="7128" w:name="_Toc130396974"/>
      <w:bookmarkStart w:id="7129" w:name="_Toc130397494"/>
      <w:bookmarkStart w:id="7130" w:name="_Toc137558598"/>
      <w:bookmarkStart w:id="7131" w:name="_Toc138862423"/>
      <w:bookmarkStart w:id="7132" w:name="_Toc145532480"/>
      <w:bookmarkStart w:id="7133" w:name="_Toc163218893"/>
      <w:r w:rsidRPr="00BE5108">
        <w:rPr>
          <w:rFonts w:eastAsiaTheme="minorEastAsia"/>
        </w:rPr>
        <w:t>8.1.4</w:t>
      </w:r>
      <w:r w:rsidRPr="00BE5108">
        <w:rPr>
          <w:rFonts w:eastAsiaTheme="minorEastAsia"/>
        </w:rPr>
        <w:tab/>
        <w:t>Performance requirements for PRACH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211B551" w14:textId="77777777" w:rsidR="00345ACA" w:rsidRPr="00BE5108" w:rsidRDefault="00345ACA" w:rsidP="00345ACA">
      <w:pPr>
        <w:pStyle w:val="Heading4"/>
        <w:rPr>
          <w:rFonts w:eastAsia="MS Mincho"/>
        </w:rPr>
      </w:pPr>
      <w:bookmarkStart w:id="7134" w:name="_Toc73963087"/>
      <w:bookmarkStart w:id="7135" w:name="_Toc75260264"/>
      <w:bookmarkStart w:id="7136" w:name="_Toc75275806"/>
      <w:bookmarkStart w:id="7137" w:name="_Toc75276317"/>
      <w:bookmarkStart w:id="7138" w:name="_Toc76541816"/>
      <w:bookmarkStart w:id="7139" w:name="_Toc82437585"/>
      <w:bookmarkStart w:id="7140" w:name="_Toc89944951"/>
      <w:bookmarkStart w:id="7141" w:name="_Toc98753969"/>
      <w:bookmarkStart w:id="7142" w:name="_Toc106180955"/>
      <w:bookmarkStart w:id="7143" w:name="_Toc114151000"/>
      <w:bookmarkStart w:id="7144" w:name="_Toc124151403"/>
      <w:bookmarkStart w:id="7145" w:name="_Toc124151923"/>
      <w:bookmarkStart w:id="7146" w:name="_Toc124152443"/>
      <w:bookmarkStart w:id="7147" w:name="_Toc130396975"/>
      <w:bookmarkStart w:id="7148" w:name="_Toc130397495"/>
      <w:bookmarkStart w:id="7149" w:name="_Toc137558599"/>
      <w:bookmarkStart w:id="7150" w:name="_Toc138862424"/>
      <w:bookmarkStart w:id="7151" w:name="_Toc145532481"/>
      <w:bookmarkStart w:id="7152" w:name="_Toc163218894"/>
      <w:r w:rsidRPr="00BE5108">
        <w:rPr>
          <w:rFonts w:eastAsia="MS Mincho"/>
        </w:rPr>
        <w:t>8.1.4.1</w:t>
      </w:r>
      <w:r w:rsidRPr="00BE5108">
        <w:rPr>
          <w:rFonts w:eastAsia="MS Mincho"/>
        </w:rPr>
        <w:tab/>
        <w:t>PRACH false alarm probability and missed detection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C65C217" w14:textId="77777777" w:rsidR="00345ACA" w:rsidRPr="00BE5108" w:rsidRDefault="00345ACA" w:rsidP="00345ACA">
      <w:pPr>
        <w:pStyle w:val="Heading5"/>
        <w:rPr>
          <w:rFonts w:eastAsiaTheme="minorEastAsia"/>
        </w:rPr>
      </w:pPr>
      <w:bookmarkStart w:id="7153" w:name="_Toc73963088"/>
      <w:bookmarkStart w:id="7154" w:name="_Toc75260265"/>
      <w:bookmarkStart w:id="7155" w:name="_Toc75275807"/>
      <w:bookmarkStart w:id="7156" w:name="_Toc75276318"/>
      <w:bookmarkStart w:id="7157" w:name="_Toc76541817"/>
      <w:bookmarkStart w:id="7158" w:name="_Toc82437586"/>
      <w:bookmarkStart w:id="7159" w:name="_Toc89944952"/>
      <w:bookmarkStart w:id="7160" w:name="_Toc98753970"/>
      <w:bookmarkStart w:id="7161" w:name="_Toc106180956"/>
      <w:bookmarkStart w:id="7162" w:name="_Toc114151001"/>
      <w:bookmarkStart w:id="7163" w:name="_Toc124151404"/>
      <w:bookmarkStart w:id="7164" w:name="_Toc124151924"/>
      <w:bookmarkStart w:id="7165" w:name="_Toc124152444"/>
      <w:bookmarkStart w:id="7166" w:name="_Toc130396976"/>
      <w:bookmarkStart w:id="7167" w:name="_Toc130397496"/>
      <w:bookmarkStart w:id="7168" w:name="_Toc137558600"/>
      <w:bookmarkStart w:id="7169" w:name="_Toc138862425"/>
      <w:bookmarkStart w:id="7170" w:name="_Toc145532482"/>
      <w:bookmarkStart w:id="7171" w:name="_Toc163218895"/>
      <w:r w:rsidRPr="00BE5108">
        <w:rPr>
          <w:rFonts w:eastAsiaTheme="minorEastAsia"/>
        </w:rPr>
        <w:t>8.1.4.1.1</w:t>
      </w:r>
      <w:r w:rsidRPr="00BE5108">
        <w:rPr>
          <w:rFonts w:eastAsiaTheme="minorEastAsia"/>
        </w:rPr>
        <w:tab/>
        <w:t>Definition and applicability</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72" w:name="_Toc73963089"/>
      <w:bookmarkStart w:id="7173" w:name="_Toc75260266"/>
      <w:bookmarkStart w:id="7174" w:name="_Toc75275808"/>
      <w:bookmarkStart w:id="7175" w:name="_Toc75276319"/>
      <w:bookmarkStart w:id="7176" w:name="_Toc76541818"/>
      <w:bookmarkStart w:id="7177" w:name="_Toc82437587"/>
      <w:bookmarkStart w:id="7178" w:name="_Toc89944953"/>
      <w:bookmarkStart w:id="7179" w:name="_Toc98753971"/>
      <w:bookmarkStart w:id="7180" w:name="_Toc106180957"/>
      <w:bookmarkStart w:id="7181" w:name="_Toc114151002"/>
      <w:bookmarkStart w:id="7182" w:name="_Toc124151405"/>
      <w:bookmarkStart w:id="7183" w:name="_Toc124151925"/>
      <w:bookmarkStart w:id="7184" w:name="_Toc124152445"/>
      <w:bookmarkStart w:id="7185" w:name="_Toc130396977"/>
      <w:bookmarkStart w:id="7186" w:name="_Toc130397497"/>
      <w:bookmarkStart w:id="7187" w:name="_Toc137558601"/>
      <w:bookmarkStart w:id="7188" w:name="_Toc138862426"/>
      <w:bookmarkStart w:id="7189" w:name="_Toc145532483"/>
      <w:bookmarkStart w:id="7190" w:name="_Toc163218896"/>
      <w:r w:rsidRPr="00BE5108">
        <w:rPr>
          <w:rFonts w:eastAsiaTheme="minorEastAsia"/>
        </w:rPr>
        <w:t>8.1.4.1.2</w:t>
      </w:r>
      <w:r w:rsidRPr="00BE5108">
        <w:rPr>
          <w:rFonts w:eastAsiaTheme="minorEastAsia"/>
        </w:rPr>
        <w:tab/>
        <w:t>Minimum requirement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91" w:name="_Toc73963090"/>
      <w:bookmarkStart w:id="7192" w:name="_Toc75260267"/>
      <w:bookmarkStart w:id="7193" w:name="_Toc75275809"/>
      <w:bookmarkStart w:id="7194" w:name="_Toc75276320"/>
      <w:bookmarkStart w:id="7195" w:name="_Toc76541819"/>
      <w:bookmarkStart w:id="7196" w:name="_Toc82437588"/>
      <w:bookmarkStart w:id="7197" w:name="_Toc89944954"/>
      <w:bookmarkStart w:id="7198" w:name="_Toc98753972"/>
      <w:bookmarkStart w:id="7199" w:name="_Toc106180958"/>
      <w:bookmarkStart w:id="7200" w:name="_Toc114151003"/>
      <w:bookmarkStart w:id="7201" w:name="_Toc124151406"/>
      <w:bookmarkStart w:id="7202" w:name="_Toc124151926"/>
      <w:bookmarkStart w:id="7203" w:name="_Toc124152446"/>
      <w:bookmarkStart w:id="7204" w:name="_Toc130396978"/>
      <w:bookmarkStart w:id="7205" w:name="_Toc130397498"/>
      <w:bookmarkStart w:id="7206" w:name="_Toc137558602"/>
      <w:bookmarkStart w:id="7207" w:name="_Toc138862427"/>
      <w:bookmarkStart w:id="7208" w:name="_Toc145532484"/>
      <w:bookmarkStart w:id="7209" w:name="_Toc163218897"/>
      <w:r w:rsidRPr="00BE5108">
        <w:rPr>
          <w:rFonts w:eastAsiaTheme="minorEastAsia"/>
        </w:rPr>
        <w:t>8.1.4.1.3</w:t>
      </w:r>
      <w:r w:rsidRPr="00BE5108">
        <w:rPr>
          <w:rFonts w:eastAsiaTheme="minorEastAsia"/>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10" w:name="_Toc73963091"/>
      <w:bookmarkStart w:id="7211" w:name="_Toc75260268"/>
      <w:bookmarkStart w:id="7212" w:name="_Toc75275810"/>
      <w:bookmarkStart w:id="7213" w:name="_Toc75276321"/>
      <w:bookmarkStart w:id="7214" w:name="_Toc76541820"/>
      <w:bookmarkStart w:id="7215" w:name="_Toc82437589"/>
      <w:bookmarkStart w:id="7216" w:name="_Toc89944955"/>
      <w:bookmarkStart w:id="7217" w:name="_Toc98753973"/>
      <w:bookmarkStart w:id="7218" w:name="_Toc106180959"/>
      <w:bookmarkStart w:id="7219" w:name="_Toc114151004"/>
      <w:bookmarkStart w:id="7220" w:name="_Toc124151407"/>
      <w:bookmarkStart w:id="7221" w:name="_Toc124151927"/>
      <w:bookmarkStart w:id="7222" w:name="_Toc124152447"/>
      <w:bookmarkStart w:id="7223" w:name="_Toc130396979"/>
      <w:bookmarkStart w:id="7224" w:name="_Toc130397499"/>
      <w:bookmarkStart w:id="7225" w:name="_Toc137558603"/>
      <w:bookmarkStart w:id="7226" w:name="_Toc138862428"/>
      <w:bookmarkStart w:id="7227" w:name="_Toc145532485"/>
      <w:bookmarkStart w:id="7228" w:name="_Toc163218898"/>
      <w:r w:rsidRPr="00BE5108">
        <w:rPr>
          <w:rFonts w:eastAsiaTheme="minorEastAsia"/>
        </w:rPr>
        <w:t>8.1.4.1.4</w:t>
      </w:r>
      <w:r w:rsidRPr="00BE5108">
        <w:rPr>
          <w:rFonts w:eastAsiaTheme="minorEastAsia"/>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55pt" o:ole="" fillcolor="window">
            <v:imagedata r:id="rId53" o:title=""/>
          </v:shape>
          <o:OLEObject Type="Embed" ProgID="Word.Picture.8" ShapeID="_x0000_i1048" DrawAspect="Content" ObjectID="_1774123007"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3pt;height:140.85pt" o:ole="">
            <v:imagedata r:id="rId55" o:title=""/>
          </v:shape>
          <o:OLEObject Type="Embed" ProgID="Visio.Drawing.11" ShapeID="_x0000_i1049" DrawAspect="Content" ObjectID="_1774123008"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2.05pt;height:128.95pt" o:ole="">
            <v:imagedata r:id="rId57" o:title=""/>
          </v:shape>
          <o:OLEObject Type="Embed" ProgID="Visio.Drawing.11" ShapeID="_x0000_i1050" DrawAspect="Content" ObjectID="_1774123009"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29" w:name="_Toc73963092"/>
      <w:bookmarkStart w:id="7230" w:name="_Toc75260269"/>
      <w:bookmarkStart w:id="7231" w:name="_Toc75275811"/>
      <w:bookmarkStart w:id="7232" w:name="_Toc75276322"/>
      <w:bookmarkStart w:id="7233" w:name="_Toc76541821"/>
      <w:bookmarkStart w:id="7234" w:name="_Toc82437590"/>
      <w:bookmarkStart w:id="7235" w:name="_Toc89944956"/>
      <w:bookmarkStart w:id="7236" w:name="_Toc98753974"/>
      <w:bookmarkStart w:id="7237" w:name="_Toc106180960"/>
      <w:bookmarkStart w:id="7238" w:name="_Toc114151005"/>
      <w:bookmarkStart w:id="7239" w:name="_Toc124151408"/>
      <w:bookmarkStart w:id="7240" w:name="_Toc124151928"/>
      <w:bookmarkStart w:id="7241" w:name="_Toc124152448"/>
      <w:bookmarkStart w:id="7242" w:name="_Toc130396980"/>
      <w:bookmarkStart w:id="7243" w:name="_Toc130397500"/>
      <w:bookmarkStart w:id="7244" w:name="_Toc137558604"/>
      <w:bookmarkStart w:id="7245" w:name="_Toc138862429"/>
      <w:bookmarkStart w:id="7246" w:name="_Toc145532486"/>
      <w:bookmarkStart w:id="7247" w:name="_Toc163218899"/>
      <w:r w:rsidRPr="00BE5108">
        <w:rPr>
          <w:rFonts w:eastAsiaTheme="minorEastAsia"/>
        </w:rPr>
        <w:t>8.1.4.1.5</w:t>
      </w:r>
      <w:r w:rsidRPr="00BE5108">
        <w:rPr>
          <w:rFonts w:eastAsiaTheme="minorEastAsia"/>
        </w:rPr>
        <w:tab/>
        <w:t>Test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48" w:name="_Toc73963093"/>
      <w:bookmarkStart w:id="7249" w:name="_Toc75260270"/>
      <w:bookmarkStart w:id="7250" w:name="_Toc75275812"/>
      <w:bookmarkStart w:id="7251" w:name="_Toc75276323"/>
      <w:bookmarkStart w:id="7252" w:name="_Toc76541822"/>
      <w:bookmarkStart w:id="7253" w:name="_Toc82437591"/>
      <w:bookmarkStart w:id="7254" w:name="_Toc89944957"/>
      <w:bookmarkStart w:id="7255" w:name="_Toc98753975"/>
      <w:bookmarkStart w:id="7256" w:name="_Toc106180961"/>
      <w:bookmarkStart w:id="7257" w:name="_Toc114151006"/>
      <w:bookmarkStart w:id="7258" w:name="_Toc124151409"/>
      <w:bookmarkStart w:id="7259" w:name="_Toc124151929"/>
      <w:bookmarkStart w:id="7260" w:name="_Toc124152449"/>
      <w:bookmarkStart w:id="7261" w:name="_Toc130396981"/>
      <w:bookmarkStart w:id="7262" w:name="_Toc130397501"/>
      <w:bookmarkStart w:id="7263" w:name="_Toc137558605"/>
      <w:bookmarkStart w:id="7264" w:name="_Toc138862430"/>
      <w:bookmarkStart w:id="7265" w:name="_Toc145532487"/>
      <w:bookmarkStart w:id="7266" w:name="_Toc163218900"/>
      <w:r w:rsidRPr="00BE5108">
        <w:rPr>
          <w:rFonts w:eastAsiaTheme="minorEastAsia"/>
        </w:rPr>
        <w:t>8.2</w:t>
      </w:r>
      <w:r w:rsidRPr="00BE5108">
        <w:rPr>
          <w:rFonts w:eastAsiaTheme="minorEastAsia"/>
        </w:rPr>
        <w:tab/>
        <w:t>IAB-MT Performance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97F4DAD" w14:textId="77777777" w:rsidR="00345ACA" w:rsidRPr="00BE5108" w:rsidRDefault="00345ACA" w:rsidP="00345ACA">
      <w:pPr>
        <w:pStyle w:val="Heading3"/>
        <w:rPr>
          <w:rFonts w:eastAsiaTheme="minorEastAsia"/>
          <w:lang w:eastAsia="zh-CN"/>
        </w:rPr>
      </w:pPr>
      <w:bookmarkStart w:id="7267" w:name="_Toc73963094"/>
      <w:bookmarkStart w:id="7268" w:name="_Toc75260271"/>
      <w:bookmarkStart w:id="7269" w:name="_Toc75275813"/>
      <w:bookmarkStart w:id="7270" w:name="_Toc75276324"/>
      <w:bookmarkStart w:id="7271" w:name="_Toc76541823"/>
      <w:bookmarkStart w:id="7272" w:name="_Toc82437592"/>
      <w:bookmarkStart w:id="7273" w:name="_Toc89944958"/>
      <w:bookmarkStart w:id="7274" w:name="_Toc98753976"/>
      <w:bookmarkStart w:id="7275" w:name="_Toc106180962"/>
      <w:bookmarkStart w:id="7276" w:name="_Toc114151007"/>
      <w:bookmarkStart w:id="7277" w:name="_Toc124151410"/>
      <w:bookmarkStart w:id="7278" w:name="_Toc124151930"/>
      <w:bookmarkStart w:id="7279" w:name="_Toc124152450"/>
      <w:bookmarkStart w:id="7280" w:name="_Toc130396982"/>
      <w:bookmarkStart w:id="7281" w:name="_Toc130397502"/>
      <w:bookmarkStart w:id="7282" w:name="_Toc137558606"/>
      <w:bookmarkStart w:id="7283" w:name="_Toc138862431"/>
      <w:bookmarkStart w:id="7284" w:name="_Toc145532488"/>
      <w:bookmarkStart w:id="7285" w:name="_Toc163218901"/>
      <w:r w:rsidRPr="00BE5108">
        <w:rPr>
          <w:rFonts w:eastAsiaTheme="minorEastAsia"/>
        </w:rPr>
        <w:t>8.2.1</w:t>
      </w:r>
      <w:r w:rsidRPr="00BE5108">
        <w:rPr>
          <w:rFonts w:eastAsiaTheme="minorEastAsia"/>
        </w:rP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3D3DB30" w14:textId="77777777" w:rsidR="00345ACA" w:rsidRPr="00BE5108" w:rsidRDefault="00345ACA" w:rsidP="00345ACA">
      <w:pPr>
        <w:pStyle w:val="Heading4"/>
        <w:rPr>
          <w:rFonts w:eastAsia="Malgun Gothic"/>
        </w:rPr>
      </w:pPr>
      <w:bookmarkStart w:id="7286" w:name="_Toc73963095"/>
      <w:bookmarkStart w:id="7287" w:name="_Toc75260272"/>
      <w:bookmarkStart w:id="7288" w:name="_Toc75275814"/>
      <w:bookmarkStart w:id="7289" w:name="_Toc75276325"/>
      <w:bookmarkStart w:id="7290" w:name="_Toc76541824"/>
      <w:bookmarkStart w:id="7291" w:name="_Toc82437593"/>
      <w:bookmarkStart w:id="7292" w:name="_Toc89944959"/>
      <w:bookmarkStart w:id="7293" w:name="_Toc98753977"/>
      <w:bookmarkStart w:id="7294" w:name="_Toc106180963"/>
      <w:bookmarkStart w:id="7295" w:name="_Toc114151008"/>
      <w:bookmarkStart w:id="7296" w:name="_Toc124151411"/>
      <w:bookmarkStart w:id="7297" w:name="_Toc124151931"/>
      <w:bookmarkStart w:id="7298" w:name="_Toc124152451"/>
      <w:bookmarkStart w:id="7299" w:name="_Toc130396983"/>
      <w:bookmarkStart w:id="7300" w:name="_Toc130397503"/>
      <w:bookmarkStart w:id="7301" w:name="_Toc137558607"/>
      <w:bookmarkStart w:id="7302" w:name="_Toc138862432"/>
      <w:bookmarkStart w:id="7303" w:name="_Toc145532489"/>
      <w:bookmarkStart w:id="7304" w:name="_Toc163218902"/>
      <w:r w:rsidRPr="00BE5108">
        <w:rPr>
          <w:rFonts w:eastAsia="Malgun Gothic"/>
        </w:rPr>
        <w:t>8.2.1.1</w:t>
      </w:r>
      <w:r w:rsidRPr="00BE5108">
        <w:rPr>
          <w:rFonts w:eastAsia="Malgun Gothic"/>
        </w:rPr>
        <w:tab/>
        <w:t>Scope and definitions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05" w:name="_Toc73963096"/>
      <w:bookmarkStart w:id="7306" w:name="_Toc75260273"/>
      <w:bookmarkStart w:id="7307" w:name="_Toc75275815"/>
      <w:bookmarkStart w:id="7308" w:name="_Toc75276326"/>
      <w:bookmarkStart w:id="7309" w:name="_Toc76541825"/>
      <w:bookmarkStart w:id="7310" w:name="_Toc82437594"/>
      <w:bookmarkStart w:id="7311" w:name="_Toc89944960"/>
      <w:bookmarkStart w:id="7312" w:name="_Toc98753978"/>
      <w:bookmarkStart w:id="7313" w:name="_Toc106180964"/>
      <w:bookmarkStart w:id="7314" w:name="_Toc114151009"/>
      <w:bookmarkStart w:id="7315" w:name="_Toc124151412"/>
      <w:bookmarkStart w:id="7316" w:name="_Toc124151932"/>
      <w:bookmarkStart w:id="7317" w:name="_Toc124152452"/>
      <w:bookmarkStart w:id="7318" w:name="_Toc130396984"/>
      <w:bookmarkStart w:id="7319" w:name="_Toc130397504"/>
      <w:bookmarkStart w:id="7320" w:name="_Toc137558608"/>
      <w:bookmarkStart w:id="7321" w:name="_Toc138862433"/>
      <w:bookmarkStart w:id="7322" w:name="_Toc145532490"/>
      <w:bookmarkStart w:id="7323" w:name="_Toc163218903"/>
      <w:r w:rsidRPr="00BE5108">
        <w:rPr>
          <w:rFonts w:eastAsiaTheme="minorEastAsia"/>
        </w:rPr>
        <w:t>8.2.2</w:t>
      </w:r>
      <w:r w:rsidRPr="00BE5108">
        <w:rPr>
          <w:rFonts w:eastAsiaTheme="minorEastAsia"/>
        </w:rPr>
        <w:tab/>
        <w:t>Demodulation performance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8452C3B" w14:textId="77777777" w:rsidR="00345ACA" w:rsidRPr="00BE5108" w:rsidRDefault="00345ACA" w:rsidP="00345ACA">
      <w:pPr>
        <w:pStyle w:val="Heading4"/>
        <w:rPr>
          <w:rFonts w:eastAsiaTheme="minorEastAsia"/>
        </w:rPr>
      </w:pPr>
      <w:bookmarkStart w:id="7324" w:name="_Toc73963097"/>
      <w:bookmarkStart w:id="7325" w:name="_Toc75260274"/>
      <w:bookmarkStart w:id="7326" w:name="_Toc75275816"/>
      <w:bookmarkStart w:id="7327" w:name="_Toc75276327"/>
      <w:bookmarkStart w:id="7328" w:name="_Toc76541826"/>
      <w:bookmarkStart w:id="7329" w:name="_Toc82437595"/>
      <w:bookmarkStart w:id="7330" w:name="_Toc89944961"/>
      <w:bookmarkStart w:id="7331" w:name="_Toc98753979"/>
      <w:bookmarkStart w:id="7332" w:name="_Toc106180965"/>
      <w:bookmarkStart w:id="7333" w:name="_Toc114151010"/>
      <w:bookmarkStart w:id="7334" w:name="_Toc124151413"/>
      <w:bookmarkStart w:id="7335" w:name="_Toc124151933"/>
      <w:bookmarkStart w:id="7336" w:name="_Toc124152453"/>
      <w:bookmarkStart w:id="7337" w:name="_Toc130396985"/>
      <w:bookmarkStart w:id="7338" w:name="_Toc130397505"/>
      <w:bookmarkStart w:id="7339" w:name="_Toc137558609"/>
      <w:bookmarkStart w:id="7340" w:name="_Toc138862434"/>
      <w:bookmarkStart w:id="7341" w:name="_Toc145532491"/>
      <w:bookmarkStart w:id="7342" w:name="_Toc163218904"/>
      <w:r w:rsidRPr="00BE5108">
        <w:rPr>
          <w:rFonts w:eastAsiaTheme="minorEastAsia"/>
        </w:rPr>
        <w:t>8.2.2.1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32F5123" w14:textId="77777777" w:rsidR="00BB0386" w:rsidRPr="002C12D5" w:rsidRDefault="00BB0386" w:rsidP="00222D90">
      <w:pPr>
        <w:pStyle w:val="Heading5"/>
      </w:pPr>
      <w:bookmarkStart w:id="7343" w:name="_Toc82437596"/>
      <w:bookmarkStart w:id="7344" w:name="_Toc89944962"/>
      <w:bookmarkStart w:id="7345" w:name="_Toc98753980"/>
      <w:bookmarkStart w:id="7346" w:name="_Toc106180966"/>
      <w:bookmarkStart w:id="7347" w:name="_Toc114151011"/>
      <w:bookmarkStart w:id="7348" w:name="_Toc124151414"/>
      <w:bookmarkStart w:id="7349" w:name="_Toc124151934"/>
      <w:bookmarkStart w:id="7350" w:name="_Toc124152454"/>
      <w:bookmarkStart w:id="7351" w:name="_Toc130396986"/>
      <w:bookmarkStart w:id="7352" w:name="_Toc130397506"/>
      <w:bookmarkStart w:id="7353" w:name="_Toc137558610"/>
      <w:bookmarkStart w:id="7354" w:name="_Toc138862435"/>
      <w:bookmarkStart w:id="7355" w:name="_Toc145532492"/>
      <w:bookmarkStart w:id="7356" w:name="_Toc163218905"/>
      <w:bookmarkStart w:id="7357" w:name="_Toc21338161"/>
      <w:bookmarkStart w:id="7358" w:name="_Toc29808269"/>
      <w:bookmarkStart w:id="7359" w:name="_Toc37068188"/>
      <w:bookmarkStart w:id="7360" w:name="_Toc37083731"/>
      <w:bookmarkStart w:id="7361" w:name="_Toc37084073"/>
      <w:bookmarkStart w:id="7362" w:name="_Toc40209435"/>
      <w:bookmarkStart w:id="7363" w:name="_Toc40209777"/>
      <w:bookmarkStart w:id="7364" w:name="_Toc45892736"/>
      <w:bookmarkStart w:id="7365" w:name="_Toc53176593"/>
      <w:bookmarkStart w:id="7366" w:name="_Toc61120869"/>
      <w:bookmarkStart w:id="7367" w:name="_Toc67918013"/>
      <w:bookmarkStart w:id="7368" w:name="_Toc73963098"/>
      <w:bookmarkStart w:id="7369" w:name="_Toc75260275"/>
      <w:bookmarkStart w:id="7370" w:name="_Toc75275817"/>
      <w:bookmarkStart w:id="7371" w:name="_Toc75276328"/>
      <w:bookmarkStart w:id="7372" w:name="_Toc76541827"/>
      <w:r w:rsidRPr="002C12D5">
        <w:t>8.2.</w:t>
      </w:r>
      <w:r>
        <w:t>2</w:t>
      </w:r>
      <w:r w:rsidRPr="002C12D5">
        <w:t>.1</w:t>
      </w:r>
      <w:r>
        <w:t>.1</w:t>
      </w:r>
      <w:r w:rsidRPr="002C12D5">
        <w:rPr>
          <w:rFonts w:hint="eastAsia"/>
        </w:rPr>
        <w:tab/>
      </w:r>
      <w:r w:rsidRPr="002C12D5">
        <w:t>Applicability of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57"/>
    <w:bookmarkEnd w:id="7358"/>
    <w:bookmarkEnd w:id="7359"/>
    <w:bookmarkEnd w:id="7360"/>
    <w:bookmarkEnd w:id="7361"/>
    <w:bookmarkEnd w:id="7362"/>
    <w:bookmarkEnd w:id="7363"/>
    <w:bookmarkEnd w:id="7364"/>
    <w:bookmarkEnd w:id="7365"/>
    <w:bookmarkEnd w:id="7366"/>
    <w:bookmarkEnd w:id="73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73" w:name="_Toc82437597"/>
      <w:bookmarkStart w:id="7374" w:name="_Toc89944963"/>
      <w:bookmarkStart w:id="7375" w:name="_Toc98753981"/>
      <w:bookmarkStart w:id="7376" w:name="_Toc106180967"/>
      <w:bookmarkStart w:id="7377" w:name="_Toc114151012"/>
      <w:bookmarkStart w:id="7378" w:name="_Toc124151415"/>
      <w:bookmarkStart w:id="7379" w:name="_Toc124151935"/>
      <w:bookmarkStart w:id="7380" w:name="_Toc124152455"/>
      <w:bookmarkStart w:id="7381" w:name="_Toc130396987"/>
      <w:bookmarkStart w:id="7382" w:name="_Toc130397507"/>
      <w:bookmarkStart w:id="7383" w:name="_Toc137558611"/>
      <w:bookmarkStart w:id="7384" w:name="_Toc138862436"/>
      <w:bookmarkStart w:id="7385" w:name="_Toc145532493"/>
      <w:bookmarkStart w:id="7386" w:name="_Toc163218906"/>
      <w:r w:rsidRPr="00BE5108">
        <w:rPr>
          <w:rFonts w:eastAsiaTheme="minorEastAsia"/>
        </w:rPr>
        <w:t>8.2.2.2</w:t>
      </w:r>
      <w:r w:rsidRPr="00BE5108">
        <w:rPr>
          <w:rFonts w:eastAsiaTheme="minorEastAsia"/>
        </w:rPr>
        <w:tab/>
        <w:t>Performance requirements for PDSCH</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7D4C23C" w14:textId="77777777" w:rsidR="00345ACA" w:rsidRPr="00BE5108" w:rsidRDefault="00345ACA" w:rsidP="00345ACA">
      <w:pPr>
        <w:pStyle w:val="Heading5"/>
        <w:rPr>
          <w:rFonts w:eastAsiaTheme="minorEastAsia"/>
          <w:lang w:eastAsia="en-GB"/>
        </w:rPr>
      </w:pPr>
      <w:bookmarkStart w:id="7387" w:name="_Toc73963099"/>
      <w:bookmarkStart w:id="7388" w:name="_Toc75260276"/>
      <w:bookmarkStart w:id="7389" w:name="_Toc75275818"/>
      <w:bookmarkStart w:id="7390" w:name="_Toc75276329"/>
      <w:bookmarkStart w:id="7391" w:name="_Toc76541828"/>
      <w:bookmarkStart w:id="7392" w:name="_Toc82437598"/>
      <w:bookmarkStart w:id="7393" w:name="_Toc89944964"/>
      <w:bookmarkStart w:id="7394" w:name="_Toc98753982"/>
      <w:bookmarkStart w:id="7395" w:name="_Toc106180968"/>
      <w:bookmarkStart w:id="7396" w:name="_Toc114151013"/>
      <w:bookmarkStart w:id="7397" w:name="_Toc124151416"/>
      <w:bookmarkStart w:id="7398" w:name="_Toc124151936"/>
      <w:bookmarkStart w:id="7399" w:name="_Toc124152456"/>
      <w:bookmarkStart w:id="7400" w:name="_Toc130396988"/>
      <w:bookmarkStart w:id="7401" w:name="_Toc130397508"/>
      <w:bookmarkStart w:id="7402" w:name="_Toc137558612"/>
      <w:bookmarkStart w:id="7403" w:name="_Toc138862437"/>
      <w:bookmarkStart w:id="7404" w:name="_Toc145532494"/>
      <w:bookmarkStart w:id="7405" w:name="_Toc163218907"/>
      <w:r w:rsidRPr="00BE5108">
        <w:rPr>
          <w:rFonts w:eastAsiaTheme="minorEastAsia"/>
          <w:lang w:eastAsia="en-GB"/>
        </w:rPr>
        <w:t>8.2.2.2.1</w:t>
      </w:r>
      <w:r w:rsidRPr="00BE5108">
        <w:rPr>
          <w:rFonts w:eastAsiaTheme="minorEastAsia"/>
          <w:lang w:eastAsia="en-GB"/>
        </w:rPr>
        <w:tab/>
        <w:t>Definition and applicability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06" w:name="_Toc73963100"/>
      <w:bookmarkStart w:id="7407" w:name="_Toc75260277"/>
      <w:bookmarkStart w:id="7408" w:name="_Toc75275819"/>
      <w:bookmarkStart w:id="7409" w:name="_Toc75276330"/>
      <w:bookmarkStart w:id="7410" w:name="_Toc76541829"/>
      <w:bookmarkStart w:id="7411" w:name="_Toc82437599"/>
      <w:bookmarkStart w:id="7412" w:name="_Toc89944965"/>
      <w:bookmarkStart w:id="7413" w:name="_Toc98753983"/>
      <w:bookmarkStart w:id="7414" w:name="_Toc106180969"/>
      <w:bookmarkStart w:id="7415" w:name="_Toc114151014"/>
      <w:bookmarkStart w:id="7416" w:name="_Toc124151417"/>
      <w:bookmarkStart w:id="7417" w:name="_Toc124151937"/>
      <w:bookmarkStart w:id="7418" w:name="_Toc124152457"/>
      <w:bookmarkStart w:id="7419" w:name="_Toc130396989"/>
      <w:bookmarkStart w:id="7420" w:name="_Toc130397509"/>
      <w:bookmarkStart w:id="7421" w:name="_Toc137558613"/>
      <w:bookmarkStart w:id="7422" w:name="_Toc138862438"/>
      <w:bookmarkStart w:id="7423" w:name="_Toc145532495"/>
      <w:bookmarkStart w:id="7424" w:name="_Toc163218908"/>
      <w:r w:rsidRPr="00BE5108">
        <w:rPr>
          <w:rFonts w:eastAsiaTheme="minorEastAsia"/>
          <w:lang w:eastAsia="en-GB"/>
        </w:rPr>
        <w:t>8.2.2.2.2</w:t>
      </w:r>
      <w:r w:rsidRPr="00BE5108">
        <w:rPr>
          <w:rFonts w:eastAsiaTheme="minorEastAsia"/>
          <w:lang w:eastAsia="en-GB"/>
        </w:rPr>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25" w:name="_Toc73963101"/>
      <w:bookmarkStart w:id="7426" w:name="_Toc75260278"/>
      <w:bookmarkStart w:id="7427" w:name="_Toc75275820"/>
      <w:bookmarkStart w:id="7428" w:name="_Toc75276331"/>
      <w:bookmarkStart w:id="7429" w:name="_Toc76541830"/>
      <w:bookmarkStart w:id="7430" w:name="_Toc82437600"/>
      <w:bookmarkStart w:id="7431" w:name="_Toc89944966"/>
      <w:bookmarkStart w:id="7432" w:name="_Toc98753984"/>
      <w:bookmarkStart w:id="7433" w:name="_Toc106180970"/>
      <w:bookmarkStart w:id="7434" w:name="_Toc114151015"/>
      <w:bookmarkStart w:id="7435" w:name="_Toc124151418"/>
      <w:bookmarkStart w:id="7436" w:name="_Toc124151938"/>
      <w:bookmarkStart w:id="7437" w:name="_Toc124152458"/>
      <w:bookmarkStart w:id="7438" w:name="_Toc130396990"/>
      <w:bookmarkStart w:id="7439" w:name="_Toc130397510"/>
      <w:bookmarkStart w:id="7440" w:name="_Toc137558614"/>
      <w:bookmarkStart w:id="7441" w:name="_Toc138862439"/>
      <w:bookmarkStart w:id="7442" w:name="_Toc145532496"/>
      <w:bookmarkStart w:id="7443" w:name="_Toc163218909"/>
      <w:r w:rsidRPr="00BE5108">
        <w:rPr>
          <w:rFonts w:eastAsiaTheme="minorEastAsia"/>
          <w:lang w:eastAsia="en-GB"/>
        </w:rPr>
        <w:t>8.2.2.2.3</w:t>
      </w:r>
      <w:r w:rsidRPr="00BE5108">
        <w:rPr>
          <w:rFonts w:eastAsiaTheme="minorEastAsia"/>
          <w:lang w:eastAsia="en-GB"/>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44" w:name="_Toc73963102"/>
      <w:bookmarkStart w:id="7445" w:name="_Toc75260279"/>
      <w:bookmarkStart w:id="7446" w:name="_Toc75275821"/>
      <w:bookmarkStart w:id="7447" w:name="_Toc75276332"/>
      <w:bookmarkStart w:id="7448" w:name="_Toc76541831"/>
      <w:bookmarkStart w:id="7449" w:name="_Toc82437601"/>
      <w:bookmarkStart w:id="7450" w:name="_Toc89944967"/>
      <w:bookmarkStart w:id="7451" w:name="_Toc98753985"/>
      <w:bookmarkStart w:id="7452" w:name="_Toc106180971"/>
      <w:bookmarkStart w:id="7453" w:name="_Toc114151016"/>
      <w:bookmarkStart w:id="7454" w:name="_Toc124151419"/>
      <w:bookmarkStart w:id="7455" w:name="_Toc124151939"/>
      <w:bookmarkStart w:id="7456" w:name="_Toc124152459"/>
      <w:bookmarkStart w:id="7457" w:name="_Toc130396991"/>
      <w:bookmarkStart w:id="7458" w:name="_Toc130397511"/>
      <w:bookmarkStart w:id="7459" w:name="_Toc137558615"/>
      <w:bookmarkStart w:id="7460" w:name="_Toc138862440"/>
      <w:bookmarkStart w:id="7461" w:name="_Toc145532497"/>
      <w:bookmarkStart w:id="7462" w:name="_Toc163218910"/>
      <w:r w:rsidRPr="00BE5108">
        <w:rPr>
          <w:rFonts w:eastAsiaTheme="minorEastAsia"/>
          <w:lang w:eastAsia="en-GB"/>
        </w:rPr>
        <w:t>8.2.2.2.4</w:t>
      </w:r>
      <w:r w:rsidRPr="00BE5108">
        <w:rPr>
          <w:rFonts w:eastAsiaTheme="minorEastAsia"/>
          <w:lang w:eastAsia="en-GB"/>
        </w:rPr>
        <w:tab/>
        <w:t>Method of test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63" w:name="_Toc73963103"/>
      <w:bookmarkStart w:id="7464" w:name="_Toc75260280"/>
      <w:bookmarkStart w:id="7465" w:name="_Toc75275822"/>
      <w:bookmarkStart w:id="7466" w:name="_Toc75276333"/>
      <w:bookmarkStart w:id="7467" w:name="_Toc76541832"/>
      <w:bookmarkStart w:id="7468" w:name="_Toc82437602"/>
      <w:bookmarkStart w:id="7469" w:name="_Toc89944968"/>
      <w:bookmarkStart w:id="7470" w:name="_Toc98753986"/>
      <w:bookmarkStart w:id="7471" w:name="_Toc106180972"/>
      <w:bookmarkStart w:id="7472" w:name="_Toc114151017"/>
      <w:bookmarkStart w:id="7473" w:name="_Toc124151420"/>
      <w:bookmarkStart w:id="7474" w:name="_Toc124151940"/>
      <w:bookmarkStart w:id="7475" w:name="_Toc124152460"/>
      <w:bookmarkStart w:id="7476" w:name="_Toc130396992"/>
      <w:bookmarkStart w:id="7477" w:name="_Toc130397512"/>
      <w:bookmarkStart w:id="7478" w:name="_Toc137558616"/>
      <w:bookmarkStart w:id="7479" w:name="_Toc138862441"/>
      <w:bookmarkStart w:id="7480" w:name="_Toc145532498"/>
      <w:bookmarkStart w:id="7481" w:name="_Toc163218911"/>
      <w:r w:rsidRPr="00BE5108">
        <w:rPr>
          <w:rFonts w:eastAsiaTheme="minorEastAsia"/>
          <w:lang w:eastAsia="en-GB"/>
        </w:rPr>
        <w:t>8.2.2.2.5</w:t>
      </w:r>
      <w:r w:rsidRPr="00BE5108">
        <w:rPr>
          <w:rFonts w:eastAsiaTheme="minorEastAsia"/>
          <w:lang w:eastAsia="en-GB"/>
        </w:rPr>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82" w:name="_Toc73963104"/>
      <w:bookmarkStart w:id="7483" w:name="_Toc75260281"/>
      <w:bookmarkStart w:id="7484" w:name="_Toc75275823"/>
      <w:bookmarkStart w:id="7485" w:name="_Toc75276334"/>
      <w:bookmarkStart w:id="7486" w:name="_Toc76541833"/>
      <w:bookmarkStart w:id="7487" w:name="_Toc82437603"/>
      <w:bookmarkStart w:id="7488" w:name="_Toc89944969"/>
      <w:bookmarkStart w:id="7489" w:name="_Toc98753987"/>
      <w:bookmarkStart w:id="7490" w:name="_Toc106180973"/>
      <w:bookmarkStart w:id="7491" w:name="_Toc114151018"/>
      <w:bookmarkStart w:id="7492" w:name="_Toc124151421"/>
      <w:bookmarkStart w:id="7493" w:name="_Toc124151941"/>
      <w:bookmarkStart w:id="7494" w:name="_Toc124152461"/>
      <w:bookmarkStart w:id="7495" w:name="_Toc130396993"/>
      <w:bookmarkStart w:id="7496" w:name="_Toc130397513"/>
      <w:bookmarkStart w:id="7497" w:name="_Toc137558617"/>
      <w:bookmarkStart w:id="7498" w:name="_Toc138862442"/>
      <w:bookmarkStart w:id="7499" w:name="_Toc145532499"/>
      <w:bookmarkStart w:id="7500" w:name="_Toc163218912"/>
      <w:r w:rsidRPr="00BE5108">
        <w:rPr>
          <w:rFonts w:eastAsiaTheme="minorEastAsia"/>
        </w:rPr>
        <w:t>8.2.2.3</w:t>
      </w:r>
      <w:r w:rsidRPr="00BE5108">
        <w:rPr>
          <w:rFonts w:eastAsiaTheme="minorEastAsia"/>
        </w:rPr>
        <w:tab/>
        <w:t>Performance requirements for PDCCH</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5721256" w14:textId="77777777" w:rsidR="00345ACA" w:rsidRPr="00BE5108" w:rsidRDefault="00345ACA" w:rsidP="00345ACA">
      <w:pPr>
        <w:pStyle w:val="Heading5"/>
        <w:rPr>
          <w:rFonts w:eastAsiaTheme="minorEastAsia"/>
          <w:lang w:eastAsia="en-GB"/>
        </w:rPr>
      </w:pPr>
      <w:bookmarkStart w:id="7501" w:name="_Toc73963105"/>
      <w:bookmarkStart w:id="7502" w:name="_Toc75260282"/>
      <w:bookmarkStart w:id="7503" w:name="_Toc75275824"/>
      <w:bookmarkStart w:id="7504" w:name="_Toc75276335"/>
      <w:bookmarkStart w:id="7505" w:name="_Toc76541834"/>
      <w:bookmarkStart w:id="7506" w:name="_Toc82437604"/>
      <w:bookmarkStart w:id="7507" w:name="_Toc89944970"/>
      <w:bookmarkStart w:id="7508" w:name="_Toc98753988"/>
      <w:bookmarkStart w:id="7509" w:name="_Toc106180974"/>
      <w:bookmarkStart w:id="7510" w:name="_Toc114151019"/>
      <w:bookmarkStart w:id="7511" w:name="_Toc124151422"/>
      <w:bookmarkStart w:id="7512" w:name="_Toc124151942"/>
      <w:bookmarkStart w:id="7513" w:name="_Toc124152462"/>
      <w:bookmarkStart w:id="7514" w:name="_Toc130396994"/>
      <w:bookmarkStart w:id="7515" w:name="_Toc130397514"/>
      <w:bookmarkStart w:id="7516" w:name="_Toc137558618"/>
      <w:bookmarkStart w:id="7517" w:name="_Toc138862443"/>
      <w:bookmarkStart w:id="7518" w:name="_Toc145532500"/>
      <w:bookmarkStart w:id="7519" w:name="_Toc163218913"/>
      <w:r w:rsidRPr="00BE5108">
        <w:rPr>
          <w:rFonts w:eastAsiaTheme="minorEastAsia"/>
          <w:lang w:eastAsia="en-GB"/>
        </w:rPr>
        <w:t>8.2.2.3.1</w:t>
      </w:r>
      <w:r w:rsidRPr="00BE5108">
        <w:rPr>
          <w:rFonts w:eastAsiaTheme="minorEastAsia"/>
          <w:lang w:eastAsia="en-GB"/>
        </w:rPr>
        <w:tab/>
        <w:t>Definition and applicability</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20" w:name="_Toc73963106"/>
      <w:bookmarkStart w:id="7521" w:name="_Toc75260283"/>
      <w:bookmarkStart w:id="7522" w:name="_Toc75275825"/>
      <w:bookmarkStart w:id="7523" w:name="_Toc75276336"/>
      <w:bookmarkStart w:id="7524" w:name="_Toc76541835"/>
      <w:bookmarkStart w:id="7525" w:name="_Toc82437605"/>
      <w:bookmarkStart w:id="7526" w:name="_Toc89944971"/>
      <w:bookmarkStart w:id="7527" w:name="_Toc98753989"/>
      <w:bookmarkStart w:id="7528" w:name="_Toc106180975"/>
      <w:bookmarkStart w:id="7529" w:name="_Toc114151020"/>
      <w:bookmarkStart w:id="7530" w:name="_Toc124151423"/>
      <w:bookmarkStart w:id="7531" w:name="_Toc124151943"/>
      <w:bookmarkStart w:id="7532" w:name="_Toc124152463"/>
      <w:bookmarkStart w:id="7533" w:name="_Toc130396995"/>
      <w:bookmarkStart w:id="7534" w:name="_Toc130397515"/>
      <w:bookmarkStart w:id="7535" w:name="_Toc137558619"/>
      <w:bookmarkStart w:id="7536" w:name="_Toc138862444"/>
      <w:bookmarkStart w:id="7537" w:name="_Toc145532501"/>
      <w:bookmarkStart w:id="7538" w:name="_Toc163218914"/>
      <w:r w:rsidRPr="00BE5108">
        <w:rPr>
          <w:rFonts w:eastAsiaTheme="minorEastAsia"/>
          <w:lang w:eastAsia="en-GB"/>
        </w:rPr>
        <w:t>8.2.2.3.2</w:t>
      </w:r>
      <w:r w:rsidRPr="00BE5108">
        <w:rPr>
          <w:rFonts w:eastAsiaTheme="minorEastAsia"/>
          <w:lang w:eastAsia="en-GB"/>
        </w:rPr>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39" w:name="_Toc73963107"/>
      <w:bookmarkStart w:id="7540" w:name="_Toc75260284"/>
      <w:bookmarkStart w:id="7541" w:name="_Toc75275826"/>
      <w:bookmarkStart w:id="7542" w:name="_Toc75276337"/>
      <w:bookmarkStart w:id="7543" w:name="_Toc76541836"/>
      <w:bookmarkStart w:id="7544" w:name="_Toc82437606"/>
      <w:bookmarkStart w:id="7545" w:name="_Toc89944972"/>
      <w:bookmarkStart w:id="7546" w:name="_Toc98753990"/>
      <w:bookmarkStart w:id="7547" w:name="_Toc106180976"/>
      <w:bookmarkStart w:id="7548" w:name="_Toc114151021"/>
      <w:bookmarkStart w:id="7549" w:name="_Toc124151424"/>
      <w:bookmarkStart w:id="7550" w:name="_Toc124151944"/>
      <w:bookmarkStart w:id="7551" w:name="_Toc124152464"/>
      <w:bookmarkStart w:id="7552" w:name="_Toc130396996"/>
      <w:bookmarkStart w:id="7553" w:name="_Toc130397516"/>
      <w:bookmarkStart w:id="7554" w:name="_Toc137558620"/>
      <w:bookmarkStart w:id="7555" w:name="_Toc138862445"/>
      <w:bookmarkStart w:id="7556" w:name="_Toc145532502"/>
      <w:bookmarkStart w:id="7557" w:name="_Toc163218915"/>
      <w:r w:rsidRPr="00BE5108">
        <w:rPr>
          <w:rFonts w:eastAsiaTheme="minorEastAsia"/>
          <w:lang w:eastAsia="en-GB"/>
        </w:rPr>
        <w:t>8.2.2.3.3</w:t>
      </w:r>
      <w:r w:rsidRPr="00BE5108">
        <w:rPr>
          <w:rFonts w:eastAsiaTheme="minorEastAsia"/>
          <w:lang w:eastAsia="en-GB"/>
        </w:rPr>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58" w:name="_Toc73963108"/>
      <w:bookmarkStart w:id="7559" w:name="_Toc75260285"/>
      <w:bookmarkStart w:id="7560" w:name="_Toc75275827"/>
      <w:bookmarkStart w:id="7561" w:name="_Toc75276338"/>
      <w:bookmarkStart w:id="7562" w:name="_Toc76541837"/>
      <w:bookmarkStart w:id="7563" w:name="_Toc82437607"/>
      <w:bookmarkStart w:id="7564" w:name="_Toc89944973"/>
      <w:bookmarkStart w:id="7565" w:name="_Toc98753991"/>
      <w:bookmarkStart w:id="7566" w:name="_Toc106180977"/>
      <w:bookmarkStart w:id="7567" w:name="_Toc114151022"/>
      <w:bookmarkStart w:id="7568" w:name="_Toc124151425"/>
      <w:bookmarkStart w:id="7569" w:name="_Toc124151945"/>
      <w:bookmarkStart w:id="7570" w:name="_Toc124152465"/>
      <w:bookmarkStart w:id="7571" w:name="_Toc130396997"/>
      <w:bookmarkStart w:id="7572" w:name="_Toc130397517"/>
      <w:bookmarkStart w:id="7573" w:name="_Toc137558621"/>
      <w:bookmarkStart w:id="7574" w:name="_Toc138862446"/>
      <w:bookmarkStart w:id="7575" w:name="_Toc145532503"/>
      <w:bookmarkStart w:id="7576" w:name="_Toc163218916"/>
      <w:r w:rsidRPr="00BE5108">
        <w:rPr>
          <w:rFonts w:eastAsiaTheme="minorEastAsia"/>
          <w:lang w:eastAsia="en-GB"/>
        </w:rPr>
        <w:t>8.2.2.3.4</w:t>
      </w:r>
      <w:r w:rsidRPr="00BE5108">
        <w:rPr>
          <w:rFonts w:eastAsiaTheme="minorEastAsia"/>
          <w:lang w:eastAsia="en-GB"/>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77" w:name="_Toc73963109"/>
      <w:bookmarkStart w:id="7578" w:name="_Toc75260286"/>
      <w:bookmarkStart w:id="7579" w:name="_Toc75275828"/>
      <w:bookmarkStart w:id="7580" w:name="_Toc75276339"/>
      <w:bookmarkStart w:id="7581" w:name="_Toc76541838"/>
      <w:bookmarkStart w:id="7582" w:name="_Toc82437608"/>
      <w:bookmarkStart w:id="7583" w:name="_Toc89944974"/>
      <w:bookmarkStart w:id="7584" w:name="_Toc98753992"/>
      <w:bookmarkStart w:id="7585" w:name="_Toc106180978"/>
      <w:bookmarkStart w:id="7586" w:name="_Toc114151023"/>
      <w:bookmarkStart w:id="7587" w:name="_Toc124151426"/>
      <w:bookmarkStart w:id="7588" w:name="_Toc124151946"/>
      <w:bookmarkStart w:id="7589" w:name="_Toc124152466"/>
      <w:bookmarkStart w:id="7590" w:name="_Toc130396998"/>
      <w:bookmarkStart w:id="7591" w:name="_Toc130397518"/>
      <w:bookmarkStart w:id="7592" w:name="_Toc137558622"/>
      <w:bookmarkStart w:id="7593" w:name="_Toc138862447"/>
      <w:bookmarkStart w:id="7594" w:name="_Toc145532504"/>
      <w:bookmarkStart w:id="7595" w:name="_Toc163218917"/>
      <w:r w:rsidRPr="00BE5108">
        <w:rPr>
          <w:rFonts w:eastAsiaTheme="minorEastAsia"/>
          <w:lang w:eastAsia="en-GB"/>
        </w:rPr>
        <w:t>8.2.2.3.5</w:t>
      </w:r>
      <w:r w:rsidRPr="00BE5108">
        <w:rPr>
          <w:rFonts w:eastAsiaTheme="minorEastAsia"/>
          <w:lang w:eastAsia="en-GB"/>
        </w:rPr>
        <w:tab/>
        <w:t>Test requirement</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596" w:name="_Toc73963110"/>
      <w:bookmarkStart w:id="7597" w:name="_Toc75260287"/>
      <w:bookmarkStart w:id="7598" w:name="_Toc75275829"/>
      <w:bookmarkStart w:id="7599" w:name="_Toc75276340"/>
      <w:bookmarkStart w:id="7600" w:name="_Toc76541839"/>
      <w:bookmarkStart w:id="7601" w:name="_Toc82437609"/>
      <w:bookmarkStart w:id="7602" w:name="_Toc89944975"/>
      <w:bookmarkStart w:id="7603" w:name="_Toc98753993"/>
      <w:bookmarkStart w:id="7604" w:name="_Toc106180979"/>
      <w:bookmarkStart w:id="7605" w:name="_Toc114151024"/>
      <w:bookmarkStart w:id="7606" w:name="_Toc124151427"/>
      <w:bookmarkStart w:id="7607" w:name="_Toc124151947"/>
      <w:bookmarkStart w:id="7608" w:name="_Toc124152467"/>
      <w:bookmarkStart w:id="7609" w:name="_Toc130396999"/>
      <w:bookmarkStart w:id="7610" w:name="_Toc130397519"/>
      <w:bookmarkStart w:id="7611" w:name="_Toc137558623"/>
      <w:bookmarkStart w:id="7612" w:name="_Toc138862448"/>
      <w:bookmarkStart w:id="7613" w:name="_Toc145532505"/>
      <w:bookmarkStart w:id="7614" w:name="_Toc163218918"/>
      <w:r w:rsidRPr="00BE5108">
        <w:rPr>
          <w:rFonts w:eastAsiaTheme="minorEastAsia"/>
        </w:rPr>
        <w:t>8.2.3</w:t>
      </w:r>
      <w:r w:rsidRPr="00BE5108">
        <w:rPr>
          <w:rFonts w:eastAsiaTheme="minorEastAsia"/>
        </w:rPr>
        <w:tab/>
        <w:t>CSI reporting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A91992" w14:textId="77777777" w:rsidR="00345ACA" w:rsidRPr="00BE5108" w:rsidRDefault="00345ACA" w:rsidP="00345ACA">
      <w:pPr>
        <w:pStyle w:val="Heading4"/>
        <w:rPr>
          <w:rFonts w:eastAsiaTheme="minorEastAsia"/>
        </w:rPr>
      </w:pPr>
      <w:bookmarkStart w:id="7615" w:name="_Toc73963111"/>
      <w:bookmarkStart w:id="7616" w:name="_Toc75260288"/>
      <w:bookmarkStart w:id="7617" w:name="_Toc75275830"/>
      <w:bookmarkStart w:id="7618" w:name="_Toc75276341"/>
      <w:bookmarkStart w:id="7619" w:name="_Toc76541840"/>
      <w:bookmarkStart w:id="7620" w:name="_Toc82437610"/>
      <w:bookmarkStart w:id="7621" w:name="_Toc89944976"/>
      <w:bookmarkStart w:id="7622" w:name="_Toc98753994"/>
      <w:bookmarkStart w:id="7623" w:name="_Toc106180980"/>
      <w:bookmarkStart w:id="7624" w:name="_Toc114151025"/>
      <w:bookmarkStart w:id="7625" w:name="_Toc124151428"/>
      <w:bookmarkStart w:id="7626" w:name="_Toc124151948"/>
      <w:bookmarkStart w:id="7627" w:name="_Toc124152468"/>
      <w:bookmarkStart w:id="7628" w:name="_Toc130397000"/>
      <w:bookmarkStart w:id="7629" w:name="_Toc130397520"/>
      <w:bookmarkStart w:id="7630" w:name="_Toc137558624"/>
      <w:bookmarkStart w:id="7631" w:name="_Toc138862449"/>
      <w:bookmarkStart w:id="7632" w:name="_Toc145532506"/>
      <w:bookmarkStart w:id="7633" w:name="_Toc163218919"/>
      <w:r w:rsidRPr="00BE5108">
        <w:rPr>
          <w:rFonts w:eastAsiaTheme="minorEastAsia"/>
        </w:rPr>
        <w:t>8.2.3.1</w:t>
      </w:r>
      <w:r w:rsidRPr="00BE5108">
        <w:rPr>
          <w:rFonts w:eastAsiaTheme="minorEastAsia"/>
        </w:rPr>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46CA1D" w14:textId="77777777" w:rsidR="00345ACA" w:rsidRPr="00BE5108" w:rsidRDefault="00345ACA" w:rsidP="00345ACA">
      <w:pPr>
        <w:pStyle w:val="Heading5"/>
        <w:rPr>
          <w:rFonts w:eastAsiaTheme="minorEastAsia"/>
        </w:rPr>
      </w:pPr>
      <w:bookmarkStart w:id="7634" w:name="_Toc73963112"/>
      <w:bookmarkStart w:id="7635" w:name="_Toc75260289"/>
      <w:bookmarkStart w:id="7636" w:name="_Toc75275831"/>
      <w:bookmarkStart w:id="7637" w:name="_Toc75276342"/>
      <w:bookmarkStart w:id="7638" w:name="_Toc76541841"/>
      <w:bookmarkStart w:id="7639" w:name="_Toc82437611"/>
      <w:bookmarkStart w:id="7640" w:name="_Toc89944977"/>
      <w:bookmarkStart w:id="7641" w:name="_Toc98753995"/>
      <w:bookmarkStart w:id="7642" w:name="_Toc106180981"/>
      <w:bookmarkStart w:id="7643" w:name="_Toc114151026"/>
      <w:bookmarkStart w:id="7644" w:name="_Toc124151429"/>
      <w:bookmarkStart w:id="7645" w:name="_Toc124151949"/>
      <w:bookmarkStart w:id="7646" w:name="_Toc124152469"/>
      <w:bookmarkStart w:id="7647" w:name="_Toc130397001"/>
      <w:bookmarkStart w:id="7648" w:name="_Toc130397521"/>
      <w:bookmarkStart w:id="7649" w:name="_Toc137558625"/>
      <w:bookmarkStart w:id="7650" w:name="_Toc138862450"/>
      <w:bookmarkStart w:id="7651" w:name="_Toc145532507"/>
      <w:bookmarkStart w:id="7652" w:name="_Toc163218920"/>
      <w:r w:rsidRPr="00BE5108">
        <w:rPr>
          <w:rFonts w:eastAsiaTheme="minorEastAsia"/>
        </w:rPr>
        <w:t>8.2.3.1.1</w:t>
      </w:r>
      <w:r w:rsidRPr="00BE5108">
        <w:rPr>
          <w:rFonts w:eastAsiaTheme="minorEastAsia"/>
        </w:rPr>
        <w:tab/>
        <w:t>Applicability rule for IAB-MT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AC4665F" w14:textId="77777777" w:rsidR="00345ACA" w:rsidRPr="00BE5108" w:rsidRDefault="00345ACA" w:rsidP="00345ACA">
      <w:pPr>
        <w:pStyle w:val="Heading6"/>
        <w:rPr>
          <w:rFonts w:eastAsiaTheme="minorEastAsia"/>
        </w:rPr>
      </w:pPr>
      <w:bookmarkStart w:id="7653" w:name="_Toc73963113"/>
      <w:bookmarkStart w:id="7654" w:name="_Toc75260290"/>
      <w:bookmarkStart w:id="7655" w:name="_Toc75275832"/>
      <w:bookmarkStart w:id="7656" w:name="_Toc75276343"/>
      <w:bookmarkStart w:id="7657" w:name="_Toc76541842"/>
      <w:bookmarkStart w:id="7658" w:name="_Toc82437612"/>
      <w:bookmarkStart w:id="7659" w:name="_Toc89944978"/>
      <w:bookmarkStart w:id="7660" w:name="_Toc98753996"/>
      <w:bookmarkStart w:id="7661" w:name="_Toc106180982"/>
      <w:bookmarkStart w:id="7662" w:name="_Toc114151027"/>
      <w:bookmarkStart w:id="7663" w:name="_Toc124151430"/>
      <w:bookmarkStart w:id="7664" w:name="_Toc124151950"/>
      <w:bookmarkStart w:id="7665" w:name="_Toc124152470"/>
      <w:bookmarkStart w:id="7666" w:name="_Toc130397002"/>
      <w:bookmarkStart w:id="7667" w:name="_Toc130397522"/>
      <w:bookmarkStart w:id="7668" w:name="_Toc137558626"/>
      <w:bookmarkStart w:id="7669" w:name="_Toc138862451"/>
      <w:bookmarkStart w:id="7670" w:name="_Toc145532508"/>
      <w:bookmarkStart w:id="7671" w:name="_Toc163218921"/>
      <w:r w:rsidRPr="00BE5108">
        <w:rPr>
          <w:rFonts w:eastAsiaTheme="minorEastAsia"/>
        </w:rPr>
        <w:t>8.2.3.1.1.1</w:t>
      </w:r>
      <w:r w:rsidRPr="00BE5108">
        <w:rPr>
          <w:rFonts w:eastAsiaTheme="minorEastAsia"/>
        </w:rP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D7ACE" w14:textId="72372A6A" w:rsidR="00BB0386" w:rsidRDefault="00BB0386" w:rsidP="00BB0386">
      <w:pPr>
        <w:rPr>
          <w:lang w:eastAsia="zh-CN"/>
        </w:rPr>
      </w:pPr>
      <w:bookmarkStart w:id="7672" w:name="_Toc73963114"/>
      <w:bookmarkStart w:id="7673" w:name="_Toc75260291"/>
      <w:bookmarkStart w:id="7674" w:name="_Toc75275833"/>
      <w:bookmarkStart w:id="7675" w:name="_Toc75276344"/>
      <w:bookmarkStart w:id="767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77" w:name="_Toc82437613"/>
      <w:bookmarkStart w:id="7678" w:name="_Toc89944979"/>
      <w:bookmarkStart w:id="7679" w:name="_Toc98753997"/>
      <w:bookmarkStart w:id="7680" w:name="_Toc106180983"/>
      <w:bookmarkStart w:id="7681" w:name="_Toc114151028"/>
      <w:bookmarkStart w:id="7682" w:name="_Toc124151431"/>
      <w:bookmarkStart w:id="7683" w:name="_Toc124151951"/>
      <w:bookmarkStart w:id="7684" w:name="_Toc124152471"/>
      <w:bookmarkStart w:id="7685" w:name="_Toc130397003"/>
      <w:bookmarkStart w:id="7686" w:name="_Toc130397523"/>
      <w:bookmarkStart w:id="7687" w:name="_Toc137558627"/>
      <w:bookmarkStart w:id="7688" w:name="_Toc138862452"/>
      <w:bookmarkStart w:id="7689" w:name="_Toc145532509"/>
      <w:bookmarkStart w:id="7690" w:name="_Toc16321892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691" w:name="_Toc73963115"/>
      <w:bookmarkStart w:id="7692" w:name="_Toc75260292"/>
      <w:bookmarkStart w:id="7693" w:name="_Toc75275834"/>
      <w:bookmarkStart w:id="7694" w:name="_Toc75276345"/>
      <w:bookmarkStart w:id="7695" w:name="_Toc76541844"/>
      <w:bookmarkStart w:id="7696" w:name="_Toc82437614"/>
      <w:bookmarkStart w:id="7697" w:name="_Toc89944980"/>
      <w:bookmarkStart w:id="7698" w:name="_Toc98753998"/>
      <w:bookmarkStart w:id="7699" w:name="_Toc106180984"/>
      <w:bookmarkStart w:id="7700" w:name="_Toc114151029"/>
      <w:bookmarkStart w:id="7701" w:name="_Toc124151432"/>
      <w:bookmarkStart w:id="7702" w:name="_Toc124151952"/>
      <w:bookmarkStart w:id="7703" w:name="_Toc124152472"/>
      <w:bookmarkStart w:id="7704" w:name="_Toc130397004"/>
      <w:bookmarkStart w:id="7705" w:name="_Toc130397524"/>
      <w:bookmarkStart w:id="7706" w:name="_Toc137558628"/>
      <w:bookmarkStart w:id="7707" w:name="_Toc138862453"/>
      <w:bookmarkStart w:id="7708" w:name="_Toc145532510"/>
      <w:bookmarkStart w:id="7709" w:name="_Toc163218923"/>
      <w:r w:rsidRPr="00BE5108">
        <w:rPr>
          <w:rFonts w:eastAsiaTheme="minorEastAsia"/>
        </w:rPr>
        <w:t>8.2.3.1.1.3</w:t>
      </w:r>
      <w:r w:rsidRPr="00BE5108">
        <w:rPr>
          <w:rFonts w:eastAsiaTheme="minorEastAsia"/>
        </w:rPr>
        <w:tab/>
        <w:t>Applicability of requirements for TDD with different UL-DL patterns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2142BC9" w14:textId="77777777" w:rsidR="00997B97" w:rsidRDefault="00997B97" w:rsidP="00997B97">
      <w:bookmarkStart w:id="7710" w:name="_Toc73963116"/>
      <w:bookmarkStart w:id="7711" w:name="_Toc75260293"/>
      <w:bookmarkStart w:id="7712" w:name="_Toc75275835"/>
      <w:bookmarkStart w:id="7713" w:name="_Toc75276346"/>
      <w:bookmarkStart w:id="77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15" w:name="_Toc82437615"/>
      <w:bookmarkStart w:id="7716" w:name="_Toc89944981"/>
      <w:bookmarkStart w:id="7717" w:name="_Toc98753999"/>
      <w:bookmarkStart w:id="7718" w:name="_Toc106180985"/>
      <w:bookmarkStart w:id="7719" w:name="_Toc114151030"/>
      <w:bookmarkStart w:id="7720" w:name="_Toc124151433"/>
      <w:bookmarkStart w:id="7721" w:name="_Toc124151953"/>
      <w:bookmarkStart w:id="7722" w:name="_Toc124152473"/>
      <w:bookmarkStart w:id="7723" w:name="_Toc130397005"/>
      <w:bookmarkStart w:id="7724" w:name="_Toc130397525"/>
      <w:bookmarkStart w:id="7725" w:name="_Toc137558629"/>
      <w:bookmarkStart w:id="7726" w:name="_Toc138862454"/>
      <w:bookmarkStart w:id="7727" w:name="_Toc145532511"/>
      <w:bookmarkStart w:id="7728" w:name="_Toc163218924"/>
      <w:r w:rsidRPr="008628E4">
        <w:t>8.2.3.1.1.4</w:t>
      </w:r>
      <w:r w:rsidRPr="008628E4">
        <w:tab/>
        <w:t>Applicability of requirements for IAB-MT features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7729" w:name="_Toc75165403"/>
      <w:bookmarkStart w:id="7730" w:name="_Toc75334327"/>
      <w:bookmarkStart w:id="7731" w:name="_Toc75508519"/>
      <w:bookmarkStart w:id="7732" w:name="_Toc75816258"/>
      <w:bookmarkStart w:id="7733" w:name="_Toc76541416"/>
      <w:bookmarkStart w:id="7734" w:name="_Toc76541983"/>
      <w:bookmarkStart w:id="7735" w:name="_Toc82429873"/>
      <w:bookmarkStart w:id="7736" w:name="_Toc89940124"/>
      <w:bookmarkStart w:id="7737" w:name="_Toc98754450"/>
      <w:bookmarkStart w:id="7738" w:name="_Toc106178264"/>
      <w:bookmarkStart w:id="7739" w:name="_Toc114148982"/>
      <w:bookmarkStart w:id="7740" w:name="_Toc130393767"/>
      <w:bookmarkStart w:id="7741" w:name="_Toc137558630"/>
      <w:bookmarkStart w:id="7742" w:name="_Toc138862455"/>
      <w:bookmarkStart w:id="7743" w:name="_Toc145532512"/>
      <w:bookmarkStart w:id="7744" w:name="_Toc163218925"/>
      <w:r w:rsidRPr="00C13E62">
        <w:t>8.2.3.1.2</w:t>
      </w:r>
      <w:r w:rsidRPr="00C13E62">
        <w:tab/>
        <w:t>Common test parameters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45" w:name="_Toc82437616"/>
      <w:bookmarkStart w:id="7746" w:name="_Toc89944982"/>
      <w:bookmarkStart w:id="7747" w:name="_Toc98754000"/>
      <w:bookmarkStart w:id="7748" w:name="_Toc106180986"/>
      <w:bookmarkStart w:id="7749" w:name="_Toc114151031"/>
      <w:bookmarkStart w:id="7750" w:name="_Toc124151434"/>
      <w:bookmarkStart w:id="7751" w:name="_Toc124151954"/>
      <w:bookmarkStart w:id="7752" w:name="_Toc124152474"/>
      <w:bookmarkStart w:id="7753" w:name="_Toc130397006"/>
      <w:bookmarkStart w:id="7754" w:name="_Toc130397526"/>
      <w:bookmarkStart w:id="7755" w:name="_Toc137558631"/>
      <w:bookmarkStart w:id="7756" w:name="_Toc138862456"/>
      <w:bookmarkStart w:id="7757" w:name="_Toc145532513"/>
      <w:bookmarkStart w:id="7758" w:name="_Toc163218926"/>
      <w:r w:rsidRPr="00BE5108">
        <w:rPr>
          <w:rFonts w:eastAsiaTheme="minorEastAsia"/>
        </w:rPr>
        <w:t>8.2.3.2</w:t>
      </w:r>
      <w:r w:rsidRPr="00BE5108">
        <w:rPr>
          <w:rFonts w:eastAsiaTheme="minorEastAsia"/>
        </w:rPr>
        <w:tab/>
        <w:t>Reporting Channel Quality Indicator (CQI)</w:t>
      </w:r>
      <w:bookmarkEnd w:id="7710"/>
      <w:bookmarkEnd w:id="7711"/>
      <w:bookmarkEnd w:id="7712"/>
      <w:bookmarkEnd w:id="7713"/>
      <w:bookmarkEnd w:id="771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2D1B64" w14:textId="77777777" w:rsidR="00345ACA" w:rsidRPr="00BE5108" w:rsidRDefault="00345ACA" w:rsidP="00345ACA">
      <w:pPr>
        <w:pStyle w:val="Heading5"/>
        <w:rPr>
          <w:rFonts w:eastAsiaTheme="minorEastAsia"/>
        </w:rPr>
      </w:pPr>
      <w:bookmarkStart w:id="7759" w:name="_Toc73963117"/>
      <w:bookmarkStart w:id="7760" w:name="_Toc75260294"/>
      <w:bookmarkStart w:id="7761" w:name="_Toc75275836"/>
      <w:bookmarkStart w:id="7762" w:name="_Toc75276347"/>
      <w:bookmarkStart w:id="7763" w:name="_Toc76541846"/>
      <w:bookmarkStart w:id="7764" w:name="_Toc82437617"/>
      <w:bookmarkStart w:id="7765" w:name="_Toc89944983"/>
      <w:bookmarkStart w:id="7766" w:name="_Toc98754001"/>
      <w:bookmarkStart w:id="7767" w:name="_Toc106180987"/>
      <w:bookmarkStart w:id="7768" w:name="_Toc114151032"/>
      <w:bookmarkStart w:id="7769" w:name="_Toc124151435"/>
      <w:bookmarkStart w:id="7770" w:name="_Toc124151955"/>
      <w:bookmarkStart w:id="7771" w:name="_Toc124152475"/>
      <w:bookmarkStart w:id="7772" w:name="_Toc130397007"/>
      <w:bookmarkStart w:id="7773" w:name="_Toc130397527"/>
      <w:bookmarkStart w:id="7774" w:name="_Toc137558632"/>
      <w:bookmarkStart w:id="7775" w:name="_Toc138862457"/>
      <w:bookmarkStart w:id="7776" w:name="_Toc145532514"/>
      <w:bookmarkStart w:id="7777" w:name="_Toc163218927"/>
      <w:r w:rsidRPr="00BE5108">
        <w:rPr>
          <w:rFonts w:eastAsiaTheme="minorEastAsia"/>
        </w:rPr>
        <w:t>8.2.3.2.1</w:t>
      </w:r>
      <w:r w:rsidRPr="00BE5108">
        <w:rPr>
          <w:rFonts w:eastAsiaTheme="minorEastAsia"/>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78" w:name="_Toc73963118"/>
      <w:bookmarkStart w:id="7779" w:name="_Toc75260295"/>
      <w:bookmarkStart w:id="7780" w:name="_Toc75275837"/>
      <w:bookmarkStart w:id="7781" w:name="_Toc75276348"/>
      <w:bookmarkStart w:id="7782" w:name="_Toc76541847"/>
      <w:bookmarkStart w:id="7783" w:name="_Toc82437618"/>
      <w:bookmarkStart w:id="7784" w:name="_Toc89944984"/>
      <w:bookmarkStart w:id="7785" w:name="_Toc98754002"/>
      <w:bookmarkStart w:id="7786" w:name="_Toc106180988"/>
      <w:bookmarkStart w:id="7787" w:name="_Toc114151033"/>
      <w:bookmarkStart w:id="7788" w:name="_Toc124151436"/>
      <w:bookmarkStart w:id="7789" w:name="_Toc124151956"/>
      <w:bookmarkStart w:id="7790" w:name="_Toc124152476"/>
      <w:bookmarkStart w:id="7791" w:name="_Toc130397008"/>
      <w:bookmarkStart w:id="7792" w:name="_Toc130397528"/>
      <w:bookmarkStart w:id="7793" w:name="_Toc137558633"/>
      <w:bookmarkStart w:id="7794" w:name="_Toc138862458"/>
      <w:bookmarkStart w:id="7795" w:name="_Toc145532515"/>
      <w:bookmarkStart w:id="7796" w:name="_Toc163218928"/>
      <w:r w:rsidRPr="00BE5108">
        <w:rPr>
          <w:rFonts w:eastAsiaTheme="minorEastAsia"/>
        </w:rPr>
        <w:t>8.2.3.2.2</w:t>
      </w:r>
      <w:r w:rsidRPr="00BE5108">
        <w:rPr>
          <w:rFonts w:eastAsiaTheme="minorEastAsia"/>
        </w:rPr>
        <w:tab/>
        <w:t>Minimum requirement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797" w:name="_Toc73963119"/>
      <w:bookmarkStart w:id="7798" w:name="_Toc75260296"/>
      <w:bookmarkStart w:id="7799" w:name="_Toc75275838"/>
      <w:bookmarkStart w:id="7800" w:name="_Toc75276349"/>
      <w:bookmarkStart w:id="7801" w:name="_Toc76541848"/>
      <w:bookmarkStart w:id="7802" w:name="_Toc82437619"/>
      <w:bookmarkStart w:id="7803" w:name="_Toc89944985"/>
      <w:bookmarkStart w:id="7804" w:name="_Toc98754003"/>
      <w:bookmarkStart w:id="7805" w:name="_Toc106180989"/>
      <w:bookmarkStart w:id="7806" w:name="_Toc114151034"/>
      <w:bookmarkStart w:id="7807" w:name="_Toc124151437"/>
      <w:bookmarkStart w:id="7808" w:name="_Toc124151957"/>
      <w:bookmarkStart w:id="7809" w:name="_Toc124152477"/>
      <w:bookmarkStart w:id="7810" w:name="_Toc130397009"/>
      <w:bookmarkStart w:id="7811" w:name="_Toc130397529"/>
      <w:bookmarkStart w:id="7812" w:name="_Toc137558634"/>
      <w:bookmarkStart w:id="7813" w:name="_Toc138862459"/>
      <w:bookmarkStart w:id="7814" w:name="_Toc145532516"/>
      <w:bookmarkStart w:id="7815" w:name="_Toc163218929"/>
      <w:r w:rsidRPr="00BE5108">
        <w:rPr>
          <w:rFonts w:eastAsiaTheme="minorEastAsia"/>
        </w:rPr>
        <w:t>8.2.3.2.3</w:t>
      </w:r>
      <w:r w:rsidRPr="00BE5108">
        <w:rPr>
          <w:rFonts w:eastAsiaTheme="minorEastAsia"/>
        </w:rPr>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16" w:name="_Toc73963120"/>
      <w:bookmarkStart w:id="7817" w:name="_Toc75260297"/>
      <w:bookmarkStart w:id="7818" w:name="_Toc75275839"/>
      <w:bookmarkStart w:id="7819" w:name="_Toc75276350"/>
      <w:bookmarkStart w:id="7820" w:name="_Toc76541849"/>
      <w:bookmarkStart w:id="7821" w:name="_Toc82437620"/>
      <w:bookmarkStart w:id="7822" w:name="_Toc89944986"/>
      <w:bookmarkStart w:id="7823" w:name="_Toc98754004"/>
      <w:bookmarkStart w:id="7824" w:name="_Toc106180990"/>
      <w:bookmarkStart w:id="7825" w:name="_Toc114151035"/>
      <w:bookmarkStart w:id="7826" w:name="_Toc124151438"/>
      <w:bookmarkStart w:id="7827" w:name="_Toc124151958"/>
      <w:bookmarkStart w:id="7828" w:name="_Toc124152478"/>
      <w:bookmarkStart w:id="7829" w:name="_Toc130397010"/>
      <w:bookmarkStart w:id="7830" w:name="_Toc130397530"/>
      <w:bookmarkStart w:id="7831" w:name="_Toc137558635"/>
      <w:bookmarkStart w:id="7832" w:name="_Toc138862460"/>
      <w:bookmarkStart w:id="7833" w:name="_Toc145532517"/>
      <w:bookmarkStart w:id="7834" w:name="_Toc163218930"/>
      <w:r w:rsidRPr="00BE5108">
        <w:rPr>
          <w:rFonts w:eastAsiaTheme="minorEastAsia"/>
        </w:rPr>
        <w:t>8.2.3.2.4</w:t>
      </w:r>
      <w:r w:rsidRPr="00BE5108">
        <w:rPr>
          <w:rFonts w:eastAsiaTheme="minorEastAsia"/>
        </w:rPr>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35" w:name="_Toc73963121"/>
      <w:bookmarkStart w:id="7836" w:name="_Toc75260298"/>
      <w:bookmarkStart w:id="7837" w:name="_Toc75275840"/>
      <w:bookmarkStart w:id="7838" w:name="_Toc75276351"/>
      <w:bookmarkStart w:id="7839" w:name="_Toc76541850"/>
      <w:bookmarkStart w:id="7840" w:name="_Toc82437621"/>
      <w:bookmarkStart w:id="7841" w:name="_Toc89944987"/>
      <w:bookmarkStart w:id="7842" w:name="_Toc98754005"/>
      <w:bookmarkStart w:id="7843" w:name="_Toc106180991"/>
      <w:bookmarkStart w:id="7844" w:name="_Toc114151036"/>
      <w:bookmarkStart w:id="7845" w:name="_Toc124151439"/>
      <w:bookmarkStart w:id="7846" w:name="_Toc124151959"/>
      <w:bookmarkStart w:id="7847" w:name="_Toc124152479"/>
      <w:bookmarkStart w:id="7848" w:name="_Toc130397011"/>
      <w:bookmarkStart w:id="7849" w:name="_Toc130397531"/>
      <w:bookmarkStart w:id="7850" w:name="_Toc137558636"/>
      <w:bookmarkStart w:id="7851" w:name="_Toc138862461"/>
      <w:bookmarkStart w:id="7852" w:name="_Toc145532518"/>
      <w:bookmarkStart w:id="7853" w:name="_Toc163218931"/>
      <w:r w:rsidRPr="00BE5108">
        <w:rPr>
          <w:rFonts w:eastAsiaTheme="minorEastAsia"/>
        </w:rPr>
        <w:t>8.2.3.2.5</w:t>
      </w:r>
      <w:r w:rsidRPr="00BE5108">
        <w:rPr>
          <w:rFonts w:eastAsiaTheme="minorEastAsia"/>
        </w:rPr>
        <w:tab/>
        <w:t>Test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54" w:name="_Toc73963122"/>
      <w:bookmarkStart w:id="7855" w:name="_Toc75260299"/>
      <w:bookmarkStart w:id="7856" w:name="_Toc75275841"/>
      <w:bookmarkStart w:id="7857" w:name="_Toc75276352"/>
      <w:bookmarkStart w:id="7858" w:name="_Toc76541851"/>
      <w:bookmarkStart w:id="7859" w:name="_Toc82437622"/>
      <w:bookmarkStart w:id="7860" w:name="_Toc89944988"/>
      <w:bookmarkStart w:id="7861" w:name="_Toc98754006"/>
      <w:bookmarkStart w:id="7862" w:name="_Toc106180992"/>
      <w:bookmarkStart w:id="7863" w:name="_Toc114151037"/>
      <w:bookmarkStart w:id="7864" w:name="_Toc124151440"/>
      <w:bookmarkStart w:id="7865" w:name="_Toc124151960"/>
      <w:bookmarkStart w:id="7866" w:name="_Toc124152480"/>
      <w:bookmarkStart w:id="7867" w:name="_Toc130397012"/>
      <w:bookmarkStart w:id="7868" w:name="_Toc130397532"/>
      <w:bookmarkStart w:id="7869" w:name="_Toc137558637"/>
      <w:bookmarkStart w:id="7870" w:name="_Toc138862462"/>
      <w:bookmarkStart w:id="7871" w:name="_Toc145532519"/>
      <w:bookmarkStart w:id="7872" w:name="_Toc163218932"/>
      <w:r w:rsidRPr="00BE5108">
        <w:rPr>
          <w:rFonts w:eastAsiaTheme="minorEastAsia"/>
        </w:rPr>
        <w:t>8.2.3.3</w:t>
      </w:r>
      <w:r w:rsidRPr="00BE5108">
        <w:rPr>
          <w:rFonts w:eastAsiaTheme="minorEastAsia"/>
        </w:rPr>
        <w:tab/>
        <w:t>Reporting of Precoding Matrix Indicator (PMI)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567032E" w14:textId="77777777" w:rsidR="00345ACA" w:rsidRPr="00BE5108" w:rsidRDefault="00345ACA" w:rsidP="00345ACA">
      <w:pPr>
        <w:pStyle w:val="Heading5"/>
        <w:rPr>
          <w:rFonts w:eastAsiaTheme="minorEastAsia"/>
        </w:rPr>
      </w:pPr>
      <w:bookmarkStart w:id="7873" w:name="_Toc73963123"/>
      <w:bookmarkStart w:id="7874" w:name="_Toc75260300"/>
      <w:bookmarkStart w:id="7875" w:name="_Toc75275842"/>
      <w:bookmarkStart w:id="7876" w:name="_Toc75276353"/>
      <w:bookmarkStart w:id="7877" w:name="_Toc76541852"/>
      <w:bookmarkStart w:id="7878" w:name="_Toc82437623"/>
      <w:bookmarkStart w:id="7879" w:name="_Toc89944989"/>
      <w:bookmarkStart w:id="7880" w:name="_Toc98754007"/>
      <w:bookmarkStart w:id="7881" w:name="_Toc106180993"/>
      <w:bookmarkStart w:id="7882" w:name="_Toc114151038"/>
      <w:bookmarkStart w:id="7883" w:name="_Toc124151441"/>
      <w:bookmarkStart w:id="7884" w:name="_Toc124151961"/>
      <w:bookmarkStart w:id="7885" w:name="_Toc124152481"/>
      <w:bookmarkStart w:id="7886" w:name="_Toc130397013"/>
      <w:bookmarkStart w:id="7887" w:name="_Toc130397533"/>
      <w:bookmarkStart w:id="7888" w:name="_Toc137558638"/>
      <w:bookmarkStart w:id="7889" w:name="_Toc138862463"/>
      <w:bookmarkStart w:id="7890" w:name="_Toc145532520"/>
      <w:bookmarkStart w:id="7891" w:name="_Toc163218933"/>
      <w:r w:rsidRPr="00BE5108">
        <w:rPr>
          <w:rFonts w:eastAsiaTheme="minorEastAsia"/>
        </w:rPr>
        <w:t>8.2.3.3.1</w:t>
      </w:r>
      <w:r w:rsidRPr="00BE5108">
        <w:rPr>
          <w:rFonts w:eastAsiaTheme="minorEastAsia"/>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2.7pt;height:36.95pt" o:ole="">
            <v:imagedata r:id="rId59" o:title=""/>
          </v:shape>
          <o:OLEObject Type="Embed" ProgID="Equation.3" ShapeID="_x0000_i1051" DrawAspect="Content" ObjectID="_1774123010"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95pt;height:15.05pt" o:ole="">
            <v:imagedata r:id="rId61" o:title=""/>
          </v:shape>
          <o:OLEObject Type="Embed" ProgID="Equation.DSMT4" ShapeID="_x0000_i1052" DrawAspect="Content" ObjectID="_1774123011"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05pt" o:ole="">
            <v:imagedata r:id="rId63" o:title=""/>
          </v:shape>
          <o:OLEObject Type="Embed" ProgID="Equation.DSMT4" ShapeID="_x0000_i1053" DrawAspect="Content" ObjectID="_1774123012"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0.7pt;height:20.05pt" o:ole="">
            <v:imagedata r:id="rId65" o:title=""/>
          </v:shape>
          <o:OLEObject Type="Embed" ProgID="Equation.DSMT4" ShapeID="_x0000_i1054" DrawAspect="Content" ObjectID="_1774123013"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35pt;height:15.05pt" o:ole="">
            <v:imagedata r:id="rId63" o:title=""/>
          </v:shape>
          <o:OLEObject Type="Embed" ProgID="Equation.DSMT4" ShapeID="_x0000_i1055" DrawAspect="Content" ObjectID="_1774123014"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892" w:name="_Toc73963124"/>
      <w:bookmarkStart w:id="7893" w:name="_Toc75260301"/>
      <w:bookmarkStart w:id="7894" w:name="_Toc75275843"/>
      <w:bookmarkStart w:id="7895" w:name="_Toc75276354"/>
      <w:bookmarkStart w:id="7896" w:name="_Toc76541853"/>
      <w:bookmarkStart w:id="7897" w:name="_Toc82437624"/>
      <w:bookmarkStart w:id="7898" w:name="_Toc89944990"/>
      <w:bookmarkStart w:id="7899" w:name="_Toc98754008"/>
      <w:bookmarkStart w:id="7900" w:name="_Toc106180994"/>
      <w:bookmarkStart w:id="7901" w:name="_Toc114151039"/>
      <w:bookmarkStart w:id="7902" w:name="_Toc124151442"/>
      <w:bookmarkStart w:id="7903" w:name="_Toc124151962"/>
      <w:bookmarkStart w:id="7904" w:name="_Toc124152482"/>
      <w:bookmarkStart w:id="7905" w:name="_Toc130397014"/>
      <w:bookmarkStart w:id="7906" w:name="_Toc130397534"/>
      <w:bookmarkStart w:id="7907" w:name="_Toc137558639"/>
      <w:bookmarkStart w:id="7908" w:name="_Toc138862464"/>
      <w:bookmarkStart w:id="7909" w:name="_Toc145532521"/>
      <w:bookmarkStart w:id="7910" w:name="_Toc163218934"/>
      <w:r w:rsidRPr="00BE5108">
        <w:rPr>
          <w:rFonts w:eastAsiaTheme="minorEastAsia"/>
        </w:rPr>
        <w:t>8.2.3.3.2</w:t>
      </w:r>
      <w:r w:rsidRPr="00BE5108">
        <w:rPr>
          <w:rFonts w:eastAsiaTheme="minorEastAsia"/>
        </w:rPr>
        <w:tab/>
        <w:t>Minimum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11" w:name="_Toc73963125"/>
      <w:bookmarkStart w:id="7912" w:name="_Toc75260302"/>
      <w:bookmarkStart w:id="7913" w:name="_Toc75275844"/>
      <w:bookmarkStart w:id="7914" w:name="_Toc75276355"/>
      <w:bookmarkStart w:id="7915" w:name="_Toc76541854"/>
      <w:bookmarkStart w:id="7916" w:name="_Toc82437625"/>
      <w:bookmarkStart w:id="7917" w:name="_Toc89944991"/>
      <w:bookmarkStart w:id="7918" w:name="_Toc98754009"/>
      <w:bookmarkStart w:id="7919" w:name="_Toc106180995"/>
      <w:bookmarkStart w:id="7920" w:name="_Toc114151040"/>
      <w:bookmarkStart w:id="7921" w:name="_Toc124151443"/>
      <w:bookmarkStart w:id="7922" w:name="_Toc124151963"/>
      <w:bookmarkStart w:id="7923" w:name="_Toc124152483"/>
      <w:bookmarkStart w:id="7924" w:name="_Toc130397015"/>
      <w:bookmarkStart w:id="7925" w:name="_Toc130397535"/>
      <w:bookmarkStart w:id="7926" w:name="_Toc137558640"/>
      <w:bookmarkStart w:id="7927" w:name="_Toc138862465"/>
      <w:bookmarkStart w:id="7928" w:name="_Toc145532522"/>
      <w:bookmarkStart w:id="7929" w:name="_Toc163218935"/>
      <w:r w:rsidRPr="00BE5108">
        <w:rPr>
          <w:rFonts w:eastAsiaTheme="minorEastAsia"/>
        </w:rPr>
        <w:t>8.2.3.3.3</w:t>
      </w:r>
      <w:r w:rsidRPr="00BE5108">
        <w:rPr>
          <w:rFonts w:eastAsiaTheme="minorEastAsia"/>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30" w:name="_Toc73963126"/>
      <w:bookmarkStart w:id="7931" w:name="_Toc75260303"/>
      <w:bookmarkStart w:id="7932" w:name="_Toc75275845"/>
      <w:bookmarkStart w:id="7933" w:name="_Toc75276356"/>
      <w:bookmarkStart w:id="7934" w:name="_Toc76541855"/>
      <w:bookmarkStart w:id="7935" w:name="_Toc82437626"/>
      <w:bookmarkStart w:id="7936" w:name="_Toc89944992"/>
      <w:bookmarkStart w:id="7937" w:name="_Toc98754010"/>
      <w:bookmarkStart w:id="7938" w:name="_Toc106180996"/>
      <w:bookmarkStart w:id="7939" w:name="_Toc114151041"/>
      <w:bookmarkStart w:id="7940" w:name="_Toc124151444"/>
      <w:bookmarkStart w:id="7941" w:name="_Toc124151964"/>
      <w:bookmarkStart w:id="7942" w:name="_Toc124152484"/>
      <w:bookmarkStart w:id="7943" w:name="_Toc130397016"/>
      <w:bookmarkStart w:id="7944" w:name="_Toc130397536"/>
      <w:bookmarkStart w:id="7945" w:name="_Toc137558641"/>
      <w:bookmarkStart w:id="7946" w:name="_Toc138862466"/>
      <w:bookmarkStart w:id="7947" w:name="_Toc145532523"/>
      <w:bookmarkStart w:id="7948" w:name="_Toc163218936"/>
      <w:r w:rsidRPr="00BE5108">
        <w:rPr>
          <w:rFonts w:eastAsiaTheme="minorEastAsia"/>
        </w:rPr>
        <w:t>8.2.3.3.4</w:t>
      </w:r>
      <w:r w:rsidRPr="00BE5108">
        <w:rPr>
          <w:rFonts w:eastAsiaTheme="minorEastAsia"/>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49" w:name="_Toc73963127"/>
      <w:bookmarkStart w:id="7950" w:name="_Toc75260304"/>
      <w:bookmarkStart w:id="7951" w:name="_Toc75275846"/>
      <w:bookmarkStart w:id="7952" w:name="_Toc75276357"/>
      <w:bookmarkStart w:id="7953" w:name="_Toc76541856"/>
      <w:bookmarkStart w:id="7954" w:name="_Toc82437627"/>
      <w:bookmarkStart w:id="7955" w:name="_Toc89944993"/>
      <w:bookmarkStart w:id="7956" w:name="_Toc98754011"/>
      <w:bookmarkStart w:id="7957" w:name="_Toc106180997"/>
      <w:bookmarkStart w:id="7958" w:name="_Toc114151042"/>
      <w:bookmarkStart w:id="7959" w:name="_Toc124151445"/>
      <w:bookmarkStart w:id="7960" w:name="_Toc124151965"/>
      <w:bookmarkStart w:id="7961" w:name="_Toc124152485"/>
      <w:bookmarkStart w:id="7962" w:name="_Toc130397017"/>
      <w:bookmarkStart w:id="7963" w:name="_Toc130397537"/>
      <w:bookmarkStart w:id="7964" w:name="_Toc137558642"/>
      <w:bookmarkStart w:id="7965" w:name="_Toc138862467"/>
      <w:bookmarkStart w:id="7966" w:name="_Toc145532524"/>
      <w:bookmarkStart w:id="7967" w:name="_Toc163218937"/>
      <w:r w:rsidRPr="00BE5108">
        <w:rPr>
          <w:rFonts w:eastAsiaTheme="minorEastAsia"/>
        </w:rPr>
        <w:t>8.2.3.3.5</w:t>
      </w:r>
      <w:r w:rsidRPr="00BE5108">
        <w:rPr>
          <w:rFonts w:eastAsiaTheme="minorEastAsia"/>
        </w:rPr>
        <w:tab/>
        <w:t>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68" w:name="_Toc73963128"/>
      <w:bookmarkStart w:id="7969" w:name="_Toc75260305"/>
      <w:bookmarkStart w:id="7970" w:name="_Toc75275847"/>
      <w:bookmarkStart w:id="7971" w:name="_Toc75276358"/>
      <w:bookmarkStart w:id="7972" w:name="_Toc76541857"/>
      <w:bookmarkStart w:id="7973" w:name="_Toc82437628"/>
      <w:bookmarkStart w:id="7974" w:name="_Toc89944994"/>
      <w:bookmarkStart w:id="7975" w:name="_Toc98754012"/>
      <w:bookmarkStart w:id="7976" w:name="_Toc106180998"/>
      <w:bookmarkStart w:id="7977" w:name="_Toc114151043"/>
      <w:bookmarkStart w:id="7978" w:name="_Toc124151446"/>
      <w:bookmarkStart w:id="7979" w:name="_Toc124151966"/>
      <w:bookmarkStart w:id="7980" w:name="_Toc124152486"/>
      <w:bookmarkStart w:id="7981" w:name="_Toc130397018"/>
      <w:bookmarkStart w:id="7982" w:name="_Toc130397538"/>
      <w:bookmarkStart w:id="7983" w:name="_Toc137558643"/>
      <w:bookmarkStart w:id="7984" w:name="_Toc138862468"/>
      <w:bookmarkStart w:id="7985" w:name="_Toc145532525"/>
      <w:bookmarkStart w:id="7986" w:name="_Toc163218938"/>
      <w:r w:rsidRPr="00BE5108">
        <w:rPr>
          <w:rFonts w:eastAsiaTheme="minorEastAsia"/>
        </w:rPr>
        <w:t>8.2.3.4</w:t>
      </w:r>
      <w:r w:rsidRPr="00BE5108">
        <w:rPr>
          <w:rFonts w:eastAsiaTheme="minorEastAsia"/>
        </w:rPr>
        <w:tab/>
        <w:t>Reporting of Rank Indicator (RI)</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2C18D65" w14:textId="77777777" w:rsidR="00345ACA" w:rsidRPr="00BE5108" w:rsidRDefault="00345ACA" w:rsidP="00345ACA">
      <w:pPr>
        <w:pStyle w:val="Heading5"/>
        <w:rPr>
          <w:rFonts w:eastAsia="SimSun"/>
        </w:rPr>
      </w:pPr>
      <w:bookmarkStart w:id="7987" w:name="_Toc73963129"/>
      <w:bookmarkStart w:id="7988" w:name="_Toc75260306"/>
      <w:bookmarkStart w:id="7989" w:name="_Toc75275848"/>
      <w:bookmarkStart w:id="7990" w:name="_Toc75276359"/>
      <w:bookmarkStart w:id="7991" w:name="_Toc76541858"/>
      <w:bookmarkStart w:id="7992" w:name="_Toc82437629"/>
      <w:bookmarkStart w:id="7993" w:name="_Toc89944995"/>
      <w:bookmarkStart w:id="7994" w:name="_Toc98754013"/>
      <w:bookmarkStart w:id="7995" w:name="_Toc106180999"/>
      <w:bookmarkStart w:id="7996" w:name="_Toc114151044"/>
      <w:bookmarkStart w:id="7997" w:name="_Toc124151447"/>
      <w:bookmarkStart w:id="7998" w:name="_Toc124151967"/>
      <w:bookmarkStart w:id="7999" w:name="_Toc124152487"/>
      <w:bookmarkStart w:id="8000" w:name="_Toc130397019"/>
      <w:bookmarkStart w:id="8001" w:name="_Toc130397539"/>
      <w:bookmarkStart w:id="8002" w:name="_Toc137558644"/>
      <w:bookmarkStart w:id="8003" w:name="_Toc138862469"/>
      <w:bookmarkStart w:id="8004" w:name="_Toc145532526"/>
      <w:bookmarkStart w:id="8005" w:name="_Toc163218939"/>
      <w:r w:rsidRPr="00BE5108">
        <w:rPr>
          <w:rFonts w:eastAsiaTheme="minorEastAsia"/>
        </w:rPr>
        <w:t>8.2.3.4.1</w:t>
      </w:r>
      <w:r w:rsidRPr="00BE5108">
        <w:rPr>
          <w:rFonts w:eastAsiaTheme="minorEastAsia"/>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06" w:name="_Toc73963130"/>
      <w:bookmarkStart w:id="8007" w:name="_Toc75260307"/>
      <w:bookmarkStart w:id="8008" w:name="_Toc75275849"/>
      <w:bookmarkStart w:id="8009" w:name="_Toc75276360"/>
      <w:bookmarkStart w:id="8010" w:name="_Toc76541859"/>
      <w:bookmarkStart w:id="8011" w:name="_Toc82437630"/>
      <w:bookmarkStart w:id="8012" w:name="_Toc89944996"/>
      <w:bookmarkStart w:id="8013" w:name="_Toc98754014"/>
      <w:bookmarkStart w:id="8014" w:name="_Toc106181000"/>
      <w:bookmarkStart w:id="8015" w:name="_Toc114151045"/>
      <w:bookmarkStart w:id="8016" w:name="_Toc124151448"/>
      <w:bookmarkStart w:id="8017" w:name="_Toc124151968"/>
      <w:bookmarkStart w:id="8018" w:name="_Toc124152488"/>
      <w:bookmarkStart w:id="8019" w:name="_Toc130397020"/>
      <w:bookmarkStart w:id="8020" w:name="_Toc130397540"/>
      <w:bookmarkStart w:id="8021" w:name="_Toc137558645"/>
      <w:bookmarkStart w:id="8022" w:name="_Toc138862470"/>
      <w:bookmarkStart w:id="8023" w:name="_Toc145532527"/>
      <w:bookmarkStart w:id="8024" w:name="_Toc163218940"/>
      <w:r w:rsidRPr="00BE5108">
        <w:rPr>
          <w:rFonts w:eastAsiaTheme="minorEastAsia"/>
        </w:rPr>
        <w:t>8.2.3.4.2</w:t>
      </w:r>
      <w:r w:rsidRPr="00BE5108">
        <w:rPr>
          <w:rFonts w:eastAsiaTheme="minorEastAsia"/>
        </w:rPr>
        <w:tab/>
        <w:t>Minimum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25" w:name="_Toc73963131"/>
      <w:bookmarkStart w:id="8026" w:name="_Toc75260308"/>
      <w:bookmarkStart w:id="8027" w:name="_Toc75275850"/>
      <w:bookmarkStart w:id="8028" w:name="_Toc75276361"/>
      <w:bookmarkStart w:id="8029" w:name="_Toc76541860"/>
      <w:bookmarkStart w:id="8030" w:name="_Toc82437631"/>
      <w:bookmarkStart w:id="8031" w:name="_Toc89944997"/>
      <w:bookmarkStart w:id="8032" w:name="_Toc98754015"/>
      <w:bookmarkStart w:id="8033" w:name="_Toc106181001"/>
      <w:bookmarkStart w:id="8034" w:name="_Toc114151046"/>
      <w:bookmarkStart w:id="8035" w:name="_Toc124151449"/>
      <w:bookmarkStart w:id="8036" w:name="_Toc124151969"/>
      <w:bookmarkStart w:id="8037" w:name="_Toc124152489"/>
      <w:bookmarkStart w:id="8038" w:name="_Toc130397021"/>
      <w:bookmarkStart w:id="8039" w:name="_Toc130397541"/>
      <w:bookmarkStart w:id="8040" w:name="_Toc137558646"/>
      <w:bookmarkStart w:id="8041" w:name="_Toc138862471"/>
      <w:bookmarkStart w:id="8042" w:name="_Toc145532528"/>
      <w:bookmarkStart w:id="8043" w:name="_Toc163218941"/>
      <w:r w:rsidRPr="00BE5108">
        <w:rPr>
          <w:rFonts w:eastAsiaTheme="minorEastAsia"/>
        </w:rPr>
        <w:t>8.2.3.4.3</w:t>
      </w:r>
      <w:r w:rsidRPr="00BE5108">
        <w:rPr>
          <w:rFonts w:eastAsiaTheme="minorEastAsia"/>
        </w:rPr>
        <w:tab/>
        <w:t>Test purpose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44" w:name="_Toc73963132"/>
      <w:bookmarkStart w:id="8045" w:name="_Toc75260309"/>
      <w:bookmarkStart w:id="8046" w:name="_Toc75275851"/>
      <w:bookmarkStart w:id="8047" w:name="_Toc75276362"/>
      <w:bookmarkStart w:id="8048" w:name="_Toc76541861"/>
      <w:bookmarkStart w:id="8049" w:name="_Toc82437632"/>
      <w:bookmarkStart w:id="8050" w:name="_Toc89944998"/>
      <w:bookmarkStart w:id="8051" w:name="_Toc98754016"/>
      <w:bookmarkStart w:id="8052" w:name="_Toc106181002"/>
      <w:bookmarkStart w:id="8053" w:name="_Toc114151047"/>
      <w:bookmarkStart w:id="8054" w:name="_Toc124151450"/>
      <w:bookmarkStart w:id="8055" w:name="_Toc124151970"/>
      <w:bookmarkStart w:id="8056" w:name="_Toc124152490"/>
      <w:bookmarkStart w:id="8057" w:name="_Toc130397022"/>
      <w:bookmarkStart w:id="8058" w:name="_Toc130397542"/>
      <w:bookmarkStart w:id="8059" w:name="_Toc137558647"/>
      <w:bookmarkStart w:id="8060" w:name="_Toc138862472"/>
      <w:bookmarkStart w:id="8061" w:name="_Toc145532529"/>
      <w:bookmarkStart w:id="8062" w:name="_Toc163218942"/>
      <w:r w:rsidRPr="00BE5108">
        <w:rPr>
          <w:rFonts w:eastAsiaTheme="minorEastAsia"/>
        </w:rPr>
        <w:t>8.2.3.4.4</w:t>
      </w:r>
      <w:r w:rsidRPr="00BE5108">
        <w:rPr>
          <w:rFonts w:eastAsiaTheme="minorEastAsia"/>
        </w:rPr>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63" w:name="_Toc73963133"/>
      <w:bookmarkStart w:id="8064" w:name="_Toc75260310"/>
      <w:bookmarkStart w:id="8065" w:name="_Toc75275852"/>
      <w:bookmarkStart w:id="8066" w:name="_Toc75276363"/>
      <w:bookmarkStart w:id="8067" w:name="_Toc76541862"/>
      <w:bookmarkStart w:id="8068" w:name="_Toc82437633"/>
      <w:bookmarkStart w:id="8069" w:name="_Toc89944999"/>
      <w:bookmarkStart w:id="8070" w:name="_Toc98754017"/>
      <w:bookmarkStart w:id="8071" w:name="_Toc106181003"/>
      <w:bookmarkStart w:id="8072" w:name="_Toc114151048"/>
      <w:bookmarkStart w:id="8073" w:name="_Toc124151451"/>
      <w:bookmarkStart w:id="8074" w:name="_Toc124151971"/>
      <w:bookmarkStart w:id="8075" w:name="_Toc124152491"/>
      <w:bookmarkStart w:id="8076" w:name="_Toc130397023"/>
      <w:bookmarkStart w:id="8077" w:name="_Toc130397543"/>
      <w:bookmarkStart w:id="8078" w:name="_Toc137558648"/>
      <w:bookmarkStart w:id="8079" w:name="_Toc138862473"/>
      <w:bookmarkStart w:id="8080" w:name="_Toc145532530"/>
      <w:bookmarkStart w:id="8081" w:name="_Toc163218943"/>
      <w:r w:rsidRPr="00BE5108">
        <w:rPr>
          <w:rFonts w:eastAsiaTheme="minorEastAsia"/>
        </w:rPr>
        <w:t>8.2.3.4.5</w:t>
      </w:r>
      <w:r w:rsidRPr="00BE5108">
        <w:rPr>
          <w:rFonts w:eastAsiaTheme="minorEastAsia"/>
        </w:rPr>
        <w:tab/>
        <w:t>Test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8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83" w:name="_Toc75260311"/>
      <w:bookmarkStart w:id="8084" w:name="_Toc75275853"/>
      <w:bookmarkStart w:id="8085" w:name="_Toc75276364"/>
      <w:bookmarkStart w:id="8086" w:name="_Toc76541863"/>
      <w:bookmarkStart w:id="8087" w:name="_Toc82437634"/>
      <w:bookmarkStart w:id="8088" w:name="_Toc89945000"/>
      <w:bookmarkStart w:id="8089" w:name="_Toc98754018"/>
      <w:bookmarkStart w:id="8090" w:name="_Toc106181004"/>
      <w:bookmarkStart w:id="8091" w:name="_Toc114151049"/>
      <w:bookmarkStart w:id="8092" w:name="_Toc124151452"/>
      <w:bookmarkStart w:id="8093" w:name="_Toc124151972"/>
      <w:bookmarkStart w:id="8094" w:name="_Toc124152492"/>
      <w:bookmarkStart w:id="8095" w:name="_Toc130397024"/>
      <w:bookmarkStart w:id="8096" w:name="_Toc130397544"/>
      <w:bookmarkStart w:id="8097" w:name="_Toc137558649"/>
      <w:bookmarkStart w:id="8098" w:name="_Toc138862474"/>
      <w:bookmarkStart w:id="8099" w:name="_Toc145532531"/>
      <w:bookmarkStart w:id="8100" w:name="_Toc16321894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4934F5B" w14:textId="77777777" w:rsidR="00C87888" w:rsidRPr="00BE5108" w:rsidRDefault="00C87888" w:rsidP="00E55627">
      <w:pPr>
        <w:pStyle w:val="Heading1"/>
        <w:rPr>
          <w:rFonts w:eastAsiaTheme="minorEastAsia"/>
        </w:rPr>
      </w:pPr>
      <w:bookmarkStart w:id="8101" w:name="_Toc73963135"/>
      <w:bookmarkStart w:id="8102" w:name="_Toc75260312"/>
      <w:bookmarkStart w:id="8103" w:name="_Toc75275854"/>
      <w:bookmarkStart w:id="8104" w:name="_Toc75276365"/>
      <w:bookmarkStart w:id="8105" w:name="_Toc76541864"/>
      <w:bookmarkStart w:id="8106" w:name="_Toc82437635"/>
      <w:bookmarkStart w:id="8107" w:name="_Toc89945001"/>
      <w:bookmarkStart w:id="8108" w:name="_Toc98754019"/>
      <w:bookmarkStart w:id="8109" w:name="_Toc106181005"/>
      <w:bookmarkStart w:id="8110" w:name="_Toc114151050"/>
      <w:bookmarkStart w:id="8111" w:name="_Toc124151453"/>
      <w:bookmarkStart w:id="8112" w:name="_Toc124151973"/>
      <w:bookmarkStart w:id="8113" w:name="_Toc124152493"/>
      <w:bookmarkStart w:id="8114" w:name="_Toc130397025"/>
      <w:bookmarkStart w:id="8115" w:name="_Toc130397545"/>
      <w:bookmarkStart w:id="8116" w:name="_Toc137558650"/>
      <w:bookmarkStart w:id="8117" w:name="_Toc138862475"/>
      <w:bookmarkStart w:id="8118" w:name="_Toc145532532"/>
      <w:bookmarkStart w:id="8119" w:name="_Toc16321894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5817FF" w14:textId="1BAAB95C" w:rsidR="002B3822" w:rsidRDefault="002B3822" w:rsidP="002B3822">
      <w:pPr>
        <w:pStyle w:val="Heading2"/>
        <w:rPr>
          <w:rFonts w:eastAsiaTheme="minorEastAsia"/>
        </w:rPr>
      </w:pPr>
      <w:bookmarkStart w:id="8120" w:name="_Toc73963136"/>
      <w:bookmarkStart w:id="8121" w:name="_Toc75260313"/>
      <w:bookmarkStart w:id="8122" w:name="_Toc75275855"/>
      <w:bookmarkStart w:id="8123" w:name="_Toc75276366"/>
      <w:bookmarkStart w:id="8124" w:name="_Toc76541865"/>
      <w:bookmarkStart w:id="8125" w:name="_Toc82437636"/>
      <w:bookmarkStart w:id="8126" w:name="_Toc89945002"/>
      <w:bookmarkStart w:id="8127" w:name="_Toc98754020"/>
      <w:bookmarkStart w:id="8128" w:name="_Toc106181006"/>
      <w:bookmarkStart w:id="8129" w:name="_Toc114151051"/>
      <w:bookmarkStart w:id="8130" w:name="_Toc124151454"/>
      <w:bookmarkStart w:id="8131" w:name="_Toc124151974"/>
      <w:bookmarkStart w:id="8132" w:name="_Toc124152494"/>
      <w:bookmarkStart w:id="8133" w:name="_Toc130397026"/>
      <w:bookmarkStart w:id="8134" w:name="_Toc130397546"/>
      <w:bookmarkStart w:id="8135" w:name="_Toc137558651"/>
      <w:bookmarkStart w:id="8136" w:name="_Toc138862476"/>
      <w:bookmarkStart w:id="8137" w:name="_Toc145532533"/>
      <w:bookmarkStart w:id="8138" w:name="_Toc16321894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39" w:name="_Toc73963137"/>
      <w:bookmarkStart w:id="8140" w:name="_Toc75260315"/>
      <w:bookmarkStart w:id="8141" w:name="_Toc75275857"/>
      <w:bookmarkStart w:id="8142" w:name="_Toc75276367"/>
      <w:bookmarkStart w:id="8143" w:name="_Toc76541866"/>
      <w:bookmarkStart w:id="8144" w:name="_Toc82437637"/>
      <w:bookmarkStart w:id="8145" w:name="_Toc89945003"/>
      <w:bookmarkStart w:id="8146" w:name="_Toc98754021"/>
      <w:bookmarkStart w:id="8147" w:name="_Toc106181007"/>
      <w:bookmarkStart w:id="8148" w:name="_Toc114151052"/>
      <w:bookmarkStart w:id="8149" w:name="_Toc124151455"/>
      <w:bookmarkStart w:id="8150" w:name="_Toc124151975"/>
      <w:bookmarkStart w:id="8151" w:name="_Toc124152495"/>
      <w:bookmarkStart w:id="8152" w:name="_Toc130397027"/>
      <w:bookmarkStart w:id="8153" w:name="_Toc130397547"/>
      <w:bookmarkStart w:id="8154" w:name="_Toc137558652"/>
      <w:bookmarkStart w:id="8155" w:name="_Toc138862477"/>
      <w:bookmarkStart w:id="8156" w:name="_Toc145532534"/>
      <w:bookmarkStart w:id="8157" w:name="_Toc16321894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DCBEA6A" w14:textId="77777777" w:rsidR="00C87888" w:rsidRPr="00BE5108" w:rsidRDefault="00C87888" w:rsidP="00EF3135">
      <w:pPr>
        <w:pStyle w:val="Heading3"/>
        <w:rPr>
          <w:rFonts w:eastAsiaTheme="minorEastAsia"/>
        </w:rPr>
      </w:pPr>
      <w:bookmarkStart w:id="8158" w:name="_Toc73963138"/>
      <w:bookmarkStart w:id="8159" w:name="_Toc75260316"/>
      <w:bookmarkStart w:id="8160" w:name="_Toc75275858"/>
      <w:bookmarkStart w:id="8161" w:name="_Toc75276368"/>
      <w:bookmarkStart w:id="8162" w:name="_Toc76541867"/>
      <w:bookmarkStart w:id="8163" w:name="_Toc82437638"/>
      <w:bookmarkStart w:id="8164" w:name="_Toc89945004"/>
      <w:bookmarkStart w:id="8165" w:name="_Toc98754022"/>
      <w:bookmarkStart w:id="8166" w:name="_Toc106181008"/>
      <w:bookmarkStart w:id="8167" w:name="_Toc114151053"/>
      <w:bookmarkStart w:id="8168" w:name="_Toc124151456"/>
      <w:bookmarkStart w:id="8169" w:name="_Toc124151976"/>
      <w:bookmarkStart w:id="8170" w:name="_Toc124152496"/>
      <w:bookmarkStart w:id="8171" w:name="_Toc130397028"/>
      <w:bookmarkStart w:id="8172" w:name="_Toc130397548"/>
      <w:bookmarkStart w:id="8173" w:name="_Toc137558653"/>
      <w:bookmarkStart w:id="8174" w:name="_Toc138862478"/>
      <w:bookmarkStart w:id="8175" w:name="_Toc145532535"/>
      <w:bookmarkStart w:id="8176" w:name="_Toc16321894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C94C3" w14:textId="77777777" w:rsidR="00C87888" w:rsidRPr="00BE5108" w:rsidRDefault="00C87888" w:rsidP="00C87888">
      <w:pPr>
        <w:rPr>
          <w:rFonts w:eastAsiaTheme="minorEastAsia"/>
        </w:rPr>
      </w:pPr>
      <w:bookmarkStart w:id="8177" w:name="OLE_LINK15"/>
      <w:bookmarkStart w:id="817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8179" w:name="OLE_LINK11"/>
            <w:bookmarkStart w:id="8180" w:name="OLE_LINK12"/>
            <w:bookmarkStart w:id="818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77"/>
      <w:bookmarkEnd w:id="8178"/>
      <w:bookmarkEnd w:id="8179"/>
      <w:bookmarkEnd w:id="8180"/>
      <w:bookmarkEnd w:id="818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82" w:name="_Toc73963139"/>
      <w:bookmarkStart w:id="8183" w:name="_Toc75260317"/>
      <w:bookmarkStart w:id="8184" w:name="_Toc75275859"/>
      <w:bookmarkStart w:id="8185" w:name="_Toc75276369"/>
      <w:bookmarkStart w:id="8186" w:name="_Toc76541868"/>
      <w:bookmarkStart w:id="8187" w:name="_Toc82437639"/>
      <w:bookmarkStart w:id="8188" w:name="_Toc89945005"/>
      <w:bookmarkStart w:id="8189" w:name="_Toc98754023"/>
      <w:bookmarkStart w:id="8190" w:name="_Toc106181009"/>
      <w:bookmarkStart w:id="8191" w:name="_Toc114151054"/>
      <w:bookmarkStart w:id="8192" w:name="_Toc124151457"/>
      <w:bookmarkStart w:id="8193" w:name="_Toc124151977"/>
      <w:bookmarkStart w:id="8194" w:name="_Toc124152497"/>
      <w:bookmarkStart w:id="8195" w:name="_Toc130397029"/>
      <w:bookmarkStart w:id="8196" w:name="_Toc130397549"/>
      <w:bookmarkStart w:id="8197" w:name="_Toc137558654"/>
      <w:bookmarkStart w:id="8198" w:name="_Toc138862479"/>
      <w:bookmarkStart w:id="8199" w:name="_Toc145532536"/>
      <w:bookmarkStart w:id="8200" w:name="_Toc163218949"/>
      <w:r w:rsidRPr="00BE5108">
        <w:rPr>
          <w:rFonts w:eastAsiaTheme="minorEastAsia"/>
        </w:rPr>
        <w:t>A.2</w:t>
      </w:r>
      <w:r w:rsidRPr="00BE5108">
        <w:rPr>
          <w:rFonts w:eastAsiaTheme="minorEastAsia"/>
        </w:rPr>
        <w:tab/>
        <w:t>IAB-DU Fixed Reference Channels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7F35ABBB" w14:textId="77777777" w:rsidR="002263FD" w:rsidRPr="00BE5108" w:rsidRDefault="002263FD" w:rsidP="002263FD">
      <w:pPr>
        <w:pStyle w:val="Heading2"/>
        <w:rPr>
          <w:rFonts w:eastAsiaTheme="minorEastAsia"/>
        </w:rPr>
      </w:pPr>
      <w:bookmarkStart w:id="8201" w:name="_Toc73963140"/>
      <w:bookmarkStart w:id="8202" w:name="_Toc75260318"/>
      <w:bookmarkStart w:id="8203" w:name="_Toc75275860"/>
      <w:bookmarkStart w:id="8204" w:name="_Toc75276370"/>
      <w:bookmarkStart w:id="8205" w:name="_Toc76541869"/>
      <w:bookmarkStart w:id="8206" w:name="_Toc82437640"/>
      <w:bookmarkStart w:id="8207" w:name="_Toc89945006"/>
      <w:bookmarkStart w:id="8208" w:name="_Toc98754024"/>
      <w:bookmarkStart w:id="8209" w:name="_Toc106181010"/>
      <w:bookmarkStart w:id="8210" w:name="_Toc114151055"/>
      <w:bookmarkStart w:id="8211" w:name="_Toc124151458"/>
      <w:bookmarkStart w:id="8212" w:name="_Toc124151978"/>
      <w:bookmarkStart w:id="8213" w:name="_Toc124152498"/>
      <w:bookmarkStart w:id="8214" w:name="_Toc130397030"/>
      <w:bookmarkStart w:id="8215" w:name="_Toc130397550"/>
      <w:bookmarkStart w:id="8216" w:name="_Toc137558655"/>
      <w:bookmarkStart w:id="8217" w:name="_Toc138862480"/>
      <w:bookmarkStart w:id="8218" w:name="_Toc145532537"/>
      <w:bookmarkStart w:id="8219" w:name="_Toc163218950"/>
      <w:r w:rsidRPr="00BE5108">
        <w:rPr>
          <w:rFonts w:eastAsiaTheme="minorEastAsia"/>
        </w:rPr>
        <w:t>A.2.1</w:t>
      </w:r>
      <w:r w:rsidRPr="00BE5108">
        <w:rPr>
          <w:rFonts w:eastAsiaTheme="minorEastAsia"/>
        </w:rPr>
        <w:tab/>
        <w:t>Fixed Reference Channels for PUSCH performance requirements (QPSK, R = 193/1024)</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20" w:name="_Toc73963141"/>
      <w:bookmarkStart w:id="8221" w:name="_Toc75260319"/>
      <w:bookmarkStart w:id="8222" w:name="_Toc75275861"/>
      <w:bookmarkStart w:id="8223" w:name="_Toc75276371"/>
      <w:bookmarkStart w:id="8224" w:name="_Toc76541870"/>
      <w:bookmarkStart w:id="8225" w:name="_Toc82437641"/>
      <w:bookmarkStart w:id="8226" w:name="_Toc89945007"/>
      <w:bookmarkStart w:id="8227" w:name="_Toc98754025"/>
      <w:bookmarkStart w:id="8228" w:name="_Toc106181011"/>
      <w:bookmarkStart w:id="8229" w:name="_Toc114151056"/>
      <w:bookmarkStart w:id="8230" w:name="_Toc124151459"/>
      <w:bookmarkStart w:id="8231" w:name="_Toc124151979"/>
      <w:bookmarkStart w:id="8232" w:name="_Toc124152499"/>
      <w:bookmarkStart w:id="8233" w:name="_Toc130397031"/>
      <w:bookmarkStart w:id="8234" w:name="_Toc130397551"/>
      <w:bookmarkStart w:id="8235" w:name="_Toc137558656"/>
      <w:bookmarkStart w:id="8236" w:name="_Toc138862481"/>
      <w:bookmarkStart w:id="8237" w:name="_Toc145532538"/>
      <w:bookmarkStart w:id="8238" w:name="_Toc16321895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39" w:name="_Toc73963142"/>
      <w:bookmarkStart w:id="8240" w:name="_Toc75260320"/>
      <w:bookmarkStart w:id="8241" w:name="_Toc75275862"/>
      <w:bookmarkStart w:id="8242" w:name="_Toc75276372"/>
      <w:bookmarkStart w:id="8243" w:name="_Toc76541871"/>
      <w:bookmarkStart w:id="8244" w:name="_Toc82437642"/>
      <w:bookmarkStart w:id="8245" w:name="_Toc89945008"/>
      <w:bookmarkStart w:id="8246" w:name="_Toc98754026"/>
      <w:bookmarkStart w:id="8247" w:name="_Toc106181012"/>
      <w:bookmarkStart w:id="8248" w:name="_Toc114151057"/>
      <w:bookmarkStart w:id="8249" w:name="_Toc124151460"/>
      <w:bookmarkStart w:id="8250" w:name="_Toc124151980"/>
      <w:bookmarkStart w:id="8251" w:name="_Toc124152500"/>
      <w:bookmarkStart w:id="8252" w:name="_Toc130397032"/>
      <w:bookmarkStart w:id="8253" w:name="_Toc130397552"/>
      <w:bookmarkStart w:id="8254" w:name="_Toc137558657"/>
      <w:bookmarkStart w:id="8255" w:name="_Toc138862482"/>
      <w:bookmarkStart w:id="8256" w:name="_Toc145532539"/>
      <w:bookmarkStart w:id="8257" w:name="_Toc163218952"/>
      <w:r w:rsidRPr="00BE5108">
        <w:rPr>
          <w:rFonts w:eastAsiaTheme="minorEastAsia"/>
        </w:rPr>
        <w:t>A.2.3</w:t>
      </w:r>
      <w:r w:rsidRPr="00BE5108">
        <w:rPr>
          <w:rFonts w:eastAsiaTheme="minorEastAsia"/>
        </w:rPr>
        <w:tab/>
        <w:t>Fixed Reference Channels for PUSCH performance requirements (16QAM, R = 658/1024)</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58" w:name="_Toc73963143"/>
      <w:bookmarkStart w:id="8259" w:name="_Toc75260321"/>
      <w:bookmarkStart w:id="8260" w:name="_Toc75275863"/>
      <w:bookmarkStart w:id="8261" w:name="_Toc75276373"/>
      <w:bookmarkStart w:id="8262" w:name="_Toc76541872"/>
      <w:bookmarkStart w:id="8263" w:name="_Toc82437643"/>
      <w:bookmarkStart w:id="8264" w:name="_Toc89945009"/>
      <w:bookmarkStart w:id="8265" w:name="_Toc98754027"/>
      <w:bookmarkStart w:id="8266" w:name="_Toc106181013"/>
      <w:bookmarkStart w:id="8267" w:name="_Toc114151058"/>
      <w:bookmarkStart w:id="8268" w:name="_Toc124151461"/>
      <w:bookmarkStart w:id="8269" w:name="_Toc124151981"/>
      <w:bookmarkStart w:id="8270" w:name="_Toc124152501"/>
      <w:bookmarkStart w:id="8271" w:name="_Toc130397033"/>
      <w:bookmarkStart w:id="8272" w:name="_Toc130397553"/>
      <w:bookmarkStart w:id="8273" w:name="_Toc137558658"/>
      <w:bookmarkStart w:id="8274" w:name="_Toc138862483"/>
      <w:bookmarkStart w:id="8275" w:name="_Toc145532540"/>
      <w:bookmarkStart w:id="8276" w:name="_Toc163218953"/>
      <w:r w:rsidRPr="00BE5108">
        <w:rPr>
          <w:rFonts w:eastAsiaTheme="minorEastAsia"/>
        </w:rPr>
        <w:t>A.2.4</w:t>
      </w:r>
      <w:r w:rsidRPr="00BE5108">
        <w:rPr>
          <w:rFonts w:eastAsiaTheme="minorEastAsia"/>
        </w:rPr>
        <w:tab/>
        <w:t>Fixed Reference Channels for PUSCH performance requirements (64QAM, R = 567/1024)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77" w:name="_Toc73963144"/>
      <w:bookmarkStart w:id="8278" w:name="_Toc75260322"/>
      <w:bookmarkStart w:id="8279" w:name="_Toc75275864"/>
      <w:bookmarkStart w:id="8280" w:name="_Toc75276374"/>
      <w:bookmarkStart w:id="8281" w:name="_Toc76541873"/>
      <w:bookmarkStart w:id="8282" w:name="_Toc82437644"/>
      <w:bookmarkStart w:id="8283" w:name="_Toc89945010"/>
      <w:bookmarkStart w:id="8284" w:name="_Toc98754028"/>
      <w:bookmarkStart w:id="8285" w:name="_Toc106181014"/>
      <w:bookmarkStart w:id="8286" w:name="_Toc114151059"/>
      <w:bookmarkStart w:id="8287" w:name="_Toc124151462"/>
      <w:bookmarkStart w:id="8288" w:name="_Toc124151982"/>
      <w:bookmarkStart w:id="8289" w:name="_Toc124152502"/>
      <w:bookmarkStart w:id="8290" w:name="_Toc130397034"/>
      <w:bookmarkStart w:id="8291" w:name="_Toc130397554"/>
      <w:bookmarkStart w:id="8292" w:name="_Toc137558659"/>
      <w:bookmarkStart w:id="8293" w:name="_Toc138862484"/>
      <w:bookmarkStart w:id="8294" w:name="_Toc145532541"/>
      <w:bookmarkStart w:id="8295" w:name="_Toc163218954"/>
      <w:r w:rsidRPr="00BE5108">
        <w:rPr>
          <w:rFonts w:eastAsiaTheme="minorEastAsia"/>
        </w:rPr>
        <w:t>A.2.5</w:t>
      </w:r>
      <w:r w:rsidRPr="00BE5108">
        <w:rPr>
          <w:rFonts w:eastAsiaTheme="minorEastAsia"/>
        </w:rPr>
        <w:tab/>
        <w:t>PRACH test preambles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296" w:name="_Toc73963145"/>
      <w:bookmarkStart w:id="8297" w:name="_Toc75260323"/>
      <w:bookmarkStart w:id="8298" w:name="_Toc75275865"/>
      <w:bookmarkStart w:id="8299" w:name="_Toc75276375"/>
      <w:bookmarkStart w:id="8300" w:name="_Toc76541874"/>
      <w:bookmarkStart w:id="8301" w:name="_Toc82437645"/>
      <w:bookmarkStart w:id="8302" w:name="_Toc89945011"/>
      <w:bookmarkStart w:id="8303" w:name="_Toc98754029"/>
      <w:bookmarkStart w:id="8304" w:name="_Toc106181015"/>
      <w:bookmarkStart w:id="8305" w:name="_Toc114151060"/>
      <w:bookmarkStart w:id="8306" w:name="_Toc124151463"/>
      <w:bookmarkStart w:id="8307" w:name="_Toc124151983"/>
      <w:bookmarkStart w:id="8308" w:name="_Toc124152503"/>
      <w:bookmarkStart w:id="8309" w:name="_Toc130397035"/>
      <w:bookmarkStart w:id="8310" w:name="_Toc130397555"/>
      <w:bookmarkStart w:id="8311" w:name="_Toc137558660"/>
      <w:bookmarkStart w:id="8312" w:name="_Toc138862485"/>
      <w:bookmarkStart w:id="8313" w:name="_Toc145532542"/>
      <w:bookmarkStart w:id="8314" w:name="_Toc163218955"/>
      <w:r w:rsidRPr="00BE5108">
        <w:rPr>
          <w:rFonts w:eastAsiaTheme="minorEastAsia"/>
        </w:rPr>
        <w:t>A.3</w:t>
      </w:r>
      <w:r w:rsidRPr="00BE5108">
        <w:rPr>
          <w:rFonts w:eastAsiaTheme="minorEastAsia"/>
        </w:rPr>
        <w:tab/>
        <w:t>IAB-MT Fixed Reference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2006A66" w14:textId="77777777" w:rsidR="002263FD" w:rsidRPr="00BE5108" w:rsidRDefault="002263FD" w:rsidP="002263FD">
      <w:pPr>
        <w:pStyle w:val="Heading2"/>
        <w:rPr>
          <w:rFonts w:eastAsiaTheme="minorEastAsia"/>
        </w:rPr>
      </w:pPr>
      <w:bookmarkStart w:id="8315" w:name="_Toc73963146"/>
      <w:bookmarkStart w:id="8316" w:name="_Toc75260324"/>
      <w:bookmarkStart w:id="8317" w:name="_Toc75275866"/>
      <w:bookmarkStart w:id="8318" w:name="_Toc75276376"/>
      <w:bookmarkStart w:id="8319" w:name="_Toc76541875"/>
      <w:bookmarkStart w:id="8320" w:name="_Toc82437646"/>
      <w:bookmarkStart w:id="8321" w:name="_Toc89945012"/>
      <w:bookmarkStart w:id="8322" w:name="_Toc98754030"/>
      <w:bookmarkStart w:id="8323" w:name="_Toc106181016"/>
      <w:bookmarkStart w:id="8324" w:name="_Toc114151061"/>
      <w:bookmarkStart w:id="8325" w:name="_Toc124151464"/>
      <w:bookmarkStart w:id="8326" w:name="_Toc124151984"/>
      <w:bookmarkStart w:id="8327" w:name="_Toc124152504"/>
      <w:bookmarkStart w:id="8328" w:name="_Toc130397036"/>
      <w:bookmarkStart w:id="8329" w:name="_Toc130397556"/>
      <w:bookmarkStart w:id="8330" w:name="_Toc137558661"/>
      <w:bookmarkStart w:id="8331" w:name="_Toc138862486"/>
      <w:bookmarkStart w:id="8332" w:name="_Toc145532543"/>
      <w:bookmarkStart w:id="8333" w:name="_Toc163218956"/>
      <w:r w:rsidRPr="00BE5108">
        <w:rPr>
          <w:rFonts w:eastAsiaTheme="minorEastAsia"/>
        </w:rPr>
        <w:t>A.3.1</w:t>
      </w:r>
      <w:r w:rsidRPr="00BE5108">
        <w:rPr>
          <w:rFonts w:eastAsiaTheme="minorEastAsia"/>
        </w:rPr>
        <w:tab/>
        <w:t>Fixed Reference Channels for PDSCH performance requirements (16QAM)</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34" w:name="_Toc73963147"/>
      <w:bookmarkStart w:id="8335" w:name="_Toc75260325"/>
      <w:bookmarkStart w:id="8336" w:name="_Toc75275867"/>
      <w:bookmarkStart w:id="8337" w:name="_Toc75276377"/>
      <w:bookmarkStart w:id="8338" w:name="_Toc76541876"/>
      <w:bookmarkStart w:id="8339" w:name="_Toc82437647"/>
      <w:bookmarkStart w:id="8340" w:name="_Toc89945013"/>
      <w:bookmarkStart w:id="8341" w:name="_Toc98754031"/>
      <w:bookmarkStart w:id="8342" w:name="_Toc106181017"/>
      <w:bookmarkStart w:id="8343" w:name="_Toc114151062"/>
      <w:bookmarkStart w:id="8344" w:name="_Toc124151465"/>
      <w:bookmarkStart w:id="8345" w:name="_Toc124151985"/>
      <w:bookmarkStart w:id="8346" w:name="_Toc124152505"/>
      <w:bookmarkStart w:id="8347" w:name="_Toc130397037"/>
      <w:bookmarkStart w:id="8348" w:name="_Toc130397557"/>
      <w:bookmarkStart w:id="8349" w:name="_Toc137558662"/>
      <w:bookmarkStart w:id="8350" w:name="_Toc138862487"/>
      <w:bookmarkStart w:id="8351" w:name="_Toc145532544"/>
      <w:bookmarkStart w:id="8352" w:name="_Toc163218957"/>
      <w:r w:rsidRPr="00BE5108">
        <w:rPr>
          <w:rFonts w:eastAsiaTheme="minorEastAsia"/>
        </w:rPr>
        <w:t>A.3.2</w:t>
      </w:r>
      <w:r w:rsidRPr="00BE5108">
        <w:rPr>
          <w:rFonts w:eastAsiaTheme="minorEastAsia"/>
        </w:rPr>
        <w:tab/>
        <w:t>Fixed Reference Channels for PDSCH performance requirements (64QAM)</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53" w:name="_Toc73963148"/>
      <w:bookmarkStart w:id="8354" w:name="_Toc75260326"/>
      <w:bookmarkStart w:id="8355" w:name="_Toc75275868"/>
      <w:bookmarkStart w:id="8356" w:name="_Toc75276378"/>
      <w:bookmarkStart w:id="8357" w:name="_Toc76541877"/>
      <w:bookmarkStart w:id="8358" w:name="_Toc82437648"/>
      <w:bookmarkStart w:id="8359" w:name="_Toc89945014"/>
      <w:bookmarkStart w:id="8360" w:name="_Toc98754032"/>
      <w:bookmarkStart w:id="8361" w:name="_Toc106181018"/>
      <w:bookmarkStart w:id="8362" w:name="_Toc114151063"/>
      <w:bookmarkStart w:id="8363" w:name="_Toc124151466"/>
      <w:bookmarkStart w:id="8364" w:name="_Toc124151986"/>
      <w:bookmarkStart w:id="8365" w:name="_Toc124152506"/>
      <w:bookmarkStart w:id="8366" w:name="_Toc130397038"/>
      <w:bookmarkStart w:id="8367" w:name="_Toc130397558"/>
      <w:bookmarkStart w:id="8368" w:name="_Toc137558663"/>
      <w:bookmarkStart w:id="8369" w:name="_Toc138862488"/>
      <w:bookmarkStart w:id="8370" w:name="_Toc145532545"/>
      <w:bookmarkStart w:id="8371" w:name="_Toc163218958"/>
      <w:r w:rsidRPr="00BE5108">
        <w:rPr>
          <w:rFonts w:eastAsiaTheme="minorEastAsia"/>
        </w:rPr>
        <w:t>A.3.3</w:t>
      </w:r>
      <w:r w:rsidRPr="00BE5108">
        <w:rPr>
          <w:rFonts w:eastAsiaTheme="minorEastAsia"/>
        </w:rPr>
        <w:tab/>
        <w:t>Fixed Reference Channels for PDSCH performance requirements (256QAM)</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72" w:name="_Toc73963149"/>
      <w:bookmarkStart w:id="8373" w:name="_Toc75260327"/>
      <w:bookmarkStart w:id="8374" w:name="_Toc75275869"/>
      <w:bookmarkStart w:id="8375" w:name="_Toc75276379"/>
      <w:bookmarkStart w:id="8376" w:name="_Toc76541878"/>
      <w:bookmarkStart w:id="8377" w:name="_Toc82437649"/>
      <w:bookmarkStart w:id="8378" w:name="_Toc89945015"/>
      <w:bookmarkStart w:id="8379" w:name="_Toc98754033"/>
      <w:bookmarkStart w:id="8380" w:name="_Toc106181019"/>
      <w:bookmarkStart w:id="8381" w:name="_Toc114151064"/>
      <w:bookmarkStart w:id="8382" w:name="_Toc124151467"/>
      <w:bookmarkStart w:id="8383" w:name="_Toc124151987"/>
      <w:bookmarkStart w:id="8384" w:name="_Toc124152507"/>
      <w:bookmarkStart w:id="8385" w:name="_Toc130397039"/>
      <w:bookmarkStart w:id="8386" w:name="_Toc130397559"/>
      <w:bookmarkStart w:id="8387" w:name="_Toc137558664"/>
      <w:bookmarkStart w:id="8388" w:name="_Toc138862489"/>
      <w:bookmarkStart w:id="8389" w:name="_Toc145532546"/>
      <w:bookmarkStart w:id="8390" w:name="_Toc163218959"/>
      <w:r w:rsidRPr="00BE5108">
        <w:rPr>
          <w:rFonts w:eastAsiaTheme="minorEastAsia"/>
        </w:rPr>
        <w:t>A.3.4</w:t>
      </w:r>
      <w:r w:rsidRPr="00BE5108">
        <w:rPr>
          <w:rFonts w:eastAsiaTheme="minorEastAsia"/>
        </w:rPr>
        <w:tab/>
        <w:t>Fixed Reference Channels for PDCCH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391" w:name="_Toc73963150"/>
      <w:bookmarkStart w:id="8392" w:name="_Toc75260328"/>
      <w:bookmarkStart w:id="8393" w:name="_Toc75275870"/>
      <w:bookmarkStart w:id="8394" w:name="_Toc75276380"/>
      <w:bookmarkStart w:id="8395" w:name="_Toc76541879"/>
      <w:bookmarkStart w:id="8396" w:name="_Toc82437650"/>
      <w:bookmarkStart w:id="8397" w:name="_Toc89945016"/>
      <w:bookmarkStart w:id="8398" w:name="_Toc98754034"/>
      <w:bookmarkStart w:id="8399" w:name="_Toc106181020"/>
      <w:bookmarkStart w:id="8400" w:name="_Toc114151065"/>
      <w:bookmarkStart w:id="8401" w:name="_Toc124151468"/>
      <w:bookmarkStart w:id="8402" w:name="_Toc124151988"/>
      <w:bookmarkStart w:id="8403" w:name="_Toc124152508"/>
      <w:bookmarkStart w:id="8404" w:name="_Toc130397040"/>
      <w:bookmarkStart w:id="8405" w:name="_Toc130397560"/>
      <w:bookmarkStart w:id="8406" w:name="_Toc137558665"/>
      <w:bookmarkStart w:id="8407" w:name="_Toc138862490"/>
      <w:bookmarkStart w:id="8408" w:name="_Toc145532547"/>
      <w:bookmarkStart w:id="8409" w:name="_Toc163218960"/>
      <w:r w:rsidRPr="00BE5108">
        <w:rPr>
          <w:rFonts w:eastAsiaTheme="minorEastAsia"/>
        </w:rPr>
        <w:t>A.3.5</w:t>
      </w:r>
      <w:r w:rsidRPr="00BE5108">
        <w:rPr>
          <w:rFonts w:eastAsiaTheme="minorEastAsia"/>
        </w:rPr>
        <w:tab/>
        <w:t>Fixed Reference Channels for CSI reporting performance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11" w:name="_Toc75260329"/>
      <w:bookmarkStart w:id="8412" w:name="_Toc75275871"/>
      <w:bookmarkStart w:id="8413" w:name="_Toc75276381"/>
      <w:bookmarkStart w:id="8414" w:name="_Toc76541880"/>
      <w:bookmarkStart w:id="8415" w:name="_Toc82437651"/>
      <w:bookmarkStart w:id="8416" w:name="_Toc89945017"/>
      <w:bookmarkStart w:id="8417" w:name="_Toc98754035"/>
      <w:bookmarkStart w:id="8418" w:name="_Toc106181021"/>
      <w:bookmarkStart w:id="8419" w:name="_Toc114151066"/>
      <w:bookmarkStart w:id="8420" w:name="_Toc124151469"/>
      <w:bookmarkStart w:id="8421" w:name="_Toc124151989"/>
      <w:bookmarkStart w:id="8422" w:name="_Toc124152509"/>
      <w:bookmarkStart w:id="8423" w:name="_Toc130397041"/>
      <w:bookmarkStart w:id="8424" w:name="_Toc130397561"/>
      <w:bookmarkStart w:id="8425" w:name="_Toc137558666"/>
      <w:bookmarkStart w:id="8426" w:name="_Toc138862491"/>
      <w:bookmarkStart w:id="8427" w:name="_Toc145532548"/>
      <w:bookmarkStart w:id="8428" w:name="_Toc16321896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B8584FF" w14:textId="77777777" w:rsidR="00AD1976" w:rsidRPr="00BE5108" w:rsidRDefault="00AD1976" w:rsidP="00E55627">
      <w:pPr>
        <w:pStyle w:val="Heading1"/>
        <w:rPr>
          <w:rFonts w:eastAsiaTheme="minorEastAsia"/>
        </w:rPr>
      </w:pPr>
      <w:bookmarkStart w:id="8429" w:name="_Toc73963152"/>
      <w:bookmarkStart w:id="8430" w:name="_Toc75260330"/>
      <w:bookmarkStart w:id="8431" w:name="_Toc75275872"/>
      <w:bookmarkStart w:id="8432" w:name="_Toc75276382"/>
      <w:bookmarkStart w:id="8433" w:name="_Toc76541881"/>
      <w:bookmarkStart w:id="8434" w:name="_Toc82437652"/>
      <w:bookmarkStart w:id="8435" w:name="_Toc89945018"/>
      <w:bookmarkStart w:id="8436" w:name="_Toc98754036"/>
      <w:bookmarkStart w:id="8437" w:name="_Toc106181022"/>
      <w:bookmarkStart w:id="8438" w:name="_Toc114151067"/>
      <w:bookmarkStart w:id="8439" w:name="_Toc124151470"/>
      <w:bookmarkStart w:id="8440" w:name="_Toc124151990"/>
      <w:bookmarkStart w:id="8441" w:name="_Toc124152510"/>
      <w:bookmarkStart w:id="8442" w:name="_Toc130397042"/>
      <w:bookmarkStart w:id="8443" w:name="_Toc130397562"/>
      <w:bookmarkStart w:id="8444" w:name="_Toc137558667"/>
      <w:bookmarkStart w:id="8445" w:name="_Toc138862492"/>
      <w:bookmarkStart w:id="8446" w:name="_Toc145532549"/>
      <w:bookmarkStart w:id="8447" w:name="_Toc163218962"/>
      <w:r w:rsidRPr="00BE5108">
        <w:rPr>
          <w:rFonts w:eastAsiaTheme="minorEastAsia"/>
        </w:rPr>
        <w:t>B.1</w:t>
      </w:r>
      <w:r w:rsidRPr="00BE5108">
        <w:rPr>
          <w:rFonts w:eastAsiaTheme="minorEastAsia"/>
        </w:rP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448" w:name="_Toc73963153"/>
      <w:bookmarkStart w:id="8449" w:name="_Toc75260331"/>
      <w:bookmarkStart w:id="8450" w:name="_Toc75275873"/>
      <w:bookmarkStart w:id="8451" w:name="_Toc75276383"/>
      <w:bookmarkStart w:id="8452" w:name="_Toc76541882"/>
      <w:bookmarkStart w:id="8453" w:name="_Toc82437653"/>
      <w:bookmarkStart w:id="8454" w:name="_Toc89945019"/>
      <w:bookmarkStart w:id="8455" w:name="_Toc98754037"/>
      <w:bookmarkStart w:id="8456" w:name="_Toc106181023"/>
      <w:bookmarkStart w:id="8457" w:name="_Toc114151068"/>
      <w:bookmarkStart w:id="8458" w:name="_Toc124151471"/>
      <w:bookmarkStart w:id="8459" w:name="_Toc124151991"/>
      <w:bookmarkStart w:id="8460" w:name="_Toc124152511"/>
      <w:bookmarkStart w:id="8461" w:name="_Toc130397043"/>
      <w:bookmarkStart w:id="8462" w:name="_Toc130397563"/>
      <w:bookmarkStart w:id="8463" w:name="_Toc137558668"/>
      <w:bookmarkStart w:id="8464" w:name="_Toc138862493"/>
      <w:bookmarkStart w:id="8465" w:name="_Toc145532550"/>
      <w:bookmarkStart w:id="8466" w:name="_Toc163218963"/>
      <w:r w:rsidRPr="00BE5108">
        <w:rPr>
          <w:rFonts w:eastAsiaTheme="minorEastAsia"/>
        </w:rPr>
        <w:t>B.2</w:t>
      </w:r>
      <w:r w:rsidRPr="00BE5108">
        <w:rPr>
          <w:rFonts w:eastAsiaTheme="minorEastAsia"/>
        </w:rPr>
        <w:tab/>
        <w:t>Normal test environment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467" w:name="_Toc73963154"/>
      <w:bookmarkStart w:id="8468" w:name="_Toc75260332"/>
      <w:bookmarkStart w:id="8469" w:name="_Toc75275874"/>
      <w:bookmarkStart w:id="8470" w:name="_Toc75276384"/>
      <w:bookmarkStart w:id="8471" w:name="_Toc76541883"/>
      <w:bookmarkStart w:id="8472" w:name="_Toc82437654"/>
      <w:bookmarkStart w:id="8473" w:name="_Toc89945020"/>
      <w:bookmarkStart w:id="8474" w:name="_Toc98754038"/>
      <w:bookmarkStart w:id="8475" w:name="_Toc106181024"/>
      <w:bookmarkStart w:id="8476" w:name="_Toc114151069"/>
      <w:bookmarkStart w:id="8477" w:name="_Toc124151472"/>
      <w:bookmarkStart w:id="8478" w:name="_Toc124151992"/>
      <w:bookmarkStart w:id="8479" w:name="_Toc124152512"/>
      <w:bookmarkStart w:id="8480" w:name="_Toc130397044"/>
      <w:bookmarkStart w:id="8481" w:name="_Toc130397564"/>
      <w:bookmarkStart w:id="8482" w:name="_Toc137558669"/>
      <w:bookmarkStart w:id="8483" w:name="_Toc138862494"/>
      <w:bookmarkStart w:id="8484" w:name="_Toc145532551"/>
      <w:bookmarkStart w:id="8485" w:name="_Toc163218964"/>
      <w:r w:rsidRPr="00BE5108">
        <w:rPr>
          <w:rFonts w:eastAsiaTheme="minorEastAsia"/>
        </w:rPr>
        <w:t>B.3</w:t>
      </w:r>
      <w:r w:rsidRPr="00BE5108">
        <w:rPr>
          <w:rFonts w:eastAsiaTheme="minorEastAsia"/>
        </w:rPr>
        <w:tab/>
        <w:t>Extreme test environment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038A45A" w14:textId="515BC8E7" w:rsidR="00051AAE" w:rsidRPr="00BE5108" w:rsidRDefault="00051AAE" w:rsidP="00051AAE">
      <w:pPr>
        <w:pStyle w:val="Heading2"/>
        <w:rPr>
          <w:rFonts w:eastAsiaTheme="minorEastAsia"/>
        </w:rPr>
      </w:pPr>
      <w:bookmarkStart w:id="8486" w:name="_Toc75275875"/>
      <w:bookmarkStart w:id="8487" w:name="_Toc75276385"/>
      <w:bookmarkStart w:id="8488" w:name="_Toc76541884"/>
      <w:bookmarkStart w:id="8489" w:name="_Toc82437655"/>
      <w:bookmarkStart w:id="8490" w:name="_Toc89945021"/>
      <w:bookmarkStart w:id="8491" w:name="_Toc98754039"/>
      <w:bookmarkStart w:id="8492" w:name="_Toc106181025"/>
      <w:bookmarkStart w:id="8493" w:name="_Toc114151070"/>
      <w:bookmarkStart w:id="8494" w:name="_Toc124151473"/>
      <w:bookmarkStart w:id="8495" w:name="_Toc124151993"/>
      <w:bookmarkStart w:id="8496" w:name="_Toc124152513"/>
      <w:bookmarkStart w:id="8497" w:name="_Toc130397045"/>
      <w:bookmarkStart w:id="8498" w:name="_Toc130397565"/>
      <w:bookmarkStart w:id="8499" w:name="_Toc137558670"/>
      <w:bookmarkStart w:id="8500" w:name="_Toc138862495"/>
      <w:bookmarkStart w:id="8501" w:name="_Toc145532552"/>
      <w:bookmarkStart w:id="8502" w:name="_Toc163218965"/>
      <w:r w:rsidRPr="00BE5108">
        <w:rPr>
          <w:rFonts w:eastAsiaTheme="minorEastAsia"/>
        </w:rPr>
        <w:t>B.3.1</w:t>
      </w:r>
      <w:r w:rsidRPr="00BE5108">
        <w:rPr>
          <w:rFonts w:eastAsiaTheme="minorEastAsia"/>
        </w:rPr>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03" w:name="_Toc73963155"/>
      <w:bookmarkStart w:id="8504" w:name="_Toc75260333"/>
      <w:bookmarkStart w:id="8505" w:name="_Toc75275876"/>
      <w:bookmarkStart w:id="8506" w:name="_Toc75276386"/>
      <w:bookmarkStart w:id="8507" w:name="_Toc76541885"/>
      <w:bookmarkStart w:id="8508" w:name="_Toc82437656"/>
      <w:bookmarkStart w:id="8509" w:name="_Toc89945022"/>
      <w:bookmarkStart w:id="8510" w:name="_Toc98754040"/>
      <w:bookmarkStart w:id="8511" w:name="_Toc106181026"/>
      <w:bookmarkStart w:id="8512" w:name="_Toc114151071"/>
      <w:bookmarkStart w:id="8513" w:name="_Toc124151474"/>
      <w:bookmarkStart w:id="8514" w:name="_Toc124151994"/>
      <w:bookmarkStart w:id="8515" w:name="_Toc124152514"/>
      <w:bookmarkStart w:id="8516" w:name="_Toc130397046"/>
      <w:bookmarkStart w:id="8517" w:name="_Toc130397566"/>
      <w:bookmarkStart w:id="8518" w:name="_Toc137558671"/>
      <w:bookmarkStart w:id="8519" w:name="_Toc138862496"/>
      <w:bookmarkStart w:id="8520" w:name="_Toc145532553"/>
      <w:bookmarkStart w:id="8521" w:name="_Toc16321896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522" w:name="_Toc73963156"/>
      <w:bookmarkStart w:id="8523" w:name="_Toc75260334"/>
      <w:bookmarkStart w:id="8524" w:name="_Toc75275877"/>
      <w:bookmarkStart w:id="8525" w:name="_Toc75276387"/>
      <w:bookmarkStart w:id="8526" w:name="_Toc76541886"/>
      <w:bookmarkStart w:id="8527" w:name="_Toc82437657"/>
      <w:bookmarkStart w:id="8528" w:name="_Toc89945023"/>
      <w:bookmarkStart w:id="8529" w:name="_Toc98754041"/>
      <w:bookmarkStart w:id="8530" w:name="_Toc106181027"/>
      <w:bookmarkStart w:id="8531" w:name="_Toc114151072"/>
      <w:bookmarkStart w:id="8532" w:name="_Toc124151475"/>
      <w:bookmarkStart w:id="8533" w:name="_Toc124151995"/>
      <w:bookmarkStart w:id="8534" w:name="_Toc124152515"/>
      <w:bookmarkStart w:id="8535" w:name="_Toc130397047"/>
      <w:bookmarkStart w:id="8536" w:name="_Toc130397567"/>
      <w:bookmarkStart w:id="8537" w:name="_Toc137558672"/>
      <w:bookmarkStart w:id="8538" w:name="_Toc138862497"/>
      <w:bookmarkStart w:id="8539" w:name="_Toc145532554"/>
      <w:bookmarkStart w:id="8540" w:name="_Toc163218967"/>
      <w:r w:rsidRPr="00BE5108">
        <w:rPr>
          <w:rFonts w:eastAsiaTheme="minorEastAsia"/>
        </w:rPr>
        <w:t>B.4</w:t>
      </w:r>
      <w:r w:rsidRPr="00BE5108">
        <w:rPr>
          <w:rFonts w:eastAsiaTheme="minorEastAsia"/>
        </w:rPr>
        <w:tab/>
        <w:t>Vibration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541" w:name="_Toc73963157"/>
      <w:bookmarkStart w:id="8542" w:name="_Toc75260335"/>
      <w:bookmarkStart w:id="8543" w:name="_Toc75275878"/>
      <w:bookmarkStart w:id="8544" w:name="_Toc75276388"/>
      <w:bookmarkStart w:id="8545" w:name="_Toc76541887"/>
      <w:bookmarkStart w:id="8546" w:name="_Toc82437658"/>
      <w:bookmarkStart w:id="8547" w:name="_Toc89945024"/>
      <w:bookmarkStart w:id="8548" w:name="_Toc98754042"/>
      <w:bookmarkStart w:id="8549" w:name="_Toc106181028"/>
      <w:bookmarkStart w:id="8550" w:name="_Toc114151073"/>
      <w:bookmarkStart w:id="8551" w:name="_Toc124151476"/>
      <w:bookmarkStart w:id="8552" w:name="_Toc124151996"/>
      <w:bookmarkStart w:id="8553" w:name="_Toc124152516"/>
      <w:bookmarkStart w:id="8554" w:name="_Toc130397048"/>
      <w:bookmarkStart w:id="8555" w:name="_Toc130397568"/>
      <w:bookmarkStart w:id="8556" w:name="_Toc137558673"/>
      <w:bookmarkStart w:id="8557" w:name="_Toc138862498"/>
      <w:bookmarkStart w:id="8558" w:name="_Toc145532555"/>
      <w:bookmarkStart w:id="8559" w:name="_Toc163218968"/>
      <w:r w:rsidRPr="00BE5108">
        <w:rPr>
          <w:rFonts w:eastAsiaTheme="minorEastAsia"/>
        </w:rPr>
        <w:t>B.5</w:t>
      </w:r>
      <w:r w:rsidRPr="00BE5108">
        <w:rPr>
          <w:rFonts w:eastAsiaTheme="minorEastAsia"/>
        </w:rPr>
        <w:tab/>
        <w:t>Power supply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560" w:name="_Toc73963158"/>
      <w:bookmarkStart w:id="8561" w:name="_Toc75260336"/>
      <w:bookmarkStart w:id="8562" w:name="_Toc75275879"/>
      <w:bookmarkStart w:id="8563" w:name="_Toc75276389"/>
      <w:bookmarkStart w:id="8564" w:name="_Toc76541888"/>
      <w:bookmarkStart w:id="8565" w:name="_Toc82437659"/>
      <w:bookmarkStart w:id="8566" w:name="_Toc89945025"/>
      <w:bookmarkStart w:id="8567" w:name="_Toc98754043"/>
      <w:bookmarkStart w:id="8568" w:name="_Toc106181029"/>
      <w:bookmarkStart w:id="8569" w:name="_Toc114151074"/>
      <w:bookmarkStart w:id="8570" w:name="_Toc124151477"/>
      <w:bookmarkStart w:id="8571" w:name="_Toc124151997"/>
      <w:bookmarkStart w:id="8572" w:name="_Toc124152517"/>
      <w:bookmarkStart w:id="8573" w:name="_Toc130397049"/>
      <w:bookmarkStart w:id="8574" w:name="_Toc130397569"/>
      <w:bookmarkStart w:id="8575" w:name="_Toc137558674"/>
      <w:bookmarkStart w:id="8576" w:name="_Toc138862499"/>
      <w:bookmarkStart w:id="8577" w:name="_Toc145532556"/>
      <w:bookmarkStart w:id="8578" w:name="_Toc163218969"/>
      <w:r w:rsidRPr="00BE5108">
        <w:rPr>
          <w:rFonts w:eastAsiaTheme="minorEastAsia"/>
          <w:lang w:eastAsia="sv-SE"/>
        </w:rPr>
        <w:t>B.6</w:t>
      </w:r>
      <w:r w:rsidRPr="00BE5108">
        <w:rPr>
          <w:rFonts w:eastAsiaTheme="minorEastAsia"/>
          <w:lang w:eastAsia="sv-SE"/>
        </w:rPr>
        <w:tab/>
        <w:t>Measurement of test environments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57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580" w:name="_Toc75260337"/>
      <w:bookmarkStart w:id="8581" w:name="_Toc75275880"/>
      <w:bookmarkStart w:id="8582" w:name="_Toc75276390"/>
      <w:bookmarkStart w:id="8583" w:name="_Toc76541889"/>
      <w:bookmarkStart w:id="8584" w:name="_Toc82437660"/>
      <w:bookmarkStart w:id="8585" w:name="_Toc89945026"/>
      <w:bookmarkStart w:id="8586" w:name="_Toc98754044"/>
      <w:bookmarkStart w:id="8587" w:name="_Toc106181030"/>
      <w:bookmarkStart w:id="8588" w:name="_Toc114151075"/>
      <w:bookmarkStart w:id="8589" w:name="_Toc124151478"/>
      <w:bookmarkStart w:id="8590" w:name="_Toc124151998"/>
      <w:bookmarkStart w:id="8591" w:name="_Toc124152518"/>
      <w:bookmarkStart w:id="8592" w:name="_Toc130397050"/>
      <w:bookmarkStart w:id="8593" w:name="_Toc130397570"/>
      <w:bookmarkStart w:id="8594" w:name="_Toc137558675"/>
      <w:bookmarkStart w:id="8595" w:name="_Toc138862500"/>
      <w:bookmarkStart w:id="8596" w:name="_Toc145532557"/>
      <w:bookmarkStart w:id="8597" w:name="_Toc16321897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992730D" w14:textId="77777777" w:rsidR="00AD1976" w:rsidRPr="00BE5108" w:rsidRDefault="00AD1976" w:rsidP="00E55627">
      <w:pPr>
        <w:pStyle w:val="Heading1"/>
        <w:rPr>
          <w:rFonts w:eastAsiaTheme="minorEastAsia"/>
        </w:rPr>
      </w:pPr>
      <w:bookmarkStart w:id="8598" w:name="_Toc73963160"/>
      <w:bookmarkStart w:id="8599" w:name="_Toc75260338"/>
      <w:bookmarkStart w:id="8600" w:name="_Toc75275881"/>
      <w:bookmarkStart w:id="8601" w:name="_Toc75276391"/>
      <w:bookmarkStart w:id="8602" w:name="_Toc76541890"/>
      <w:bookmarkStart w:id="8603" w:name="_Toc82437661"/>
      <w:bookmarkStart w:id="8604" w:name="_Toc89945027"/>
      <w:bookmarkStart w:id="8605" w:name="_Toc98754045"/>
      <w:bookmarkStart w:id="8606" w:name="_Toc106181031"/>
      <w:bookmarkStart w:id="8607" w:name="_Toc114151076"/>
      <w:bookmarkStart w:id="8608" w:name="_Toc124151479"/>
      <w:bookmarkStart w:id="8609" w:name="_Toc124151999"/>
      <w:bookmarkStart w:id="8610" w:name="_Toc124152519"/>
      <w:bookmarkStart w:id="8611" w:name="_Toc130397051"/>
      <w:bookmarkStart w:id="8612" w:name="_Toc130397571"/>
      <w:bookmarkStart w:id="8613" w:name="_Toc137558676"/>
      <w:bookmarkStart w:id="8614" w:name="_Toc138862501"/>
      <w:bookmarkStart w:id="8615" w:name="_Toc145532558"/>
      <w:bookmarkStart w:id="8616" w:name="_Toc16321897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617" w:name="OLE_LINK129"/>
            <w:bookmarkStart w:id="8618" w:name="OLE_LINK130"/>
            <w:r w:rsidRPr="00BE5108">
              <w:t>(Note</w:t>
            </w:r>
            <w:r>
              <w:t xml:space="preserve"> 1</w:t>
            </w:r>
            <w:r w:rsidRPr="00BE5108">
              <w:t>)</w:t>
            </w:r>
            <w:bookmarkEnd w:id="8617"/>
            <w:bookmarkEnd w:id="861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619" w:name="_Toc73963161"/>
      <w:bookmarkStart w:id="8620" w:name="_Toc75260339"/>
      <w:bookmarkStart w:id="8621" w:name="_Toc75275882"/>
      <w:bookmarkStart w:id="8622" w:name="_Toc75276392"/>
      <w:bookmarkStart w:id="8623" w:name="_Toc76541891"/>
      <w:bookmarkStart w:id="8624" w:name="_Toc82437662"/>
      <w:bookmarkStart w:id="8625" w:name="_Toc89945028"/>
      <w:bookmarkStart w:id="8626" w:name="_Toc98754046"/>
    </w:p>
    <w:p w14:paraId="4BAD19F0" w14:textId="030DBD8E" w:rsidR="00AD1976" w:rsidRPr="00BE5108" w:rsidRDefault="00AD1976" w:rsidP="00E55627">
      <w:pPr>
        <w:pStyle w:val="Heading1"/>
        <w:rPr>
          <w:rFonts w:eastAsiaTheme="minorEastAsia"/>
          <w:lang w:eastAsia="ja-JP"/>
        </w:rPr>
      </w:pPr>
      <w:bookmarkStart w:id="8627" w:name="_Toc106181032"/>
      <w:bookmarkStart w:id="8628" w:name="_Toc114151077"/>
      <w:bookmarkStart w:id="8629" w:name="_Toc124151480"/>
      <w:bookmarkStart w:id="8630" w:name="_Toc124152000"/>
      <w:bookmarkStart w:id="8631" w:name="_Toc124152520"/>
      <w:bookmarkStart w:id="8632" w:name="_Toc130397052"/>
      <w:bookmarkStart w:id="8633" w:name="_Toc130397572"/>
      <w:bookmarkStart w:id="8634" w:name="_Toc137558677"/>
      <w:bookmarkStart w:id="8635" w:name="_Toc138862502"/>
      <w:bookmarkStart w:id="8636" w:name="_Toc145532559"/>
      <w:bookmarkStart w:id="8637" w:name="_Toc16321897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638" w:name="_Toc73963162"/>
      <w:bookmarkStart w:id="8639" w:name="_Toc75260340"/>
      <w:bookmarkStart w:id="8640" w:name="_Toc75275883"/>
      <w:bookmarkStart w:id="8641" w:name="_Toc75276393"/>
    </w:p>
    <w:p w14:paraId="613F3BF7" w14:textId="042E8AC6" w:rsidR="00AD1976" w:rsidRPr="00BE5108" w:rsidRDefault="00AD1976" w:rsidP="00E55627">
      <w:pPr>
        <w:pStyle w:val="Heading1"/>
        <w:rPr>
          <w:rFonts w:eastAsiaTheme="minorEastAsia"/>
          <w:lang w:eastAsia="sv-SE"/>
        </w:rPr>
      </w:pPr>
      <w:bookmarkStart w:id="8642" w:name="_Toc76541892"/>
      <w:bookmarkStart w:id="8643" w:name="_Toc82437663"/>
      <w:bookmarkStart w:id="8644" w:name="_Toc89945029"/>
      <w:bookmarkStart w:id="8645" w:name="_Toc98754047"/>
      <w:bookmarkStart w:id="8646" w:name="_Toc106181033"/>
      <w:bookmarkStart w:id="8647" w:name="_Toc114151078"/>
      <w:bookmarkStart w:id="8648" w:name="_Toc124151481"/>
      <w:bookmarkStart w:id="8649" w:name="_Toc124152001"/>
      <w:bookmarkStart w:id="8650" w:name="_Toc124152521"/>
      <w:bookmarkStart w:id="8651" w:name="_Toc130397053"/>
      <w:bookmarkStart w:id="8652" w:name="_Toc130397573"/>
      <w:bookmarkStart w:id="8653" w:name="_Toc137558678"/>
      <w:bookmarkStart w:id="8654" w:name="_Toc138862503"/>
      <w:bookmarkStart w:id="8655" w:name="_Toc145532560"/>
      <w:bookmarkStart w:id="8656" w:name="_Toc16321897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66B72E50" w14:textId="77777777" w:rsidR="002263FD" w:rsidRPr="00BE5108" w:rsidRDefault="002263FD" w:rsidP="00B369AE">
      <w:pPr>
        <w:pStyle w:val="Heading2"/>
        <w:rPr>
          <w:rFonts w:eastAsiaTheme="minorEastAsia"/>
          <w:lang w:eastAsia="sv-SE"/>
        </w:rPr>
      </w:pPr>
      <w:bookmarkStart w:id="8657" w:name="_Toc73963163"/>
      <w:bookmarkStart w:id="8658" w:name="_Toc75260341"/>
      <w:bookmarkStart w:id="8659" w:name="_Toc75275884"/>
      <w:bookmarkStart w:id="8660" w:name="_Toc75276394"/>
      <w:bookmarkStart w:id="8661" w:name="_Toc76541893"/>
      <w:bookmarkStart w:id="8662" w:name="_Toc82437664"/>
      <w:bookmarkStart w:id="8663" w:name="_Toc89945030"/>
      <w:bookmarkStart w:id="8664" w:name="_Toc98754048"/>
      <w:bookmarkStart w:id="8665" w:name="_Toc106181034"/>
      <w:bookmarkStart w:id="8666" w:name="_Toc114151079"/>
      <w:bookmarkStart w:id="8667" w:name="_Toc124151482"/>
      <w:bookmarkStart w:id="8668" w:name="_Toc124152002"/>
      <w:bookmarkStart w:id="8669" w:name="_Toc124152522"/>
      <w:bookmarkStart w:id="8670" w:name="_Toc130397054"/>
      <w:bookmarkStart w:id="8671" w:name="_Toc130397574"/>
      <w:bookmarkStart w:id="8672" w:name="_Toc137558679"/>
      <w:bookmarkStart w:id="8673" w:name="_Toc138862504"/>
      <w:bookmarkStart w:id="8674" w:name="_Toc145532561"/>
      <w:bookmarkStart w:id="8675" w:name="_Toc163218974"/>
      <w:r w:rsidRPr="00BE5108">
        <w:rPr>
          <w:rFonts w:eastAsiaTheme="minorEastAsia"/>
          <w:lang w:eastAsia="sv-SE"/>
        </w:rPr>
        <w:t>C.3.1</w:t>
      </w:r>
      <w:r w:rsidRPr="00BE5108">
        <w:rPr>
          <w:rFonts w:eastAsiaTheme="minorEastAsia"/>
          <w:lang w:eastAsia="sv-SE"/>
        </w:rPr>
        <w:tab/>
        <w:t>List IAB-DU TTs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676" w:name="_Toc73963164"/>
      <w:bookmarkStart w:id="8677" w:name="_Toc75260342"/>
      <w:bookmarkStart w:id="8678" w:name="_Toc75275885"/>
      <w:bookmarkStart w:id="8679" w:name="_Toc75276395"/>
      <w:bookmarkStart w:id="8680" w:name="_Toc76541894"/>
      <w:bookmarkStart w:id="8681" w:name="_Toc82437665"/>
      <w:bookmarkStart w:id="8682" w:name="_Toc89945031"/>
      <w:bookmarkStart w:id="8683" w:name="_Toc98754049"/>
      <w:bookmarkStart w:id="8684" w:name="_Toc106181035"/>
      <w:bookmarkStart w:id="8685" w:name="_Toc114151080"/>
      <w:bookmarkStart w:id="8686" w:name="_Toc124151483"/>
      <w:bookmarkStart w:id="8687" w:name="_Toc124152003"/>
      <w:bookmarkStart w:id="8688" w:name="_Toc124152523"/>
      <w:bookmarkStart w:id="8689" w:name="_Toc130397055"/>
      <w:bookmarkStart w:id="8690" w:name="_Toc130397575"/>
      <w:bookmarkStart w:id="8691" w:name="_Toc137558680"/>
      <w:bookmarkStart w:id="8692" w:name="_Toc138862505"/>
      <w:bookmarkStart w:id="8693" w:name="_Toc145532562"/>
      <w:bookmarkStart w:id="8694" w:name="_Toc163218975"/>
      <w:r w:rsidRPr="00BE5108">
        <w:rPr>
          <w:rFonts w:eastAsiaTheme="minorEastAsia"/>
          <w:lang w:eastAsia="sv-SE"/>
        </w:rPr>
        <w:t>C.3.2</w:t>
      </w:r>
      <w:r w:rsidRPr="00BE5108">
        <w:rPr>
          <w:rFonts w:eastAsiaTheme="minorEastAsia"/>
          <w:lang w:eastAsia="sv-SE"/>
        </w:rPr>
        <w:tab/>
        <w:t>List IAB-MT TTs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695" w:name="_Toc73963165"/>
      <w:bookmarkStart w:id="8696" w:name="_Toc75260343"/>
      <w:bookmarkStart w:id="8697" w:name="_Toc75275886"/>
      <w:bookmarkStart w:id="8698" w:name="_Toc75276396"/>
      <w:bookmarkStart w:id="8699" w:name="_Toc76541895"/>
      <w:bookmarkStart w:id="8700" w:name="_Toc82437666"/>
      <w:bookmarkStart w:id="8701" w:name="_Toc89945032"/>
      <w:bookmarkStart w:id="8702" w:name="_Toc98754050"/>
      <w:bookmarkStart w:id="8703" w:name="_Toc106181036"/>
      <w:bookmarkStart w:id="8704" w:name="_Toc114151081"/>
      <w:bookmarkStart w:id="8705" w:name="_Toc124151484"/>
      <w:bookmarkStart w:id="8706" w:name="_Toc124152004"/>
      <w:bookmarkStart w:id="8707" w:name="_Toc124152524"/>
      <w:bookmarkStart w:id="8708" w:name="_Toc130397056"/>
      <w:bookmarkStart w:id="8709" w:name="_Toc130397576"/>
      <w:bookmarkStart w:id="8710" w:name="_Toc137558681"/>
      <w:bookmarkStart w:id="8711" w:name="_Toc138862506"/>
      <w:bookmarkStart w:id="8712" w:name="_Toc145532563"/>
      <w:bookmarkStart w:id="8713" w:name="_Toc16321897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8C18CF4" w14:textId="77777777" w:rsidR="008D3EE5" w:rsidRPr="00BE5108" w:rsidRDefault="008D3EE5" w:rsidP="00E55627">
      <w:pPr>
        <w:pStyle w:val="Heading1"/>
        <w:rPr>
          <w:rFonts w:eastAsiaTheme="minorEastAsia"/>
        </w:rPr>
      </w:pPr>
      <w:bookmarkStart w:id="8714" w:name="_Toc73963166"/>
      <w:bookmarkStart w:id="8715" w:name="_Toc75260344"/>
      <w:bookmarkStart w:id="8716" w:name="_Toc75275887"/>
      <w:bookmarkStart w:id="8717" w:name="_Toc75276397"/>
      <w:bookmarkStart w:id="8718" w:name="_Toc76541896"/>
      <w:bookmarkStart w:id="8719" w:name="_Toc82437667"/>
      <w:bookmarkStart w:id="8720" w:name="_Toc89945033"/>
      <w:bookmarkStart w:id="8721" w:name="_Toc98754051"/>
      <w:bookmarkStart w:id="8722" w:name="_Toc106181037"/>
      <w:bookmarkStart w:id="8723" w:name="_Toc114151082"/>
      <w:bookmarkStart w:id="8724" w:name="_Toc124151485"/>
      <w:bookmarkStart w:id="8725" w:name="_Toc124152005"/>
      <w:bookmarkStart w:id="8726" w:name="_Toc124152525"/>
      <w:bookmarkStart w:id="8727" w:name="_Toc130397057"/>
      <w:bookmarkStart w:id="8728" w:name="_Toc130397577"/>
      <w:bookmarkStart w:id="8729" w:name="_Toc137558682"/>
      <w:bookmarkStart w:id="8730" w:name="_Toc138862507"/>
      <w:bookmarkStart w:id="8731" w:name="_Toc145532564"/>
      <w:bookmarkStart w:id="8732" w:name="_Toc16321897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4493241" w14:textId="77777777" w:rsidR="008D3EE5" w:rsidRPr="00BE5108" w:rsidRDefault="008D3EE5" w:rsidP="00E55627">
      <w:pPr>
        <w:pStyle w:val="Heading2"/>
        <w:rPr>
          <w:rFonts w:eastAsiaTheme="minorEastAsia"/>
        </w:rPr>
      </w:pPr>
      <w:bookmarkStart w:id="8733" w:name="_Toc73963167"/>
      <w:bookmarkStart w:id="8734" w:name="_Toc75260345"/>
      <w:bookmarkStart w:id="8735" w:name="_Toc75275888"/>
      <w:bookmarkStart w:id="8736" w:name="_Toc75276398"/>
      <w:bookmarkStart w:id="8737" w:name="_Toc76541897"/>
      <w:bookmarkStart w:id="8738" w:name="_Toc82437668"/>
      <w:bookmarkStart w:id="8739" w:name="_Toc89945034"/>
      <w:bookmarkStart w:id="8740" w:name="_Toc98754052"/>
      <w:bookmarkStart w:id="8741" w:name="_Toc106181038"/>
      <w:bookmarkStart w:id="8742" w:name="_Toc114151083"/>
      <w:bookmarkStart w:id="8743" w:name="_Toc124151486"/>
      <w:bookmarkStart w:id="8744" w:name="_Toc124152006"/>
      <w:bookmarkStart w:id="8745" w:name="_Toc124152526"/>
      <w:bookmarkStart w:id="8746" w:name="_Toc130397058"/>
      <w:bookmarkStart w:id="8747" w:name="_Toc130397578"/>
      <w:bookmarkStart w:id="8748" w:name="_Toc137558683"/>
      <w:bookmarkStart w:id="8749" w:name="_Toc138862508"/>
      <w:bookmarkStart w:id="8750" w:name="_Toc145532565"/>
      <w:bookmarkStart w:id="8751" w:name="_Toc16321897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05pt;height:206pt" o:ole="">
            <v:imagedata r:id="rId71" o:title=""/>
          </v:shape>
          <o:OLEObject Type="Embed" ProgID="Word.Picture.8" ShapeID="_x0000_i1056" DrawAspect="Content" ObjectID="_1774123015"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05pt;height:206pt" o:ole="">
            <v:imagedata r:id="rId73" o:title=""/>
          </v:shape>
          <o:OLEObject Type="Embed" ProgID="Word.Picture.8" ShapeID="_x0000_i1057" DrawAspect="Content" ObjectID="_1774123016"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752" w:name="_Toc73963168"/>
      <w:bookmarkStart w:id="8753" w:name="_Toc75260346"/>
      <w:bookmarkStart w:id="8754" w:name="_Toc75275889"/>
      <w:bookmarkStart w:id="8755" w:name="_Toc75276399"/>
      <w:bookmarkStart w:id="8756" w:name="_Toc76541898"/>
      <w:bookmarkStart w:id="8757" w:name="_Toc82437669"/>
      <w:bookmarkStart w:id="8758" w:name="_Toc89945035"/>
      <w:bookmarkStart w:id="8759" w:name="_Toc98754053"/>
      <w:bookmarkStart w:id="8760" w:name="_Toc106181039"/>
      <w:bookmarkStart w:id="8761" w:name="_Toc114151084"/>
      <w:bookmarkStart w:id="8762" w:name="_Toc124151487"/>
      <w:bookmarkStart w:id="8763" w:name="_Toc124152007"/>
      <w:bookmarkStart w:id="8764" w:name="_Toc124152527"/>
      <w:bookmarkStart w:id="8765" w:name="_Toc130397059"/>
      <w:bookmarkStart w:id="8766" w:name="_Toc130397579"/>
      <w:bookmarkStart w:id="8767" w:name="_Toc137558684"/>
      <w:bookmarkStart w:id="8768" w:name="_Toc138862509"/>
      <w:bookmarkStart w:id="8769" w:name="_Toc145532566"/>
      <w:bookmarkStart w:id="8770" w:name="_Toc163218979"/>
      <w:r w:rsidRPr="00BE5108">
        <w:rPr>
          <w:rFonts w:eastAsiaTheme="minorEastAsia"/>
        </w:rPr>
        <w:t>D.1.2</w:t>
      </w:r>
      <w:r w:rsidRPr="00BE5108">
        <w:rPr>
          <w:rFonts w:eastAsiaTheme="minorEastAsia"/>
        </w:rPr>
        <w:tab/>
        <w:t>Transmitter intermodulation for IAB type 1-H</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95pt;height:195.95pt" o:ole="">
            <v:imagedata r:id="rId75" o:title=""/>
          </v:shape>
          <o:OLEObject Type="Embed" ProgID="Word.Picture.8" ShapeID="_x0000_i1058" DrawAspect="Content" ObjectID="_1774123017"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771" w:name="_MON_1720619228"/>
    <w:bookmarkEnd w:id="8771"/>
    <w:p w14:paraId="52AEF7AF" w14:textId="77777777" w:rsidR="00E71A1A" w:rsidRPr="00BE5108" w:rsidRDefault="00E71A1A" w:rsidP="00E71A1A">
      <w:pPr>
        <w:pStyle w:val="TH"/>
      </w:pPr>
      <w:r w:rsidRPr="00BE5108">
        <w:object w:dxaOrig="9835" w:dyaOrig="5242" w14:anchorId="3DB48DC1">
          <v:shape id="_x0000_i1059" type="#_x0000_t75" style="width:483.95pt;height:262.95pt" o:ole="">
            <v:imagedata r:id="rId77" o:title=""/>
          </v:shape>
          <o:OLEObject Type="Embed" ProgID="Word.Picture.8" ShapeID="_x0000_i1059" DrawAspect="Content" ObjectID="_1774123018"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772" w:name="_Toc73963169"/>
      <w:bookmarkStart w:id="8773" w:name="_Toc75260347"/>
      <w:bookmarkStart w:id="8774" w:name="_Toc75275890"/>
      <w:bookmarkStart w:id="8775" w:name="_Toc75276400"/>
      <w:bookmarkStart w:id="8776" w:name="_Toc76541899"/>
      <w:bookmarkStart w:id="8777" w:name="_Toc82437670"/>
      <w:bookmarkStart w:id="8778" w:name="_Toc89945036"/>
      <w:bookmarkStart w:id="8779" w:name="_Toc98754054"/>
      <w:bookmarkStart w:id="8780" w:name="_Toc106181040"/>
      <w:bookmarkStart w:id="8781" w:name="_Toc114151085"/>
      <w:bookmarkStart w:id="8782" w:name="_Toc124151488"/>
      <w:bookmarkStart w:id="8783" w:name="_Toc124152008"/>
      <w:bookmarkStart w:id="8784" w:name="_Toc124152528"/>
      <w:bookmarkStart w:id="8785" w:name="_Toc130397060"/>
      <w:bookmarkStart w:id="8786" w:name="_Toc130397580"/>
      <w:bookmarkStart w:id="8787" w:name="_Toc137558685"/>
      <w:bookmarkStart w:id="8788" w:name="_Toc138862510"/>
      <w:bookmarkStart w:id="8789" w:name="_Toc145532567"/>
      <w:bookmarkStart w:id="8790" w:name="_Toc163218980"/>
      <w:r w:rsidRPr="00BE5108">
        <w:rPr>
          <w:rFonts w:eastAsiaTheme="minorEastAsia"/>
        </w:rPr>
        <w:t>D.1.3</w:t>
      </w:r>
      <w:r w:rsidRPr="00BE5108">
        <w:rPr>
          <w:rFonts w:eastAsiaTheme="minorEastAsia"/>
        </w:rPr>
        <w:tab/>
        <w:t>Transmitter spurious emissions for IAB type 1-H</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05pt;height:206pt" o:ole="">
            <v:imagedata r:id="rId79" o:title=""/>
          </v:shape>
          <o:OLEObject Type="Embed" ProgID="Word.Picture.8" ShapeID="_x0000_i1060" DrawAspect="Content" ObjectID="_1774123019"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05pt;height:206pt" o:ole="">
            <v:imagedata r:id="rId81" o:title=""/>
          </v:shape>
          <o:OLEObject Type="Embed" ProgID="Word.Picture.8" ShapeID="_x0000_i1061" DrawAspect="Content" ObjectID="_1774123020"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791" w:name="_Toc73963170"/>
      <w:bookmarkStart w:id="8792" w:name="_Toc75260348"/>
      <w:bookmarkStart w:id="8793" w:name="_Toc75275891"/>
      <w:bookmarkStart w:id="8794" w:name="_Toc75276401"/>
      <w:bookmarkStart w:id="8795" w:name="_Toc76541900"/>
      <w:bookmarkStart w:id="8796" w:name="_Toc82437671"/>
      <w:bookmarkStart w:id="8797" w:name="_Toc89945037"/>
      <w:bookmarkStart w:id="8798" w:name="_Toc98754055"/>
      <w:bookmarkStart w:id="8799" w:name="_Toc106181041"/>
      <w:bookmarkStart w:id="8800" w:name="_Toc114151086"/>
      <w:bookmarkStart w:id="8801" w:name="_Toc124151489"/>
      <w:bookmarkStart w:id="8802" w:name="_Toc124152009"/>
      <w:bookmarkStart w:id="8803" w:name="_Toc124152529"/>
      <w:bookmarkStart w:id="8804" w:name="_Toc130397061"/>
      <w:bookmarkStart w:id="8805" w:name="_Toc130397581"/>
      <w:bookmarkStart w:id="8806" w:name="_Toc137558686"/>
      <w:bookmarkStart w:id="8807" w:name="_Toc138862511"/>
      <w:bookmarkStart w:id="8808" w:name="_Toc145532568"/>
      <w:bookmarkStart w:id="8809" w:name="_Toc16321898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05pt;height:206pt" o:ole="">
            <v:imagedata r:id="rId83" o:title=""/>
          </v:shape>
          <o:OLEObject Type="Embed" ProgID="Word.Picture.8" ShapeID="_x0000_i1062" DrawAspect="Content" ObjectID="_1774123021"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10" w:name="_Toc73963171"/>
      <w:bookmarkStart w:id="8811" w:name="_Toc75260349"/>
      <w:bookmarkStart w:id="8812" w:name="_Toc75275892"/>
      <w:bookmarkStart w:id="8813" w:name="_Toc75276402"/>
      <w:bookmarkStart w:id="8814" w:name="_Toc76541901"/>
      <w:bookmarkStart w:id="8815" w:name="_Toc82437672"/>
      <w:bookmarkStart w:id="8816" w:name="_Toc89945038"/>
      <w:bookmarkStart w:id="8817" w:name="_Toc98754056"/>
      <w:bookmarkStart w:id="8818" w:name="_Toc106181042"/>
      <w:bookmarkStart w:id="8819" w:name="_Toc114151087"/>
      <w:bookmarkStart w:id="8820" w:name="_Toc124151490"/>
      <w:bookmarkStart w:id="8821" w:name="_Toc124152010"/>
      <w:bookmarkStart w:id="8822" w:name="_Toc124152530"/>
      <w:bookmarkStart w:id="8823" w:name="_Toc130397062"/>
      <w:bookmarkStart w:id="8824" w:name="_Toc130397582"/>
      <w:bookmarkStart w:id="8825" w:name="_Toc137558687"/>
      <w:bookmarkStart w:id="8826" w:name="_Toc138862512"/>
      <w:bookmarkStart w:id="8827" w:name="_Toc145532569"/>
      <w:bookmarkStart w:id="8828" w:name="_Toc163218982"/>
      <w:r w:rsidRPr="00BE5108">
        <w:rPr>
          <w:rFonts w:eastAsiaTheme="minorEastAsia"/>
        </w:rPr>
        <w:t>D.2</w:t>
      </w:r>
      <w:r w:rsidRPr="00BE5108">
        <w:rPr>
          <w:rFonts w:eastAsiaTheme="minorEastAsia"/>
        </w:rPr>
        <w:tab/>
        <w:t>IAB type 1-H receiver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E5813ED" w14:textId="77777777" w:rsidR="008D3EE5" w:rsidRPr="00BE5108" w:rsidRDefault="008D3EE5" w:rsidP="00E55627">
      <w:pPr>
        <w:pStyle w:val="Heading2"/>
        <w:rPr>
          <w:rFonts w:eastAsiaTheme="minorEastAsia"/>
        </w:rPr>
      </w:pPr>
      <w:bookmarkStart w:id="8829" w:name="_Toc73963172"/>
      <w:bookmarkStart w:id="8830" w:name="_Toc75260350"/>
      <w:bookmarkStart w:id="8831" w:name="_Toc75275893"/>
      <w:bookmarkStart w:id="8832" w:name="_Toc75276403"/>
      <w:bookmarkStart w:id="8833" w:name="_Toc76541902"/>
      <w:bookmarkStart w:id="8834" w:name="_Toc82437673"/>
      <w:bookmarkStart w:id="8835" w:name="_Toc89945039"/>
      <w:bookmarkStart w:id="8836" w:name="_Toc98754057"/>
      <w:bookmarkStart w:id="8837" w:name="_Toc106181043"/>
      <w:bookmarkStart w:id="8838" w:name="_Toc114151088"/>
      <w:bookmarkStart w:id="8839" w:name="_Toc124151491"/>
      <w:bookmarkStart w:id="8840" w:name="_Toc124152011"/>
      <w:bookmarkStart w:id="8841" w:name="_Toc124152531"/>
      <w:bookmarkStart w:id="8842" w:name="_Toc130397063"/>
      <w:bookmarkStart w:id="8843" w:name="_Toc130397583"/>
      <w:bookmarkStart w:id="8844" w:name="_Toc137558688"/>
      <w:bookmarkStart w:id="8845" w:name="_Toc138862513"/>
      <w:bookmarkStart w:id="8846" w:name="_Toc145532570"/>
      <w:bookmarkStart w:id="8847" w:name="_Toc163218983"/>
      <w:r w:rsidRPr="00BE5108">
        <w:rPr>
          <w:rFonts w:eastAsiaTheme="minorEastAsia"/>
        </w:rPr>
        <w:t>D.2.1</w:t>
      </w:r>
      <w:r w:rsidRPr="00BE5108">
        <w:rPr>
          <w:rFonts w:eastAsiaTheme="minorEastAsia"/>
        </w:rPr>
        <w:tab/>
        <w:t>Reference sensitivity level for IAB type 1-H</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05pt;height:206pt" o:ole="">
            <v:imagedata r:id="rId85" o:title=""/>
          </v:shape>
          <o:OLEObject Type="Embed" ProgID="Word.Picture.8" ShapeID="_x0000_i1063" DrawAspect="Content" ObjectID="_1774123022"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848" w:name="_Toc73963173"/>
      <w:bookmarkStart w:id="8849" w:name="_Toc75260351"/>
      <w:bookmarkStart w:id="8850" w:name="_Toc75275894"/>
      <w:bookmarkStart w:id="8851" w:name="_Toc75276404"/>
      <w:bookmarkStart w:id="8852" w:name="_Toc76541903"/>
      <w:bookmarkStart w:id="8853" w:name="_Toc82437674"/>
      <w:bookmarkStart w:id="8854" w:name="_Toc89945040"/>
      <w:bookmarkStart w:id="8855" w:name="_Toc98754058"/>
      <w:bookmarkStart w:id="8856" w:name="_Toc106181044"/>
      <w:bookmarkStart w:id="8857" w:name="_Toc114151089"/>
      <w:bookmarkStart w:id="8858" w:name="_Toc124151492"/>
      <w:bookmarkStart w:id="8859" w:name="_Toc124152012"/>
      <w:bookmarkStart w:id="8860" w:name="_Toc124152532"/>
      <w:bookmarkStart w:id="8861" w:name="_Toc130397064"/>
      <w:bookmarkStart w:id="8862" w:name="_Toc130397584"/>
      <w:bookmarkStart w:id="8863" w:name="_Toc137558689"/>
      <w:bookmarkStart w:id="8864" w:name="_Toc138862514"/>
      <w:bookmarkStart w:id="8865" w:name="_Toc145532571"/>
      <w:bookmarkStart w:id="8866" w:name="_Toc163218984"/>
      <w:r w:rsidRPr="00BE5108">
        <w:rPr>
          <w:rFonts w:eastAsiaTheme="minorEastAsia"/>
        </w:rPr>
        <w:t>D.2.2</w:t>
      </w:r>
      <w:r w:rsidRPr="00BE5108">
        <w:rPr>
          <w:rFonts w:eastAsiaTheme="minorEastAsia"/>
        </w:rPr>
        <w:tab/>
        <w:t>Receiver dynamic range for IAB type 1-H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05pt;height:206pt" o:ole="">
            <v:imagedata r:id="rId87" o:title=""/>
          </v:shape>
          <o:OLEObject Type="Embed" ProgID="Word.Picture.8" ShapeID="_x0000_i1064" DrawAspect="Content" ObjectID="_1774123023"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867" w:name="_Toc73963174"/>
      <w:bookmarkStart w:id="8868" w:name="_Toc75260352"/>
      <w:bookmarkStart w:id="8869" w:name="_Toc75275895"/>
      <w:bookmarkStart w:id="8870" w:name="_Toc75276405"/>
      <w:bookmarkStart w:id="8871" w:name="_Toc76541904"/>
      <w:bookmarkStart w:id="8872" w:name="_Toc82437675"/>
      <w:bookmarkStart w:id="8873" w:name="_Toc89945041"/>
      <w:bookmarkStart w:id="8874" w:name="_Toc98754059"/>
      <w:bookmarkStart w:id="8875" w:name="_Toc106181045"/>
      <w:bookmarkStart w:id="8876" w:name="_Toc114151090"/>
      <w:bookmarkStart w:id="8877" w:name="_Toc124151493"/>
      <w:bookmarkStart w:id="8878" w:name="_Toc124152013"/>
      <w:bookmarkStart w:id="8879" w:name="_Toc124152533"/>
      <w:bookmarkStart w:id="8880" w:name="_Toc130397065"/>
      <w:bookmarkStart w:id="8881" w:name="_Toc130397585"/>
      <w:bookmarkStart w:id="8882" w:name="_Toc137558690"/>
      <w:bookmarkStart w:id="8883" w:name="_Toc138862515"/>
      <w:bookmarkStart w:id="8884" w:name="_Toc145532572"/>
      <w:bookmarkStart w:id="8885" w:name="_Toc163218985"/>
      <w:r w:rsidRPr="00BE5108">
        <w:rPr>
          <w:rFonts w:eastAsiaTheme="minorEastAsia"/>
        </w:rPr>
        <w:t>D.2.3</w:t>
      </w:r>
      <w:r w:rsidRPr="00BE5108">
        <w:rPr>
          <w:rFonts w:eastAsiaTheme="minorEastAsia"/>
        </w:rPr>
        <w:tab/>
        <w:t>Receiver adjacent channel selectivity and narrowband blocking for IAB type 1-H</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05pt;height:206pt" o:ole="">
            <v:imagedata r:id="rId89" o:title=""/>
          </v:shape>
          <o:OLEObject Type="Embed" ProgID="Word.Picture.8" ShapeID="_x0000_i1065" DrawAspect="Content" ObjectID="_1774123024"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2.7pt;height:206pt" o:ole="">
            <v:imagedata r:id="rId91" o:title=""/>
          </v:shape>
          <o:OLEObject Type="Embed" ProgID="Word.Picture.8" ShapeID="_x0000_i1066" DrawAspect="Content" ObjectID="_1774123025"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886" w:name="_Toc73963175"/>
      <w:bookmarkStart w:id="8887" w:name="_Toc75260353"/>
      <w:bookmarkStart w:id="8888" w:name="_Toc75275896"/>
      <w:bookmarkStart w:id="8889" w:name="_Toc75276406"/>
      <w:bookmarkStart w:id="8890" w:name="_Toc76541905"/>
      <w:bookmarkStart w:id="8891" w:name="_Toc82437676"/>
      <w:bookmarkStart w:id="8892" w:name="_Toc89945042"/>
      <w:bookmarkStart w:id="8893" w:name="_Toc98754060"/>
      <w:bookmarkStart w:id="8894" w:name="_Toc106181046"/>
      <w:bookmarkStart w:id="8895" w:name="_Toc114151091"/>
      <w:bookmarkStart w:id="8896" w:name="_Toc124151494"/>
      <w:bookmarkStart w:id="8897" w:name="_Toc124152014"/>
      <w:bookmarkStart w:id="8898" w:name="_Toc124152534"/>
      <w:bookmarkStart w:id="8899" w:name="_Toc130397066"/>
      <w:bookmarkStart w:id="8900" w:name="_Toc130397586"/>
      <w:bookmarkStart w:id="8901" w:name="_Toc137558691"/>
      <w:bookmarkStart w:id="8902" w:name="_Toc138862516"/>
      <w:bookmarkStart w:id="8903" w:name="_Toc145532573"/>
      <w:bookmarkStart w:id="8904" w:name="_Toc163218986"/>
      <w:r w:rsidRPr="00BE5108">
        <w:rPr>
          <w:rFonts w:eastAsiaTheme="minorEastAsia"/>
        </w:rPr>
        <w:t>D.2.4</w:t>
      </w:r>
      <w:r w:rsidRPr="00BE5108">
        <w:rPr>
          <w:rFonts w:eastAsiaTheme="minorEastAsia"/>
        </w:rPr>
        <w:tab/>
        <w:t>Receiver spurious emissions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05pt;height:206pt" o:ole="">
            <v:imagedata r:id="rId93" o:title=""/>
          </v:shape>
          <o:OLEObject Type="Embed" ProgID="Word.Picture.8" ShapeID="_x0000_i1067" DrawAspect="Content" ObjectID="_1774123026"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05pt;height:206pt" o:ole="">
            <v:imagedata r:id="rId95" o:title=""/>
          </v:shape>
          <o:OLEObject Type="Embed" ProgID="Word.Picture.8" ShapeID="_x0000_i1068" DrawAspect="Content" ObjectID="_1774123027"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05" w:name="_Toc73963176"/>
      <w:bookmarkStart w:id="8906" w:name="_Toc75260354"/>
      <w:bookmarkStart w:id="8907" w:name="_Toc75275897"/>
      <w:bookmarkStart w:id="8908" w:name="_Toc75276407"/>
      <w:bookmarkStart w:id="8909" w:name="_Toc76541906"/>
      <w:bookmarkStart w:id="8910" w:name="_Toc82437677"/>
      <w:bookmarkStart w:id="8911" w:name="_Toc89945043"/>
      <w:bookmarkStart w:id="8912" w:name="_Toc98754061"/>
      <w:bookmarkStart w:id="8913" w:name="_Toc106181047"/>
      <w:bookmarkStart w:id="8914" w:name="_Toc114151092"/>
      <w:bookmarkStart w:id="8915" w:name="_Toc124151495"/>
      <w:bookmarkStart w:id="8916" w:name="_Toc124152015"/>
      <w:bookmarkStart w:id="8917" w:name="_Toc124152535"/>
      <w:bookmarkStart w:id="8918" w:name="_Toc130397067"/>
      <w:bookmarkStart w:id="8919" w:name="_Toc130397587"/>
      <w:bookmarkStart w:id="8920" w:name="_Toc137558692"/>
      <w:bookmarkStart w:id="8921" w:name="_Toc138862517"/>
      <w:bookmarkStart w:id="8922" w:name="_Toc145532574"/>
      <w:bookmarkStart w:id="8923" w:name="_Toc163218987"/>
      <w:r w:rsidRPr="00BE5108">
        <w:rPr>
          <w:rFonts w:eastAsiaTheme="minorEastAsia"/>
        </w:rPr>
        <w:t>D.2.5</w:t>
      </w:r>
      <w:r w:rsidRPr="00BE5108">
        <w:rPr>
          <w:rFonts w:eastAsiaTheme="minorEastAsia"/>
        </w:rPr>
        <w:tab/>
        <w:t>Receiver In-channel selectivity for IAB type 1-H</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05pt;height:206pt" o:ole="">
            <v:imagedata r:id="rId97" o:title=""/>
          </v:shape>
          <o:OLEObject Type="Embed" ProgID="Word.Picture.8" ShapeID="_x0000_i1069" DrawAspect="Content" ObjectID="_1774123028"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924" w:name="_Toc73963177"/>
      <w:bookmarkStart w:id="8925" w:name="_Toc75260355"/>
      <w:bookmarkStart w:id="8926" w:name="_Toc75275898"/>
      <w:bookmarkStart w:id="8927" w:name="_Toc75276408"/>
      <w:bookmarkStart w:id="8928" w:name="_Toc76541907"/>
      <w:bookmarkStart w:id="8929" w:name="_Toc82437678"/>
      <w:bookmarkStart w:id="8930" w:name="_Toc89945044"/>
      <w:bookmarkStart w:id="8931" w:name="_Toc98754062"/>
      <w:bookmarkStart w:id="8932" w:name="_Toc106181048"/>
      <w:bookmarkStart w:id="8933" w:name="_Toc114151093"/>
      <w:bookmarkStart w:id="8934" w:name="_Toc124151496"/>
      <w:bookmarkStart w:id="8935" w:name="_Toc124152016"/>
      <w:bookmarkStart w:id="8936" w:name="_Toc124152536"/>
      <w:bookmarkStart w:id="8937" w:name="_Toc130397068"/>
      <w:bookmarkStart w:id="8938" w:name="_Toc130397588"/>
      <w:bookmarkStart w:id="8939" w:name="_Toc137558693"/>
      <w:bookmarkStart w:id="8940" w:name="_Toc138862518"/>
      <w:bookmarkStart w:id="8941" w:name="_Toc145532575"/>
      <w:bookmarkStart w:id="8942" w:name="_Toc163218988"/>
      <w:r w:rsidRPr="00BE5108">
        <w:rPr>
          <w:rFonts w:eastAsiaTheme="minorEastAsia"/>
        </w:rPr>
        <w:t>D.2.6</w:t>
      </w:r>
      <w:r w:rsidRPr="00BE5108">
        <w:rPr>
          <w:rFonts w:eastAsiaTheme="minorEastAsia"/>
        </w:rPr>
        <w:tab/>
        <w:t>Receiver intermodulation for IAB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7pt;height:200.35pt" o:ole="">
            <v:imagedata r:id="rId99" o:title=""/>
          </v:shape>
          <o:OLEObject Type="Embed" ProgID="Word.Picture.8" ShapeID="_x0000_i1070" DrawAspect="Content" ObjectID="_1774123029"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943" w:name="_MON_1720598423"/>
    <w:bookmarkEnd w:id="8943"/>
    <w:p w14:paraId="484842D0" w14:textId="77777777" w:rsidR="00AE7A58" w:rsidRPr="00BE5108" w:rsidRDefault="00AE7A58" w:rsidP="00AE7A58">
      <w:pPr>
        <w:pStyle w:val="TH"/>
      </w:pPr>
      <w:r w:rsidRPr="00BE5108">
        <w:object w:dxaOrig="10175" w:dyaOrig="5100" w14:anchorId="3A2F6BD3">
          <v:shape id="_x0000_i1071" type="#_x0000_t75" style="width:477.7pt;height:247.3pt" o:ole="">
            <v:imagedata r:id="rId101" o:title=""/>
          </v:shape>
          <o:OLEObject Type="Embed" ProgID="Word.Picture.8" ShapeID="_x0000_i1071" DrawAspect="Content" ObjectID="_1774123030"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944" w:name="_Toc73963178"/>
      <w:bookmarkStart w:id="8945" w:name="_Toc75260356"/>
      <w:bookmarkStart w:id="8946" w:name="_Toc75275899"/>
      <w:bookmarkStart w:id="8947" w:name="_Toc75276409"/>
      <w:bookmarkStart w:id="8948" w:name="_Toc76541908"/>
      <w:bookmarkStart w:id="8949" w:name="_Toc82437679"/>
      <w:bookmarkStart w:id="8950" w:name="_Toc89945045"/>
      <w:bookmarkStart w:id="8951" w:name="_Toc98754063"/>
      <w:bookmarkStart w:id="8952" w:name="_Toc106181049"/>
      <w:bookmarkStart w:id="8953" w:name="_Toc114151094"/>
      <w:bookmarkStart w:id="8954" w:name="_Toc124151497"/>
      <w:bookmarkStart w:id="8955" w:name="_Toc124152017"/>
      <w:bookmarkStart w:id="8956" w:name="_Toc124152537"/>
      <w:bookmarkStart w:id="8957" w:name="_Toc130397069"/>
      <w:bookmarkStart w:id="8958" w:name="_Toc130397589"/>
      <w:bookmarkStart w:id="8959" w:name="_Toc137558694"/>
      <w:bookmarkStart w:id="8960" w:name="_Toc138862519"/>
      <w:bookmarkStart w:id="8961" w:name="_Toc145532576"/>
      <w:bookmarkStart w:id="8962" w:name="_Toc16321898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9A6621C" w14:textId="77777777" w:rsidR="002263FD" w:rsidRPr="00BE5108" w:rsidRDefault="002263FD" w:rsidP="002263FD">
      <w:pPr>
        <w:pStyle w:val="Heading3"/>
        <w:rPr>
          <w:rFonts w:eastAsiaTheme="minorEastAsia"/>
          <w:lang w:eastAsia="zh-CN"/>
        </w:rPr>
      </w:pPr>
      <w:bookmarkStart w:id="8963" w:name="_Toc73963179"/>
      <w:bookmarkStart w:id="8964" w:name="_Toc75260357"/>
      <w:bookmarkStart w:id="8965" w:name="_Toc75275900"/>
      <w:bookmarkStart w:id="8966" w:name="_Toc75276410"/>
      <w:bookmarkStart w:id="8967" w:name="_Toc76541909"/>
      <w:bookmarkStart w:id="8968" w:name="_Toc82437680"/>
      <w:bookmarkStart w:id="8969" w:name="_Toc89945046"/>
      <w:bookmarkStart w:id="8970" w:name="_Toc98754064"/>
      <w:bookmarkStart w:id="8971" w:name="_Toc106181050"/>
      <w:bookmarkStart w:id="8972" w:name="_Toc114151095"/>
      <w:bookmarkStart w:id="8973" w:name="_Toc124151498"/>
      <w:bookmarkStart w:id="8974" w:name="_Toc124152018"/>
      <w:bookmarkStart w:id="8975" w:name="_Toc124152538"/>
      <w:bookmarkStart w:id="8976" w:name="_Toc130397070"/>
      <w:bookmarkStart w:id="8977" w:name="_Toc130397590"/>
      <w:bookmarkStart w:id="8978" w:name="_Toc137558695"/>
      <w:bookmarkStart w:id="8979" w:name="_Toc138862520"/>
      <w:bookmarkStart w:id="8980" w:name="_Toc145532577"/>
      <w:bookmarkStart w:id="8981" w:name="_Toc16321899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05pt;height:206pt" o:ole="">
            <v:imagedata r:id="rId103" o:title=""/>
          </v:shape>
          <o:OLEObject Type="Embed" ProgID="Word.Picture.8" ShapeID="_x0000_i1072" DrawAspect="Content" ObjectID="_1774123031"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982" w:name="_Toc73963180"/>
      <w:bookmarkStart w:id="8983" w:name="_Toc75260358"/>
      <w:bookmarkStart w:id="8984" w:name="_Toc75275901"/>
      <w:bookmarkStart w:id="8985" w:name="_Toc75276411"/>
      <w:bookmarkStart w:id="8986" w:name="_Toc76541910"/>
      <w:bookmarkStart w:id="8987" w:name="_Toc82437681"/>
      <w:bookmarkStart w:id="8988" w:name="_Toc89945047"/>
      <w:bookmarkStart w:id="8989" w:name="_Toc98754065"/>
      <w:bookmarkStart w:id="8990" w:name="_Toc106181051"/>
      <w:bookmarkStart w:id="8991" w:name="_Toc114151096"/>
      <w:bookmarkStart w:id="8992" w:name="_Toc124151499"/>
      <w:bookmarkStart w:id="8993" w:name="_Toc124152019"/>
      <w:bookmarkStart w:id="8994" w:name="_Toc124152539"/>
      <w:bookmarkStart w:id="8995" w:name="_Toc130397071"/>
      <w:bookmarkStart w:id="8996" w:name="_Toc130397591"/>
      <w:bookmarkStart w:id="8997" w:name="_Toc137558696"/>
      <w:bookmarkStart w:id="8998" w:name="_Toc138862521"/>
      <w:bookmarkStart w:id="8999" w:name="_Toc145532578"/>
      <w:bookmarkStart w:id="9000" w:name="_Toc16321899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01" w:name="_Hlk82436567"/>
      <w:r w:rsidRPr="00BE5108">
        <w:rPr>
          <w:rFonts w:eastAsiaTheme="minorEastAsia"/>
        </w:rPr>
        <w:tab/>
      </w:r>
      <w:bookmarkEnd w:id="90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02" w:name="_Toc73963181"/>
      <w:bookmarkStart w:id="9003" w:name="_Toc75260359"/>
      <w:bookmarkStart w:id="9004" w:name="_Toc75275902"/>
      <w:bookmarkStart w:id="9005" w:name="_Toc75276412"/>
      <w:bookmarkStart w:id="9006" w:name="_Toc76541911"/>
      <w:bookmarkStart w:id="9007" w:name="_Toc82437682"/>
      <w:bookmarkStart w:id="9008" w:name="_Toc89945048"/>
      <w:bookmarkStart w:id="9009" w:name="_Toc98754066"/>
      <w:bookmarkStart w:id="9010" w:name="_Toc106181052"/>
      <w:bookmarkStart w:id="9011" w:name="_Toc114151097"/>
      <w:bookmarkStart w:id="9012" w:name="_Toc124151500"/>
      <w:bookmarkStart w:id="9013" w:name="_Toc124152020"/>
      <w:bookmarkStart w:id="9014" w:name="_Toc124152540"/>
      <w:bookmarkStart w:id="9015" w:name="_Toc130397072"/>
      <w:bookmarkStart w:id="9016" w:name="_Toc130397592"/>
      <w:bookmarkStart w:id="9017" w:name="_Toc137558697"/>
      <w:bookmarkStart w:id="9018" w:name="_Toc138862522"/>
      <w:bookmarkStart w:id="9019" w:name="_Toc145532579"/>
      <w:bookmarkStart w:id="9020" w:name="_Toc16321899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02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022" w:name="_Toc75260360"/>
      <w:bookmarkStart w:id="9023" w:name="_Toc75275903"/>
      <w:bookmarkStart w:id="9024" w:name="_Toc75276413"/>
      <w:bookmarkStart w:id="9025" w:name="_Toc76541912"/>
      <w:bookmarkStart w:id="9026" w:name="_Toc82437683"/>
      <w:bookmarkStart w:id="9027" w:name="_Toc89945049"/>
      <w:bookmarkStart w:id="9028" w:name="_Toc98754067"/>
      <w:bookmarkStart w:id="9029" w:name="_Toc106181053"/>
      <w:bookmarkStart w:id="9030" w:name="_Toc114151098"/>
      <w:bookmarkStart w:id="9031" w:name="_Toc124151501"/>
      <w:bookmarkStart w:id="9032" w:name="_Toc124152021"/>
      <w:bookmarkStart w:id="9033" w:name="_Toc124152541"/>
      <w:bookmarkStart w:id="9034" w:name="_Toc130397073"/>
      <w:bookmarkStart w:id="9035" w:name="_Toc130397593"/>
      <w:bookmarkStart w:id="9036" w:name="_Toc137558698"/>
      <w:bookmarkStart w:id="9037" w:name="_Toc138862523"/>
      <w:bookmarkStart w:id="9038" w:name="_Toc145532580"/>
      <w:bookmarkStart w:id="9039" w:name="_Toc16321899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2EDC1A" w14:textId="42274E08" w:rsidR="008D3EE5" w:rsidRPr="00BE5108" w:rsidRDefault="008D3EE5" w:rsidP="00E55627">
      <w:pPr>
        <w:pStyle w:val="Heading1"/>
        <w:rPr>
          <w:rFonts w:eastAsiaTheme="minorEastAsia"/>
          <w:lang w:eastAsia="en-GB"/>
        </w:rPr>
      </w:pPr>
      <w:bookmarkStart w:id="9040" w:name="_Toc73963183"/>
      <w:bookmarkStart w:id="9041" w:name="_Toc75260361"/>
      <w:bookmarkStart w:id="9042" w:name="_Toc75275904"/>
      <w:bookmarkStart w:id="9043" w:name="_Toc75276414"/>
      <w:bookmarkStart w:id="9044" w:name="_Toc76541913"/>
      <w:bookmarkStart w:id="9045" w:name="_Toc82437684"/>
      <w:bookmarkStart w:id="9046" w:name="_Toc89945050"/>
      <w:bookmarkStart w:id="9047" w:name="_Toc98754068"/>
      <w:bookmarkStart w:id="9048" w:name="_Toc106181054"/>
      <w:bookmarkStart w:id="9049" w:name="_Toc114151099"/>
      <w:bookmarkStart w:id="9050" w:name="_Toc124151502"/>
      <w:bookmarkStart w:id="9051" w:name="_Toc124152022"/>
      <w:bookmarkStart w:id="9052" w:name="_Toc124152542"/>
      <w:bookmarkStart w:id="9053" w:name="_Toc130397074"/>
      <w:bookmarkStart w:id="9054" w:name="_Toc130397594"/>
      <w:bookmarkStart w:id="9055" w:name="_Toc137558699"/>
      <w:bookmarkStart w:id="9056" w:name="_Toc138862524"/>
      <w:bookmarkStart w:id="9057" w:name="_Toc145532581"/>
      <w:bookmarkStart w:id="9058" w:name="_Toc16321899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059" w:name="_Toc73963184"/>
      <w:bookmarkStart w:id="9060" w:name="_Toc75260362"/>
      <w:bookmarkStart w:id="9061" w:name="_Toc75275905"/>
      <w:bookmarkStart w:id="9062" w:name="_Toc75276415"/>
      <w:bookmarkStart w:id="9063" w:name="_Toc76541914"/>
      <w:bookmarkStart w:id="9064" w:name="_Toc82437685"/>
      <w:bookmarkStart w:id="9065" w:name="_Toc89945051"/>
      <w:bookmarkStart w:id="9066" w:name="_Toc98754069"/>
      <w:bookmarkStart w:id="9067" w:name="_Toc106181055"/>
      <w:bookmarkStart w:id="9068" w:name="_Toc114151100"/>
      <w:bookmarkStart w:id="9069" w:name="_Toc124151503"/>
      <w:bookmarkStart w:id="9070" w:name="_Toc124152023"/>
      <w:bookmarkStart w:id="9071" w:name="_Toc124152543"/>
      <w:bookmarkStart w:id="9072" w:name="_Toc130397075"/>
      <w:bookmarkStart w:id="9073" w:name="_Toc130397595"/>
      <w:bookmarkStart w:id="9074" w:name="_Toc137558700"/>
      <w:bookmarkStart w:id="9075" w:name="_Toc138862525"/>
      <w:bookmarkStart w:id="9076" w:name="_Toc145532582"/>
      <w:bookmarkStart w:id="9077" w:name="_Toc16321899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07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079" w:name="_Toc75260363"/>
      <w:bookmarkStart w:id="9080" w:name="_Toc75275906"/>
      <w:bookmarkStart w:id="9081" w:name="_Toc75276416"/>
      <w:bookmarkStart w:id="9082" w:name="_Toc76541915"/>
      <w:bookmarkStart w:id="9083" w:name="_Toc82437686"/>
      <w:bookmarkStart w:id="9084" w:name="_Toc89945052"/>
      <w:bookmarkStart w:id="9085" w:name="_Toc98754070"/>
      <w:bookmarkStart w:id="9086" w:name="_Toc106181056"/>
      <w:bookmarkStart w:id="9087" w:name="_Toc114151101"/>
      <w:bookmarkStart w:id="9088" w:name="_Toc124151504"/>
      <w:bookmarkStart w:id="9089" w:name="_Toc124152024"/>
      <w:bookmarkStart w:id="9090" w:name="_Toc124152544"/>
      <w:bookmarkStart w:id="9091" w:name="_Toc130397076"/>
      <w:bookmarkStart w:id="9092" w:name="_Toc130397596"/>
      <w:bookmarkStart w:id="9093" w:name="_Toc137558701"/>
      <w:bookmarkStart w:id="9094" w:name="_Toc138862526"/>
      <w:bookmarkStart w:id="9095" w:name="_Toc145532583"/>
      <w:bookmarkStart w:id="9096" w:name="_Toc16321899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CC6E4A0" w14:textId="6DBB3918" w:rsidR="00224940" w:rsidRPr="00BE5108" w:rsidRDefault="00224940" w:rsidP="006E01F2">
      <w:pPr>
        <w:pStyle w:val="Heading1"/>
        <w:rPr>
          <w:rFonts w:eastAsiaTheme="minorEastAsia"/>
        </w:rPr>
      </w:pPr>
      <w:bookmarkStart w:id="9097" w:name="_Toc73963186"/>
      <w:bookmarkStart w:id="9098" w:name="_Toc75260364"/>
      <w:bookmarkStart w:id="9099" w:name="_Toc75275907"/>
      <w:bookmarkStart w:id="9100" w:name="_Toc75276417"/>
      <w:bookmarkStart w:id="9101" w:name="_Toc76541916"/>
      <w:bookmarkStart w:id="9102" w:name="_Toc82437687"/>
      <w:bookmarkStart w:id="9103" w:name="_Toc89945053"/>
      <w:bookmarkStart w:id="9104" w:name="_Toc98754071"/>
      <w:bookmarkStart w:id="9105" w:name="_Toc106181057"/>
      <w:bookmarkStart w:id="9106" w:name="_Toc114151102"/>
      <w:bookmarkStart w:id="9107" w:name="_Toc124151505"/>
      <w:bookmarkStart w:id="9108" w:name="_Toc124152025"/>
      <w:bookmarkStart w:id="9109" w:name="_Toc124152545"/>
      <w:bookmarkStart w:id="9110" w:name="_Toc130397077"/>
      <w:bookmarkStart w:id="9111" w:name="_Toc130397597"/>
      <w:bookmarkStart w:id="9112" w:name="_Toc137558702"/>
      <w:bookmarkStart w:id="9113" w:name="_Toc138862527"/>
      <w:bookmarkStart w:id="9114" w:name="_Toc145532584"/>
      <w:bookmarkStart w:id="9115" w:name="_Toc163218997"/>
      <w:r w:rsidRPr="00BE5108">
        <w:rPr>
          <w:rFonts w:eastAsiaTheme="minorEastAsia"/>
        </w:rPr>
        <w:t>F.1</w:t>
      </w:r>
      <w:r w:rsidRPr="00BE5108">
        <w:rPr>
          <w:rFonts w:eastAsiaTheme="minorEastAsia"/>
        </w:rPr>
        <w:tab/>
        <w:t>Static propagation condition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16" w:name="_Toc73963187"/>
      <w:bookmarkStart w:id="9117" w:name="_Toc75260365"/>
      <w:bookmarkStart w:id="9118" w:name="_Toc75275908"/>
      <w:bookmarkStart w:id="9119" w:name="_Toc75276418"/>
      <w:bookmarkStart w:id="9120" w:name="_Toc76541917"/>
      <w:bookmarkStart w:id="9121" w:name="_Toc82437688"/>
      <w:bookmarkStart w:id="9122" w:name="_Toc89945054"/>
      <w:bookmarkStart w:id="9123" w:name="_Toc98754072"/>
      <w:bookmarkStart w:id="9124" w:name="_Toc106181058"/>
      <w:bookmarkStart w:id="9125" w:name="_Toc114151103"/>
      <w:bookmarkStart w:id="9126" w:name="_Toc124151506"/>
      <w:bookmarkStart w:id="9127" w:name="_Toc124152026"/>
      <w:bookmarkStart w:id="9128" w:name="_Toc124152546"/>
      <w:bookmarkStart w:id="9129" w:name="_Toc130397078"/>
      <w:bookmarkStart w:id="9130" w:name="_Toc130397598"/>
      <w:bookmarkStart w:id="9131" w:name="_Toc137558703"/>
      <w:bookmarkStart w:id="9132" w:name="_Toc138862528"/>
      <w:bookmarkStart w:id="9133" w:name="_Toc145532585"/>
      <w:bookmarkStart w:id="9134" w:name="_Toc163218998"/>
      <w:r w:rsidRPr="00BE5108">
        <w:rPr>
          <w:rFonts w:eastAsiaTheme="minorEastAsia"/>
        </w:rPr>
        <w:t>F1.1</w:t>
      </w:r>
      <w:r w:rsidRPr="00BE5108">
        <w:rPr>
          <w:rFonts w:eastAsiaTheme="minorEastAsia"/>
        </w:rPr>
        <w:tab/>
        <w:t>IAB-MT receiver with 2RX</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135" w:name="_Toc73963188"/>
      <w:bookmarkStart w:id="9136" w:name="_Toc75260366"/>
      <w:bookmarkStart w:id="9137" w:name="_Toc75275909"/>
      <w:bookmarkStart w:id="9138" w:name="_Toc75276419"/>
      <w:bookmarkStart w:id="9139" w:name="_Toc76541918"/>
      <w:bookmarkStart w:id="9140" w:name="_Toc82437689"/>
      <w:bookmarkStart w:id="9141" w:name="_Toc89945055"/>
      <w:bookmarkStart w:id="9142" w:name="_Toc98754073"/>
      <w:bookmarkStart w:id="9143" w:name="_Toc106181059"/>
      <w:bookmarkStart w:id="9144" w:name="_Toc114151104"/>
      <w:bookmarkStart w:id="9145" w:name="_Toc124151507"/>
      <w:bookmarkStart w:id="9146" w:name="_Toc124152027"/>
      <w:bookmarkStart w:id="9147" w:name="_Toc124152547"/>
      <w:bookmarkStart w:id="9148" w:name="_Toc130397079"/>
      <w:bookmarkStart w:id="9149" w:name="_Toc130397599"/>
      <w:bookmarkStart w:id="9150" w:name="_Toc137558704"/>
      <w:bookmarkStart w:id="9151" w:name="_Toc138862529"/>
      <w:bookmarkStart w:id="9152" w:name="_Toc145532586"/>
      <w:bookmarkStart w:id="9153" w:name="_Toc163218999"/>
      <w:r w:rsidRPr="00BE5108">
        <w:rPr>
          <w:rFonts w:eastAsiaTheme="minorEastAsia"/>
        </w:rPr>
        <w:t>F.2</w:t>
      </w:r>
      <w:r w:rsidRPr="00BE5108">
        <w:rPr>
          <w:rFonts w:eastAsiaTheme="minorEastAsia"/>
        </w:rPr>
        <w:tab/>
        <w:t>Multi-path fading propagation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28CB45D" w14:textId="135A5E0D" w:rsidR="00051AAE" w:rsidRPr="00BE5108" w:rsidRDefault="00051AAE" w:rsidP="00051AAE">
      <w:pPr>
        <w:pStyle w:val="Heading2"/>
        <w:rPr>
          <w:rFonts w:eastAsiaTheme="minorEastAsia"/>
        </w:rPr>
      </w:pPr>
      <w:bookmarkStart w:id="9154" w:name="_Toc75275910"/>
      <w:bookmarkStart w:id="9155" w:name="_Toc75276420"/>
      <w:bookmarkStart w:id="9156" w:name="_Toc76541919"/>
      <w:bookmarkStart w:id="9157" w:name="_Toc82437690"/>
      <w:bookmarkStart w:id="9158" w:name="_Toc89945056"/>
      <w:bookmarkStart w:id="9159" w:name="_Toc98754074"/>
      <w:bookmarkStart w:id="9160" w:name="_Toc106181060"/>
      <w:bookmarkStart w:id="9161" w:name="_Toc114151105"/>
      <w:bookmarkStart w:id="9162" w:name="_Toc124151508"/>
      <w:bookmarkStart w:id="9163" w:name="_Toc124152028"/>
      <w:bookmarkStart w:id="9164" w:name="_Toc124152548"/>
      <w:bookmarkStart w:id="9165" w:name="_Toc130397080"/>
      <w:bookmarkStart w:id="9166" w:name="_Toc130397600"/>
      <w:bookmarkStart w:id="9167" w:name="_Toc137558705"/>
      <w:bookmarkStart w:id="9168" w:name="_Toc138862530"/>
      <w:bookmarkStart w:id="9169" w:name="_Toc145532587"/>
      <w:bookmarkStart w:id="9170" w:name="_Toc163219000"/>
      <w:r w:rsidRPr="00BE5108">
        <w:rPr>
          <w:rFonts w:eastAsiaTheme="minorEastAsia"/>
        </w:rPr>
        <w:t>F.2.1</w:t>
      </w:r>
      <w:r w:rsidRPr="00BE5108">
        <w:rPr>
          <w:rFonts w:eastAsiaTheme="minorEastAsia"/>
        </w:rP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171" w:name="_Toc73963189"/>
      <w:bookmarkStart w:id="9172" w:name="_Toc75260367"/>
      <w:bookmarkStart w:id="9173" w:name="_Toc75275911"/>
      <w:bookmarkStart w:id="9174" w:name="_Toc75276421"/>
      <w:bookmarkStart w:id="9175" w:name="_Toc76541920"/>
      <w:bookmarkStart w:id="9176" w:name="_Toc82437691"/>
      <w:bookmarkStart w:id="9177" w:name="_Toc89945057"/>
      <w:bookmarkStart w:id="9178" w:name="_Toc98754075"/>
      <w:bookmarkStart w:id="9179" w:name="_Toc106181061"/>
      <w:bookmarkStart w:id="9180" w:name="_Toc114151106"/>
      <w:bookmarkStart w:id="9181" w:name="_Toc124151509"/>
      <w:bookmarkStart w:id="9182" w:name="_Toc124152029"/>
      <w:bookmarkStart w:id="9183" w:name="_Toc124152549"/>
      <w:bookmarkStart w:id="9184" w:name="_Toc130397081"/>
      <w:bookmarkStart w:id="9185" w:name="_Toc130397601"/>
      <w:bookmarkStart w:id="9186" w:name="_Toc137558706"/>
      <w:bookmarkStart w:id="9187" w:name="_Toc138862531"/>
      <w:bookmarkStart w:id="9188" w:name="_Toc145532588"/>
      <w:bookmarkStart w:id="9189" w:name="_Toc163219001"/>
      <w:r w:rsidRPr="00BE5108">
        <w:rPr>
          <w:rFonts w:eastAsiaTheme="minorEastAsia"/>
        </w:rPr>
        <w:t>F.2.</w:t>
      </w:r>
      <w:r w:rsidR="00051AAE" w:rsidRPr="00BE5108">
        <w:rPr>
          <w:rFonts w:eastAsiaTheme="minorEastAsia"/>
        </w:rPr>
        <w:t>2</w:t>
      </w:r>
      <w:r w:rsidRPr="00BE5108">
        <w:rPr>
          <w:rFonts w:eastAsiaTheme="minorEastAsia"/>
        </w:rPr>
        <w:tab/>
        <w:t>Delay profiles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51DABB7" w14:textId="3AC1AB74" w:rsidR="00051AAE" w:rsidRPr="00BE5108" w:rsidRDefault="00051AAE" w:rsidP="00051AAE">
      <w:pPr>
        <w:pStyle w:val="Heading3"/>
        <w:rPr>
          <w:rFonts w:eastAsiaTheme="minorEastAsia"/>
        </w:rPr>
      </w:pPr>
      <w:bookmarkStart w:id="9190" w:name="_Toc75275912"/>
      <w:bookmarkStart w:id="9191" w:name="_Toc75276422"/>
      <w:bookmarkStart w:id="9192" w:name="_Toc76541921"/>
      <w:bookmarkStart w:id="9193" w:name="_Toc82437692"/>
      <w:bookmarkStart w:id="9194" w:name="_Toc89945058"/>
      <w:bookmarkStart w:id="9195" w:name="_Toc98754076"/>
      <w:bookmarkStart w:id="9196" w:name="_Toc106181062"/>
      <w:bookmarkStart w:id="9197" w:name="_Toc114151107"/>
      <w:bookmarkStart w:id="9198" w:name="_Toc124151510"/>
      <w:bookmarkStart w:id="9199" w:name="_Toc124152030"/>
      <w:bookmarkStart w:id="9200" w:name="_Toc124152550"/>
      <w:bookmarkStart w:id="9201" w:name="_Toc130397082"/>
      <w:bookmarkStart w:id="9202" w:name="_Toc130397602"/>
      <w:bookmarkStart w:id="9203" w:name="_Toc137558707"/>
      <w:bookmarkStart w:id="9204" w:name="_Toc138862532"/>
      <w:bookmarkStart w:id="9205" w:name="_Toc145532589"/>
      <w:bookmarkStart w:id="9206" w:name="_Toc163219002"/>
      <w:r w:rsidRPr="00BE5108">
        <w:rPr>
          <w:rFonts w:eastAsiaTheme="minorEastAsia"/>
        </w:rPr>
        <w:t>F.2.2.1</w:t>
      </w:r>
      <w:r w:rsidRPr="00BE5108">
        <w:rPr>
          <w:rFonts w:eastAsiaTheme="minorEastAsia"/>
        </w:rPr>
        <w:tab/>
        <w:t>General</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07" w:name="_Toc73963190"/>
      <w:bookmarkStart w:id="9208" w:name="_Toc75260368"/>
      <w:bookmarkStart w:id="9209" w:name="_Toc75275913"/>
      <w:bookmarkStart w:id="9210" w:name="_Toc75276423"/>
      <w:bookmarkStart w:id="9211" w:name="_Toc76541922"/>
      <w:bookmarkStart w:id="9212" w:name="_Toc82437693"/>
      <w:bookmarkStart w:id="9213" w:name="_Toc89945059"/>
      <w:bookmarkStart w:id="9214" w:name="_Toc98754077"/>
      <w:bookmarkStart w:id="9215" w:name="_Toc106181063"/>
      <w:bookmarkStart w:id="9216" w:name="_Toc114151108"/>
      <w:bookmarkStart w:id="9217" w:name="_Toc124151511"/>
      <w:bookmarkStart w:id="9218" w:name="_Toc124152031"/>
      <w:bookmarkStart w:id="9219" w:name="_Toc124152551"/>
      <w:bookmarkStart w:id="9220" w:name="_Toc130397083"/>
      <w:bookmarkStart w:id="9221" w:name="_Toc130397603"/>
      <w:bookmarkStart w:id="9222" w:name="_Toc137558708"/>
      <w:bookmarkStart w:id="9223" w:name="_Toc138862533"/>
      <w:bookmarkStart w:id="9224" w:name="_Toc145532590"/>
      <w:bookmarkStart w:id="9225" w:name="_Toc16321900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226" w:name="_Toc73963191"/>
      <w:bookmarkStart w:id="9227" w:name="_Toc75260369"/>
      <w:bookmarkStart w:id="9228" w:name="_Toc75275914"/>
      <w:bookmarkStart w:id="9229" w:name="_Toc75276424"/>
      <w:bookmarkStart w:id="9230" w:name="_Toc76541923"/>
      <w:bookmarkStart w:id="9231" w:name="_Toc82437694"/>
      <w:bookmarkStart w:id="9232" w:name="_Toc89945060"/>
      <w:bookmarkStart w:id="9233" w:name="_Toc98754078"/>
      <w:bookmarkStart w:id="9234" w:name="_Toc106181064"/>
      <w:bookmarkStart w:id="9235" w:name="_Toc114151109"/>
      <w:bookmarkStart w:id="9236" w:name="_Toc124151512"/>
      <w:bookmarkStart w:id="9237" w:name="_Toc124152032"/>
      <w:bookmarkStart w:id="9238" w:name="_Toc124152552"/>
      <w:bookmarkStart w:id="9239" w:name="_Toc130397084"/>
      <w:bookmarkStart w:id="9240" w:name="_Toc130397604"/>
      <w:bookmarkStart w:id="9241" w:name="_Toc137558709"/>
      <w:bookmarkStart w:id="9242" w:name="_Toc138862534"/>
      <w:bookmarkStart w:id="9243" w:name="_Toc145532591"/>
      <w:bookmarkStart w:id="9244" w:name="_Toc16321900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245" w:name="_Toc73963192"/>
      <w:bookmarkStart w:id="9246" w:name="_Toc75260370"/>
      <w:bookmarkStart w:id="9247" w:name="_Toc75275915"/>
      <w:bookmarkStart w:id="9248" w:name="_Toc75276425"/>
      <w:bookmarkStart w:id="9249" w:name="_Toc76541924"/>
      <w:bookmarkStart w:id="9250" w:name="_Toc82437695"/>
      <w:bookmarkStart w:id="9251" w:name="_Toc89945061"/>
      <w:bookmarkStart w:id="9252" w:name="_Toc98754079"/>
      <w:bookmarkStart w:id="9253" w:name="_Toc106181065"/>
      <w:bookmarkStart w:id="9254" w:name="_Toc114151110"/>
      <w:bookmarkStart w:id="9255" w:name="_Toc124151513"/>
      <w:bookmarkStart w:id="9256" w:name="_Toc124152033"/>
      <w:bookmarkStart w:id="9257" w:name="_Toc124152553"/>
      <w:bookmarkStart w:id="9258" w:name="_Toc130397085"/>
      <w:bookmarkStart w:id="9259" w:name="_Toc130397605"/>
      <w:bookmarkStart w:id="9260" w:name="_Toc137558710"/>
      <w:bookmarkStart w:id="9261" w:name="_Toc138862535"/>
      <w:bookmarkStart w:id="9262" w:name="_Toc145532592"/>
      <w:bookmarkStart w:id="9263" w:name="_Toc16321900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389F8F9E" w14:textId="29AFE253" w:rsidR="00051AAE" w:rsidRPr="00BE5108" w:rsidRDefault="00051AAE" w:rsidP="00051AAE">
      <w:pPr>
        <w:pStyle w:val="Heading3"/>
        <w:rPr>
          <w:rFonts w:eastAsiaTheme="minorEastAsia"/>
        </w:rPr>
      </w:pPr>
      <w:bookmarkStart w:id="9264" w:name="_Toc75275916"/>
      <w:bookmarkStart w:id="9265" w:name="_Toc75276426"/>
      <w:bookmarkStart w:id="9266" w:name="_Toc76541925"/>
      <w:bookmarkStart w:id="9267" w:name="_Toc82437696"/>
      <w:bookmarkStart w:id="9268" w:name="_Toc89945062"/>
      <w:bookmarkStart w:id="9269" w:name="_Toc98754080"/>
      <w:bookmarkStart w:id="9270" w:name="_Toc106181066"/>
      <w:bookmarkStart w:id="9271" w:name="_Toc114151111"/>
      <w:bookmarkStart w:id="9272" w:name="_Toc124151514"/>
      <w:bookmarkStart w:id="9273" w:name="_Toc124152034"/>
      <w:bookmarkStart w:id="9274" w:name="_Toc124152554"/>
      <w:bookmarkStart w:id="9275" w:name="_Toc130397086"/>
      <w:bookmarkStart w:id="9276" w:name="_Toc130397606"/>
      <w:bookmarkStart w:id="9277" w:name="_Toc137558711"/>
      <w:bookmarkStart w:id="9278" w:name="_Toc138862536"/>
      <w:bookmarkStart w:id="9279" w:name="_Toc145532593"/>
      <w:bookmarkStart w:id="9280" w:name="_Toc163219006"/>
      <w:r w:rsidRPr="00BE5108">
        <w:rPr>
          <w:rFonts w:eastAsiaTheme="minorEastAsia"/>
        </w:rPr>
        <w:t>F.2.4.1</w:t>
      </w:r>
      <w:r w:rsidRPr="00BE5108">
        <w:rPr>
          <w:rFonts w:eastAsiaTheme="minorEastAsia"/>
        </w:rPr>
        <w:tab/>
        <w:t>General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281" w:name="_Toc73963193"/>
      <w:bookmarkStart w:id="9282" w:name="_Toc75260371"/>
      <w:bookmarkStart w:id="9283" w:name="_Toc75275917"/>
      <w:bookmarkStart w:id="9284" w:name="_Toc75276427"/>
      <w:bookmarkStart w:id="9285" w:name="_Toc76541926"/>
      <w:bookmarkStart w:id="9286" w:name="_Toc82437697"/>
      <w:bookmarkStart w:id="9287" w:name="_Toc89945063"/>
      <w:bookmarkStart w:id="9288" w:name="_Toc98754081"/>
      <w:bookmarkStart w:id="9289" w:name="_Toc106181067"/>
      <w:bookmarkStart w:id="9290" w:name="_Toc114151112"/>
      <w:bookmarkStart w:id="9291" w:name="_Toc124151515"/>
      <w:bookmarkStart w:id="9292" w:name="_Toc124152035"/>
      <w:bookmarkStart w:id="9293" w:name="_Toc124152555"/>
      <w:bookmarkStart w:id="9294" w:name="_Toc130397087"/>
      <w:bookmarkStart w:id="9295" w:name="_Toc130397607"/>
      <w:bookmarkStart w:id="9296" w:name="_Toc137558712"/>
      <w:bookmarkStart w:id="9297" w:name="_Toc138862537"/>
      <w:bookmarkStart w:id="9298" w:name="_Toc145532594"/>
      <w:bookmarkStart w:id="9299" w:name="_Toc16321900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74468BE" w14:textId="7BBE7A89" w:rsidR="00051AAE" w:rsidRPr="00BE5108" w:rsidRDefault="00051AAE" w:rsidP="00463AFD">
      <w:pPr>
        <w:pStyle w:val="Heading4"/>
        <w:rPr>
          <w:rFonts w:eastAsiaTheme="minorHAnsi"/>
        </w:rPr>
      </w:pPr>
      <w:bookmarkStart w:id="9300" w:name="_Toc75275918"/>
      <w:bookmarkStart w:id="9301" w:name="_Toc75276428"/>
      <w:bookmarkStart w:id="9302" w:name="_Toc76541927"/>
      <w:bookmarkStart w:id="9303" w:name="_Toc82437698"/>
      <w:bookmarkStart w:id="9304" w:name="_Toc89945064"/>
      <w:bookmarkStart w:id="9305" w:name="_Toc98754082"/>
      <w:bookmarkStart w:id="9306" w:name="_Toc106181068"/>
      <w:bookmarkStart w:id="9307" w:name="_Toc114151113"/>
      <w:bookmarkStart w:id="9308" w:name="_Toc124151516"/>
      <w:bookmarkStart w:id="9309" w:name="_Toc124152036"/>
      <w:bookmarkStart w:id="9310" w:name="_Toc124152556"/>
      <w:bookmarkStart w:id="9311" w:name="_Toc130397088"/>
      <w:bookmarkStart w:id="9312" w:name="_Toc130397608"/>
      <w:bookmarkStart w:id="9313" w:name="_Toc137558713"/>
      <w:bookmarkStart w:id="9314" w:name="_Toc138862538"/>
      <w:bookmarkStart w:id="9315" w:name="_Toc145532595"/>
      <w:bookmarkStart w:id="9316" w:name="_Toc163219008"/>
      <w:r w:rsidRPr="00BE5108">
        <w:rPr>
          <w:rFonts w:eastAsiaTheme="minorEastAsia"/>
          <w:lang w:eastAsia="ko-KR"/>
        </w:rPr>
        <w:t>F.2.4.2.1</w:t>
      </w:r>
      <w:r w:rsidRPr="00BE5108">
        <w:rPr>
          <w:rFonts w:eastAsiaTheme="minorEastAsia"/>
          <w:lang w:eastAsia="ko-KR"/>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317" w:name="_Toc73963194"/>
      <w:bookmarkStart w:id="9318" w:name="_Toc75260372"/>
      <w:bookmarkStart w:id="9319" w:name="_Toc75275919"/>
      <w:bookmarkStart w:id="9320" w:name="_Toc75276429"/>
      <w:bookmarkStart w:id="9321" w:name="_Toc76541928"/>
      <w:bookmarkStart w:id="9322" w:name="_Toc82437699"/>
      <w:bookmarkStart w:id="9323" w:name="_Toc89945065"/>
      <w:bookmarkStart w:id="9324" w:name="_Toc98754083"/>
      <w:bookmarkStart w:id="9325" w:name="_Toc106181069"/>
      <w:bookmarkStart w:id="9326" w:name="_Toc114151114"/>
      <w:bookmarkStart w:id="9327" w:name="_Toc124151517"/>
      <w:bookmarkStart w:id="9328" w:name="_Toc124152037"/>
      <w:bookmarkStart w:id="9329" w:name="_Toc124152557"/>
      <w:bookmarkStart w:id="9330" w:name="_Toc130397089"/>
      <w:bookmarkStart w:id="9331" w:name="_Toc130397609"/>
      <w:bookmarkStart w:id="9332" w:name="_Toc137558714"/>
      <w:bookmarkStart w:id="9333" w:name="_Toc138862539"/>
      <w:bookmarkStart w:id="9334" w:name="_Toc145532596"/>
      <w:bookmarkStart w:id="9335" w:name="_Toc16321900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65pt" o:ole="">
                  <v:imagedata r:id="rId112" o:title=""/>
                </v:shape>
                <o:OLEObject Type="Embed" ProgID="Equation.DSMT4" ShapeID="_x0000_i1073" DrawAspect="Content" ObjectID="_1774123032"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336" w:name="_Toc73963195"/>
      <w:bookmarkStart w:id="9337" w:name="_Toc75260373"/>
      <w:bookmarkStart w:id="9338" w:name="_Toc75275920"/>
      <w:bookmarkStart w:id="9339" w:name="_Toc75276430"/>
      <w:bookmarkStart w:id="9340" w:name="_Toc76541929"/>
      <w:bookmarkStart w:id="9341" w:name="_Toc82437700"/>
      <w:bookmarkStart w:id="9342" w:name="_Toc89945066"/>
      <w:bookmarkStart w:id="9343" w:name="_Toc98754084"/>
      <w:bookmarkStart w:id="9344" w:name="_Toc106181070"/>
      <w:bookmarkStart w:id="9345" w:name="_Toc114151115"/>
      <w:bookmarkStart w:id="9346" w:name="_Toc124151518"/>
      <w:bookmarkStart w:id="9347" w:name="_Toc124152038"/>
      <w:bookmarkStart w:id="9348" w:name="_Toc124152558"/>
      <w:bookmarkStart w:id="9349" w:name="_Toc130397090"/>
      <w:bookmarkStart w:id="9350" w:name="_Toc130397610"/>
      <w:bookmarkStart w:id="9351" w:name="_Toc137558715"/>
      <w:bookmarkStart w:id="9352" w:name="_Toc138862540"/>
      <w:bookmarkStart w:id="9353" w:name="_Toc145532597"/>
      <w:bookmarkStart w:id="9354" w:name="_Toc16321901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3pt;height:15.05pt" o:ole="">
                  <v:imagedata r:id="rId135" o:title=""/>
                </v:shape>
                <o:OLEObject Type="Embed" ProgID="Equation.3" ShapeID="_x0000_i1074" DrawAspect="Content" ObjectID="_1774123033"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3pt;height:15.05pt" o:ole="">
                  <v:imagedata r:id="rId137" o:title=""/>
                </v:shape>
                <o:OLEObject Type="Embed" ProgID="Equation.3" ShapeID="_x0000_i1075" DrawAspect="Content" ObjectID="_1774123034"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3pt;height:15.05pt" o:ole="">
                  <v:imagedata r:id="rId139" o:title=""/>
                </v:shape>
                <o:OLEObject Type="Embed" ProgID="Equation.3" ShapeID="_x0000_i1076" DrawAspect="Content" ObjectID="_1774123035"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3pt;height:15.05pt" o:ole="">
                  <v:imagedata r:id="rId137" o:title=""/>
                </v:shape>
                <o:OLEObject Type="Embed" ProgID="Equation.3" ShapeID="_x0000_i1077" DrawAspect="Content" ObjectID="_1774123036"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3pt;height:15.05pt" o:ole="">
                  <v:imagedata r:id="rId139" o:title=""/>
                </v:shape>
                <o:OLEObject Type="Embed" ProgID="Equation.3" ShapeID="_x0000_i1078" DrawAspect="Content" ObjectID="_1774123037"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3pt;height:15.05pt" o:ole="">
                  <v:imagedata r:id="rId143" o:title=""/>
                </v:shape>
                <o:OLEObject Type="Embed" ProgID="Equation.3" ShapeID="_x0000_i1079" DrawAspect="Content" ObjectID="_1774123038"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3pt;height:15.05pt" o:ole="">
                  <v:imagedata r:id="rId143" o:title=""/>
                </v:shape>
                <o:OLEObject Type="Embed" ProgID="Equation.3" ShapeID="_x0000_i1080" DrawAspect="Content" ObjectID="_1774123039"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355" w:name="_Toc73963196"/>
      <w:bookmarkStart w:id="9356" w:name="_Toc75260374"/>
      <w:bookmarkStart w:id="9357" w:name="_Toc75275921"/>
      <w:bookmarkStart w:id="9358" w:name="_Toc75276431"/>
      <w:bookmarkStart w:id="9359" w:name="_Toc76541930"/>
      <w:bookmarkStart w:id="9360" w:name="_Toc82437701"/>
      <w:bookmarkStart w:id="9361" w:name="_Toc89945067"/>
      <w:bookmarkStart w:id="9362" w:name="_Toc98754085"/>
      <w:bookmarkStart w:id="9363" w:name="_Toc106181071"/>
      <w:bookmarkStart w:id="9364" w:name="_Toc114151116"/>
      <w:bookmarkStart w:id="9365" w:name="_Toc124151519"/>
      <w:bookmarkStart w:id="9366" w:name="_Toc124152039"/>
      <w:bookmarkStart w:id="9367" w:name="_Toc124152559"/>
      <w:bookmarkStart w:id="9368" w:name="_Toc130397091"/>
      <w:bookmarkStart w:id="9369" w:name="_Toc130397611"/>
      <w:bookmarkStart w:id="9370" w:name="_Toc137558716"/>
      <w:bookmarkStart w:id="9371" w:name="_Toc138862541"/>
      <w:bookmarkStart w:id="9372" w:name="_Toc145532598"/>
      <w:bookmarkStart w:id="9373" w:name="_Toc16321901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42C3EBA" w14:textId="5236CD48" w:rsidR="00DF12B4" w:rsidRPr="00BE5108" w:rsidRDefault="00DF12B4" w:rsidP="00DF12B4">
      <w:pPr>
        <w:pStyle w:val="Heading4"/>
        <w:rPr>
          <w:rFonts w:eastAsiaTheme="minorEastAsia"/>
        </w:rPr>
      </w:pPr>
      <w:bookmarkStart w:id="9374" w:name="_Toc75275922"/>
      <w:bookmarkStart w:id="9375" w:name="_Toc75276432"/>
      <w:bookmarkStart w:id="9376" w:name="_Toc76541931"/>
      <w:bookmarkStart w:id="9377" w:name="_Toc82437702"/>
      <w:bookmarkStart w:id="9378" w:name="_Toc89945068"/>
      <w:bookmarkStart w:id="9379" w:name="_Toc98754086"/>
      <w:bookmarkStart w:id="9380" w:name="_Toc106181072"/>
      <w:bookmarkStart w:id="9381" w:name="_Toc114151117"/>
      <w:bookmarkStart w:id="9382" w:name="_Toc124151520"/>
      <w:bookmarkStart w:id="9383" w:name="_Toc124152040"/>
      <w:bookmarkStart w:id="9384" w:name="_Toc124152560"/>
      <w:bookmarkStart w:id="9385" w:name="_Toc130397092"/>
      <w:bookmarkStart w:id="9386" w:name="_Toc130397612"/>
      <w:bookmarkStart w:id="9387" w:name="_Toc137558717"/>
      <w:bookmarkStart w:id="9388" w:name="_Toc138862542"/>
      <w:bookmarkStart w:id="9389" w:name="_Toc145532599"/>
      <w:bookmarkStart w:id="9390" w:name="_Toc163219012"/>
      <w:r w:rsidRPr="00BE5108">
        <w:rPr>
          <w:rFonts w:eastAsiaTheme="minorEastAsia"/>
        </w:rPr>
        <w:t>F.2.4.3.1</w:t>
      </w:r>
      <w:r w:rsidRPr="00BE5108">
        <w:rPr>
          <w:rFonts w:eastAsiaTheme="minorEastAsia"/>
        </w:rP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391" w:name="_Toc73963197"/>
      <w:bookmarkStart w:id="9392" w:name="_Toc75260375"/>
      <w:bookmarkStart w:id="9393" w:name="_Toc75275923"/>
      <w:bookmarkStart w:id="9394" w:name="_Toc75276433"/>
      <w:bookmarkStart w:id="9395" w:name="_Toc76541932"/>
      <w:bookmarkStart w:id="9396" w:name="_Toc82437703"/>
      <w:bookmarkStart w:id="9397" w:name="_Toc89945069"/>
      <w:bookmarkStart w:id="9398" w:name="_Toc98754087"/>
      <w:bookmarkStart w:id="9399" w:name="_Toc106181073"/>
      <w:bookmarkStart w:id="9400" w:name="_Toc114151118"/>
      <w:bookmarkStart w:id="9401" w:name="_Toc124151521"/>
      <w:bookmarkStart w:id="9402" w:name="_Toc124152041"/>
      <w:bookmarkStart w:id="9403" w:name="_Toc124152561"/>
      <w:bookmarkStart w:id="9404" w:name="_Toc130397093"/>
      <w:bookmarkStart w:id="9405" w:name="_Toc130397613"/>
      <w:bookmarkStart w:id="9406" w:name="_Toc137558718"/>
      <w:bookmarkStart w:id="9407" w:name="_Toc138862543"/>
      <w:bookmarkStart w:id="9408" w:name="_Toc145532600"/>
      <w:bookmarkStart w:id="9409" w:name="_Toc16321901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9410" w:name="_Toc73963198"/>
      <w:bookmarkStart w:id="9411" w:name="_Toc75260376"/>
      <w:bookmarkStart w:id="9412" w:name="_Toc75275924"/>
      <w:bookmarkStart w:id="9413" w:name="_Toc75276434"/>
      <w:bookmarkStart w:id="9414" w:name="_Toc76541933"/>
      <w:bookmarkStart w:id="9415" w:name="_Toc82437704"/>
      <w:bookmarkStart w:id="9416" w:name="_Toc89945070"/>
      <w:bookmarkStart w:id="9417" w:name="_Toc98754088"/>
      <w:bookmarkStart w:id="9418" w:name="_Toc106181074"/>
      <w:bookmarkStart w:id="9419" w:name="_Toc114151119"/>
      <w:bookmarkStart w:id="9420" w:name="_Toc124151522"/>
      <w:bookmarkStart w:id="9421" w:name="_Toc124152042"/>
      <w:bookmarkStart w:id="9422" w:name="_Toc124152562"/>
      <w:bookmarkStart w:id="9423" w:name="_Toc130397094"/>
      <w:bookmarkStart w:id="9424" w:name="_Toc130397614"/>
      <w:bookmarkStart w:id="9425" w:name="_Toc137558719"/>
      <w:bookmarkStart w:id="9426" w:name="_Toc138862544"/>
      <w:bookmarkStart w:id="9427" w:name="_Toc145532601"/>
      <w:bookmarkStart w:id="9428" w:name="_Toc16321901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67C5185" w14:textId="6D445235" w:rsidR="00224940" w:rsidRPr="00BE5108" w:rsidRDefault="00224940" w:rsidP="00AD5F8C">
      <w:pPr>
        <w:pStyle w:val="Heading5"/>
        <w:rPr>
          <w:rFonts w:eastAsiaTheme="minorEastAsia"/>
        </w:rPr>
      </w:pPr>
      <w:bookmarkStart w:id="9429" w:name="_Toc73963199"/>
      <w:bookmarkStart w:id="9430" w:name="_Toc75260377"/>
      <w:bookmarkStart w:id="9431" w:name="_Toc75275925"/>
      <w:bookmarkStart w:id="9432" w:name="_Toc75276435"/>
      <w:bookmarkStart w:id="9433" w:name="_Toc76541934"/>
      <w:bookmarkStart w:id="9434" w:name="_Toc82437705"/>
      <w:bookmarkStart w:id="9435" w:name="_Toc89945071"/>
      <w:bookmarkStart w:id="9436" w:name="_Toc98754089"/>
      <w:bookmarkStart w:id="9437" w:name="_Toc106181075"/>
      <w:bookmarkStart w:id="9438" w:name="_Toc114151120"/>
      <w:bookmarkStart w:id="9439" w:name="_Toc124151523"/>
      <w:bookmarkStart w:id="9440" w:name="_Toc124152043"/>
      <w:bookmarkStart w:id="9441" w:name="_Toc124152563"/>
      <w:bookmarkStart w:id="9442" w:name="_Toc130397095"/>
      <w:bookmarkStart w:id="9443" w:name="_Toc130397615"/>
      <w:bookmarkStart w:id="9444" w:name="_Toc137558720"/>
      <w:bookmarkStart w:id="9445" w:name="_Toc138862545"/>
      <w:bookmarkStart w:id="9446" w:name="_Toc145532602"/>
      <w:bookmarkStart w:id="9447" w:name="_Toc163219015"/>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9448" w:name="_Toc73963200"/>
      <w:bookmarkStart w:id="9449" w:name="_Toc75260378"/>
      <w:bookmarkStart w:id="9450" w:name="_Toc75275926"/>
      <w:bookmarkStart w:id="9451" w:name="_Toc75276436"/>
      <w:bookmarkStart w:id="9452" w:name="_Toc76541935"/>
      <w:bookmarkStart w:id="9453" w:name="_Toc82437706"/>
      <w:bookmarkStart w:id="9454" w:name="_Toc89945072"/>
      <w:bookmarkStart w:id="9455" w:name="_Toc98754090"/>
      <w:bookmarkStart w:id="9456" w:name="_Toc106181076"/>
      <w:bookmarkStart w:id="9457" w:name="_Toc114151121"/>
      <w:bookmarkStart w:id="9458" w:name="_Toc124151524"/>
      <w:bookmarkStart w:id="9459" w:name="_Toc124152044"/>
      <w:bookmarkStart w:id="9460" w:name="_Toc124152564"/>
      <w:bookmarkStart w:id="9461" w:name="_Toc130397096"/>
      <w:bookmarkStart w:id="9462" w:name="_Toc130397616"/>
      <w:bookmarkStart w:id="9463" w:name="_Toc137558721"/>
      <w:bookmarkStart w:id="9464" w:name="_Toc138862546"/>
      <w:bookmarkStart w:id="9465" w:name="_Toc145532603"/>
      <w:bookmarkStart w:id="9466" w:name="_Toc163219016"/>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9467" w:name="_Toc73963201"/>
      <w:bookmarkStart w:id="9468" w:name="_Toc75260379"/>
      <w:bookmarkStart w:id="9469" w:name="_Toc75275927"/>
      <w:bookmarkStart w:id="9470" w:name="_Toc75276437"/>
      <w:bookmarkStart w:id="9471" w:name="_Toc76541936"/>
      <w:bookmarkStart w:id="9472" w:name="_Toc82437707"/>
      <w:bookmarkStart w:id="9473" w:name="_Toc89945073"/>
      <w:bookmarkStart w:id="9474" w:name="_Toc98754091"/>
      <w:bookmarkStart w:id="9475" w:name="_Toc106181077"/>
      <w:bookmarkStart w:id="9476" w:name="_Toc114151122"/>
      <w:bookmarkStart w:id="9477" w:name="_Toc124151525"/>
      <w:bookmarkStart w:id="9478" w:name="_Toc124152045"/>
      <w:bookmarkStart w:id="9479" w:name="_Toc124152565"/>
      <w:bookmarkStart w:id="9480" w:name="_Toc130397097"/>
      <w:bookmarkStart w:id="9481" w:name="_Toc130397617"/>
      <w:bookmarkStart w:id="9482" w:name="_Toc137558722"/>
      <w:bookmarkStart w:id="9483" w:name="_Toc138862547"/>
      <w:bookmarkStart w:id="9484" w:name="_Toc145532604"/>
      <w:bookmarkStart w:id="9485" w:name="_Toc16321901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9486" w:name="_Toc124377555"/>
      <w:bookmarkStart w:id="9487" w:name="_Toc123936538"/>
      <w:bookmarkStart w:id="9488" w:name="_Toc114566226"/>
      <w:bookmarkStart w:id="9489" w:name="_Toc107477365"/>
      <w:bookmarkStart w:id="9490" w:name="_Toc107420067"/>
      <w:bookmarkStart w:id="9491" w:name="_Toc107235097"/>
      <w:bookmarkStart w:id="9492" w:name="_Toc107233479"/>
      <w:bookmarkStart w:id="9493" w:name="_Toc106737712"/>
      <w:bookmarkStart w:id="9494" w:name="_Toc106543614"/>
      <w:bookmarkStart w:id="9495" w:name="_Toc98849760"/>
      <w:bookmarkStart w:id="9496" w:name="_Toc91440970"/>
      <w:bookmarkStart w:id="9497" w:name="_Toc83742480"/>
      <w:bookmarkStart w:id="9498" w:name="_Toc76653207"/>
      <w:bookmarkStart w:id="9499" w:name="_Toc76652363"/>
      <w:bookmarkStart w:id="9500" w:name="_Toc76572496"/>
      <w:bookmarkStart w:id="9501" w:name="_Toc76298484"/>
      <w:bookmarkStart w:id="9502" w:name="_Toc67918409"/>
      <w:bookmarkStart w:id="9503" w:name="_Toc61121213"/>
      <w:bookmarkStart w:id="9504" w:name="_Toc53176885"/>
      <w:bookmarkStart w:id="9505" w:name="_Toc137558723"/>
      <w:bookmarkStart w:id="9506" w:name="_Toc138862548"/>
      <w:bookmarkStart w:id="9507" w:name="_Toc145532605"/>
      <w:bookmarkStart w:id="9508" w:name="_Toc163219018"/>
      <w:r>
        <w:t>F</w:t>
      </w:r>
      <w:r w:rsidRPr="0007073E">
        <w:t>.2.</w:t>
      </w:r>
      <w:r>
        <w:t>4</w:t>
      </w:r>
      <w:r w:rsidRPr="0007073E">
        <w:t>.</w:t>
      </w:r>
      <w:r>
        <w:t>3</w:t>
      </w:r>
      <w:r w:rsidRPr="0007073E">
        <w:t>.</w:t>
      </w:r>
      <w:r>
        <w:t>5</w:t>
      </w:r>
      <w:r w:rsidRPr="0007073E">
        <w:rPr>
          <w:lang w:eastAsia="zh-CN"/>
        </w:rPr>
        <w:tab/>
      </w:r>
      <w:r w:rsidRPr="0007073E">
        <w:t>Beam steering approach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75pt;height:22.55pt" o:ole="">
            <v:imagedata r:id="rId165" o:title=""/>
          </v:shape>
          <o:OLEObject Type="Embed" ProgID="Equation.3" ShapeID="_x0000_i1081" DrawAspect="Content" ObjectID="_1774123040"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55pt;height:33.8pt" o:ole="">
            <v:imagedata r:id="rId167" o:title=""/>
          </v:shape>
          <o:OLEObject Type="Embed" ProgID="Equation.3" ShapeID="_x0000_i1082" DrawAspect="Content" ObjectID="_1774123041"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55pt;height:22.55pt" o:ole="">
            <v:imagedata r:id="rId169" o:title=""/>
          </v:shape>
          <o:OLEObject Type="Embed" ProgID="Equation.3" ShapeID="_x0000_i1083" DrawAspect="Content" ObjectID="_1774123042"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05pt;height:22.55pt" o:ole="">
            <v:imagedata r:id="rId171" o:title=""/>
          </v:shape>
          <o:OLEObject Type="Embed" ProgID="Equation.3" ShapeID="_x0000_i1084" DrawAspect="Content" ObjectID="_1774123043"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3pt;height:22.55pt" o:ole="">
            <v:imagedata r:id="rId173" o:title=""/>
          </v:shape>
          <o:OLEObject Type="Embed" ProgID="Equation.3" ShapeID="_x0000_i1085" DrawAspect="Content" ObjectID="_1774123044"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75pt;height:19.4pt" o:ole="">
            <v:imagedata r:id="rId175" o:title=""/>
          </v:shape>
          <o:OLEObject Type="Embed" ProgID="Equation.3" ShapeID="_x0000_i1086" DrawAspect="Content" ObjectID="_1774123045"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65pt;height:19.4pt" o:ole="">
            <v:imagedata r:id="rId177" o:title=""/>
          </v:shape>
          <o:OLEObject Type="Embed" ProgID="Equation.3" ShapeID="_x0000_i1087" DrawAspect="Content" ObjectID="_1774123046"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65pt;height:19.4pt" o:ole="">
            <v:imagedata r:id="rId179" o:title=""/>
          </v:shape>
          <o:OLEObject Type="Embed" ProgID="Equation.3" ShapeID="_x0000_i1088" DrawAspect="Content" ObjectID="_1774123047"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7pt;height:22.55pt" o:ole="">
            <v:imagedata r:id="rId181" o:title=""/>
          </v:shape>
          <o:OLEObject Type="Embed" ProgID="Equation.3" ShapeID="_x0000_i1089" DrawAspect="Content" ObjectID="_1774123048"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2.05pt;height:33.8pt" o:ole="">
            <v:imagedata r:id="rId183" o:title=""/>
          </v:shape>
          <o:OLEObject Type="Embed" ProgID="Equation.3" ShapeID="_x0000_i1090" DrawAspect="Content" ObjectID="_1774123049"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6pt;height:50.1pt" o:ole="">
            <v:imagedata r:id="rId185" o:title=""/>
          </v:shape>
          <o:OLEObject Type="Embed" ProgID="Equation.3" ShapeID="_x0000_i1091" DrawAspect="Content" ObjectID="_1774123050"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7.75pt;height:64.5pt" o:ole="">
            <v:imagedata r:id="rId187" o:title=""/>
          </v:shape>
          <o:OLEObject Type="Embed" ProgID="Equation.3" ShapeID="_x0000_i1092" DrawAspect="Content" ObjectID="_1774123051"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3pt;height:22.55pt" o:ole="">
            <v:imagedata r:id="rId189" o:title=""/>
          </v:shape>
          <o:OLEObject Type="Embed" ProgID="Equation.3" ShapeID="_x0000_i1093" DrawAspect="Content" ObjectID="_1774123052"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4pt;height:22.55pt" o:ole="">
            <v:imagedata r:id="rId191" o:title=""/>
          </v:shape>
          <o:OLEObject Type="Embed" ProgID="Equation.3" ShapeID="_x0000_i1094" DrawAspect="Content" ObjectID="_1774123053"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pt;height:22.55pt" o:ole="">
            <v:imagedata r:id="rId193" o:title=""/>
          </v:shape>
          <o:OLEObject Type="Embed" ProgID="Equation.3" ShapeID="_x0000_i1095" DrawAspect="Content" ObjectID="_1774123054"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4pt;height:22.55pt" o:ole="">
            <v:imagedata r:id="rId195" o:title=""/>
          </v:shape>
          <o:OLEObject Type="Embed" ProgID="Equation.3" ShapeID="_x0000_i1096" DrawAspect="Content" ObjectID="_1774123055"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6pt;height:22.55pt" o:ole="">
            <v:imagedata r:id="rId197" o:title=""/>
          </v:shape>
          <o:OLEObject Type="Embed" ProgID="Equation.3" ShapeID="_x0000_i1097" DrawAspect="Content" ObjectID="_1774123056" r:id="rId198"/>
        </w:object>
      </w:r>
      <w:r w:rsidRPr="0007073E">
        <w:rPr>
          <w:rFonts w:eastAsia="SimSun"/>
        </w:rPr>
        <w:t xml:space="preserve">, </w:t>
      </w:r>
      <w:r w:rsidRPr="0007073E">
        <w:rPr>
          <w:rFonts w:eastAsia="SimSun"/>
          <w:position w:val="-6"/>
        </w:rPr>
        <w:object w:dxaOrig="255" w:dyaOrig="210" w14:anchorId="64C32D3F">
          <v:shape id="_x0000_i1098" type="#_x0000_t75" style="width:12.5pt;height:10.65pt" o:ole="">
            <v:imagedata r:id="rId199" o:title=""/>
          </v:shape>
          <o:OLEObject Type="Embed" ProgID="Equation.3" ShapeID="_x0000_i1098" DrawAspect="Content" ObjectID="_1774123057"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3pt;height:22.55pt" o:ole="">
            <v:imagedata r:id="rId201" o:title=""/>
          </v:shape>
          <o:OLEObject Type="Embed" ProgID="Equation.3" ShapeID="_x0000_i1099" DrawAspect="Content" ObjectID="_1774123058"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0.65pt;height:10.65pt" o:ole="">
            <v:imagedata r:id="rId203" o:title=""/>
          </v:shape>
          <o:OLEObject Type="Embed" ProgID="Equation.3" ShapeID="_x0000_i1100" DrawAspect="Content" ObjectID="_1774123059"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15pt;height:10.65pt" o:ole="">
            <v:imagedata r:id="rId205" o:title=""/>
          </v:shape>
          <o:OLEObject Type="Embed" ProgID="Equation.3" ShapeID="_x0000_i1101" DrawAspect="Content" ObjectID="_1774123060"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75pt;height:19.4pt" o:ole="">
            <v:imagedata r:id="rId207" o:title=""/>
          </v:shape>
          <o:OLEObject Type="Embed" ProgID="Equation.3" ShapeID="_x0000_i1102" DrawAspect="Content" ObjectID="_1774123061"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3pt;height:33.8pt" o:ole="">
            <v:imagedata r:id="rId209" o:title=""/>
          </v:shape>
          <o:OLEObject Type="Embed" ProgID="Equation.3" ShapeID="_x0000_i1103" DrawAspect="Content" ObjectID="_1774123062"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5pt;height:10.65pt" o:ole="">
                  <v:imagedata r:id="rId211" o:title=""/>
                </v:shape>
                <o:OLEObject Type="Embed" ProgID="Equation.3" ShapeID="_x0000_i1104" DrawAspect="Content" ObjectID="_1774123063"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0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10" w:name="_Toc75260380"/>
      <w:bookmarkStart w:id="9511" w:name="_Toc75275928"/>
      <w:bookmarkStart w:id="9512" w:name="_Toc75276438"/>
      <w:bookmarkStart w:id="9513" w:name="_Toc76541937"/>
      <w:bookmarkStart w:id="9514" w:name="_Toc82437708"/>
      <w:bookmarkStart w:id="9515" w:name="_Toc89945074"/>
      <w:bookmarkStart w:id="9516" w:name="_Toc98754092"/>
      <w:bookmarkStart w:id="9517" w:name="_Toc106181078"/>
      <w:bookmarkStart w:id="9518" w:name="_Toc114151123"/>
      <w:bookmarkStart w:id="9519" w:name="_Toc124151526"/>
      <w:bookmarkStart w:id="9520" w:name="_Toc124152046"/>
      <w:bookmarkStart w:id="9521" w:name="_Toc124152566"/>
      <w:bookmarkStart w:id="9522" w:name="_Toc130397098"/>
      <w:bookmarkStart w:id="9523" w:name="_Toc130397618"/>
      <w:bookmarkStart w:id="9524" w:name="_Toc137558724"/>
      <w:bookmarkStart w:id="9525" w:name="_Toc138862549"/>
      <w:bookmarkStart w:id="9526" w:name="_Toc145532606"/>
      <w:bookmarkStart w:id="9527" w:name="_Toc163219019"/>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28"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529" w:name="_Toc75260381"/>
      <w:bookmarkStart w:id="9530" w:name="_Toc75275929"/>
      <w:bookmarkStart w:id="9531" w:name="_Toc75276439"/>
      <w:bookmarkStart w:id="9532" w:name="_Toc76541938"/>
      <w:bookmarkStart w:id="9533" w:name="_Toc82437709"/>
      <w:bookmarkStart w:id="9534" w:name="_Toc89945075"/>
      <w:bookmarkStart w:id="9535" w:name="_Toc98754093"/>
      <w:bookmarkStart w:id="9536" w:name="_Toc106181079"/>
      <w:bookmarkStart w:id="9537" w:name="_Toc114151124"/>
      <w:bookmarkStart w:id="9538" w:name="_Toc124151527"/>
      <w:bookmarkStart w:id="9539" w:name="_Toc124152047"/>
      <w:bookmarkStart w:id="9540" w:name="_Toc124152567"/>
      <w:bookmarkStart w:id="9541" w:name="_Toc130397099"/>
      <w:bookmarkStart w:id="9542" w:name="_Toc130397619"/>
      <w:bookmarkStart w:id="9543" w:name="_Toc137558725"/>
      <w:bookmarkStart w:id="9544" w:name="_Toc138862550"/>
      <w:bookmarkStart w:id="9545" w:name="_Toc145532607"/>
      <w:bookmarkStart w:id="9546" w:name="_Toc163219020"/>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62978B9" w14:textId="77777777" w:rsidR="00AD1976" w:rsidRPr="00BE5108" w:rsidRDefault="00AD1976" w:rsidP="00E55627">
      <w:pPr>
        <w:pStyle w:val="Heading1"/>
        <w:rPr>
          <w:rFonts w:eastAsiaTheme="minorEastAsia"/>
          <w:lang w:eastAsia="zh-CN"/>
        </w:rPr>
      </w:pPr>
      <w:bookmarkStart w:id="9547" w:name="_Toc73963204"/>
      <w:bookmarkStart w:id="9548" w:name="_Toc75260382"/>
      <w:bookmarkStart w:id="9549" w:name="_Toc75275930"/>
      <w:bookmarkStart w:id="9550" w:name="_Toc75276440"/>
      <w:bookmarkStart w:id="9551" w:name="_Toc76541939"/>
      <w:bookmarkStart w:id="9552" w:name="_Toc82437710"/>
      <w:bookmarkStart w:id="9553" w:name="_Toc89945076"/>
      <w:bookmarkStart w:id="9554" w:name="_Toc98754094"/>
      <w:bookmarkStart w:id="9555" w:name="_Toc106181080"/>
      <w:bookmarkStart w:id="9556" w:name="_Toc114151125"/>
      <w:bookmarkStart w:id="9557" w:name="_Toc124151528"/>
      <w:bookmarkStart w:id="9558" w:name="_Toc124152048"/>
      <w:bookmarkStart w:id="9559" w:name="_Toc124152568"/>
      <w:bookmarkStart w:id="9560" w:name="_Toc130397100"/>
      <w:bookmarkStart w:id="9561" w:name="_Toc130397620"/>
      <w:bookmarkStart w:id="9562" w:name="_Toc137558726"/>
      <w:bookmarkStart w:id="9563" w:name="_Toc138862551"/>
      <w:bookmarkStart w:id="9564" w:name="_Toc145532608"/>
      <w:bookmarkStart w:id="9565" w:name="_Toc163219021"/>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566" w:name="_Toc73963205"/>
      <w:bookmarkStart w:id="9567" w:name="_Toc75260383"/>
      <w:bookmarkStart w:id="9568" w:name="_Toc75275931"/>
      <w:bookmarkStart w:id="9569" w:name="_Toc75276441"/>
      <w:bookmarkStart w:id="9570" w:name="_Toc76541940"/>
      <w:bookmarkStart w:id="9571" w:name="_Toc82437711"/>
      <w:bookmarkStart w:id="9572" w:name="_Toc89945077"/>
      <w:bookmarkStart w:id="9573" w:name="_Toc98754095"/>
      <w:bookmarkStart w:id="9574" w:name="_Toc106181081"/>
      <w:bookmarkStart w:id="9575" w:name="_Toc114151126"/>
      <w:bookmarkStart w:id="9576" w:name="_Toc124151529"/>
      <w:bookmarkStart w:id="9577" w:name="_Toc124152049"/>
      <w:bookmarkStart w:id="9578" w:name="_Toc124152569"/>
      <w:bookmarkStart w:id="9579" w:name="_Toc130397101"/>
      <w:bookmarkStart w:id="9580" w:name="_Toc130397621"/>
      <w:bookmarkStart w:id="9581" w:name="_Toc137558727"/>
      <w:bookmarkStart w:id="9582" w:name="_Toc138862552"/>
      <w:bookmarkStart w:id="9583" w:name="_Toc145532609"/>
      <w:bookmarkStart w:id="9584" w:name="_Toc163219022"/>
      <w:r w:rsidRPr="00BE5108">
        <w:rPr>
          <w:rFonts w:eastAsiaTheme="minorEastAsia"/>
        </w:rPr>
        <w:t>H.1</w:t>
      </w:r>
      <w:r w:rsidRPr="00BE5108">
        <w:rPr>
          <w:rFonts w:eastAsiaTheme="minorEastAsia"/>
        </w:rPr>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585" w:name="_Toc73963206"/>
      <w:bookmarkStart w:id="9586" w:name="_Toc75260384"/>
      <w:bookmarkStart w:id="9587" w:name="_Toc75275932"/>
      <w:bookmarkStart w:id="9588" w:name="_Toc75276442"/>
      <w:bookmarkStart w:id="9589" w:name="_Toc76541941"/>
      <w:bookmarkStart w:id="9590" w:name="_Toc82437712"/>
      <w:bookmarkStart w:id="9591" w:name="_Toc89945078"/>
      <w:bookmarkStart w:id="9592" w:name="_Toc98754096"/>
      <w:bookmarkStart w:id="9593" w:name="_Toc106181082"/>
      <w:bookmarkStart w:id="9594" w:name="_Toc114151127"/>
      <w:bookmarkStart w:id="9595" w:name="_Toc124151530"/>
      <w:bookmarkStart w:id="9596" w:name="_Toc124152050"/>
      <w:bookmarkStart w:id="9597" w:name="_Toc124152570"/>
      <w:bookmarkStart w:id="9598" w:name="_Toc130397102"/>
      <w:bookmarkStart w:id="9599" w:name="_Toc130397622"/>
      <w:bookmarkStart w:id="9600" w:name="_Toc137558728"/>
      <w:bookmarkStart w:id="9601" w:name="_Toc138862553"/>
      <w:bookmarkStart w:id="9602" w:name="_Toc145532610"/>
      <w:bookmarkStart w:id="9603" w:name="_Toc163219023"/>
      <w:r w:rsidRPr="00BE5108">
        <w:rPr>
          <w:rFonts w:eastAsiaTheme="minorEastAsia"/>
        </w:rPr>
        <w:t>H.2</w:t>
      </w:r>
      <w:r w:rsidRPr="00BE5108">
        <w:rPr>
          <w:rFonts w:eastAsiaTheme="minorEastAsia"/>
        </w:rPr>
        <w:tab/>
        <w:t>Basic principles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04" w:name="_Toc73963207"/>
      <w:bookmarkStart w:id="9605" w:name="_Toc75260385"/>
      <w:bookmarkStart w:id="9606" w:name="_Toc75275933"/>
      <w:bookmarkStart w:id="9607" w:name="_Toc75276443"/>
      <w:bookmarkStart w:id="9608" w:name="_Toc76541942"/>
      <w:bookmarkStart w:id="9609" w:name="_Toc82437713"/>
      <w:bookmarkStart w:id="9610" w:name="_Toc89945079"/>
      <w:bookmarkStart w:id="9611" w:name="_Toc98754097"/>
      <w:bookmarkStart w:id="9612" w:name="_Toc106181083"/>
      <w:bookmarkStart w:id="9613" w:name="_Toc114151128"/>
      <w:bookmarkStart w:id="9614" w:name="_Toc124151531"/>
      <w:bookmarkStart w:id="9615" w:name="_Toc124152051"/>
      <w:bookmarkStart w:id="9616" w:name="_Toc124152571"/>
      <w:bookmarkStart w:id="9617" w:name="_Toc130397103"/>
      <w:bookmarkStart w:id="9618" w:name="_Toc130397623"/>
      <w:bookmarkStart w:id="9619" w:name="_Toc137558729"/>
      <w:bookmarkStart w:id="9620" w:name="_Toc138862554"/>
      <w:bookmarkStart w:id="9621" w:name="_Toc145532611"/>
      <w:bookmarkStart w:id="9622" w:name="_Toc163219024"/>
      <w:r w:rsidRPr="00BE5108">
        <w:rPr>
          <w:rFonts w:eastAsiaTheme="minorEastAsia"/>
        </w:rPr>
        <w:t>H.2.1</w:t>
      </w:r>
      <w:r w:rsidRPr="00BE5108">
        <w:rPr>
          <w:rFonts w:eastAsiaTheme="minorEastAsia"/>
        </w:rPr>
        <w:tab/>
        <w:t>Output signal of the TX under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623" w:name="_Toc73963208"/>
      <w:bookmarkStart w:id="9624" w:name="_Toc75260386"/>
      <w:bookmarkStart w:id="9625" w:name="_Toc75275934"/>
      <w:bookmarkStart w:id="9626" w:name="_Toc75276444"/>
      <w:bookmarkStart w:id="9627" w:name="_Toc76541943"/>
      <w:bookmarkStart w:id="9628" w:name="_Toc82437714"/>
      <w:bookmarkStart w:id="9629" w:name="_Toc89945080"/>
      <w:bookmarkStart w:id="9630" w:name="_Toc98754098"/>
      <w:bookmarkStart w:id="9631" w:name="_Toc106181084"/>
      <w:bookmarkStart w:id="9632" w:name="_Toc114151129"/>
      <w:bookmarkStart w:id="9633" w:name="_Toc124151532"/>
      <w:bookmarkStart w:id="9634" w:name="_Toc124152052"/>
      <w:bookmarkStart w:id="9635" w:name="_Toc124152572"/>
      <w:bookmarkStart w:id="9636" w:name="_Toc130397104"/>
      <w:bookmarkStart w:id="9637" w:name="_Toc130397624"/>
      <w:bookmarkStart w:id="9638" w:name="_Toc137558730"/>
      <w:bookmarkStart w:id="9639" w:name="_Toc138862555"/>
      <w:bookmarkStart w:id="9640" w:name="_Toc145532612"/>
      <w:bookmarkStart w:id="9641" w:name="_Toc163219025"/>
      <w:r w:rsidRPr="00BE5108">
        <w:rPr>
          <w:rFonts w:eastAsiaTheme="minorEastAsia"/>
        </w:rPr>
        <w:t>H.2.2</w:t>
      </w:r>
      <w:r w:rsidRPr="00BE5108">
        <w:rPr>
          <w:rFonts w:eastAsiaTheme="minorEastAsia"/>
        </w:rPr>
        <w:tab/>
        <w:t>Ideal signal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642" w:name="_Toc73963209"/>
      <w:bookmarkStart w:id="9643" w:name="_Toc75260387"/>
      <w:bookmarkStart w:id="9644" w:name="_Toc75275935"/>
      <w:bookmarkStart w:id="9645" w:name="_Toc75276445"/>
      <w:bookmarkStart w:id="9646" w:name="_Toc76541944"/>
      <w:bookmarkStart w:id="9647" w:name="_Toc82437715"/>
      <w:bookmarkStart w:id="9648" w:name="_Toc89945081"/>
      <w:bookmarkStart w:id="9649" w:name="_Toc98754099"/>
      <w:bookmarkStart w:id="9650" w:name="_Toc106181085"/>
      <w:bookmarkStart w:id="9651" w:name="_Toc114151130"/>
      <w:bookmarkStart w:id="9652" w:name="_Toc124151533"/>
      <w:bookmarkStart w:id="9653" w:name="_Toc124152053"/>
      <w:bookmarkStart w:id="9654" w:name="_Toc124152573"/>
      <w:bookmarkStart w:id="9655" w:name="_Toc130397105"/>
      <w:bookmarkStart w:id="9656" w:name="_Toc130397625"/>
      <w:bookmarkStart w:id="9657" w:name="_Toc137558731"/>
      <w:bookmarkStart w:id="9658" w:name="_Toc138862556"/>
      <w:bookmarkStart w:id="9659" w:name="_Toc145532613"/>
      <w:bookmarkStart w:id="9660" w:name="_Toc163219026"/>
      <w:r w:rsidRPr="00BE5108">
        <w:rPr>
          <w:rFonts w:eastAsiaTheme="minorEastAsia"/>
        </w:rPr>
        <w:t>H.2.3</w:t>
      </w:r>
      <w:r w:rsidRPr="00BE5108">
        <w:rPr>
          <w:rFonts w:eastAsiaTheme="minorEastAsia"/>
        </w:rPr>
        <w:tab/>
        <w:t>Measurement results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661" w:name="_Toc73963210"/>
      <w:bookmarkStart w:id="9662" w:name="_Toc75260388"/>
      <w:bookmarkStart w:id="9663" w:name="_Toc75275936"/>
      <w:bookmarkStart w:id="9664" w:name="_Toc75276446"/>
      <w:bookmarkStart w:id="9665" w:name="_Toc76541945"/>
      <w:bookmarkStart w:id="9666" w:name="_Toc82437716"/>
      <w:bookmarkStart w:id="9667" w:name="_Toc89945082"/>
      <w:bookmarkStart w:id="9668" w:name="_Toc98754100"/>
      <w:bookmarkStart w:id="9669" w:name="_Toc106181086"/>
      <w:bookmarkStart w:id="9670" w:name="_Toc114151131"/>
      <w:bookmarkStart w:id="9671" w:name="_Toc124151534"/>
      <w:bookmarkStart w:id="9672" w:name="_Toc124152054"/>
      <w:bookmarkStart w:id="9673" w:name="_Toc124152574"/>
      <w:bookmarkStart w:id="9674" w:name="_Toc130397106"/>
      <w:bookmarkStart w:id="9675" w:name="_Toc130397626"/>
      <w:bookmarkStart w:id="9676" w:name="_Toc137558732"/>
      <w:bookmarkStart w:id="9677" w:name="_Toc138862557"/>
      <w:bookmarkStart w:id="9678" w:name="_Toc145532614"/>
      <w:bookmarkStart w:id="9679" w:name="_Toc163219027"/>
      <w:r w:rsidRPr="00BE5108">
        <w:rPr>
          <w:rFonts w:eastAsiaTheme="minorEastAsia"/>
        </w:rPr>
        <w:t>H.2.4</w:t>
      </w:r>
      <w:r w:rsidRPr="00BE5108">
        <w:rPr>
          <w:rFonts w:eastAsiaTheme="minorEastAsia"/>
        </w:rPr>
        <w:tab/>
        <w:t>Measurement points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35pt;height:252.95pt" o:ole="">
            <v:imagedata r:id="rId213" o:title=""/>
          </v:shape>
          <o:OLEObject Type="Embed" ProgID="Word.Picture.8" ShapeID="_x0000_i1105" DrawAspect="Content" ObjectID="_1774123064"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680" w:name="_Toc73963211"/>
      <w:bookmarkStart w:id="9681" w:name="_Toc75260389"/>
      <w:bookmarkStart w:id="9682" w:name="_Toc75275937"/>
      <w:bookmarkStart w:id="9683" w:name="_Toc75276447"/>
      <w:bookmarkStart w:id="9684" w:name="_Toc76541946"/>
      <w:bookmarkStart w:id="9685" w:name="_Toc82437717"/>
      <w:bookmarkStart w:id="9686" w:name="_Toc89945083"/>
      <w:bookmarkStart w:id="9687" w:name="_Toc98754101"/>
      <w:bookmarkStart w:id="9688" w:name="_Toc106181087"/>
      <w:bookmarkStart w:id="9689" w:name="_Toc114151132"/>
      <w:bookmarkStart w:id="9690" w:name="_Toc124151535"/>
      <w:bookmarkStart w:id="9691" w:name="_Toc124152055"/>
      <w:bookmarkStart w:id="9692" w:name="_Toc124152575"/>
      <w:bookmarkStart w:id="9693" w:name="_Toc130397107"/>
      <w:bookmarkStart w:id="9694" w:name="_Toc130397627"/>
      <w:bookmarkStart w:id="9695" w:name="_Toc137558733"/>
      <w:bookmarkStart w:id="9696" w:name="_Toc138862558"/>
      <w:bookmarkStart w:id="9697" w:name="_Toc145532615"/>
      <w:bookmarkStart w:id="9698" w:name="_Toc163219028"/>
      <w:r w:rsidRPr="00BE5108">
        <w:rPr>
          <w:rFonts w:eastAsiaTheme="minorEastAsia"/>
        </w:rPr>
        <w:t>H.3</w:t>
      </w:r>
      <w:r w:rsidRPr="00BE5108">
        <w:rPr>
          <w:rFonts w:eastAsiaTheme="minorEastAsia"/>
        </w:rPr>
        <w:tab/>
        <w:t>Pre-FFT minimization process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699" w:name="_Toc73963212"/>
      <w:bookmarkStart w:id="9700" w:name="_Toc75260390"/>
      <w:bookmarkStart w:id="9701" w:name="_Toc75275938"/>
      <w:bookmarkStart w:id="9702" w:name="_Toc75276448"/>
      <w:bookmarkStart w:id="9703" w:name="_Toc76541947"/>
      <w:bookmarkStart w:id="9704" w:name="_Toc82437718"/>
      <w:bookmarkStart w:id="9705" w:name="_Toc89945084"/>
      <w:bookmarkStart w:id="9706" w:name="_Toc98754102"/>
      <w:bookmarkStart w:id="9707" w:name="_Toc106181088"/>
      <w:bookmarkStart w:id="9708" w:name="_Toc114151133"/>
      <w:bookmarkStart w:id="9709" w:name="_Toc124151536"/>
      <w:bookmarkStart w:id="9710" w:name="_Toc124152056"/>
      <w:bookmarkStart w:id="9711" w:name="_Toc124152576"/>
      <w:bookmarkStart w:id="9712" w:name="_Toc130397108"/>
      <w:bookmarkStart w:id="9713" w:name="_Toc130397628"/>
      <w:bookmarkStart w:id="9714" w:name="_Toc137558734"/>
      <w:bookmarkStart w:id="9715" w:name="_Toc138862559"/>
      <w:bookmarkStart w:id="9716" w:name="_Toc145532616"/>
      <w:bookmarkStart w:id="9717" w:name="_Toc163219029"/>
      <w:r w:rsidRPr="00BE5108">
        <w:rPr>
          <w:rFonts w:eastAsiaTheme="minorEastAsia"/>
        </w:rPr>
        <w:t>H.4</w:t>
      </w:r>
      <w:r w:rsidRPr="00BE5108">
        <w:rPr>
          <w:rFonts w:eastAsiaTheme="minorEastAsia"/>
        </w:rPr>
        <w:tab/>
        <w:t>Timing of the FFT window</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718" w:name="_Toc73963213"/>
      <w:bookmarkStart w:id="9719" w:name="_Toc75260391"/>
      <w:bookmarkStart w:id="9720" w:name="_Toc75275939"/>
      <w:bookmarkStart w:id="9721" w:name="_Toc75276449"/>
      <w:bookmarkStart w:id="9722" w:name="_Toc76541948"/>
      <w:bookmarkStart w:id="9723" w:name="_Toc82437719"/>
      <w:bookmarkStart w:id="9724" w:name="_Toc89945085"/>
      <w:bookmarkStart w:id="9725" w:name="_Toc98754103"/>
      <w:bookmarkStart w:id="9726" w:name="_Toc106181089"/>
      <w:bookmarkStart w:id="9727" w:name="_Toc114151134"/>
      <w:bookmarkStart w:id="9728" w:name="_Toc124151537"/>
      <w:bookmarkStart w:id="9729" w:name="_Toc124152057"/>
      <w:bookmarkStart w:id="9730" w:name="_Toc124152577"/>
      <w:bookmarkStart w:id="9731" w:name="_Toc130397109"/>
      <w:bookmarkStart w:id="9732" w:name="_Toc130397629"/>
      <w:bookmarkStart w:id="9733" w:name="_Toc137558735"/>
      <w:bookmarkStart w:id="9734" w:name="_Toc138862560"/>
      <w:bookmarkStart w:id="9735" w:name="_Toc145532617"/>
      <w:bookmarkStart w:id="9736" w:name="_Toc163219030"/>
      <w:r w:rsidRPr="00BE5108">
        <w:rPr>
          <w:rFonts w:eastAsiaTheme="minorEastAsia"/>
        </w:rPr>
        <w:t>H.5</w:t>
      </w:r>
      <w:r w:rsidRPr="00BE5108">
        <w:rPr>
          <w:rFonts w:eastAsiaTheme="minorEastAsia"/>
        </w:rPr>
        <w:tab/>
        <w:t>Resource element TX power</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737" w:name="_Toc73963214"/>
      <w:bookmarkStart w:id="9738" w:name="_Toc75260392"/>
      <w:bookmarkStart w:id="9739" w:name="_Toc75275940"/>
      <w:bookmarkStart w:id="9740" w:name="_Toc75276450"/>
      <w:bookmarkStart w:id="9741" w:name="_Toc76541949"/>
      <w:bookmarkStart w:id="9742" w:name="_Toc82437720"/>
      <w:bookmarkStart w:id="9743" w:name="_Toc89945086"/>
      <w:bookmarkStart w:id="9744" w:name="_Toc98754104"/>
      <w:bookmarkStart w:id="9745" w:name="_Toc106181090"/>
      <w:bookmarkStart w:id="9746" w:name="_Toc114151135"/>
      <w:bookmarkStart w:id="9747" w:name="_Toc124151538"/>
      <w:bookmarkStart w:id="9748" w:name="_Toc124152058"/>
      <w:bookmarkStart w:id="9749" w:name="_Toc124152578"/>
      <w:bookmarkStart w:id="9750" w:name="_Toc130397110"/>
      <w:bookmarkStart w:id="9751" w:name="_Toc130397630"/>
      <w:bookmarkStart w:id="9752" w:name="_Toc137558736"/>
      <w:bookmarkStart w:id="9753" w:name="_Toc138862561"/>
      <w:bookmarkStart w:id="9754" w:name="_Toc145532618"/>
      <w:bookmarkStart w:id="9755" w:name="_Toc163219031"/>
      <w:r w:rsidRPr="00BE5108">
        <w:rPr>
          <w:rFonts w:eastAsiaTheme="minorEastAsia"/>
        </w:rPr>
        <w:t>H.6</w:t>
      </w:r>
      <w:r w:rsidRPr="00BE5108">
        <w:rPr>
          <w:rFonts w:eastAsiaTheme="minorEastAsia"/>
        </w:rPr>
        <w:tab/>
        <w:t>Post-FFT equalisation</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35pt;height:365.65pt" o:ole="">
            <v:imagedata r:id="rId215" o:title=""/>
          </v:shape>
          <o:OLEObject Type="Embed" ProgID="Word.Picture.8" ShapeID="_x0000_i1106" DrawAspect="Content" ObjectID="_1774123065"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756" w:name="_Toc73963215"/>
      <w:bookmarkStart w:id="9757" w:name="_Toc75260393"/>
      <w:bookmarkStart w:id="9758" w:name="_Toc75275941"/>
      <w:bookmarkStart w:id="9759" w:name="_Toc75276451"/>
      <w:bookmarkStart w:id="9760" w:name="_Toc76541950"/>
      <w:bookmarkStart w:id="9761" w:name="_Toc82437721"/>
      <w:bookmarkStart w:id="9762" w:name="_Toc89945087"/>
      <w:bookmarkStart w:id="9763" w:name="_Toc98754105"/>
      <w:bookmarkStart w:id="9764" w:name="_Toc106181091"/>
      <w:bookmarkStart w:id="9765" w:name="_Toc114151136"/>
      <w:bookmarkStart w:id="9766" w:name="_Toc124151539"/>
      <w:bookmarkStart w:id="9767" w:name="_Toc124152059"/>
      <w:bookmarkStart w:id="9768" w:name="_Toc124152579"/>
      <w:bookmarkStart w:id="9769" w:name="_Toc130397111"/>
      <w:bookmarkStart w:id="9770" w:name="_Toc130397631"/>
      <w:bookmarkStart w:id="9771" w:name="_Toc137558737"/>
      <w:bookmarkStart w:id="9772" w:name="_Toc138862562"/>
      <w:bookmarkStart w:id="9773" w:name="_Toc145532619"/>
      <w:bookmarkStart w:id="9774" w:name="_Toc163219032"/>
      <w:r w:rsidRPr="00BE5108">
        <w:rPr>
          <w:rFonts w:eastAsiaTheme="minorEastAsia"/>
        </w:rPr>
        <w:t>H.7</w:t>
      </w:r>
      <w:r w:rsidRPr="00BE5108">
        <w:rPr>
          <w:rFonts w:eastAsiaTheme="minorEastAsia"/>
        </w:rPr>
        <w:tab/>
        <w:t>EVM</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CA47AD2" w14:textId="77777777" w:rsidR="00AD1976" w:rsidRPr="00BE5108" w:rsidRDefault="00AD1976" w:rsidP="00E55627">
      <w:pPr>
        <w:pStyle w:val="Heading2"/>
        <w:rPr>
          <w:rFonts w:eastAsiaTheme="minorEastAsia"/>
        </w:rPr>
      </w:pPr>
      <w:bookmarkStart w:id="9775" w:name="_Toc73963216"/>
      <w:bookmarkStart w:id="9776" w:name="_Toc75260394"/>
      <w:bookmarkStart w:id="9777" w:name="_Toc75275942"/>
      <w:bookmarkStart w:id="9778" w:name="_Toc75276452"/>
      <w:bookmarkStart w:id="9779" w:name="_Toc76541951"/>
      <w:bookmarkStart w:id="9780" w:name="_Toc82437722"/>
      <w:bookmarkStart w:id="9781" w:name="_Toc89945088"/>
      <w:bookmarkStart w:id="9782" w:name="_Toc98754106"/>
      <w:bookmarkStart w:id="9783" w:name="_Toc106181092"/>
      <w:bookmarkStart w:id="9784" w:name="_Toc114151137"/>
      <w:bookmarkStart w:id="9785" w:name="_Toc124151540"/>
      <w:bookmarkStart w:id="9786" w:name="_Toc124152060"/>
      <w:bookmarkStart w:id="9787" w:name="_Toc124152580"/>
      <w:bookmarkStart w:id="9788" w:name="_Toc130397112"/>
      <w:bookmarkStart w:id="9789" w:name="_Toc130397632"/>
      <w:bookmarkStart w:id="9790" w:name="_Toc137558738"/>
      <w:bookmarkStart w:id="9791" w:name="_Toc138862563"/>
      <w:bookmarkStart w:id="9792" w:name="_Toc145532620"/>
      <w:bookmarkStart w:id="9793" w:name="_Toc163219033"/>
      <w:r w:rsidRPr="00BE5108">
        <w:rPr>
          <w:rFonts w:eastAsiaTheme="minorEastAsia"/>
        </w:rPr>
        <w:t>H.7.0</w:t>
      </w:r>
      <w:r w:rsidR="00431A0C" w:rsidRPr="00BE5108">
        <w:rPr>
          <w:rFonts w:eastAsiaTheme="minorEastAsia"/>
        </w:rPr>
        <w:tab/>
      </w:r>
      <w:r w:rsidRPr="00BE5108">
        <w:rPr>
          <w:rFonts w:eastAsiaTheme="minorEastAsia"/>
        </w:rPr>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794" w:name="_Toc73963217"/>
      <w:bookmarkStart w:id="9795" w:name="_Toc75260395"/>
      <w:bookmarkStart w:id="9796" w:name="_Toc75275943"/>
      <w:bookmarkStart w:id="9797" w:name="_Toc75276453"/>
      <w:bookmarkStart w:id="9798" w:name="_Toc76541952"/>
      <w:bookmarkStart w:id="9799" w:name="_Toc82437723"/>
      <w:bookmarkStart w:id="9800" w:name="_Toc89945089"/>
      <w:bookmarkStart w:id="9801" w:name="_Toc98754107"/>
      <w:bookmarkStart w:id="9802" w:name="_Toc106181093"/>
      <w:bookmarkStart w:id="9803" w:name="_Toc114151138"/>
      <w:bookmarkStart w:id="9804" w:name="_Toc124151541"/>
      <w:bookmarkStart w:id="9805" w:name="_Toc124152061"/>
      <w:bookmarkStart w:id="9806" w:name="_Toc124152581"/>
      <w:bookmarkStart w:id="9807" w:name="_Toc130397113"/>
      <w:bookmarkStart w:id="9808" w:name="_Toc130397633"/>
      <w:bookmarkStart w:id="9809" w:name="_Toc137558739"/>
      <w:bookmarkStart w:id="9810" w:name="_Toc138862564"/>
      <w:bookmarkStart w:id="9811" w:name="_Toc145532621"/>
      <w:bookmarkStart w:id="9812" w:name="_Toc163219034"/>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325672"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325672"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325672"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325672"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13" w:name="_Toc73963218"/>
      <w:bookmarkStart w:id="9814" w:name="_Toc75260396"/>
      <w:bookmarkStart w:id="9815" w:name="_Toc75275944"/>
      <w:bookmarkStart w:id="9816" w:name="_Toc75276454"/>
      <w:bookmarkStart w:id="9817" w:name="_Toc76541953"/>
      <w:bookmarkStart w:id="9818" w:name="_Toc82437724"/>
      <w:bookmarkStart w:id="9819" w:name="_Toc89945090"/>
      <w:bookmarkStart w:id="9820" w:name="_Toc98754108"/>
      <w:bookmarkStart w:id="9821" w:name="_Toc106181094"/>
      <w:bookmarkStart w:id="9822" w:name="_Toc114151139"/>
      <w:bookmarkStart w:id="9823" w:name="_Toc124151542"/>
      <w:bookmarkStart w:id="9824" w:name="_Toc124152062"/>
      <w:bookmarkStart w:id="9825" w:name="_Toc124152582"/>
      <w:bookmarkStart w:id="9826" w:name="_Toc130397114"/>
      <w:bookmarkStart w:id="9827" w:name="_Toc130397634"/>
      <w:bookmarkStart w:id="9828" w:name="_Toc137558740"/>
      <w:bookmarkStart w:id="9829" w:name="_Toc138862565"/>
      <w:bookmarkStart w:id="9830" w:name="_Toc145532622"/>
      <w:bookmarkStart w:id="9831" w:name="_Toc163219035"/>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1BDAD943" w14:textId="77777777" w:rsidR="00054A22" w:rsidRPr="00BE5108" w:rsidRDefault="00054A22" w:rsidP="00EF3135">
      <w:pPr>
        <w:rPr>
          <w:rFonts w:eastAsiaTheme="minorEastAsia"/>
        </w:rPr>
      </w:pPr>
      <w:bookmarkStart w:id="9832" w:name="historyclause"/>
      <w:bookmarkEnd w:id="98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F4155" w14:textId="77777777" w:rsidR="00EF7AB7" w:rsidRPr="008025B8" w:rsidRDefault="00EF7AB7">
      <w:pPr>
        <w:rPr>
          <w:rFonts w:eastAsiaTheme="minorEastAsia"/>
        </w:rPr>
      </w:pPr>
      <w:r w:rsidRPr="008025B8">
        <w:rPr>
          <w:rFonts w:eastAsiaTheme="minorEastAsia"/>
        </w:rPr>
        <w:separator/>
      </w:r>
    </w:p>
  </w:endnote>
  <w:endnote w:type="continuationSeparator" w:id="0">
    <w:p w14:paraId="73D9FF2C" w14:textId="77777777" w:rsidR="00EF7AB7" w:rsidRPr="008025B8" w:rsidRDefault="00EF7AB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469BE" w14:textId="77777777" w:rsidR="00EF7AB7" w:rsidRPr="008025B8" w:rsidRDefault="00EF7AB7">
      <w:pPr>
        <w:rPr>
          <w:rFonts w:eastAsiaTheme="minorEastAsia"/>
        </w:rPr>
      </w:pPr>
      <w:r w:rsidRPr="008025B8">
        <w:rPr>
          <w:rFonts w:eastAsiaTheme="minorEastAsia"/>
        </w:rPr>
        <w:separator/>
      </w:r>
    </w:p>
  </w:footnote>
  <w:footnote w:type="continuationSeparator" w:id="0">
    <w:p w14:paraId="6607CFAF" w14:textId="77777777" w:rsidR="00EF7AB7" w:rsidRPr="008025B8" w:rsidRDefault="00EF7AB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0071E0E2"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325672">
      <w:rPr>
        <w:rFonts w:ascii="Arial" w:eastAsiaTheme="minorEastAsia" w:hAnsi="Arial" w:cs="Arial"/>
        <w:b/>
        <w:noProof/>
        <w:sz w:val="18"/>
        <w:szCs w:val="18"/>
      </w:rPr>
      <w:t>3GPP TS 38.176-1 V18.4.0 (2024-04)</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D996C40"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325672">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70FB4"/>
    <w:rsid w:val="00071CA7"/>
    <w:rsid w:val="00073AF8"/>
    <w:rsid w:val="0008007A"/>
    <w:rsid w:val="00080512"/>
    <w:rsid w:val="0008065A"/>
    <w:rsid w:val="00083347"/>
    <w:rsid w:val="00087755"/>
    <w:rsid w:val="00095CA2"/>
    <w:rsid w:val="0009791D"/>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412605"/>
    <w:rsid w:val="00423334"/>
    <w:rsid w:val="00424907"/>
    <w:rsid w:val="00424EC7"/>
    <w:rsid w:val="00431A0C"/>
    <w:rsid w:val="004345EC"/>
    <w:rsid w:val="004360FB"/>
    <w:rsid w:val="00443960"/>
    <w:rsid w:val="0044539B"/>
    <w:rsid w:val="004455A9"/>
    <w:rsid w:val="00456238"/>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E01F2"/>
    <w:rsid w:val="006E5C86"/>
    <w:rsid w:val="006E6B1B"/>
    <w:rsid w:val="00701116"/>
    <w:rsid w:val="00703C55"/>
    <w:rsid w:val="00711A6C"/>
    <w:rsid w:val="00713C44"/>
    <w:rsid w:val="00734A5B"/>
    <w:rsid w:val="0074026F"/>
    <w:rsid w:val="007429F6"/>
    <w:rsid w:val="00744E76"/>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4CAD"/>
    <w:rsid w:val="00A26230"/>
    <w:rsid w:val="00A26956"/>
    <w:rsid w:val="00A270DD"/>
    <w:rsid w:val="00A27486"/>
    <w:rsid w:val="00A2756A"/>
    <w:rsid w:val="00A31F23"/>
    <w:rsid w:val="00A53724"/>
    <w:rsid w:val="00A56066"/>
    <w:rsid w:val="00A6040E"/>
    <w:rsid w:val="00A73129"/>
    <w:rsid w:val="00A7527B"/>
    <w:rsid w:val="00A75607"/>
    <w:rsid w:val="00A7567E"/>
    <w:rsid w:val="00A82346"/>
    <w:rsid w:val="00A87B83"/>
    <w:rsid w:val="00A90BF6"/>
    <w:rsid w:val="00A92BA1"/>
    <w:rsid w:val="00A95B55"/>
    <w:rsid w:val="00A9798A"/>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E72FF"/>
    <w:rsid w:val="00CF2001"/>
    <w:rsid w:val="00CF66A2"/>
    <w:rsid w:val="00D00AE6"/>
    <w:rsid w:val="00D06AA1"/>
    <w:rsid w:val="00D15E4D"/>
    <w:rsid w:val="00D229FD"/>
    <w:rsid w:val="00D244FC"/>
    <w:rsid w:val="00D26FCB"/>
    <w:rsid w:val="00D32A50"/>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977F9"/>
    <w:rsid w:val="00DA0A8A"/>
    <w:rsid w:val="00DA354A"/>
    <w:rsid w:val="00DA3CEA"/>
    <w:rsid w:val="00DA52DD"/>
    <w:rsid w:val="00DA7A03"/>
    <w:rsid w:val="00DB1818"/>
    <w:rsid w:val="00DC07E1"/>
    <w:rsid w:val="00DC1AFB"/>
    <w:rsid w:val="00DC309B"/>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EF7AB7"/>
    <w:rsid w:val="00F025A2"/>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A0860"/>
    <w:rsid w:val="00FA1266"/>
    <w:rsid w:val="00FA6875"/>
    <w:rsid w:val="00FA6D5B"/>
    <w:rsid w:val="00FC1192"/>
    <w:rsid w:val="00FC7BC3"/>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8"/>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10</Pages>
  <Words>79184</Words>
  <Characters>451351</Characters>
  <Application>Microsoft Office Word</Application>
  <DocSecurity>0</DocSecurity>
  <Lines>3761</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0576</cp:lastModifiedBy>
  <cp:revision>110</cp:revision>
  <cp:lastPrinted>2019-02-25T14:05:00Z</cp:lastPrinted>
  <dcterms:created xsi:type="dcterms:W3CDTF">2022-04-01T08:38:00Z</dcterms:created>
  <dcterms:modified xsi:type="dcterms:W3CDTF">2024-04-08T22:08:00Z</dcterms:modified>
</cp:coreProperties>
</file>