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20474DAA"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r w:rsidR="00E867B1">
              <w:t>5</w:t>
            </w:r>
            <w:r w:rsidRPr="00090C64">
              <w:t>.</w:t>
            </w:r>
            <w:bookmarkEnd w:id="3"/>
            <w:r w:rsidR="00D57C09" w:rsidRPr="00090C64">
              <w:t>0</w:t>
            </w:r>
            <w:r w:rsidRPr="00090C64">
              <w:t xml:space="preserve"> </w:t>
            </w:r>
            <w:r w:rsidRPr="00090C64">
              <w:rPr>
                <w:sz w:val="32"/>
              </w:rPr>
              <w:t>(</w:t>
            </w:r>
            <w:bookmarkStart w:id="4" w:name="issueDate"/>
            <w:r w:rsidR="00E867B1" w:rsidRPr="00090C64">
              <w:rPr>
                <w:sz w:val="32"/>
              </w:rPr>
              <w:t>202</w:t>
            </w:r>
            <w:r w:rsidR="00E867B1">
              <w:rPr>
                <w:sz w:val="32"/>
              </w:rPr>
              <w:t>4</w:t>
            </w:r>
            <w:r w:rsidRPr="00090C64">
              <w:rPr>
                <w:sz w:val="32"/>
              </w:rPr>
              <w:t>-</w:t>
            </w:r>
            <w:bookmarkEnd w:id="4"/>
            <w:r w:rsidR="00E867B1">
              <w:rPr>
                <w:sz w:val="32"/>
              </w:rPr>
              <w:t>03</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61.5pt" o:ole="">
                  <v:imagedata r:id="rId9" o:title=""/>
                </v:shape>
                <o:OLEObject Type="Embed" ProgID="Word.Picture.8" ShapeID="_x0000_i1025" DrawAspect="Content" ObjectID="_1773835182"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069BF01" w:rsidR="00E16509" w:rsidRPr="00090C64" w:rsidRDefault="00E16509" w:rsidP="00133525">
            <w:pPr>
              <w:pStyle w:val="FP"/>
              <w:jc w:val="center"/>
              <w:rPr>
                <w:noProof/>
                <w:sz w:val="18"/>
              </w:rPr>
            </w:pPr>
            <w:r w:rsidRPr="00090C64">
              <w:rPr>
                <w:noProof/>
                <w:sz w:val="18"/>
              </w:rPr>
              <w:t xml:space="preserve">© </w:t>
            </w:r>
            <w:r w:rsidR="00E867B1" w:rsidRPr="00090C64">
              <w:rPr>
                <w:noProof/>
                <w:sz w:val="18"/>
              </w:rPr>
              <w:t>202</w:t>
            </w:r>
            <w:r w:rsidR="00E867B1">
              <w:rPr>
                <w:noProof/>
                <w:sz w:val="18"/>
              </w:rPr>
              <w:t>4</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1E496462" w14:textId="35F1A9EE" w:rsidR="00E6022A" w:rsidRDefault="00E6022A">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_Toc161852712 \h </w:instrText>
      </w:r>
      <w:r>
        <w:fldChar w:fldCharType="separate"/>
      </w:r>
      <w:r>
        <w:t>22</w:t>
      </w:r>
      <w:r>
        <w:fldChar w:fldCharType="end"/>
      </w:r>
    </w:p>
    <w:p w14:paraId="009CCE02" w14:textId="3E2D3069" w:rsidR="00E6022A" w:rsidRDefault="00E6022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_Toc161852713 \h </w:instrText>
      </w:r>
      <w:r>
        <w:fldChar w:fldCharType="separate"/>
      </w:r>
      <w:r>
        <w:t>24</w:t>
      </w:r>
      <w:r>
        <w:fldChar w:fldCharType="end"/>
      </w:r>
    </w:p>
    <w:p w14:paraId="1A97E45E" w14:textId="48A84014" w:rsidR="00E6022A" w:rsidRDefault="00E6022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_Toc161852714 \h </w:instrText>
      </w:r>
      <w:r>
        <w:fldChar w:fldCharType="separate"/>
      </w:r>
      <w:r>
        <w:t>24</w:t>
      </w:r>
      <w:r>
        <w:fldChar w:fldCharType="end"/>
      </w:r>
    </w:p>
    <w:p w14:paraId="5020A21F" w14:textId="679FDAD3" w:rsidR="00E6022A" w:rsidRDefault="00E6022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_Toc161852715 \h </w:instrText>
      </w:r>
      <w:r>
        <w:fldChar w:fldCharType="separate"/>
      </w:r>
      <w:r>
        <w:t>26</w:t>
      </w:r>
      <w:r>
        <w:fldChar w:fldCharType="end"/>
      </w:r>
    </w:p>
    <w:p w14:paraId="0EF8588B" w14:textId="2F714E09" w:rsidR="00E6022A" w:rsidRDefault="00E6022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_Toc161852716 \h </w:instrText>
      </w:r>
      <w:r>
        <w:fldChar w:fldCharType="separate"/>
      </w:r>
      <w:r>
        <w:t>26</w:t>
      </w:r>
      <w:r>
        <w:fldChar w:fldCharType="end"/>
      </w:r>
    </w:p>
    <w:p w14:paraId="68697D0C" w14:textId="3EDF7157" w:rsidR="00E6022A" w:rsidRDefault="00E6022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_Toc161852717 \h </w:instrText>
      </w:r>
      <w:r>
        <w:fldChar w:fldCharType="separate"/>
      </w:r>
      <w:r>
        <w:t>30</w:t>
      </w:r>
      <w:r>
        <w:fldChar w:fldCharType="end"/>
      </w:r>
    </w:p>
    <w:p w14:paraId="31EF2A2C" w14:textId="359102C0" w:rsidR="00E6022A" w:rsidRDefault="00E6022A">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_Toc161852718 \h </w:instrText>
      </w:r>
      <w:r>
        <w:fldChar w:fldCharType="separate"/>
      </w:r>
      <w:r>
        <w:t>32</w:t>
      </w:r>
      <w:r>
        <w:fldChar w:fldCharType="end"/>
      </w:r>
    </w:p>
    <w:p w14:paraId="3F31BAA4" w14:textId="50A3C827" w:rsidR="00E6022A" w:rsidRDefault="00E6022A">
      <w:pPr>
        <w:pStyle w:val="TOC1"/>
        <w:rPr>
          <w:rFonts w:asciiTheme="minorHAnsi" w:eastAsiaTheme="minorEastAsia" w:hAnsiTheme="minorHAnsi" w:cstheme="minorBidi"/>
          <w:kern w:val="2"/>
          <w:szCs w:val="22"/>
          <w14:ligatures w14:val="standardContextual"/>
        </w:rPr>
      </w:pPr>
      <w:r>
        <w:rPr>
          <w:lang w:eastAsia="zh-CN"/>
        </w:rPr>
        <w:t>4</w:t>
      </w:r>
      <w:r>
        <w:rPr>
          <w:rFonts w:asciiTheme="minorHAnsi" w:eastAsiaTheme="minorEastAsia" w:hAnsiTheme="minorHAnsi" w:cstheme="minorBidi"/>
          <w:kern w:val="2"/>
          <w:szCs w:val="22"/>
          <w14:ligatures w14:val="standardContextual"/>
        </w:rPr>
        <w:tab/>
      </w:r>
      <w:r>
        <w:rPr>
          <w:lang w:eastAsia="zh-CN"/>
        </w:rPr>
        <w:t>General test conditions and declarations</w:t>
      </w:r>
      <w:r>
        <w:tab/>
      </w:r>
      <w:r>
        <w:fldChar w:fldCharType="begin"/>
      </w:r>
      <w:r>
        <w:instrText xml:space="preserve"> PAGEREF _Toc161852719 \h </w:instrText>
      </w:r>
      <w:r>
        <w:fldChar w:fldCharType="separate"/>
      </w:r>
      <w:r>
        <w:t>33</w:t>
      </w:r>
      <w:r>
        <w:fldChar w:fldCharType="end"/>
      </w:r>
    </w:p>
    <w:p w14:paraId="71D20B8E" w14:textId="767EA0FD"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w:t>
      </w:r>
      <w:r>
        <w:rPr>
          <w:rFonts w:asciiTheme="minorHAnsi" w:eastAsiaTheme="minorEastAsia" w:hAnsiTheme="minorHAnsi" w:cstheme="minorBidi"/>
          <w:kern w:val="2"/>
          <w:sz w:val="22"/>
          <w:szCs w:val="22"/>
          <w14:ligatures w14:val="standardContextual"/>
        </w:rPr>
        <w:tab/>
      </w:r>
      <w:r>
        <w:rPr>
          <w:lang w:eastAsia="zh-CN"/>
        </w:rPr>
        <w:t>Measurement uncertainties and test requirements</w:t>
      </w:r>
      <w:r>
        <w:tab/>
      </w:r>
      <w:r>
        <w:fldChar w:fldCharType="begin"/>
      </w:r>
      <w:r>
        <w:instrText xml:space="preserve"> PAGEREF _Toc161852720 \h </w:instrText>
      </w:r>
      <w:r>
        <w:fldChar w:fldCharType="separate"/>
      </w:r>
      <w:r>
        <w:t>33</w:t>
      </w:r>
      <w:r>
        <w:fldChar w:fldCharType="end"/>
      </w:r>
    </w:p>
    <w:p w14:paraId="22122898" w14:textId="18425246" w:rsidR="00E6022A" w:rsidRDefault="00E6022A">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_Toc161852721 \h </w:instrText>
      </w:r>
      <w:r>
        <w:fldChar w:fldCharType="separate"/>
      </w:r>
      <w:r>
        <w:t>33</w:t>
      </w:r>
      <w:r>
        <w:fldChar w:fldCharType="end"/>
      </w:r>
    </w:p>
    <w:p w14:paraId="2DAC192D" w14:textId="10CC2429" w:rsidR="00E6022A" w:rsidRDefault="00E6022A">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Acceptable uncertainty of Test System</w:t>
      </w:r>
      <w:r>
        <w:tab/>
      </w:r>
      <w:r>
        <w:fldChar w:fldCharType="begin"/>
      </w:r>
      <w:r>
        <w:instrText xml:space="preserve"> PAGEREF _Toc161852722 \h </w:instrText>
      </w:r>
      <w:r>
        <w:fldChar w:fldCharType="separate"/>
      </w:r>
      <w:r>
        <w:t>35</w:t>
      </w:r>
      <w:r>
        <w:fldChar w:fldCharType="end"/>
      </w:r>
    </w:p>
    <w:p w14:paraId="3E4E918A" w14:textId="3DBAB50A" w:rsidR="00E6022A" w:rsidRDefault="00E6022A">
      <w:pPr>
        <w:pStyle w:val="TOC4"/>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_Toc161852723 \h </w:instrText>
      </w:r>
      <w:r>
        <w:fldChar w:fldCharType="separate"/>
      </w:r>
      <w:r>
        <w:t>35</w:t>
      </w:r>
      <w:r>
        <w:fldChar w:fldCharType="end"/>
      </w:r>
    </w:p>
    <w:p w14:paraId="67322BD4" w14:textId="503CE50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4.1.</w:t>
      </w:r>
      <w:r>
        <w:t>2.2</w:t>
      </w:r>
      <w:r>
        <w:rPr>
          <w:rFonts w:asciiTheme="minorHAnsi" w:eastAsiaTheme="minorEastAsia" w:hAnsiTheme="minorHAnsi" w:cstheme="minorBidi"/>
          <w:kern w:val="2"/>
          <w:sz w:val="22"/>
          <w:szCs w:val="22"/>
          <w14:ligatures w14:val="standardContextual"/>
        </w:rPr>
        <w:tab/>
      </w:r>
      <w:r>
        <w:rPr>
          <w:lang w:eastAsia="sv-SE"/>
        </w:rPr>
        <w:t>Measurement of t</w:t>
      </w:r>
      <w:r>
        <w:t>ransmitter</w:t>
      </w:r>
      <w:r>
        <w:tab/>
      </w:r>
      <w:r>
        <w:fldChar w:fldCharType="begin"/>
      </w:r>
      <w:r>
        <w:instrText xml:space="preserve"> PAGEREF _Toc161852724 \h </w:instrText>
      </w:r>
      <w:r>
        <w:fldChar w:fldCharType="separate"/>
      </w:r>
      <w:r>
        <w:t>36</w:t>
      </w:r>
      <w:r>
        <w:fldChar w:fldCharType="end"/>
      </w:r>
    </w:p>
    <w:p w14:paraId="0AC855E9" w14:textId="221D427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4.1.</w:t>
      </w:r>
      <w:r>
        <w:t>2.3</w:t>
      </w:r>
      <w:r>
        <w:rPr>
          <w:rFonts w:asciiTheme="minorHAnsi" w:eastAsiaTheme="minorEastAsia" w:hAnsiTheme="minorHAnsi" w:cstheme="minorBidi"/>
          <w:kern w:val="2"/>
          <w:sz w:val="22"/>
          <w:szCs w:val="22"/>
          <w14:ligatures w14:val="standardContextual"/>
        </w:rPr>
        <w:tab/>
      </w:r>
      <w:r>
        <w:rPr>
          <w:lang w:eastAsia="sv-SE"/>
        </w:rPr>
        <w:t xml:space="preserve">Measurement of </w:t>
      </w:r>
      <w:r>
        <w:t>receiver</w:t>
      </w:r>
      <w:r>
        <w:tab/>
      </w:r>
      <w:r>
        <w:fldChar w:fldCharType="begin"/>
      </w:r>
      <w:r>
        <w:instrText xml:space="preserve"> PAGEREF _Toc161852725 \h </w:instrText>
      </w:r>
      <w:r>
        <w:fldChar w:fldCharType="separate"/>
      </w:r>
      <w:r>
        <w:t>39</w:t>
      </w:r>
      <w:r>
        <w:fldChar w:fldCharType="end"/>
      </w:r>
    </w:p>
    <w:p w14:paraId="429482B8" w14:textId="2F518F3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4.1.</w:t>
      </w:r>
      <w:r>
        <w:t>2.4</w:t>
      </w:r>
      <w:r>
        <w:rPr>
          <w:rFonts w:asciiTheme="minorHAnsi" w:eastAsiaTheme="minorEastAsia" w:hAnsiTheme="minorHAnsi" w:cstheme="minorBidi"/>
          <w:kern w:val="2"/>
          <w:sz w:val="22"/>
          <w:szCs w:val="22"/>
          <w14:ligatures w14:val="standardContextual"/>
        </w:rPr>
        <w:tab/>
      </w:r>
      <w:r>
        <w:rPr>
          <w:lang w:eastAsia="sv-SE"/>
        </w:rPr>
        <w:t xml:space="preserve">Measurement of </w:t>
      </w:r>
      <w:r>
        <w:t>performance requirement</w:t>
      </w:r>
      <w:r>
        <w:tab/>
      </w:r>
      <w:r>
        <w:fldChar w:fldCharType="begin"/>
      </w:r>
      <w:r>
        <w:instrText xml:space="preserve"> PAGEREF _Toc161852726 \h </w:instrText>
      </w:r>
      <w:r>
        <w:fldChar w:fldCharType="separate"/>
      </w:r>
      <w:r>
        <w:t>40</w:t>
      </w:r>
      <w:r>
        <w:fldChar w:fldCharType="end"/>
      </w:r>
    </w:p>
    <w:p w14:paraId="566793BA" w14:textId="2DF20E31"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4.1.</w:t>
      </w:r>
      <w:r>
        <w:t>3</w:t>
      </w:r>
      <w:r>
        <w:rPr>
          <w:rFonts w:asciiTheme="minorHAnsi" w:eastAsiaTheme="minorEastAsia" w:hAnsiTheme="minorHAnsi" w:cstheme="minorBidi"/>
          <w:kern w:val="2"/>
          <w:sz w:val="22"/>
          <w:szCs w:val="22"/>
          <w14:ligatures w14:val="standardContextual"/>
        </w:rPr>
        <w:tab/>
      </w:r>
      <w:r>
        <w:rPr>
          <w:lang w:eastAsia="sv-SE"/>
        </w:rPr>
        <w:t>Interpretation of measurement results</w:t>
      </w:r>
      <w:r>
        <w:tab/>
      </w:r>
      <w:r>
        <w:fldChar w:fldCharType="begin"/>
      </w:r>
      <w:r>
        <w:instrText xml:space="preserve"> PAGEREF _Toc161852727 \h </w:instrText>
      </w:r>
      <w:r>
        <w:fldChar w:fldCharType="separate"/>
      </w:r>
      <w:r>
        <w:t>40</w:t>
      </w:r>
      <w:r>
        <w:fldChar w:fldCharType="end"/>
      </w:r>
    </w:p>
    <w:p w14:paraId="5E9B19F7" w14:textId="0294A550" w:rsidR="00E6022A" w:rsidRDefault="00E6022A">
      <w:pPr>
        <w:pStyle w:val="TOC2"/>
        <w:rPr>
          <w:rFonts w:asciiTheme="minorHAnsi" w:eastAsiaTheme="minorEastAsia" w:hAnsiTheme="minorHAnsi" w:cstheme="minorBidi"/>
          <w:kern w:val="2"/>
          <w:sz w:val="22"/>
          <w:szCs w:val="22"/>
          <w14:ligatures w14:val="standardContextual"/>
        </w:rPr>
      </w:pPr>
      <w:r w:rsidRPr="002339EE">
        <w:rPr>
          <w:snapToGrid w:val="0"/>
        </w:rPr>
        <w:t>4.2</w:t>
      </w:r>
      <w:r>
        <w:rPr>
          <w:rFonts w:asciiTheme="minorHAnsi" w:eastAsiaTheme="minorEastAsia" w:hAnsiTheme="minorHAnsi" w:cstheme="minorBidi"/>
          <w:kern w:val="2"/>
          <w:sz w:val="22"/>
          <w:szCs w:val="22"/>
          <w14:ligatures w14:val="standardContextual"/>
        </w:rPr>
        <w:tab/>
      </w:r>
      <w:r>
        <w:rPr>
          <w:lang w:eastAsia="zh-CN"/>
        </w:rPr>
        <w:t>Conducted and radiated requirement reference points</w:t>
      </w:r>
      <w:r>
        <w:tab/>
      </w:r>
      <w:r>
        <w:fldChar w:fldCharType="begin"/>
      </w:r>
      <w:r>
        <w:instrText xml:space="preserve"> PAGEREF _Toc161852728 \h </w:instrText>
      </w:r>
      <w:r>
        <w:fldChar w:fldCharType="separate"/>
      </w:r>
      <w:r>
        <w:t>40</w:t>
      </w:r>
      <w:r>
        <w:fldChar w:fldCharType="end"/>
      </w:r>
    </w:p>
    <w:p w14:paraId="7F3FF8EF" w14:textId="529FDD8B" w:rsidR="00E6022A" w:rsidRDefault="00E6022A">
      <w:pPr>
        <w:pStyle w:val="TOC2"/>
        <w:rPr>
          <w:rFonts w:asciiTheme="minorHAnsi" w:eastAsiaTheme="minorEastAsia" w:hAnsiTheme="minorHAnsi" w:cstheme="minorBidi"/>
          <w:kern w:val="2"/>
          <w:sz w:val="22"/>
          <w:szCs w:val="22"/>
          <w14:ligatures w14:val="standardContextual"/>
        </w:rPr>
      </w:pPr>
      <w:r w:rsidRPr="002339EE">
        <w:rPr>
          <w:snapToGrid w:val="0"/>
        </w:rPr>
        <w:t>4.3</w:t>
      </w:r>
      <w:r>
        <w:rPr>
          <w:rFonts w:asciiTheme="minorHAnsi" w:eastAsiaTheme="minorEastAsia" w:hAnsiTheme="minorHAnsi" w:cstheme="minorBidi"/>
          <w:kern w:val="2"/>
          <w:sz w:val="22"/>
          <w:szCs w:val="22"/>
          <w14:ligatures w14:val="standardContextual"/>
        </w:rPr>
        <w:tab/>
      </w:r>
      <w:r>
        <w:rPr>
          <w:lang w:eastAsia="zh-CN"/>
        </w:rPr>
        <w:t>Base station classes</w:t>
      </w:r>
      <w:r>
        <w:t xml:space="preserve"> for AAS BS</w:t>
      </w:r>
      <w:r>
        <w:tab/>
      </w:r>
      <w:r>
        <w:fldChar w:fldCharType="begin"/>
      </w:r>
      <w:r>
        <w:instrText xml:space="preserve"> PAGEREF _Toc161852729 \h </w:instrText>
      </w:r>
      <w:r>
        <w:fldChar w:fldCharType="separate"/>
      </w:r>
      <w:r>
        <w:t>41</w:t>
      </w:r>
      <w:r>
        <w:fldChar w:fldCharType="end"/>
      </w:r>
    </w:p>
    <w:p w14:paraId="543DF1B8" w14:textId="05869F27"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Regional requirements</w:t>
      </w:r>
      <w:r>
        <w:tab/>
      </w:r>
      <w:r>
        <w:fldChar w:fldCharType="begin"/>
      </w:r>
      <w:r>
        <w:instrText xml:space="preserve"> PAGEREF _Toc161852730 \h </w:instrText>
      </w:r>
      <w:r>
        <w:fldChar w:fldCharType="separate"/>
      </w:r>
      <w:r>
        <w:t>41</w:t>
      </w:r>
      <w:r>
        <w:fldChar w:fldCharType="end"/>
      </w:r>
    </w:p>
    <w:p w14:paraId="676EF449" w14:textId="4BCDE91E"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4.5</w:t>
      </w:r>
      <w:r>
        <w:rPr>
          <w:rFonts w:asciiTheme="minorHAnsi" w:eastAsiaTheme="minorEastAsia" w:hAnsiTheme="minorHAnsi" w:cstheme="minorBidi"/>
          <w:kern w:val="2"/>
          <w:sz w:val="22"/>
          <w:szCs w:val="22"/>
          <w14:ligatures w14:val="standardContextual"/>
        </w:rPr>
        <w:tab/>
      </w:r>
      <w:r>
        <w:rPr>
          <w:lang w:eastAsia="zh-CN"/>
        </w:rPr>
        <w:t>Operating bands and band categories</w:t>
      </w:r>
      <w:r>
        <w:tab/>
      </w:r>
      <w:r>
        <w:fldChar w:fldCharType="begin"/>
      </w:r>
      <w:r>
        <w:instrText xml:space="preserve"> PAGEREF _Toc161852731 \h </w:instrText>
      </w:r>
      <w:r>
        <w:fldChar w:fldCharType="separate"/>
      </w:r>
      <w:r>
        <w:t>43</w:t>
      </w:r>
      <w:r>
        <w:fldChar w:fldCharType="end"/>
      </w:r>
    </w:p>
    <w:p w14:paraId="269E898F" w14:textId="6BB084BE"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4.6</w:t>
      </w:r>
      <w:r>
        <w:rPr>
          <w:rFonts w:asciiTheme="minorHAnsi" w:eastAsiaTheme="minorEastAsia" w:hAnsiTheme="minorHAnsi" w:cstheme="minorBidi"/>
          <w:kern w:val="2"/>
          <w:sz w:val="22"/>
          <w:szCs w:val="22"/>
          <w14:ligatures w14:val="standardContextual"/>
        </w:rPr>
        <w:tab/>
      </w:r>
      <w:r>
        <w:rPr>
          <w:lang w:eastAsia="zh-CN"/>
        </w:rPr>
        <w:t>Channel arrangements</w:t>
      </w:r>
      <w:r>
        <w:tab/>
      </w:r>
      <w:r>
        <w:fldChar w:fldCharType="begin"/>
      </w:r>
      <w:r>
        <w:instrText xml:space="preserve"> PAGEREF _Toc161852732 \h </w:instrText>
      </w:r>
      <w:r>
        <w:fldChar w:fldCharType="separate"/>
      </w:r>
      <w:r>
        <w:t>43</w:t>
      </w:r>
      <w:r>
        <w:fldChar w:fldCharType="end"/>
      </w:r>
    </w:p>
    <w:p w14:paraId="2B100226" w14:textId="7AC73F84"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4.7</w:t>
      </w:r>
      <w:r>
        <w:rPr>
          <w:rFonts w:asciiTheme="minorHAnsi" w:eastAsiaTheme="minorEastAsia" w:hAnsiTheme="minorHAnsi" w:cstheme="minorBidi"/>
          <w:kern w:val="2"/>
          <w:sz w:val="22"/>
          <w:szCs w:val="22"/>
          <w14:ligatures w14:val="standardContextual"/>
        </w:rPr>
        <w:tab/>
      </w:r>
      <w:r>
        <w:rPr>
          <w:lang w:eastAsia="zh-CN"/>
        </w:rPr>
        <w:t>Requirements for AAS BS capable of multi-band operation</w:t>
      </w:r>
      <w:r>
        <w:tab/>
      </w:r>
      <w:r>
        <w:fldChar w:fldCharType="begin"/>
      </w:r>
      <w:r>
        <w:instrText xml:space="preserve"> PAGEREF _Toc161852733 \h </w:instrText>
      </w:r>
      <w:r>
        <w:fldChar w:fldCharType="separate"/>
      </w:r>
      <w:r>
        <w:t>43</w:t>
      </w:r>
      <w:r>
        <w:fldChar w:fldCharType="end"/>
      </w:r>
    </w:p>
    <w:p w14:paraId="202F456C" w14:textId="76030357"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AAS BS configurations</w:t>
      </w:r>
      <w:r>
        <w:tab/>
      </w:r>
      <w:r>
        <w:fldChar w:fldCharType="begin"/>
      </w:r>
      <w:r>
        <w:instrText xml:space="preserve"> PAGEREF _Toc161852734 \h </w:instrText>
      </w:r>
      <w:r>
        <w:fldChar w:fldCharType="separate"/>
      </w:r>
      <w:r>
        <w:t>44</w:t>
      </w:r>
      <w:r>
        <w:fldChar w:fldCharType="end"/>
      </w:r>
    </w:p>
    <w:p w14:paraId="5086FD00" w14:textId="6E4FBA3E" w:rsidR="00E6022A" w:rsidRDefault="00E6022A">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Transmit configurations</w:t>
      </w:r>
      <w:r>
        <w:tab/>
      </w:r>
      <w:r>
        <w:fldChar w:fldCharType="begin"/>
      </w:r>
      <w:r>
        <w:instrText xml:space="preserve"> PAGEREF _Toc161852735 \h </w:instrText>
      </w:r>
      <w:r>
        <w:fldChar w:fldCharType="separate"/>
      </w:r>
      <w:r>
        <w:t>44</w:t>
      </w:r>
      <w:r>
        <w:fldChar w:fldCharType="end"/>
      </w:r>
    </w:p>
    <w:p w14:paraId="65A4CEC0" w14:textId="549B3900" w:rsidR="00E6022A" w:rsidRDefault="00E6022A">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Receive configurations</w:t>
      </w:r>
      <w:r>
        <w:tab/>
      </w:r>
      <w:r>
        <w:fldChar w:fldCharType="begin"/>
      </w:r>
      <w:r>
        <w:instrText xml:space="preserve"> PAGEREF _Toc161852736 \h </w:instrText>
      </w:r>
      <w:r>
        <w:fldChar w:fldCharType="separate"/>
      </w:r>
      <w:r>
        <w:t>45</w:t>
      </w:r>
      <w:r>
        <w:fldChar w:fldCharType="end"/>
      </w:r>
    </w:p>
    <w:p w14:paraId="7E9C8F36" w14:textId="7B311DEC" w:rsidR="00E6022A" w:rsidRDefault="00E6022A">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_Toc161852737 \h </w:instrText>
      </w:r>
      <w:r>
        <w:fldChar w:fldCharType="separate"/>
      </w:r>
      <w:r>
        <w:t>46</w:t>
      </w:r>
      <w:r>
        <w:fldChar w:fldCharType="end"/>
      </w:r>
    </w:p>
    <w:p w14:paraId="572F074C" w14:textId="0B1BED94" w:rsidR="00E6022A" w:rsidRDefault="00E6022A">
      <w:pPr>
        <w:pStyle w:val="TOC3"/>
        <w:rPr>
          <w:rFonts w:asciiTheme="minorHAnsi" w:eastAsiaTheme="minorEastAsia" w:hAnsiTheme="minorHAnsi" w:cstheme="minorBidi"/>
          <w:kern w:val="2"/>
          <w:sz w:val="22"/>
          <w:szCs w:val="22"/>
          <w14:ligatures w14:val="standardContextual"/>
        </w:rPr>
      </w:pPr>
      <w:r>
        <w:t>4.8.4</w:t>
      </w:r>
      <w:r>
        <w:rPr>
          <w:rFonts w:asciiTheme="minorHAnsi" w:eastAsiaTheme="minorEastAsia" w:hAnsiTheme="minorHAnsi" w:cstheme="minorBidi"/>
          <w:kern w:val="2"/>
          <w:sz w:val="22"/>
          <w:szCs w:val="22"/>
          <w14:ligatures w14:val="standardContextual"/>
        </w:rPr>
        <w:tab/>
      </w:r>
      <w:r>
        <w:t>BS with integrated Iuant BS modem</w:t>
      </w:r>
      <w:r>
        <w:tab/>
      </w:r>
      <w:r>
        <w:fldChar w:fldCharType="begin"/>
      </w:r>
      <w:r>
        <w:instrText xml:space="preserve"> PAGEREF _Toc161852738 \h </w:instrText>
      </w:r>
      <w:r>
        <w:fldChar w:fldCharType="separate"/>
      </w:r>
      <w:r>
        <w:t>46</w:t>
      </w:r>
      <w:r>
        <w:fldChar w:fldCharType="end"/>
      </w:r>
    </w:p>
    <w:p w14:paraId="4237D20A" w14:textId="5006CFD7"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Capability sets</w:t>
      </w:r>
      <w:r>
        <w:tab/>
      </w:r>
      <w:r>
        <w:fldChar w:fldCharType="begin"/>
      </w:r>
      <w:r>
        <w:instrText xml:space="preserve"> PAGEREF _Toc161852739 \h </w:instrText>
      </w:r>
      <w:r>
        <w:fldChar w:fldCharType="separate"/>
      </w:r>
      <w:r>
        <w:t>46</w:t>
      </w:r>
      <w:r>
        <w:fldChar w:fldCharType="end"/>
      </w:r>
    </w:p>
    <w:p w14:paraId="7281A4E5" w14:textId="28347F40"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4.10</w:t>
      </w:r>
      <w:r>
        <w:rPr>
          <w:rFonts w:asciiTheme="minorHAnsi" w:eastAsiaTheme="minorEastAsia" w:hAnsiTheme="minorHAnsi" w:cstheme="minorBidi"/>
          <w:kern w:val="2"/>
          <w:sz w:val="22"/>
          <w:szCs w:val="22"/>
          <w14:ligatures w14:val="standardContextual"/>
        </w:rPr>
        <w:tab/>
      </w:r>
      <w:r>
        <w:rPr>
          <w:lang w:eastAsia="zh-CN"/>
        </w:rPr>
        <w:t>Manufacturer declarations</w:t>
      </w:r>
      <w:r>
        <w:tab/>
      </w:r>
      <w:r>
        <w:fldChar w:fldCharType="begin"/>
      </w:r>
      <w:r>
        <w:instrText xml:space="preserve"> PAGEREF _Toc161852740 \h </w:instrText>
      </w:r>
      <w:r>
        <w:fldChar w:fldCharType="separate"/>
      </w:r>
      <w:r>
        <w:t>47</w:t>
      </w:r>
      <w:r>
        <w:fldChar w:fldCharType="end"/>
      </w:r>
    </w:p>
    <w:p w14:paraId="729FC82B" w14:textId="18B8E0AB"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4.11</w:t>
      </w:r>
      <w:r>
        <w:rPr>
          <w:rFonts w:asciiTheme="minorHAnsi" w:eastAsiaTheme="minorEastAsia" w:hAnsiTheme="minorHAnsi" w:cstheme="minorBidi"/>
          <w:kern w:val="2"/>
          <w:sz w:val="22"/>
          <w:szCs w:val="22"/>
          <w14:ligatures w14:val="standardContextual"/>
        </w:rPr>
        <w:tab/>
      </w:r>
      <w:r>
        <w:rPr>
          <w:lang w:eastAsia="zh-CN"/>
        </w:rPr>
        <w:t>Test signal configurations for testing</w:t>
      </w:r>
      <w:r>
        <w:tab/>
      </w:r>
      <w:r>
        <w:fldChar w:fldCharType="begin"/>
      </w:r>
      <w:r>
        <w:instrText xml:space="preserve"> PAGEREF _Toc161852741 \h </w:instrText>
      </w:r>
      <w:r>
        <w:fldChar w:fldCharType="separate"/>
      </w:r>
      <w:r>
        <w:t>54</w:t>
      </w:r>
      <w:r>
        <w:fldChar w:fldCharType="end"/>
      </w:r>
    </w:p>
    <w:p w14:paraId="76CF17DF" w14:textId="5EDDF6FB"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4.11.1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_Toc161852742 \h </w:instrText>
      </w:r>
      <w:r>
        <w:fldChar w:fldCharType="separate"/>
      </w:r>
      <w:r>
        <w:t>54</w:t>
      </w:r>
      <w:r>
        <w:fldChar w:fldCharType="end"/>
      </w:r>
    </w:p>
    <w:p w14:paraId="01D3C8C4" w14:textId="1F59C962"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4.11.1A</w:t>
      </w:r>
      <w:r>
        <w:rPr>
          <w:rFonts w:asciiTheme="minorHAnsi" w:eastAsiaTheme="minorEastAsia" w:hAnsiTheme="minorHAnsi" w:cstheme="minorBidi"/>
          <w:kern w:val="2"/>
          <w:sz w:val="22"/>
          <w:szCs w:val="22"/>
          <w14:ligatures w14:val="standardContextual"/>
        </w:rPr>
        <w:tab/>
      </w:r>
      <w:r>
        <w:rPr>
          <w:lang w:eastAsia="zh-CN"/>
        </w:rPr>
        <w:t xml:space="preserve">NR </w:t>
      </w:r>
      <w:r>
        <w:t>Test signal used to build Test Configurations</w:t>
      </w:r>
      <w:r>
        <w:tab/>
      </w:r>
      <w:r>
        <w:fldChar w:fldCharType="begin"/>
      </w:r>
      <w:r>
        <w:instrText xml:space="preserve"> PAGEREF _Toc161852743 \h </w:instrText>
      </w:r>
      <w:r>
        <w:fldChar w:fldCharType="separate"/>
      </w:r>
      <w:r>
        <w:t>55</w:t>
      </w:r>
      <w:r>
        <w:fldChar w:fldCharType="end"/>
      </w:r>
    </w:p>
    <w:p w14:paraId="34C9B955" w14:textId="0C827389"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4.11.2</w:t>
      </w:r>
      <w:r>
        <w:rPr>
          <w:rFonts w:asciiTheme="minorHAnsi" w:eastAsiaTheme="minorEastAsia" w:hAnsiTheme="minorHAnsi" w:cstheme="minorBidi"/>
          <w:kern w:val="2"/>
          <w:sz w:val="22"/>
          <w:szCs w:val="22"/>
          <w14:ligatures w14:val="standardContextual"/>
        </w:rPr>
        <w:tab/>
      </w:r>
      <w:r>
        <w:rPr>
          <w:lang w:eastAsia="zh-CN"/>
        </w:rPr>
        <w:t>Test signal configurations</w:t>
      </w:r>
      <w:r>
        <w:tab/>
      </w:r>
      <w:r>
        <w:fldChar w:fldCharType="begin"/>
      </w:r>
      <w:r>
        <w:instrText xml:space="preserve"> PAGEREF _Toc161852744 \h </w:instrText>
      </w:r>
      <w:r>
        <w:fldChar w:fldCharType="separate"/>
      </w:r>
      <w:r>
        <w:t>55</w:t>
      </w:r>
      <w:r>
        <w:fldChar w:fldCharType="end"/>
      </w:r>
    </w:p>
    <w:p w14:paraId="39D7B937" w14:textId="72B9ACF9" w:rsidR="00E6022A" w:rsidRDefault="00E6022A">
      <w:pPr>
        <w:pStyle w:val="TOC4"/>
        <w:rPr>
          <w:rFonts w:asciiTheme="minorHAnsi" w:eastAsiaTheme="minorEastAsia" w:hAnsiTheme="minorHAnsi" w:cstheme="minorBidi"/>
          <w:kern w:val="2"/>
          <w:sz w:val="22"/>
          <w:szCs w:val="22"/>
          <w14:ligatures w14:val="standardContextual"/>
        </w:rPr>
      </w:pPr>
      <w:r>
        <w:t>4.11.2.1</w:t>
      </w:r>
      <w:r>
        <w:rPr>
          <w:rFonts w:asciiTheme="minorHAnsi" w:eastAsiaTheme="minorEastAsia" w:hAnsiTheme="minorHAnsi" w:cstheme="minorBidi"/>
          <w:kern w:val="2"/>
          <w:sz w:val="22"/>
          <w:szCs w:val="22"/>
          <w14:ligatures w14:val="standardContextual"/>
        </w:rPr>
        <w:tab/>
      </w:r>
      <w:r>
        <w:t>ATCR1: UTRA multicarrier operation</w:t>
      </w:r>
      <w:r>
        <w:tab/>
      </w:r>
      <w:r>
        <w:fldChar w:fldCharType="begin"/>
      </w:r>
      <w:r>
        <w:instrText xml:space="preserve"> PAGEREF _Toc161852745 \h </w:instrText>
      </w:r>
      <w:r>
        <w:fldChar w:fldCharType="separate"/>
      </w:r>
      <w:r>
        <w:t>55</w:t>
      </w:r>
      <w:r>
        <w:fldChar w:fldCharType="end"/>
      </w:r>
    </w:p>
    <w:p w14:paraId="23E93A77" w14:textId="2A84CD95" w:rsidR="00E6022A" w:rsidRDefault="00E6022A">
      <w:pPr>
        <w:pStyle w:val="TOC5"/>
        <w:rPr>
          <w:rFonts w:asciiTheme="minorHAnsi" w:eastAsiaTheme="minorEastAsia" w:hAnsiTheme="minorHAnsi" w:cstheme="minorBidi"/>
          <w:kern w:val="2"/>
          <w:sz w:val="22"/>
          <w:szCs w:val="22"/>
          <w14:ligatures w14:val="standardContextual"/>
        </w:rPr>
      </w:pPr>
      <w:r>
        <w:t>4.11.2.1.1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_Toc161852746 \h </w:instrText>
      </w:r>
      <w:r>
        <w:fldChar w:fldCharType="separate"/>
      </w:r>
      <w:r>
        <w:t>55</w:t>
      </w:r>
      <w:r>
        <w:fldChar w:fldCharType="end"/>
      </w:r>
    </w:p>
    <w:p w14:paraId="4574A5A5" w14:textId="6D8BD053" w:rsidR="00E6022A" w:rsidRDefault="00E6022A">
      <w:pPr>
        <w:pStyle w:val="TOC5"/>
        <w:rPr>
          <w:rFonts w:asciiTheme="minorHAnsi" w:eastAsiaTheme="minorEastAsia" w:hAnsiTheme="minorHAnsi" w:cstheme="minorBidi"/>
          <w:kern w:val="2"/>
          <w:sz w:val="22"/>
          <w:szCs w:val="22"/>
          <w14:ligatures w14:val="standardContextual"/>
        </w:rPr>
      </w:pPr>
      <w:r>
        <w:t>4.11.2.1.2</w:t>
      </w:r>
      <w:r>
        <w:rPr>
          <w:rFonts w:asciiTheme="minorHAnsi" w:eastAsiaTheme="minorEastAsia" w:hAnsiTheme="minorHAnsi" w:cstheme="minorBidi"/>
          <w:kern w:val="2"/>
          <w:sz w:val="22"/>
          <w:szCs w:val="22"/>
          <w14:ligatures w14:val="standardContextual"/>
        </w:rPr>
        <w:tab/>
      </w:r>
      <w:r>
        <w:t>ATCR1a generation</w:t>
      </w:r>
      <w:r>
        <w:tab/>
      </w:r>
      <w:r>
        <w:fldChar w:fldCharType="begin"/>
      </w:r>
      <w:r>
        <w:instrText xml:space="preserve"> PAGEREF _Toc161852747 \h </w:instrText>
      </w:r>
      <w:r>
        <w:fldChar w:fldCharType="separate"/>
      </w:r>
      <w:r>
        <w:t>55</w:t>
      </w:r>
      <w:r>
        <w:fldChar w:fldCharType="end"/>
      </w:r>
    </w:p>
    <w:p w14:paraId="2703908C" w14:textId="5E6E6402" w:rsidR="00E6022A" w:rsidRDefault="00E6022A">
      <w:pPr>
        <w:pStyle w:val="TOC5"/>
        <w:rPr>
          <w:rFonts w:asciiTheme="minorHAnsi" w:eastAsiaTheme="minorEastAsia" w:hAnsiTheme="minorHAnsi" w:cstheme="minorBidi"/>
          <w:kern w:val="2"/>
          <w:sz w:val="22"/>
          <w:szCs w:val="22"/>
          <w14:ligatures w14:val="standardContextual"/>
        </w:rPr>
      </w:pPr>
      <w:r>
        <w:t>4.11.2.1.3</w:t>
      </w:r>
      <w:r>
        <w:rPr>
          <w:rFonts w:asciiTheme="minorHAnsi" w:eastAsiaTheme="minorEastAsia" w:hAnsiTheme="minorHAnsi" w:cstheme="minorBidi"/>
          <w:kern w:val="2"/>
          <w:sz w:val="22"/>
          <w:szCs w:val="22"/>
          <w14:ligatures w14:val="standardContextual"/>
        </w:rPr>
        <w:tab/>
      </w:r>
      <w:r>
        <w:t>ATCR1b generation</w:t>
      </w:r>
      <w:r>
        <w:tab/>
      </w:r>
      <w:r>
        <w:fldChar w:fldCharType="begin"/>
      </w:r>
      <w:r>
        <w:instrText xml:space="preserve"> PAGEREF _Toc161852748 \h </w:instrText>
      </w:r>
      <w:r>
        <w:fldChar w:fldCharType="separate"/>
      </w:r>
      <w:r>
        <w:t>55</w:t>
      </w:r>
      <w:r>
        <w:fldChar w:fldCharType="end"/>
      </w:r>
    </w:p>
    <w:p w14:paraId="4ECD0A06" w14:textId="345B8434" w:rsidR="00E6022A" w:rsidRDefault="00E6022A">
      <w:pPr>
        <w:pStyle w:val="TOC5"/>
        <w:rPr>
          <w:rFonts w:asciiTheme="minorHAnsi" w:eastAsiaTheme="minorEastAsia" w:hAnsiTheme="minorHAnsi" w:cstheme="minorBidi"/>
          <w:kern w:val="2"/>
          <w:sz w:val="22"/>
          <w:szCs w:val="22"/>
          <w14:ligatures w14:val="standardContextual"/>
        </w:rPr>
      </w:pPr>
      <w:r>
        <w:t>4.11.2.1.4</w:t>
      </w:r>
      <w:r>
        <w:rPr>
          <w:rFonts w:asciiTheme="minorHAnsi" w:eastAsiaTheme="minorEastAsia" w:hAnsiTheme="minorHAnsi" w:cstheme="minorBidi"/>
          <w:kern w:val="2"/>
          <w:sz w:val="22"/>
          <w:szCs w:val="22"/>
          <w14:ligatures w14:val="standardContextual"/>
        </w:rPr>
        <w:tab/>
      </w:r>
      <w:r>
        <w:t>ATCR1 power allocation</w:t>
      </w:r>
      <w:r>
        <w:tab/>
      </w:r>
      <w:r>
        <w:fldChar w:fldCharType="begin"/>
      </w:r>
      <w:r>
        <w:instrText xml:space="preserve"> PAGEREF _Toc161852749 \h </w:instrText>
      </w:r>
      <w:r>
        <w:fldChar w:fldCharType="separate"/>
      </w:r>
      <w:r>
        <w:t>55</w:t>
      </w:r>
      <w:r>
        <w:fldChar w:fldCharType="end"/>
      </w:r>
    </w:p>
    <w:p w14:paraId="2B0666BE" w14:textId="524B79FB" w:rsidR="00E6022A" w:rsidRDefault="00E6022A">
      <w:pPr>
        <w:pStyle w:val="TOC4"/>
        <w:rPr>
          <w:rFonts w:asciiTheme="minorHAnsi" w:eastAsiaTheme="minorEastAsia" w:hAnsiTheme="minorHAnsi" w:cstheme="minorBidi"/>
          <w:kern w:val="2"/>
          <w:sz w:val="22"/>
          <w:szCs w:val="22"/>
          <w14:ligatures w14:val="standardContextual"/>
        </w:rPr>
      </w:pPr>
      <w:r>
        <w:t>4.11.2.2</w:t>
      </w:r>
      <w:r>
        <w:rPr>
          <w:rFonts w:asciiTheme="minorHAnsi" w:eastAsiaTheme="minorEastAsia" w:hAnsiTheme="minorHAnsi" w:cstheme="minorBidi"/>
          <w:kern w:val="2"/>
          <w:sz w:val="22"/>
          <w:szCs w:val="22"/>
          <w14:ligatures w14:val="standardContextual"/>
        </w:rPr>
        <w:tab/>
      </w:r>
      <w:r>
        <w:t>ANTCR1: UTRA FDD multicarrier non-contiguous operation</w:t>
      </w:r>
      <w:r>
        <w:tab/>
      </w:r>
      <w:r>
        <w:fldChar w:fldCharType="begin"/>
      </w:r>
      <w:r>
        <w:instrText xml:space="preserve"> PAGEREF _Toc161852750 \h </w:instrText>
      </w:r>
      <w:r>
        <w:fldChar w:fldCharType="separate"/>
      </w:r>
      <w:r>
        <w:t>56</w:t>
      </w:r>
      <w:r>
        <w:fldChar w:fldCharType="end"/>
      </w:r>
    </w:p>
    <w:p w14:paraId="2FA04358" w14:textId="26848F08" w:rsidR="00E6022A" w:rsidRDefault="00E6022A">
      <w:pPr>
        <w:pStyle w:val="TOC5"/>
        <w:rPr>
          <w:rFonts w:asciiTheme="minorHAnsi" w:eastAsiaTheme="minorEastAsia" w:hAnsiTheme="minorHAnsi" w:cstheme="minorBidi"/>
          <w:kern w:val="2"/>
          <w:sz w:val="22"/>
          <w:szCs w:val="22"/>
          <w14:ligatures w14:val="standardContextual"/>
        </w:rPr>
      </w:pPr>
      <w:r>
        <w:t>4.11.2.2.1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_Toc161852751 \h </w:instrText>
      </w:r>
      <w:r>
        <w:fldChar w:fldCharType="separate"/>
      </w:r>
      <w:r>
        <w:t>56</w:t>
      </w:r>
      <w:r>
        <w:fldChar w:fldCharType="end"/>
      </w:r>
    </w:p>
    <w:p w14:paraId="324442EA" w14:textId="6A5880F8" w:rsidR="00E6022A" w:rsidRDefault="00E6022A">
      <w:pPr>
        <w:pStyle w:val="TOC5"/>
        <w:rPr>
          <w:rFonts w:asciiTheme="minorHAnsi" w:eastAsiaTheme="minorEastAsia" w:hAnsiTheme="minorHAnsi" w:cstheme="minorBidi"/>
          <w:kern w:val="2"/>
          <w:sz w:val="22"/>
          <w:szCs w:val="22"/>
          <w14:ligatures w14:val="standardContextual"/>
        </w:rPr>
      </w:pPr>
      <w:r>
        <w:t>4.11.2.2.2</w:t>
      </w:r>
      <w:r>
        <w:rPr>
          <w:rFonts w:asciiTheme="minorHAnsi" w:eastAsiaTheme="minorEastAsia" w:hAnsiTheme="minorHAnsi" w:cstheme="minorBidi"/>
          <w:kern w:val="2"/>
          <w:sz w:val="22"/>
          <w:szCs w:val="22"/>
          <w14:ligatures w14:val="standardContextual"/>
        </w:rPr>
        <w:tab/>
      </w:r>
      <w:r>
        <w:t>ANTCR1 generation</w:t>
      </w:r>
      <w:r>
        <w:tab/>
      </w:r>
      <w:r>
        <w:fldChar w:fldCharType="begin"/>
      </w:r>
      <w:r>
        <w:instrText xml:space="preserve"> PAGEREF _Toc161852752 \h </w:instrText>
      </w:r>
      <w:r>
        <w:fldChar w:fldCharType="separate"/>
      </w:r>
      <w:r>
        <w:t>56</w:t>
      </w:r>
      <w:r>
        <w:fldChar w:fldCharType="end"/>
      </w:r>
    </w:p>
    <w:p w14:paraId="7FC7CA78" w14:textId="0E358631" w:rsidR="00E6022A" w:rsidRDefault="00E6022A">
      <w:pPr>
        <w:pStyle w:val="TOC5"/>
        <w:rPr>
          <w:rFonts w:asciiTheme="minorHAnsi" w:eastAsiaTheme="minorEastAsia" w:hAnsiTheme="minorHAnsi" w:cstheme="minorBidi"/>
          <w:kern w:val="2"/>
          <w:sz w:val="22"/>
          <w:szCs w:val="22"/>
          <w14:ligatures w14:val="standardContextual"/>
        </w:rPr>
      </w:pPr>
      <w:r>
        <w:t>4.11.2.2.3</w:t>
      </w:r>
      <w:r>
        <w:rPr>
          <w:rFonts w:asciiTheme="minorHAnsi" w:eastAsiaTheme="minorEastAsia" w:hAnsiTheme="minorHAnsi" w:cstheme="minorBidi"/>
          <w:kern w:val="2"/>
          <w:sz w:val="22"/>
          <w:szCs w:val="22"/>
          <w14:ligatures w14:val="standardContextual"/>
        </w:rPr>
        <w:tab/>
      </w:r>
      <w:r>
        <w:t>ANTCR1 power allocation</w:t>
      </w:r>
      <w:r>
        <w:tab/>
      </w:r>
      <w:r>
        <w:fldChar w:fldCharType="begin"/>
      </w:r>
      <w:r>
        <w:instrText xml:space="preserve"> PAGEREF _Toc161852753 \h </w:instrText>
      </w:r>
      <w:r>
        <w:fldChar w:fldCharType="separate"/>
      </w:r>
      <w:r>
        <w:t>56</w:t>
      </w:r>
      <w:r>
        <w:fldChar w:fldCharType="end"/>
      </w:r>
    </w:p>
    <w:p w14:paraId="2EAF5807" w14:textId="05F039DE" w:rsidR="00E6022A" w:rsidRDefault="00E6022A">
      <w:pPr>
        <w:pStyle w:val="TOC4"/>
        <w:rPr>
          <w:rFonts w:asciiTheme="minorHAnsi" w:eastAsiaTheme="minorEastAsia" w:hAnsiTheme="minorHAnsi" w:cstheme="minorBidi"/>
          <w:kern w:val="2"/>
          <w:sz w:val="22"/>
          <w:szCs w:val="22"/>
          <w14:ligatures w14:val="standardContextual"/>
        </w:rPr>
      </w:pPr>
      <w:r>
        <w:t>4.11.2.3</w:t>
      </w:r>
      <w:r>
        <w:rPr>
          <w:rFonts w:asciiTheme="minorHAnsi" w:eastAsiaTheme="minorEastAsia" w:hAnsiTheme="minorHAnsi" w:cstheme="minorBidi"/>
          <w:kern w:val="2"/>
          <w:sz w:val="22"/>
          <w:szCs w:val="22"/>
          <w14:ligatures w14:val="standardContextual"/>
        </w:rPr>
        <w:tab/>
      </w:r>
      <w:r>
        <w:t>ATCR2: E-UTRA multicarrier operation</w:t>
      </w:r>
      <w:r>
        <w:tab/>
      </w:r>
      <w:r>
        <w:fldChar w:fldCharType="begin"/>
      </w:r>
      <w:r>
        <w:instrText xml:space="preserve"> PAGEREF _Toc161852754 \h </w:instrText>
      </w:r>
      <w:r>
        <w:fldChar w:fldCharType="separate"/>
      </w:r>
      <w:r>
        <w:t>56</w:t>
      </w:r>
      <w:r>
        <w:fldChar w:fldCharType="end"/>
      </w:r>
    </w:p>
    <w:p w14:paraId="17D0D6E4" w14:textId="379D5C48" w:rsidR="00E6022A" w:rsidRDefault="00E6022A">
      <w:pPr>
        <w:pStyle w:val="TOC5"/>
        <w:rPr>
          <w:rFonts w:asciiTheme="minorHAnsi" w:eastAsiaTheme="minorEastAsia" w:hAnsiTheme="minorHAnsi" w:cstheme="minorBidi"/>
          <w:kern w:val="2"/>
          <w:sz w:val="22"/>
          <w:szCs w:val="22"/>
          <w14:ligatures w14:val="standardContextual"/>
        </w:rPr>
      </w:pPr>
      <w:r>
        <w:t>4.11.2.3.1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_Toc161852755 \h </w:instrText>
      </w:r>
      <w:r>
        <w:fldChar w:fldCharType="separate"/>
      </w:r>
      <w:r>
        <w:t>56</w:t>
      </w:r>
      <w:r>
        <w:fldChar w:fldCharType="end"/>
      </w:r>
    </w:p>
    <w:p w14:paraId="41D0B435" w14:textId="6B93E74F" w:rsidR="00E6022A" w:rsidRDefault="00E6022A">
      <w:pPr>
        <w:pStyle w:val="TOC5"/>
        <w:rPr>
          <w:rFonts w:asciiTheme="minorHAnsi" w:eastAsiaTheme="minorEastAsia" w:hAnsiTheme="minorHAnsi" w:cstheme="minorBidi"/>
          <w:kern w:val="2"/>
          <w:sz w:val="22"/>
          <w:szCs w:val="22"/>
          <w14:ligatures w14:val="standardContextual"/>
        </w:rPr>
      </w:pPr>
      <w:r>
        <w:t>4.11.2.3.2</w:t>
      </w:r>
      <w:r>
        <w:rPr>
          <w:rFonts w:asciiTheme="minorHAnsi" w:eastAsiaTheme="minorEastAsia" w:hAnsiTheme="minorHAnsi" w:cstheme="minorBidi"/>
          <w:kern w:val="2"/>
          <w:sz w:val="22"/>
          <w:szCs w:val="22"/>
          <w14:ligatures w14:val="standardContextual"/>
        </w:rPr>
        <w:tab/>
      </w:r>
      <w:r>
        <w:t>ATCR2a generation</w:t>
      </w:r>
      <w:r>
        <w:tab/>
      </w:r>
      <w:r>
        <w:fldChar w:fldCharType="begin"/>
      </w:r>
      <w:r>
        <w:instrText xml:space="preserve"> PAGEREF _Toc161852756 \h </w:instrText>
      </w:r>
      <w:r>
        <w:fldChar w:fldCharType="separate"/>
      </w:r>
      <w:r>
        <w:t>56</w:t>
      </w:r>
      <w:r>
        <w:fldChar w:fldCharType="end"/>
      </w:r>
    </w:p>
    <w:p w14:paraId="7E9E24C0" w14:textId="15191A3D" w:rsidR="00E6022A" w:rsidRDefault="00E6022A">
      <w:pPr>
        <w:pStyle w:val="TOC5"/>
        <w:rPr>
          <w:rFonts w:asciiTheme="minorHAnsi" w:eastAsiaTheme="minorEastAsia" w:hAnsiTheme="minorHAnsi" w:cstheme="minorBidi"/>
          <w:kern w:val="2"/>
          <w:sz w:val="22"/>
          <w:szCs w:val="22"/>
          <w14:ligatures w14:val="standardContextual"/>
        </w:rPr>
      </w:pPr>
      <w:r>
        <w:t>4.11.2.3.3</w:t>
      </w:r>
      <w:r>
        <w:rPr>
          <w:rFonts w:asciiTheme="minorHAnsi" w:eastAsiaTheme="minorEastAsia" w:hAnsiTheme="minorHAnsi" w:cstheme="minorBidi"/>
          <w:kern w:val="2"/>
          <w:sz w:val="22"/>
          <w:szCs w:val="22"/>
          <w14:ligatures w14:val="standardContextual"/>
        </w:rPr>
        <w:tab/>
      </w:r>
      <w:r>
        <w:t>ATCR2b generation</w:t>
      </w:r>
      <w:r>
        <w:tab/>
      </w:r>
      <w:r>
        <w:fldChar w:fldCharType="begin"/>
      </w:r>
      <w:r>
        <w:instrText xml:space="preserve"> PAGEREF _Toc161852757 \h </w:instrText>
      </w:r>
      <w:r>
        <w:fldChar w:fldCharType="separate"/>
      </w:r>
      <w:r>
        <w:t>57</w:t>
      </w:r>
      <w:r>
        <w:fldChar w:fldCharType="end"/>
      </w:r>
    </w:p>
    <w:p w14:paraId="13F4CF3E" w14:textId="1670DC72" w:rsidR="00E6022A" w:rsidRDefault="00E6022A">
      <w:pPr>
        <w:pStyle w:val="TOC5"/>
        <w:rPr>
          <w:rFonts w:asciiTheme="minorHAnsi" w:eastAsiaTheme="minorEastAsia" w:hAnsiTheme="minorHAnsi" w:cstheme="minorBidi"/>
          <w:kern w:val="2"/>
          <w:sz w:val="22"/>
          <w:szCs w:val="22"/>
          <w14:ligatures w14:val="standardContextual"/>
        </w:rPr>
      </w:pPr>
      <w:r>
        <w:t>4.11.2.3.4</w:t>
      </w:r>
      <w:r>
        <w:rPr>
          <w:rFonts w:asciiTheme="minorHAnsi" w:eastAsiaTheme="minorEastAsia" w:hAnsiTheme="minorHAnsi" w:cstheme="minorBidi"/>
          <w:kern w:val="2"/>
          <w:sz w:val="22"/>
          <w:szCs w:val="22"/>
          <w14:ligatures w14:val="standardContextual"/>
        </w:rPr>
        <w:tab/>
      </w:r>
      <w:r>
        <w:t>ATCR2 power allocation</w:t>
      </w:r>
      <w:r>
        <w:tab/>
      </w:r>
      <w:r>
        <w:fldChar w:fldCharType="begin"/>
      </w:r>
      <w:r>
        <w:instrText xml:space="preserve"> PAGEREF _Toc161852758 \h </w:instrText>
      </w:r>
      <w:r>
        <w:fldChar w:fldCharType="separate"/>
      </w:r>
      <w:r>
        <w:t>57</w:t>
      </w:r>
      <w:r>
        <w:fldChar w:fldCharType="end"/>
      </w:r>
    </w:p>
    <w:p w14:paraId="31BF29CF" w14:textId="6AF620D3" w:rsidR="00E6022A" w:rsidRDefault="00E6022A">
      <w:pPr>
        <w:pStyle w:val="TOC4"/>
        <w:rPr>
          <w:rFonts w:asciiTheme="minorHAnsi" w:eastAsiaTheme="minorEastAsia" w:hAnsiTheme="minorHAnsi" w:cstheme="minorBidi"/>
          <w:kern w:val="2"/>
          <w:sz w:val="22"/>
          <w:szCs w:val="22"/>
          <w14:ligatures w14:val="standardContextual"/>
        </w:rPr>
      </w:pPr>
      <w:r>
        <w:t>4.11.2.4</w:t>
      </w:r>
      <w:r>
        <w:rPr>
          <w:rFonts w:asciiTheme="minorHAnsi" w:eastAsiaTheme="minorEastAsia" w:hAnsiTheme="minorHAnsi" w:cstheme="minorBidi"/>
          <w:kern w:val="2"/>
          <w:sz w:val="22"/>
          <w:szCs w:val="22"/>
          <w14:ligatures w14:val="standardContextual"/>
        </w:rPr>
        <w:tab/>
      </w:r>
      <w:r>
        <w:t>ANTCR2: E-UTRA multicarrier non-contiguous operation</w:t>
      </w:r>
      <w:r>
        <w:tab/>
      </w:r>
      <w:r>
        <w:fldChar w:fldCharType="begin"/>
      </w:r>
      <w:r>
        <w:instrText xml:space="preserve"> PAGEREF _Toc161852759 \h </w:instrText>
      </w:r>
      <w:r>
        <w:fldChar w:fldCharType="separate"/>
      </w:r>
      <w:r>
        <w:t>58</w:t>
      </w:r>
      <w:r>
        <w:fldChar w:fldCharType="end"/>
      </w:r>
    </w:p>
    <w:p w14:paraId="0DB3AB17" w14:textId="0258BBA4" w:rsidR="00E6022A" w:rsidRDefault="00E6022A">
      <w:pPr>
        <w:pStyle w:val="TOC5"/>
        <w:rPr>
          <w:rFonts w:asciiTheme="minorHAnsi" w:eastAsiaTheme="minorEastAsia" w:hAnsiTheme="minorHAnsi" w:cstheme="minorBidi"/>
          <w:kern w:val="2"/>
          <w:sz w:val="22"/>
          <w:szCs w:val="22"/>
          <w14:ligatures w14:val="standardContextual"/>
        </w:rPr>
      </w:pPr>
      <w:r>
        <w:t>4.11.2.4.1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_Toc161852760 \h </w:instrText>
      </w:r>
      <w:r>
        <w:fldChar w:fldCharType="separate"/>
      </w:r>
      <w:r>
        <w:t>58</w:t>
      </w:r>
      <w:r>
        <w:fldChar w:fldCharType="end"/>
      </w:r>
    </w:p>
    <w:p w14:paraId="40B7505F" w14:textId="643FF309" w:rsidR="00E6022A" w:rsidRDefault="00E6022A">
      <w:pPr>
        <w:pStyle w:val="TOC5"/>
        <w:rPr>
          <w:rFonts w:asciiTheme="minorHAnsi" w:eastAsiaTheme="minorEastAsia" w:hAnsiTheme="minorHAnsi" w:cstheme="minorBidi"/>
          <w:kern w:val="2"/>
          <w:sz w:val="22"/>
          <w:szCs w:val="22"/>
          <w14:ligatures w14:val="standardContextual"/>
        </w:rPr>
      </w:pPr>
      <w:r>
        <w:t>4.11.2.4.2</w:t>
      </w:r>
      <w:r>
        <w:rPr>
          <w:rFonts w:asciiTheme="minorHAnsi" w:eastAsiaTheme="minorEastAsia" w:hAnsiTheme="minorHAnsi" w:cstheme="minorBidi"/>
          <w:kern w:val="2"/>
          <w:sz w:val="22"/>
          <w:szCs w:val="22"/>
          <w14:ligatures w14:val="standardContextual"/>
        </w:rPr>
        <w:tab/>
      </w:r>
      <w:r>
        <w:t>ANTCR2 generation</w:t>
      </w:r>
      <w:r>
        <w:tab/>
      </w:r>
      <w:r>
        <w:fldChar w:fldCharType="begin"/>
      </w:r>
      <w:r>
        <w:instrText xml:space="preserve"> PAGEREF _Toc161852761 \h </w:instrText>
      </w:r>
      <w:r>
        <w:fldChar w:fldCharType="separate"/>
      </w:r>
      <w:r>
        <w:t>58</w:t>
      </w:r>
      <w:r>
        <w:fldChar w:fldCharType="end"/>
      </w:r>
    </w:p>
    <w:p w14:paraId="53931D22" w14:textId="598927EA" w:rsidR="00E6022A" w:rsidRDefault="00E6022A">
      <w:pPr>
        <w:pStyle w:val="TOC5"/>
        <w:rPr>
          <w:rFonts w:asciiTheme="minorHAnsi" w:eastAsiaTheme="minorEastAsia" w:hAnsiTheme="minorHAnsi" w:cstheme="minorBidi"/>
          <w:kern w:val="2"/>
          <w:sz w:val="22"/>
          <w:szCs w:val="22"/>
          <w14:ligatures w14:val="standardContextual"/>
        </w:rPr>
      </w:pPr>
      <w:r>
        <w:t>4.11.2.4.3</w:t>
      </w:r>
      <w:r>
        <w:rPr>
          <w:rFonts w:asciiTheme="minorHAnsi" w:eastAsiaTheme="minorEastAsia" w:hAnsiTheme="minorHAnsi" w:cstheme="minorBidi"/>
          <w:kern w:val="2"/>
          <w:sz w:val="22"/>
          <w:szCs w:val="22"/>
          <w14:ligatures w14:val="standardContextual"/>
        </w:rPr>
        <w:tab/>
      </w:r>
      <w:r>
        <w:t>ANTCR2 power allocation</w:t>
      </w:r>
      <w:r>
        <w:tab/>
      </w:r>
      <w:r>
        <w:fldChar w:fldCharType="begin"/>
      </w:r>
      <w:r>
        <w:instrText xml:space="preserve"> PAGEREF _Toc161852762 \h </w:instrText>
      </w:r>
      <w:r>
        <w:fldChar w:fldCharType="separate"/>
      </w:r>
      <w:r>
        <w:t>58</w:t>
      </w:r>
      <w:r>
        <w:fldChar w:fldCharType="end"/>
      </w:r>
    </w:p>
    <w:p w14:paraId="4DD18C46" w14:textId="37CC879A" w:rsidR="00E6022A" w:rsidRDefault="00E6022A">
      <w:pPr>
        <w:pStyle w:val="TOC4"/>
        <w:rPr>
          <w:rFonts w:asciiTheme="minorHAnsi" w:eastAsiaTheme="minorEastAsia" w:hAnsiTheme="minorHAnsi" w:cstheme="minorBidi"/>
          <w:kern w:val="2"/>
          <w:sz w:val="22"/>
          <w:szCs w:val="22"/>
          <w14:ligatures w14:val="standardContextual"/>
        </w:rPr>
      </w:pPr>
      <w:r>
        <w:t>4.11.2.5</w:t>
      </w:r>
      <w:r>
        <w:rPr>
          <w:rFonts w:asciiTheme="minorHAnsi" w:eastAsiaTheme="minorEastAsia" w:hAnsiTheme="minorHAnsi" w:cstheme="minorBidi"/>
          <w:kern w:val="2"/>
          <w:sz w:val="22"/>
          <w:szCs w:val="22"/>
          <w14:ligatures w14:val="standardContextual"/>
        </w:rPr>
        <w:tab/>
      </w:r>
      <w:r>
        <w:t>ATCR3: UTRA and E-UTRA multi-RAT operation</w:t>
      </w:r>
      <w:r>
        <w:tab/>
      </w:r>
      <w:r>
        <w:fldChar w:fldCharType="begin"/>
      </w:r>
      <w:r>
        <w:instrText xml:space="preserve"> PAGEREF _Toc161852763 \h </w:instrText>
      </w:r>
      <w:r>
        <w:fldChar w:fldCharType="separate"/>
      </w:r>
      <w:r>
        <w:t>58</w:t>
      </w:r>
      <w:r>
        <w:fldChar w:fldCharType="end"/>
      </w:r>
    </w:p>
    <w:p w14:paraId="7AFF3AFC" w14:textId="27A0D93A" w:rsidR="00E6022A" w:rsidRDefault="00E6022A">
      <w:pPr>
        <w:pStyle w:val="TOC5"/>
        <w:rPr>
          <w:rFonts w:asciiTheme="minorHAnsi" w:eastAsiaTheme="minorEastAsia" w:hAnsiTheme="minorHAnsi" w:cstheme="minorBidi"/>
          <w:kern w:val="2"/>
          <w:sz w:val="22"/>
          <w:szCs w:val="22"/>
          <w14:ligatures w14:val="standardContextual"/>
        </w:rPr>
      </w:pPr>
      <w:r>
        <w:t>4.11.2.5.1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_Toc161852764 \h </w:instrText>
      </w:r>
      <w:r>
        <w:fldChar w:fldCharType="separate"/>
      </w:r>
      <w:r>
        <w:t>58</w:t>
      </w:r>
      <w:r>
        <w:fldChar w:fldCharType="end"/>
      </w:r>
    </w:p>
    <w:p w14:paraId="2C86C26B" w14:textId="61B2F27E" w:rsidR="00E6022A" w:rsidRDefault="00E6022A">
      <w:pPr>
        <w:pStyle w:val="TOC5"/>
        <w:rPr>
          <w:rFonts w:asciiTheme="minorHAnsi" w:eastAsiaTheme="minorEastAsia" w:hAnsiTheme="minorHAnsi" w:cstheme="minorBidi"/>
          <w:kern w:val="2"/>
          <w:sz w:val="22"/>
          <w:szCs w:val="22"/>
          <w14:ligatures w14:val="standardContextual"/>
        </w:rPr>
      </w:pPr>
      <w:r>
        <w:t>4.11.2.5.2</w:t>
      </w:r>
      <w:r>
        <w:rPr>
          <w:rFonts w:asciiTheme="minorHAnsi" w:eastAsiaTheme="minorEastAsia" w:hAnsiTheme="minorHAnsi" w:cstheme="minorBidi"/>
          <w:kern w:val="2"/>
          <w:sz w:val="22"/>
          <w:szCs w:val="22"/>
          <w14:ligatures w14:val="standardContextual"/>
        </w:rPr>
        <w:tab/>
      </w:r>
      <w:r>
        <w:t>ATCR3a generation</w:t>
      </w:r>
      <w:r>
        <w:tab/>
      </w:r>
      <w:r>
        <w:fldChar w:fldCharType="begin"/>
      </w:r>
      <w:r>
        <w:instrText xml:space="preserve"> PAGEREF _Toc161852765 \h </w:instrText>
      </w:r>
      <w:r>
        <w:fldChar w:fldCharType="separate"/>
      </w:r>
      <w:r>
        <w:t>59</w:t>
      </w:r>
      <w:r>
        <w:fldChar w:fldCharType="end"/>
      </w:r>
    </w:p>
    <w:p w14:paraId="48DD59DD" w14:textId="203C168B" w:rsidR="00E6022A" w:rsidRDefault="00E6022A">
      <w:pPr>
        <w:pStyle w:val="TOC5"/>
        <w:rPr>
          <w:rFonts w:asciiTheme="minorHAnsi" w:eastAsiaTheme="minorEastAsia" w:hAnsiTheme="minorHAnsi" w:cstheme="minorBidi"/>
          <w:kern w:val="2"/>
          <w:sz w:val="22"/>
          <w:szCs w:val="22"/>
          <w14:ligatures w14:val="standardContextual"/>
        </w:rPr>
      </w:pPr>
      <w:r>
        <w:t>4.11.2.5.3</w:t>
      </w:r>
      <w:r>
        <w:rPr>
          <w:rFonts w:asciiTheme="minorHAnsi" w:eastAsiaTheme="minorEastAsia" w:hAnsiTheme="minorHAnsi" w:cstheme="minorBidi"/>
          <w:kern w:val="2"/>
          <w:sz w:val="22"/>
          <w:szCs w:val="22"/>
          <w14:ligatures w14:val="standardContextual"/>
        </w:rPr>
        <w:tab/>
      </w:r>
      <w:r>
        <w:t>ATCR3b generation</w:t>
      </w:r>
      <w:r>
        <w:tab/>
      </w:r>
      <w:r>
        <w:fldChar w:fldCharType="begin"/>
      </w:r>
      <w:r>
        <w:instrText xml:space="preserve"> PAGEREF _Toc161852766 \h </w:instrText>
      </w:r>
      <w:r>
        <w:fldChar w:fldCharType="separate"/>
      </w:r>
      <w:r>
        <w:t>59</w:t>
      </w:r>
      <w:r>
        <w:fldChar w:fldCharType="end"/>
      </w:r>
    </w:p>
    <w:p w14:paraId="6ECD48B3" w14:textId="5AA3A74A" w:rsidR="00E6022A" w:rsidRDefault="00E6022A">
      <w:pPr>
        <w:pStyle w:val="TOC5"/>
        <w:rPr>
          <w:rFonts w:asciiTheme="minorHAnsi" w:eastAsiaTheme="minorEastAsia" w:hAnsiTheme="minorHAnsi" w:cstheme="minorBidi"/>
          <w:kern w:val="2"/>
          <w:sz w:val="22"/>
          <w:szCs w:val="22"/>
          <w14:ligatures w14:val="standardContextual"/>
        </w:rPr>
      </w:pPr>
      <w:r>
        <w:t>4.11.2.5.4</w:t>
      </w:r>
      <w:r>
        <w:rPr>
          <w:rFonts w:asciiTheme="minorHAnsi" w:eastAsiaTheme="minorEastAsia" w:hAnsiTheme="minorHAnsi" w:cstheme="minorBidi"/>
          <w:kern w:val="2"/>
          <w:sz w:val="22"/>
          <w:szCs w:val="22"/>
          <w14:ligatures w14:val="standardContextual"/>
        </w:rPr>
        <w:tab/>
      </w:r>
      <w:r>
        <w:t>ATCR3 power allocation</w:t>
      </w:r>
      <w:r>
        <w:tab/>
      </w:r>
      <w:r>
        <w:fldChar w:fldCharType="begin"/>
      </w:r>
      <w:r>
        <w:instrText xml:space="preserve"> PAGEREF _Toc161852767 \h </w:instrText>
      </w:r>
      <w:r>
        <w:fldChar w:fldCharType="separate"/>
      </w:r>
      <w:r>
        <w:t>59</w:t>
      </w:r>
      <w:r>
        <w:fldChar w:fldCharType="end"/>
      </w:r>
    </w:p>
    <w:p w14:paraId="546AFDED" w14:textId="2C5DE99D" w:rsidR="00E6022A" w:rsidRDefault="00E6022A">
      <w:pPr>
        <w:pStyle w:val="TOC4"/>
        <w:rPr>
          <w:rFonts w:asciiTheme="minorHAnsi" w:eastAsiaTheme="minorEastAsia" w:hAnsiTheme="minorHAnsi" w:cstheme="minorBidi"/>
          <w:kern w:val="2"/>
          <w:sz w:val="22"/>
          <w:szCs w:val="22"/>
          <w14:ligatures w14:val="standardContextual"/>
        </w:rPr>
      </w:pPr>
      <w:r>
        <w:t>4.11.2.6</w:t>
      </w:r>
      <w:r>
        <w:rPr>
          <w:rFonts w:asciiTheme="minorHAnsi" w:eastAsiaTheme="minorEastAsia" w:hAnsiTheme="minorHAnsi" w:cstheme="minorBidi"/>
          <w:kern w:val="2"/>
          <w:sz w:val="22"/>
          <w:szCs w:val="22"/>
          <w14:ligatures w14:val="standardContextual"/>
        </w:rPr>
        <w:tab/>
      </w:r>
      <w:r>
        <w:t>ANTCR3: UTRA and E-UTRA multi-RAT non-contiguous operation</w:t>
      </w:r>
      <w:r>
        <w:tab/>
      </w:r>
      <w:r>
        <w:fldChar w:fldCharType="begin"/>
      </w:r>
      <w:r>
        <w:instrText xml:space="preserve"> PAGEREF _Toc161852768 \h </w:instrText>
      </w:r>
      <w:r>
        <w:fldChar w:fldCharType="separate"/>
      </w:r>
      <w:r>
        <w:t>59</w:t>
      </w:r>
      <w:r>
        <w:fldChar w:fldCharType="end"/>
      </w:r>
    </w:p>
    <w:p w14:paraId="279C5387" w14:textId="33E6FE20" w:rsidR="00E6022A" w:rsidRDefault="00E6022A">
      <w:pPr>
        <w:pStyle w:val="TOC5"/>
        <w:rPr>
          <w:rFonts w:asciiTheme="minorHAnsi" w:eastAsiaTheme="minorEastAsia" w:hAnsiTheme="minorHAnsi" w:cstheme="minorBidi"/>
          <w:kern w:val="2"/>
          <w:sz w:val="22"/>
          <w:szCs w:val="22"/>
          <w14:ligatures w14:val="standardContextual"/>
        </w:rPr>
      </w:pPr>
      <w:r>
        <w:t>4.11.2.6.1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_Toc161852769 \h </w:instrText>
      </w:r>
      <w:r>
        <w:fldChar w:fldCharType="separate"/>
      </w:r>
      <w:r>
        <w:t>59</w:t>
      </w:r>
      <w:r>
        <w:fldChar w:fldCharType="end"/>
      </w:r>
    </w:p>
    <w:p w14:paraId="333D2122" w14:textId="4CEF711F" w:rsidR="00E6022A" w:rsidRDefault="00E6022A">
      <w:pPr>
        <w:pStyle w:val="TOC5"/>
        <w:rPr>
          <w:rFonts w:asciiTheme="minorHAnsi" w:eastAsiaTheme="minorEastAsia" w:hAnsiTheme="minorHAnsi" w:cstheme="minorBidi"/>
          <w:kern w:val="2"/>
          <w:sz w:val="22"/>
          <w:szCs w:val="22"/>
          <w14:ligatures w14:val="standardContextual"/>
        </w:rPr>
      </w:pPr>
      <w:r>
        <w:t>4.11.2.6.2</w:t>
      </w:r>
      <w:r>
        <w:rPr>
          <w:rFonts w:asciiTheme="minorHAnsi" w:eastAsiaTheme="minorEastAsia" w:hAnsiTheme="minorHAnsi" w:cstheme="minorBidi"/>
          <w:kern w:val="2"/>
          <w:sz w:val="22"/>
          <w:szCs w:val="22"/>
          <w14:ligatures w14:val="standardContextual"/>
        </w:rPr>
        <w:tab/>
      </w:r>
      <w:r>
        <w:t>ANTCR3 generation</w:t>
      </w:r>
      <w:r>
        <w:tab/>
      </w:r>
      <w:r>
        <w:fldChar w:fldCharType="begin"/>
      </w:r>
      <w:r>
        <w:instrText xml:space="preserve"> PAGEREF _Toc161852770 \h </w:instrText>
      </w:r>
      <w:r>
        <w:fldChar w:fldCharType="separate"/>
      </w:r>
      <w:r>
        <w:t>59</w:t>
      </w:r>
      <w:r>
        <w:fldChar w:fldCharType="end"/>
      </w:r>
    </w:p>
    <w:p w14:paraId="4B2CECF1" w14:textId="60378E62" w:rsidR="00E6022A" w:rsidRDefault="00E6022A">
      <w:pPr>
        <w:pStyle w:val="TOC5"/>
        <w:rPr>
          <w:rFonts w:asciiTheme="minorHAnsi" w:eastAsiaTheme="minorEastAsia" w:hAnsiTheme="minorHAnsi" w:cstheme="minorBidi"/>
          <w:kern w:val="2"/>
          <w:sz w:val="22"/>
          <w:szCs w:val="22"/>
          <w14:ligatures w14:val="standardContextual"/>
        </w:rPr>
      </w:pPr>
      <w:r>
        <w:t>4.11.2.6.3</w:t>
      </w:r>
      <w:r>
        <w:rPr>
          <w:rFonts w:asciiTheme="minorHAnsi" w:eastAsiaTheme="minorEastAsia" w:hAnsiTheme="minorHAnsi" w:cstheme="minorBidi"/>
          <w:kern w:val="2"/>
          <w:sz w:val="22"/>
          <w:szCs w:val="22"/>
          <w14:ligatures w14:val="standardContextual"/>
        </w:rPr>
        <w:tab/>
      </w:r>
      <w:r>
        <w:t>ANTCR3 power allocation</w:t>
      </w:r>
      <w:r>
        <w:tab/>
      </w:r>
      <w:r>
        <w:fldChar w:fldCharType="begin"/>
      </w:r>
      <w:r>
        <w:instrText xml:space="preserve"> PAGEREF _Toc161852771 \h </w:instrText>
      </w:r>
      <w:r>
        <w:fldChar w:fldCharType="separate"/>
      </w:r>
      <w:r>
        <w:t>60</w:t>
      </w:r>
      <w:r>
        <w:fldChar w:fldCharType="end"/>
      </w:r>
    </w:p>
    <w:p w14:paraId="158AC05B" w14:textId="66E69808" w:rsidR="00E6022A" w:rsidRDefault="00E6022A">
      <w:pPr>
        <w:pStyle w:val="TOC4"/>
        <w:rPr>
          <w:rFonts w:asciiTheme="minorHAnsi" w:eastAsiaTheme="minorEastAsia" w:hAnsiTheme="minorHAnsi" w:cstheme="minorBidi"/>
          <w:kern w:val="2"/>
          <w:sz w:val="22"/>
          <w:szCs w:val="22"/>
          <w14:ligatures w14:val="standardContextual"/>
        </w:rPr>
      </w:pPr>
      <w:r>
        <w:t>4.11.2.7</w:t>
      </w:r>
      <w:r>
        <w:rPr>
          <w:rFonts w:asciiTheme="minorHAnsi" w:eastAsiaTheme="minorEastAsia" w:hAnsiTheme="minorHAnsi" w:cstheme="minorBidi"/>
          <w:kern w:val="2"/>
          <w:sz w:val="22"/>
          <w:szCs w:val="22"/>
          <w14:ligatures w14:val="standardContextual"/>
        </w:rPr>
        <w:tab/>
      </w:r>
      <w:r>
        <w:t>ATCR4: Single carrier for receiver tests</w:t>
      </w:r>
      <w:r>
        <w:tab/>
      </w:r>
      <w:r>
        <w:fldChar w:fldCharType="begin"/>
      </w:r>
      <w:r>
        <w:instrText xml:space="preserve"> PAGEREF _Toc161852772 \h </w:instrText>
      </w:r>
      <w:r>
        <w:fldChar w:fldCharType="separate"/>
      </w:r>
      <w:r>
        <w:t>60</w:t>
      </w:r>
      <w:r>
        <w:fldChar w:fldCharType="end"/>
      </w:r>
    </w:p>
    <w:p w14:paraId="07021EA1" w14:textId="1F27BCEC" w:rsidR="00E6022A" w:rsidRDefault="00E6022A">
      <w:pPr>
        <w:pStyle w:val="TOC5"/>
        <w:rPr>
          <w:rFonts w:asciiTheme="minorHAnsi" w:eastAsiaTheme="minorEastAsia" w:hAnsiTheme="minorHAnsi" w:cstheme="minorBidi"/>
          <w:kern w:val="2"/>
          <w:sz w:val="22"/>
          <w:szCs w:val="22"/>
          <w14:ligatures w14:val="standardContextual"/>
        </w:rPr>
      </w:pPr>
      <w:r>
        <w:t>4.11.2.7.1</w:t>
      </w:r>
      <w:r>
        <w:rPr>
          <w:rFonts w:asciiTheme="minorHAnsi" w:eastAsiaTheme="minorEastAsia" w:hAnsiTheme="minorHAnsi" w:cstheme="minorBidi"/>
          <w:kern w:val="2"/>
          <w:sz w:val="22"/>
          <w:szCs w:val="22"/>
          <w14:ligatures w14:val="standardContextual"/>
        </w:rPr>
        <w:tab/>
      </w:r>
      <w:r>
        <w:t>ATCR4a generation</w:t>
      </w:r>
      <w:r>
        <w:tab/>
      </w:r>
      <w:r>
        <w:fldChar w:fldCharType="begin"/>
      </w:r>
      <w:r>
        <w:instrText xml:space="preserve"> PAGEREF _Toc161852773 \h </w:instrText>
      </w:r>
      <w:r>
        <w:fldChar w:fldCharType="separate"/>
      </w:r>
      <w:r>
        <w:t>60</w:t>
      </w:r>
      <w:r>
        <w:fldChar w:fldCharType="end"/>
      </w:r>
    </w:p>
    <w:p w14:paraId="775DC979" w14:textId="132DC671" w:rsidR="00E6022A" w:rsidRDefault="00E6022A">
      <w:pPr>
        <w:pStyle w:val="TOC5"/>
        <w:rPr>
          <w:rFonts w:asciiTheme="minorHAnsi" w:eastAsiaTheme="minorEastAsia" w:hAnsiTheme="minorHAnsi" w:cstheme="minorBidi"/>
          <w:kern w:val="2"/>
          <w:sz w:val="22"/>
          <w:szCs w:val="22"/>
          <w14:ligatures w14:val="standardContextual"/>
        </w:rPr>
      </w:pPr>
      <w:r>
        <w:t>4.11.2.7.2</w:t>
      </w:r>
      <w:r>
        <w:rPr>
          <w:rFonts w:asciiTheme="minorHAnsi" w:eastAsiaTheme="minorEastAsia" w:hAnsiTheme="minorHAnsi" w:cstheme="minorBidi"/>
          <w:kern w:val="2"/>
          <w:sz w:val="22"/>
          <w:szCs w:val="22"/>
          <w14:ligatures w14:val="standardContextual"/>
        </w:rPr>
        <w:tab/>
      </w:r>
      <w:r>
        <w:t>ATCR4b generation</w:t>
      </w:r>
      <w:r>
        <w:tab/>
      </w:r>
      <w:r>
        <w:fldChar w:fldCharType="begin"/>
      </w:r>
      <w:r>
        <w:instrText xml:space="preserve"> PAGEREF _Toc161852774 \h </w:instrText>
      </w:r>
      <w:r>
        <w:fldChar w:fldCharType="separate"/>
      </w:r>
      <w:r>
        <w:t>60</w:t>
      </w:r>
      <w:r>
        <w:fldChar w:fldCharType="end"/>
      </w:r>
    </w:p>
    <w:p w14:paraId="64070FA1" w14:textId="64E9E199" w:rsidR="00E6022A" w:rsidRDefault="00E6022A">
      <w:pPr>
        <w:pStyle w:val="TOC5"/>
        <w:rPr>
          <w:rFonts w:asciiTheme="minorHAnsi" w:eastAsiaTheme="minorEastAsia" w:hAnsiTheme="minorHAnsi" w:cstheme="minorBidi"/>
          <w:kern w:val="2"/>
          <w:sz w:val="22"/>
          <w:szCs w:val="22"/>
          <w14:ligatures w14:val="standardContextual"/>
        </w:rPr>
      </w:pPr>
      <w:r>
        <w:t>4.11.2.7.3</w:t>
      </w:r>
      <w:r>
        <w:rPr>
          <w:rFonts w:asciiTheme="minorHAnsi" w:eastAsiaTheme="minorEastAsia" w:hAnsiTheme="minorHAnsi" w:cstheme="minorBidi"/>
          <w:kern w:val="2"/>
          <w:sz w:val="22"/>
          <w:szCs w:val="22"/>
          <w14:ligatures w14:val="standardContextual"/>
        </w:rPr>
        <w:tab/>
      </w:r>
      <w:r>
        <w:t>ATCR4c generation</w:t>
      </w:r>
      <w:r>
        <w:tab/>
      </w:r>
      <w:r>
        <w:fldChar w:fldCharType="begin"/>
      </w:r>
      <w:r>
        <w:instrText xml:space="preserve"> PAGEREF _Toc161852775 \h </w:instrText>
      </w:r>
      <w:r>
        <w:fldChar w:fldCharType="separate"/>
      </w:r>
      <w:r>
        <w:t>60</w:t>
      </w:r>
      <w:r>
        <w:fldChar w:fldCharType="end"/>
      </w:r>
    </w:p>
    <w:p w14:paraId="7DEF8A3F" w14:textId="3CB3A376" w:rsidR="00E6022A" w:rsidRDefault="00E6022A">
      <w:pPr>
        <w:pStyle w:val="TOC5"/>
        <w:rPr>
          <w:rFonts w:asciiTheme="minorHAnsi" w:eastAsiaTheme="minorEastAsia" w:hAnsiTheme="minorHAnsi" w:cstheme="minorBidi"/>
          <w:kern w:val="2"/>
          <w:sz w:val="22"/>
          <w:szCs w:val="22"/>
          <w14:ligatures w14:val="standardContextual"/>
        </w:rPr>
      </w:pPr>
      <w:r>
        <w:t>4.11.2.7.3A</w:t>
      </w:r>
      <w:r>
        <w:rPr>
          <w:rFonts w:asciiTheme="minorHAnsi" w:eastAsiaTheme="minorEastAsia" w:hAnsiTheme="minorHAnsi" w:cstheme="minorBidi"/>
          <w:kern w:val="2"/>
          <w:sz w:val="22"/>
          <w:szCs w:val="22"/>
          <w14:ligatures w14:val="standardContextual"/>
        </w:rPr>
        <w:tab/>
      </w:r>
      <w:r>
        <w:t>ATCR4d generation</w:t>
      </w:r>
      <w:r>
        <w:tab/>
      </w:r>
      <w:r>
        <w:fldChar w:fldCharType="begin"/>
      </w:r>
      <w:r>
        <w:instrText xml:space="preserve"> PAGEREF _Toc161852776 \h </w:instrText>
      </w:r>
      <w:r>
        <w:fldChar w:fldCharType="separate"/>
      </w:r>
      <w:r>
        <w:t>61</w:t>
      </w:r>
      <w:r>
        <w:fldChar w:fldCharType="end"/>
      </w:r>
    </w:p>
    <w:p w14:paraId="69978F44" w14:textId="71F54DB9" w:rsidR="00E6022A" w:rsidRDefault="00E6022A">
      <w:pPr>
        <w:pStyle w:val="TOC5"/>
        <w:rPr>
          <w:rFonts w:asciiTheme="minorHAnsi" w:eastAsiaTheme="minorEastAsia" w:hAnsiTheme="minorHAnsi" w:cstheme="minorBidi"/>
          <w:kern w:val="2"/>
          <w:sz w:val="22"/>
          <w:szCs w:val="22"/>
          <w14:ligatures w14:val="standardContextual"/>
        </w:rPr>
      </w:pPr>
      <w:r>
        <w:t>11.2.7.4</w:t>
      </w:r>
      <w:r>
        <w:rPr>
          <w:rFonts w:asciiTheme="minorHAnsi" w:eastAsiaTheme="minorEastAsia" w:hAnsiTheme="minorHAnsi" w:cstheme="minorBidi"/>
          <w:kern w:val="2"/>
          <w:sz w:val="22"/>
          <w:szCs w:val="22"/>
          <w14:ligatures w14:val="standardContextual"/>
        </w:rPr>
        <w:tab/>
      </w:r>
      <w:r>
        <w:t>ATCR4 power allocation</w:t>
      </w:r>
      <w:r>
        <w:tab/>
      </w:r>
      <w:r>
        <w:fldChar w:fldCharType="begin"/>
      </w:r>
      <w:r>
        <w:instrText xml:space="preserve"> PAGEREF _Toc161852777 \h </w:instrText>
      </w:r>
      <w:r>
        <w:fldChar w:fldCharType="separate"/>
      </w:r>
      <w:r>
        <w:t>61</w:t>
      </w:r>
      <w:r>
        <w:fldChar w:fldCharType="end"/>
      </w:r>
    </w:p>
    <w:p w14:paraId="7660119F" w14:textId="772E26CD" w:rsidR="00E6022A" w:rsidRDefault="00E6022A">
      <w:pPr>
        <w:pStyle w:val="TOC4"/>
        <w:rPr>
          <w:rFonts w:asciiTheme="minorHAnsi" w:eastAsiaTheme="minorEastAsia" w:hAnsiTheme="minorHAnsi" w:cstheme="minorBidi"/>
          <w:kern w:val="2"/>
          <w:sz w:val="22"/>
          <w:szCs w:val="22"/>
          <w14:ligatures w14:val="standardContextual"/>
        </w:rPr>
      </w:pPr>
      <w:r>
        <w:rPr>
          <w:lang w:eastAsia="zh-CN"/>
        </w:rPr>
        <w:t>4.11.2.8</w:t>
      </w:r>
      <w:r>
        <w:rPr>
          <w:rFonts w:asciiTheme="minorHAnsi" w:eastAsiaTheme="minorEastAsia" w:hAnsiTheme="minorHAnsi" w:cstheme="minorBidi"/>
          <w:kern w:val="2"/>
          <w:sz w:val="22"/>
          <w:szCs w:val="22"/>
          <w14:ligatures w14:val="standardContextual"/>
        </w:rPr>
        <w:tab/>
      </w:r>
      <w:r>
        <w:t xml:space="preserve">ATCR5: MB-MSR </w:t>
      </w:r>
      <w:r>
        <w:rPr>
          <w:lang w:eastAsia="zh-CN"/>
        </w:rPr>
        <w:t>operation</w:t>
      </w:r>
      <w:r>
        <w:tab/>
      </w:r>
      <w:r>
        <w:fldChar w:fldCharType="begin"/>
      </w:r>
      <w:r>
        <w:instrText xml:space="preserve"> PAGEREF _Toc161852778 \h </w:instrText>
      </w:r>
      <w:r>
        <w:fldChar w:fldCharType="separate"/>
      </w:r>
      <w:r>
        <w:t>61</w:t>
      </w:r>
      <w:r>
        <w:fldChar w:fldCharType="end"/>
      </w:r>
    </w:p>
    <w:p w14:paraId="5E90EC82" w14:textId="130739AD" w:rsidR="00E6022A" w:rsidRDefault="00E6022A">
      <w:pPr>
        <w:pStyle w:val="TOC5"/>
        <w:rPr>
          <w:rFonts w:asciiTheme="minorHAnsi" w:eastAsiaTheme="minorEastAsia" w:hAnsiTheme="minorHAnsi" w:cstheme="minorBidi"/>
          <w:kern w:val="2"/>
          <w:sz w:val="22"/>
          <w:szCs w:val="22"/>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14:ligatures w14:val="standardContextual"/>
        </w:rPr>
        <w:tab/>
      </w:r>
      <w:r>
        <w:t>ATCR5a: MB-MSR test configuration for full carrier allocation</w:t>
      </w:r>
      <w:r>
        <w:tab/>
      </w:r>
      <w:r>
        <w:fldChar w:fldCharType="begin"/>
      </w:r>
      <w:r>
        <w:instrText xml:space="preserve"> PAGEREF _Toc161852779 \h </w:instrText>
      </w:r>
      <w:r>
        <w:fldChar w:fldCharType="separate"/>
      </w:r>
      <w:r>
        <w:t>61</w:t>
      </w:r>
      <w:r>
        <w:fldChar w:fldCharType="end"/>
      </w:r>
    </w:p>
    <w:p w14:paraId="78CE18DB" w14:textId="3F9FA37B" w:rsidR="00E6022A" w:rsidRDefault="00E6022A">
      <w:pPr>
        <w:pStyle w:val="TOC5"/>
        <w:rPr>
          <w:rFonts w:asciiTheme="minorHAnsi" w:eastAsiaTheme="minorEastAsia" w:hAnsiTheme="minorHAnsi" w:cstheme="minorBidi"/>
          <w:kern w:val="2"/>
          <w:sz w:val="22"/>
          <w:szCs w:val="22"/>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14:ligatures w14:val="standardContextual"/>
        </w:rPr>
        <w:tab/>
      </w:r>
      <w:r>
        <w:t>ATCR5b: MB-MSR test configuration with high PSD per carrier</w:t>
      </w:r>
      <w:r>
        <w:tab/>
      </w:r>
      <w:r>
        <w:fldChar w:fldCharType="begin"/>
      </w:r>
      <w:r>
        <w:instrText xml:space="preserve"> PAGEREF _Toc161852780 \h </w:instrText>
      </w:r>
      <w:r>
        <w:fldChar w:fldCharType="separate"/>
      </w:r>
      <w:r>
        <w:t>62</w:t>
      </w:r>
      <w:r>
        <w:fldChar w:fldCharType="end"/>
      </w:r>
    </w:p>
    <w:p w14:paraId="159C7D67" w14:textId="39F96172" w:rsidR="00E6022A" w:rsidRDefault="00E6022A">
      <w:pPr>
        <w:pStyle w:val="TOC4"/>
        <w:rPr>
          <w:rFonts w:asciiTheme="minorHAnsi" w:eastAsiaTheme="minorEastAsia" w:hAnsiTheme="minorHAnsi" w:cstheme="minorBidi"/>
          <w:kern w:val="2"/>
          <w:sz w:val="22"/>
          <w:szCs w:val="22"/>
          <w14:ligatures w14:val="standardContextual"/>
        </w:rPr>
      </w:pPr>
      <w:r>
        <w:t>4.11.2.9</w:t>
      </w:r>
      <w:r>
        <w:rPr>
          <w:rFonts w:asciiTheme="minorHAnsi" w:eastAsiaTheme="minorEastAsia" w:hAnsiTheme="minorHAnsi" w:cstheme="minorBidi"/>
          <w:kern w:val="2"/>
          <w:sz w:val="22"/>
          <w:szCs w:val="22"/>
          <w14:ligatures w14:val="standardContextual"/>
        </w:rPr>
        <w:tab/>
      </w:r>
      <w:r>
        <w:t>ATCR6: Single carrier for transmitter tests</w:t>
      </w:r>
      <w:r>
        <w:tab/>
      </w:r>
      <w:r>
        <w:fldChar w:fldCharType="begin"/>
      </w:r>
      <w:r>
        <w:instrText xml:space="preserve"> PAGEREF _Toc161852781 \h </w:instrText>
      </w:r>
      <w:r>
        <w:fldChar w:fldCharType="separate"/>
      </w:r>
      <w:r>
        <w:t>63</w:t>
      </w:r>
      <w:r>
        <w:fldChar w:fldCharType="end"/>
      </w:r>
    </w:p>
    <w:p w14:paraId="2F838500" w14:textId="55BC08F3" w:rsidR="00E6022A" w:rsidRDefault="00E6022A">
      <w:pPr>
        <w:pStyle w:val="TOC5"/>
        <w:rPr>
          <w:rFonts w:asciiTheme="minorHAnsi" w:eastAsiaTheme="minorEastAsia" w:hAnsiTheme="minorHAnsi" w:cstheme="minorBidi"/>
          <w:kern w:val="2"/>
          <w:sz w:val="22"/>
          <w:szCs w:val="22"/>
          <w14:ligatures w14:val="standardContextual"/>
        </w:rPr>
      </w:pPr>
      <w:r>
        <w:t>4.11.2.9.1</w:t>
      </w:r>
      <w:r>
        <w:rPr>
          <w:rFonts w:asciiTheme="minorHAnsi" w:eastAsiaTheme="minorEastAsia" w:hAnsiTheme="minorHAnsi" w:cstheme="minorBidi"/>
          <w:kern w:val="2"/>
          <w:sz w:val="22"/>
          <w:szCs w:val="22"/>
          <w14:ligatures w14:val="standardContextual"/>
        </w:rPr>
        <w:tab/>
      </w:r>
      <w:r>
        <w:t>ATCR6a generation</w:t>
      </w:r>
      <w:r>
        <w:tab/>
      </w:r>
      <w:r>
        <w:fldChar w:fldCharType="begin"/>
      </w:r>
      <w:r>
        <w:instrText xml:space="preserve"> PAGEREF _Toc161852782 \h </w:instrText>
      </w:r>
      <w:r>
        <w:fldChar w:fldCharType="separate"/>
      </w:r>
      <w:r>
        <w:t>63</w:t>
      </w:r>
      <w:r>
        <w:fldChar w:fldCharType="end"/>
      </w:r>
    </w:p>
    <w:p w14:paraId="63922DC2" w14:textId="1635899F" w:rsidR="00E6022A" w:rsidRDefault="00E6022A">
      <w:pPr>
        <w:pStyle w:val="TOC5"/>
        <w:rPr>
          <w:rFonts w:asciiTheme="minorHAnsi" w:eastAsiaTheme="minorEastAsia" w:hAnsiTheme="minorHAnsi" w:cstheme="minorBidi"/>
          <w:kern w:val="2"/>
          <w:sz w:val="22"/>
          <w:szCs w:val="22"/>
          <w14:ligatures w14:val="standardContextual"/>
        </w:rPr>
      </w:pPr>
      <w:r>
        <w:t>4.11.2.9.2</w:t>
      </w:r>
      <w:r>
        <w:rPr>
          <w:rFonts w:asciiTheme="minorHAnsi" w:eastAsiaTheme="minorEastAsia" w:hAnsiTheme="minorHAnsi" w:cstheme="minorBidi"/>
          <w:kern w:val="2"/>
          <w:sz w:val="22"/>
          <w:szCs w:val="22"/>
          <w14:ligatures w14:val="standardContextual"/>
        </w:rPr>
        <w:tab/>
      </w:r>
      <w:r>
        <w:t>ATCR6b generation</w:t>
      </w:r>
      <w:r>
        <w:tab/>
      </w:r>
      <w:r>
        <w:fldChar w:fldCharType="begin"/>
      </w:r>
      <w:r>
        <w:instrText xml:space="preserve"> PAGEREF _Toc161852783 \h </w:instrText>
      </w:r>
      <w:r>
        <w:fldChar w:fldCharType="separate"/>
      </w:r>
      <w:r>
        <w:t>63</w:t>
      </w:r>
      <w:r>
        <w:fldChar w:fldCharType="end"/>
      </w:r>
    </w:p>
    <w:p w14:paraId="79F266BB" w14:textId="61D254A9" w:rsidR="00E6022A" w:rsidRDefault="00E6022A">
      <w:pPr>
        <w:pStyle w:val="TOC5"/>
        <w:rPr>
          <w:rFonts w:asciiTheme="minorHAnsi" w:eastAsiaTheme="minorEastAsia" w:hAnsiTheme="minorHAnsi" w:cstheme="minorBidi"/>
          <w:kern w:val="2"/>
          <w:sz w:val="22"/>
          <w:szCs w:val="22"/>
          <w14:ligatures w14:val="standardContextual"/>
        </w:rPr>
      </w:pPr>
      <w:r>
        <w:t>4.11.2.9.3</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_Toc161852784 \h </w:instrText>
      </w:r>
      <w:r>
        <w:fldChar w:fldCharType="separate"/>
      </w:r>
      <w:r>
        <w:t>63</w:t>
      </w:r>
      <w:r>
        <w:fldChar w:fldCharType="end"/>
      </w:r>
    </w:p>
    <w:p w14:paraId="635C0C6B" w14:textId="73755265" w:rsidR="00E6022A" w:rsidRDefault="00E6022A">
      <w:pPr>
        <w:pStyle w:val="TOC5"/>
        <w:rPr>
          <w:rFonts w:asciiTheme="minorHAnsi" w:eastAsiaTheme="minorEastAsia" w:hAnsiTheme="minorHAnsi" w:cstheme="minorBidi"/>
          <w:kern w:val="2"/>
          <w:sz w:val="22"/>
          <w:szCs w:val="22"/>
          <w14:ligatures w14:val="standardContextual"/>
        </w:rPr>
      </w:pPr>
      <w:r>
        <w:t>4.11.2.9.3A</w:t>
      </w:r>
      <w:r>
        <w:rPr>
          <w:rFonts w:asciiTheme="minorHAnsi" w:eastAsiaTheme="minorEastAsia" w:hAnsiTheme="minorHAnsi" w:cstheme="minorBidi"/>
          <w:kern w:val="2"/>
          <w:sz w:val="22"/>
          <w:szCs w:val="22"/>
          <w14:ligatures w14:val="standardContextual"/>
        </w:rPr>
        <w:tab/>
      </w:r>
      <w:r>
        <w:t>ATCR6d generation</w:t>
      </w:r>
      <w:r>
        <w:tab/>
      </w:r>
      <w:r>
        <w:fldChar w:fldCharType="begin"/>
      </w:r>
      <w:r>
        <w:instrText xml:space="preserve"> PAGEREF _Toc161852785 \h </w:instrText>
      </w:r>
      <w:r>
        <w:fldChar w:fldCharType="separate"/>
      </w:r>
      <w:r>
        <w:t>63</w:t>
      </w:r>
      <w:r>
        <w:fldChar w:fldCharType="end"/>
      </w:r>
    </w:p>
    <w:p w14:paraId="5D5541B5" w14:textId="2D6C4777" w:rsidR="00E6022A" w:rsidRDefault="00E6022A">
      <w:pPr>
        <w:pStyle w:val="TOC5"/>
        <w:rPr>
          <w:rFonts w:asciiTheme="minorHAnsi" w:eastAsiaTheme="minorEastAsia" w:hAnsiTheme="minorHAnsi" w:cstheme="minorBidi"/>
          <w:kern w:val="2"/>
          <w:sz w:val="22"/>
          <w:szCs w:val="22"/>
          <w14:ligatures w14:val="standardContextual"/>
        </w:rPr>
      </w:pPr>
      <w:r>
        <w:t>4.11.2.9.4</w:t>
      </w:r>
      <w:r>
        <w:rPr>
          <w:rFonts w:asciiTheme="minorHAnsi" w:eastAsiaTheme="minorEastAsia" w:hAnsiTheme="minorHAnsi" w:cstheme="minorBidi"/>
          <w:kern w:val="2"/>
          <w:sz w:val="22"/>
          <w:szCs w:val="22"/>
          <w14:ligatures w14:val="standardContextual"/>
        </w:rPr>
        <w:tab/>
      </w:r>
      <w:r>
        <w:t>ATCR6 power allocation</w:t>
      </w:r>
      <w:r>
        <w:tab/>
      </w:r>
      <w:r>
        <w:fldChar w:fldCharType="begin"/>
      </w:r>
      <w:r>
        <w:instrText xml:space="preserve"> PAGEREF _Toc161852786 \h </w:instrText>
      </w:r>
      <w:r>
        <w:fldChar w:fldCharType="separate"/>
      </w:r>
      <w:r>
        <w:t>63</w:t>
      </w:r>
      <w:r>
        <w:fldChar w:fldCharType="end"/>
      </w:r>
    </w:p>
    <w:p w14:paraId="2AC6989E" w14:textId="34E573BB" w:rsidR="00E6022A" w:rsidRDefault="00E6022A">
      <w:pPr>
        <w:pStyle w:val="TOC4"/>
        <w:rPr>
          <w:rFonts w:asciiTheme="minorHAnsi" w:eastAsiaTheme="minorEastAsia" w:hAnsiTheme="minorHAnsi" w:cstheme="minorBidi"/>
          <w:kern w:val="2"/>
          <w:sz w:val="22"/>
          <w:szCs w:val="22"/>
          <w14:ligatures w14:val="standardContextual"/>
        </w:rPr>
      </w:pPr>
      <w:r>
        <w:t>4.11.2.10</w:t>
      </w:r>
      <w:r>
        <w:rPr>
          <w:rFonts w:asciiTheme="minorHAnsi" w:eastAsiaTheme="minorEastAsia" w:hAnsiTheme="minorHAnsi" w:cstheme="minorBidi"/>
          <w:kern w:val="2"/>
          <w:sz w:val="22"/>
          <w:szCs w:val="22"/>
          <w14:ligatures w14:val="standardContextual"/>
        </w:rPr>
        <w:tab/>
      </w:r>
      <w:r>
        <w:t>ATCR7: E-UTRA and NR multi RAT operation</w:t>
      </w:r>
      <w:r>
        <w:tab/>
      </w:r>
      <w:r>
        <w:fldChar w:fldCharType="begin"/>
      </w:r>
      <w:r>
        <w:instrText xml:space="preserve"> PAGEREF _Toc161852787 \h </w:instrText>
      </w:r>
      <w:r>
        <w:fldChar w:fldCharType="separate"/>
      </w:r>
      <w:r>
        <w:t>64</w:t>
      </w:r>
      <w:r>
        <w:fldChar w:fldCharType="end"/>
      </w:r>
    </w:p>
    <w:p w14:paraId="1FD9B367" w14:textId="6594BEF5" w:rsidR="00E6022A" w:rsidRDefault="00E6022A">
      <w:pPr>
        <w:pStyle w:val="TOC5"/>
        <w:rPr>
          <w:rFonts w:asciiTheme="minorHAnsi" w:eastAsiaTheme="minorEastAsia" w:hAnsiTheme="minorHAnsi" w:cstheme="minorBidi"/>
          <w:kern w:val="2"/>
          <w:sz w:val="22"/>
          <w:szCs w:val="22"/>
          <w14:ligatures w14:val="standardContextual"/>
        </w:rPr>
      </w:pPr>
      <w:r>
        <w:t>4.11.2.10.1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_Toc161852788 \h </w:instrText>
      </w:r>
      <w:r>
        <w:fldChar w:fldCharType="separate"/>
      </w:r>
      <w:r>
        <w:t>64</w:t>
      </w:r>
      <w:r>
        <w:fldChar w:fldCharType="end"/>
      </w:r>
    </w:p>
    <w:p w14:paraId="7DC42D43" w14:textId="725E7C8D" w:rsidR="00E6022A" w:rsidRDefault="00E6022A">
      <w:pPr>
        <w:pStyle w:val="TOC5"/>
        <w:rPr>
          <w:rFonts w:asciiTheme="minorHAnsi" w:eastAsiaTheme="minorEastAsia" w:hAnsiTheme="minorHAnsi" w:cstheme="minorBidi"/>
          <w:kern w:val="2"/>
          <w:sz w:val="22"/>
          <w:szCs w:val="22"/>
          <w14:ligatures w14:val="standardContextual"/>
        </w:rPr>
      </w:pPr>
      <w:r>
        <w:t>4.11.2.10.2</w:t>
      </w:r>
      <w:r>
        <w:rPr>
          <w:rFonts w:asciiTheme="minorHAnsi" w:eastAsiaTheme="minorEastAsia" w:hAnsiTheme="minorHAnsi" w:cstheme="minorBidi"/>
          <w:kern w:val="2"/>
          <w:sz w:val="22"/>
          <w:szCs w:val="22"/>
          <w14:ligatures w14:val="standardContextual"/>
        </w:rPr>
        <w:tab/>
      </w:r>
      <w:r>
        <w:t>ATCR7 generation</w:t>
      </w:r>
      <w:r>
        <w:tab/>
      </w:r>
      <w:r>
        <w:fldChar w:fldCharType="begin"/>
      </w:r>
      <w:r>
        <w:instrText xml:space="preserve"> PAGEREF _Toc161852789 \h </w:instrText>
      </w:r>
      <w:r>
        <w:fldChar w:fldCharType="separate"/>
      </w:r>
      <w:r>
        <w:t>64</w:t>
      </w:r>
      <w:r>
        <w:fldChar w:fldCharType="end"/>
      </w:r>
    </w:p>
    <w:p w14:paraId="6A09620B" w14:textId="3E030BAC" w:rsidR="00E6022A" w:rsidRDefault="00E6022A">
      <w:pPr>
        <w:pStyle w:val="TOC5"/>
        <w:rPr>
          <w:rFonts w:asciiTheme="minorHAnsi" w:eastAsiaTheme="minorEastAsia" w:hAnsiTheme="minorHAnsi" w:cstheme="minorBidi"/>
          <w:kern w:val="2"/>
          <w:sz w:val="22"/>
          <w:szCs w:val="22"/>
          <w14:ligatures w14:val="standardContextual"/>
        </w:rPr>
      </w:pPr>
      <w:r>
        <w:t>4.11.2.10.3</w:t>
      </w:r>
      <w:r>
        <w:rPr>
          <w:rFonts w:asciiTheme="minorHAnsi" w:eastAsiaTheme="minorEastAsia" w:hAnsiTheme="minorHAnsi" w:cstheme="minorBidi"/>
          <w:kern w:val="2"/>
          <w:sz w:val="22"/>
          <w:szCs w:val="22"/>
          <w14:ligatures w14:val="standardContextual"/>
        </w:rPr>
        <w:tab/>
      </w:r>
      <w:r>
        <w:t>ATCR7 power allocation</w:t>
      </w:r>
      <w:r>
        <w:tab/>
      </w:r>
      <w:r>
        <w:fldChar w:fldCharType="begin"/>
      </w:r>
      <w:r>
        <w:instrText xml:space="preserve"> PAGEREF _Toc161852790 \h </w:instrText>
      </w:r>
      <w:r>
        <w:fldChar w:fldCharType="separate"/>
      </w:r>
      <w:r>
        <w:t>64</w:t>
      </w:r>
      <w:r>
        <w:fldChar w:fldCharType="end"/>
      </w:r>
    </w:p>
    <w:p w14:paraId="05031FD5" w14:textId="069777BA" w:rsidR="00E6022A" w:rsidRDefault="00E6022A">
      <w:pPr>
        <w:pStyle w:val="TOC4"/>
        <w:rPr>
          <w:rFonts w:asciiTheme="minorHAnsi" w:eastAsiaTheme="minorEastAsia" w:hAnsiTheme="minorHAnsi" w:cstheme="minorBidi"/>
          <w:kern w:val="2"/>
          <w:sz w:val="22"/>
          <w:szCs w:val="22"/>
          <w14:ligatures w14:val="standardContextual"/>
        </w:rPr>
      </w:pPr>
      <w:r>
        <w:t>4.11.2.11</w:t>
      </w:r>
      <w:r>
        <w:rPr>
          <w:rFonts w:asciiTheme="minorHAnsi" w:eastAsiaTheme="minorEastAsia" w:hAnsiTheme="minorHAnsi" w:cstheme="minorBidi"/>
          <w:kern w:val="2"/>
          <w:sz w:val="22"/>
          <w:szCs w:val="22"/>
          <w14:ligatures w14:val="standardContextual"/>
        </w:rPr>
        <w:tab/>
      </w:r>
      <w:r>
        <w:t>ANTCR7: E-UTRA and NR multi RAT non-contiguous operation</w:t>
      </w:r>
      <w:r>
        <w:tab/>
      </w:r>
      <w:r>
        <w:fldChar w:fldCharType="begin"/>
      </w:r>
      <w:r>
        <w:instrText xml:space="preserve"> PAGEREF _Toc161852791 \h </w:instrText>
      </w:r>
      <w:r>
        <w:fldChar w:fldCharType="separate"/>
      </w:r>
      <w:r>
        <w:t>65</w:t>
      </w:r>
      <w:r>
        <w:fldChar w:fldCharType="end"/>
      </w:r>
    </w:p>
    <w:p w14:paraId="63E8EE11" w14:textId="3F9A5DC3" w:rsidR="00E6022A" w:rsidRDefault="00E6022A">
      <w:pPr>
        <w:pStyle w:val="TOC5"/>
        <w:rPr>
          <w:rFonts w:asciiTheme="minorHAnsi" w:eastAsiaTheme="minorEastAsia" w:hAnsiTheme="minorHAnsi" w:cstheme="minorBidi"/>
          <w:kern w:val="2"/>
          <w:sz w:val="22"/>
          <w:szCs w:val="22"/>
          <w14:ligatures w14:val="standardContextual"/>
        </w:rPr>
      </w:pPr>
      <w:r>
        <w:t>4.11.2.11.1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_Toc161852792 \h </w:instrText>
      </w:r>
      <w:r>
        <w:fldChar w:fldCharType="separate"/>
      </w:r>
      <w:r>
        <w:t>65</w:t>
      </w:r>
      <w:r>
        <w:fldChar w:fldCharType="end"/>
      </w:r>
    </w:p>
    <w:p w14:paraId="7A01EB26" w14:textId="1375BC38" w:rsidR="00E6022A" w:rsidRDefault="00E6022A">
      <w:pPr>
        <w:pStyle w:val="TOC5"/>
        <w:rPr>
          <w:rFonts w:asciiTheme="minorHAnsi" w:eastAsiaTheme="minorEastAsia" w:hAnsiTheme="minorHAnsi" w:cstheme="minorBidi"/>
          <w:kern w:val="2"/>
          <w:sz w:val="22"/>
          <w:szCs w:val="22"/>
          <w14:ligatures w14:val="standardContextual"/>
        </w:rPr>
      </w:pPr>
      <w:r>
        <w:t>4.11.2.11.2</w:t>
      </w:r>
      <w:r>
        <w:rPr>
          <w:rFonts w:asciiTheme="minorHAnsi" w:eastAsiaTheme="minorEastAsia" w:hAnsiTheme="minorHAnsi" w:cstheme="minorBidi"/>
          <w:kern w:val="2"/>
          <w:sz w:val="22"/>
          <w:szCs w:val="22"/>
          <w14:ligatures w14:val="standardContextual"/>
        </w:rPr>
        <w:tab/>
      </w:r>
      <w:r>
        <w:t>ANTCR7 generation</w:t>
      </w:r>
      <w:r>
        <w:tab/>
      </w:r>
      <w:r>
        <w:fldChar w:fldCharType="begin"/>
      </w:r>
      <w:r>
        <w:instrText xml:space="preserve"> PAGEREF _Toc161852793 \h </w:instrText>
      </w:r>
      <w:r>
        <w:fldChar w:fldCharType="separate"/>
      </w:r>
      <w:r>
        <w:t>65</w:t>
      </w:r>
      <w:r>
        <w:fldChar w:fldCharType="end"/>
      </w:r>
    </w:p>
    <w:p w14:paraId="36A6FD01" w14:textId="5D3F6664" w:rsidR="00E6022A" w:rsidRDefault="00E6022A">
      <w:pPr>
        <w:pStyle w:val="TOC5"/>
        <w:rPr>
          <w:rFonts w:asciiTheme="minorHAnsi" w:eastAsiaTheme="minorEastAsia" w:hAnsiTheme="minorHAnsi" w:cstheme="minorBidi"/>
          <w:kern w:val="2"/>
          <w:sz w:val="22"/>
          <w:szCs w:val="22"/>
          <w14:ligatures w14:val="standardContextual"/>
        </w:rPr>
      </w:pPr>
      <w:r>
        <w:t>4.11.2.11.3</w:t>
      </w:r>
      <w:r>
        <w:rPr>
          <w:rFonts w:asciiTheme="minorHAnsi" w:eastAsiaTheme="minorEastAsia" w:hAnsiTheme="minorHAnsi" w:cstheme="minorBidi"/>
          <w:kern w:val="2"/>
          <w:sz w:val="22"/>
          <w:szCs w:val="22"/>
          <w14:ligatures w14:val="standardContextual"/>
        </w:rPr>
        <w:tab/>
      </w:r>
      <w:r>
        <w:t>ANTCR7 power allocation</w:t>
      </w:r>
      <w:r>
        <w:tab/>
      </w:r>
      <w:r>
        <w:fldChar w:fldCharType="begin"/>
      </w:r>
      <w:r>
        <w:instrText xml:space="preserve"> PAGEREF _Toc161852794 \h </w:instrText>
      </w:r>
      <w:r>
        <w:fldChar w:fldCharType="separate"/>
      </w:r>
      <w:r>
        <w:t>65</w:t>
      </w:r>
      <w:r>
        <w:fldChar w:fldCharType="end"/>
      </w:r>
    </w:p>
    <w:p w14:paraId="3F44CDEE" w14:textId="6199F2B9" w:rsidR="00E6022A" w:rsidRDefault="00E6022A">
      <w:pPr>
        <w:pStyle w:val="TOC4"/>
        <w:rPr>
          <w:rFonts w:asciiTheme="minorHAnsi" w:eastAsiaTheme="minorEastAsia" w:hAnsiTheme="minorHAnsi" w:cstheme="minorBidi"/>
          <w:kern w:val="2"/>
          <w:sz w:val="22"/>
          <w:szCs w:val="22"/>
          <w14:ligatures w14:val="standardContextual"/>
        </w:rPr>
      </w:pPr>
      <w:r>
        <w:t>4.11.2.12</w:t>
      </w:r>
      <w:r>
        <w:rPr>
          <w:rFonts w:asciiTheme="minorHAnsi" w:eastAsiaTheme="minorEastAsia" w:hAnsiTheme="minorHAnsi" w:cstheme="minorBidi"/>
          <w:kern w:val="2"/>
          <w:sz w:val="22"/>
          <w:szCs w:val="22"/>
          <w14:ligatures w14:val="standardContextual"/>
        </w:rPr>
        <w:tab/>
      </w:r>
      <w:r>
        <w:t>ATCR8: NR multicarrier operation</w:t>
      </w:r>
      <w:r>
        <w:tab/>
      </w:r>
      <w:r>
        <w:fldChar w:fldCharType="begin"/>
      </w:r>
      <w:r>
        <w:instrText xml:space="preserve"> PAGEREF _Toc161852795 \h </w:instrText>
      </w:r>
      <w:r>
        <w:fldChar w:fldCharType="separate"/>
      </w:r>
      <w:r>
        <w:t>65</w:t>
      </w:r>
      <w:r>
        <w:fldChar w:fldCharType="end"/>
      </w:r>
    </w:p>
    <w:p w14:paraId="4D9CF0A3" w14:textId="1FF06FA7" w:rsidR="00E6022A" w:rsidRDefault="00E6022A">
      <w:pPr>
        <w:pStyle w:val="TOC5"/>
        <w:rPr>
          <w:rFonts w:asciiTheme="minorHAnsi" w:eastAsiaTheme="minorEastAsia" w:hAnsiTheme="minorHAnsi" w:cstheme="minorBidi"/>
          <w:kern w:val="2"/>
          <w:sz w:val="22"/>
          <w:szCs w:val="22"/>
          <w14:ligatures w14:val="standardContextual"/>
        </w:rPr>
      </w:pPr>
      <w:r>
        <w:t>4.11.2.12.1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_Toc161852796 \h </w:instrText>
      </w:r>
      <w:r>
        <w:fldChar w:fldCharType="separate"/>
      </w:r>
      <w:r>
        <w:t>65</w:t>
      </w:r>
      <w:r>
        <w:fldChar w:fldCharType="end"/>
      </w:r>
    </w:p>
    <w:p w14:paraId="18C87A81" w14:textId="54F2BC9D" w:rsidR="00E6022A" w:rsidRDefault="00E6022A">
      <w:pPr>
        <w:pStyle w:val="TOC5"/>
        <w:rPr>
          <w:rFonts w:asciiTheme="minorHAnsi" w:eastAsiaTheme="minorEastAsia" w:hAnsiTheme="minorHAnsi" w:cstheme="minorBidi"/>
          <w:kern w:val="2"/>
          <w:sz w:val="22"/>
          <w:szCs w:val="22"/>
          <w14:ligatures w14:val="standardContextual"/>
        </w:rPr>
      </w:pPr>
      <w:r>
        <w:t>4.11.2.12.2</w:t>
      </w:r>
      <w:r>
        <w:rPr>
          <w:rFonts w:asciiTheme="minorHAnsi" w:eastAsiaTheme="minorEastAsia" w:hAnsiTheme="minorHAnsi" w:cstheme="minorBidi"/>
          <w:kern w:val="2"/>
          <w:sz w:val="22"/>
          <w:szCs w:val="22"/>
          <w14:ligatures w14:val="standardContextual"/>
        </w:rPr>
        <w:tab/>
      </w:r>
      <w:r>
        <w:t>ATCR8a generation</w:t>
      </w:r>
      <w:r>
        <w:tab/>
      </w:r>
      <w:r>
        <w:fldChar w:fldCharType="begin"/>
      </w:r>
      <w:r>
        <w:instrText xml:space="preserve"> PAGEREF _Toc161852797 \h </w:instrText>
      </w:r>
      <w:r>
        <w:fldChar w:fldCharType="separate"/>
      </w:r>
      <w:r>
        <w:t>66</w:t>
      </w:r>
      <w:r>
        <w:fldChar w:fldCharType="end"/>
      </w:r>
    </w:p>
    <w:p w14:paraId="5E105FCF" w14:textId="4DF52B36" w:rsidR="00E6022A" w:rsidRDefault="00E6022A">
      <w:pPr>
        <w:pStyle w:val="TOC5"/>
        <w:rPr>
          <w:rFonts w:asciiTheme="minorHAnsi" w:eastAsiaTheme="minorEastAsia" w:hAnsiTheme="minorHAnsi" w:cstheme="minorBidi"/>
          <w:kern w:val="2"/>
          <w:sz w:val="22"/>
          <w:szCs w:val="22"/>
          <w14:ligatures w14:val="standardContextual"/>
        </w:rPr>
      </w:pPr>
      <w:r>
        <w:t>4.11.2.12.3</w:t>
      </w:r>
      <w:r>
        <w:rPr>
          <w:rFonts w:asciiTheme="minorHAnsi" w:eastAsiaTheme="minorEastAsia" w:hAnsiTheme="minorHAnsi" w:cstheme="minorBidi"/>
          <w:kern w:val="2"/>
          <w:sz w:val="22"/>
          <w:szCs w:val="22"/>
          <w14:ligatures w14:val="standardContextual"/>
        </w:rPr>
        <w:tab/>
      </w:r>
      <w:r>
        <w:t>ATCR8b generation</w:t>
      </w:r>
      <w:r>
        <w:tab/>
      </w:r>
      <w:r>
        <w:fldChar w:fldCharType="begin"/>
      </w:r>
      <w:r>
        <w:instrText xml:space="preserve"> PAGEREF _Toc161852798 \h </w:instrText>
      </w:r>
      <w:r>
        <w:fldChar w:fldCharType="separate"/>
      </w:r>
      <w:r>
        <w:t>66</w:t>
      </w:r>
      <w:r>
        <w:fldChar w:fldCharType="end"/>
      </w:r>
    </w:p>
    <w:p w14:paraId="353863D6" w14:textId="5940B7EB" w:rsidR="00E6022A" w:rsidRDefault="00E6022A">
      <w:pPr>
        <w:pStyle w:val="TOC5"/>
        <w:rPr>
          <w:rFonts w:asciiTheme="minorHAnsi" w:eastAsiaTheme="minorEastAsia" w:hAnsiTheme="minorHAnsi" w:cstheme="minorBidi"/>
          <w:kern w:val="2"/>
          <w:sz w:val="22"/>
          <w:szCs w:val="22"/>
          <w14:ligatures w14:val="standardContextual"/>
        </w:rPr>
      </w:pPr>
      <w:r>
        <w:t>4.11.2.12.4</w:t>
      </w:r>
      <w:r>
        <w:rPr>
          <w:rFonts w:asciiTheme="minorHAnsi" w:eastAsiaTheme="minorEastAsia" w:hAnsiTheme="minorHAnsi" w:cstheme="minorBidi"/>
          <w:kern w:val="2"/>
          <w:sz w:val="22"/>
          <w:szCs w:val="22"/>
          <w14:ligatures w14:val="standardContextual"/>
        </w:rPr>
        <w:tab/>
      </w:r>
      <w:r>
        <w:t>ATCR8 power allocation</w:t>
      </w:r>
      <w:r>
        <w:tab/>
      </w:r>
      <w:r>
        <w:fldChar w:fldCharType="begin"/>
      </w:r>
      <w:r>
        <w:instrText xml:space="preserve"> PAGEREF _Toc161852799 \h </w:instrText>
      </w:r>
      <w:r>
        <w:fldChar w:fldCharType="separate"/>
      </w:r>
      <w:r>
        <w:t>66</w:t>
      </w:r>
      <w:r>
        <w:fldChar w:fldCharType="end"/>
      </w:r>
    </w:p>
    <w:p w14:paraId="4F5AE833" w14:textId="16B6AB19" w:rsidR="00E6022A" w:rsidRDefault="00E6022A">
      <w:pPr>
        <w:pStyle w:val="TOC4"/>
        <w:rPr>
          <w:rFonts w:asciiTheme="minorHAnsi" w:eastAsiaTheme="minorEastAsia" w:hAnsiTheme="minorHAnsi" w:cstheme="minorBidi"/>
          <w:kern w:val="2"/>
          <w:sz w:val="22"/>
          <w:szCs w:val="22"/>
          <w14:ligatures w14:val="standardContextual"/>
        </w:rPr>
      </w:pPr>
      <w:r>
        <w:t>4.11.2.13</w:t>
      </w:r>
      <w:r>
        <w:rPr>
          <w:rFonts w:asciiTheme="minorHAnsi" w:eastAsiaTheme="minorEastAsia" w:hAnsiTheme="minorHAnsi" w:cstheme="minorBidi"/>
          <w:kern w:val="2"/>
          <w:sz w:val="22"/>
          <w:szCs w:val="22"/>
          <w14:ligatures w14:val="standardContextual"/>
        </w:rPr>
        <w:tab/>
      </w:r>
      <w:r>
        <w:t>ANTCR8: NR multicarrier non-contiguous operation</w:t>
      </w:r>
      <w:r>
        <w:tab/>
      </w:r>
      <w:r>
        <w:fldChar w:fldCharType="begin"/>
      </w:r>
      <w:r>
        <w:instrText xml:space="preserve"> PAGEREF _Toc161852800 \h </w:instrText>
      </w:r>
      <w:r>
        <w:fldChar w:fldCharType="separate"/>
      </w:r>
      <w:r>
        <w:t>67</w:t>
      </w:r>
      <w:r>
        <w:fldChar w:fldCharType="end"/>
      </w:r>
    </w:p>
    <w:p w14:paraId="6D8AD619" w14:textId="2B758D40" w:rsidR="00E6022A" w:rsidRDefault="00E6022A">
      <w:pPr>
        <w:pStyle w:val="TOC5"/>
        <w:rPr>
          <w:rFonts w:asciiTheme="minorHAnsi" w:eastAsiaTheme="minorEastAsia" w:hAnsiTheme="minorHAnsi" w:cstheme="minorBidi"/>
          <w:kern w:val="2"/>
          <w:sz w:val="22"/>
          <w:szCs w:val="22"/>
          <w14:ligatures w14:val="standardContextual"/>
        </w:rPr>
      </w:pPr>
      <w:r>
        <w:t>4.11.2.13.1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_Toc161852801 \h </w:instrText>
      </w:r>
      <w:r>
        <w:fldChar w:fldCharType="separate"/>
      </w:r>
      <w:r>
        <w:t>67</w:t>
      </w:r>
      <w:r>
        <w:fldChar w:fldCharType="end"/>
      </w:r>
    </w:p>
    <w:p w14:paraId="02447AAA" w14:textId="014692CB" w:rsidR="00E6022A" w:rsidRDefault="00E6022A">
      <w:pPr>
        <w:pStyle w:val="TOC5"/>
        <w:rPr>
          <w:rFonts w:asciiTheme="minorHAnsi" w:eastAsiaTheme="minorEastAsia" w:hAnsiTheme="minorHAnsi" w:cstheme="minorBidi"/>
          <w:kern w:val="2"/>
          <w:sz w:val="22"/>
          <w:szCs w:val="22"/>
          <w14:ligatures w14:val="standardContextual"/>
        </w:rPr>
      </w:pPr>
      <w:r>
        <w:t>4.11.2.13.2</w:t>
      </w:r>
      <w:r>
        <w:rPr>
          <w:rFonts w:asciiTheme="minorHAnsi" w:eastAsiaTheme="minorEastAsia" w:hAnsiTheme="minorHAnsi" w:cstheme="minorBidi"/>
          <w:kern w:val="2"/>
          <w:sz w:val="22"/>
          <w:szCs w:val="22"/>
          <w14:ligatures w14:val="standardContextual"/>
        </w:rPr>
        <w:tab/>
      </w:r>
      <w:r>
        <w:t>ANTCR8 generation</w:t>
      </w:r>
      <w:r>
        <w:tab/>
      </w:r>
      <w:r>
        <w:fldChar w:fldCharType="begin"/>
      </w:r>
      <w:r>
        <w:instrText xml:space="preserve"> PAGEREF _Toc161852802 \h </w:instrText>
      </w:r>
      <w:r>
        <w:fldChar w:fldCharType="separate"/>
      </w:r>
      <w:r>
        <w:t>67</w:t>
      </w:r>
      <w:r>
        <w:fldChar w:fldCharType="end"/>
      </w:r>
    </w:p>
    <w:p w14:paraId="18228FB8" w14:textId="3A813061" w:rsidR="00E6022A" w:rsidRDefault="00E6022A">
      <w:pPr>
        <w:pStyle w:val="TOC5"/>
        <w:rPr>
          <w:rFonts w:asciiTheme="minorHAnsi" w:eastAsiaTheme="minorEastAsia" w:hAnsiTheme="minorHAnsi" w:cstheme="minorBidi"/>
          <w:kern w:val="2"/>
          <w:sz w:val="22"/>
          <w:szCs w:val="22"/>
          <w14:ligatures w14:val="standardContextual"/>
        </w:rPr>
      </w:pPr>
      <w:r>
        <w:t>4.11.2.13.3</w:t>
      </w:r>
      <w:r>
        <w:rPr>
          <w:rFonts w:asciiTheme="minorHAnsi" w:eastAsiaTheme="minorEastAsia" w:hAnsiTheme="minorHAnsi" w:cstheme="minorBidi"/>
          <w:kern w:val="2"/>
          <w:sz w:val="22"/>
          <w:szCs w:val="22"/>
          <w14:ligatures w14:val="standardContextual"/>
        </w:rPr>
        <w:tab/>
      </w:r>
      <w:r>
        <w:t>ANTCR8 power allocation</w:t>
      </w:r>
      <w:r>
        <w:tab/>
      </w:r>
      <w:r>
        <w:fldChar w:fldCharType="begin"/>
      </w:r>
      <w:r>
        <w:instrText xml:space="preserve"> PAGEREF _Toc161852803 \h </w:instrText>
      </w:r>
      <w:r>
        <w:fldChar w:fldCharType="separate"/>
      </w:r>
      <w:r>
        <w:t>67</w:t>
      </w:r>
      <w:r>
        <w:fldChar w:fldCharType="end"/>
      </w:r>
    </w:p>
    <w:p w14:paraId="00F05606" w14:textId="0FB0BB57" w:rsidR="00E6022A" w:rsidRDefault="00E6022A">
      <w:pPr>
        <w:pStyle w:val="TOC4"/>
        <w:rPr>
          <w:rFonts w:asciiTheme="minorHAnsi" w:eastAsiaTheme="minorEastAsia" w:hAnsiTheme="minorHAnsi" w:cstheme="minorBidi"/>
          <w:kern w:val="2"/>
          <w:sz w:val="22"/>
          <w:szCs w:val="22"/>
          <w14:ligatures w14:val="standardContextual"/>
        </w:rPr>
      </w:pPr>
      <w:r>
        <w:t>4.11.2.14</w:t>
      </w:r>
      <w:r>
        <w:rPr>
          <w:rFonts w:asciiTheme="minorHAnsi" w:eastAsiaTheme="minorEastAsia" w:hAnsiTheme="minorHAnsi" w:cstheme="minorBidi"/>
          <w:kern w:val="2"/>
          <w:sz w:val="22"/>
          <w:szCs w:val="22"/>
          <w14:ligatures w14:val="standardContextual"/>
        </w:rPr>
        <w:tab/>
      </w:r>
      <w:r>
        <w:t>ATCR9: UTRA, E-UTRA and NR multi-RAT operation</w:t>
      </w:r>
      <w:r>
        <w:tab/>
      </w:r>
      <w:r>
        <w:fldChar w:fldCharType="begin"/>
      </w:r>
      <w:r>
        <w:instrText xml:space="preserve"> PAGEREF _Toc161852804 \h </w:instrText>
      </w:r>
      <w:r>
        <w:fldChar w:fldCharType="separate"/>
      </w:r>
      <w:r>
        <w:t>67</w:t>
      </w:r>
      <w:r>
        <w:fldChar w:fldCharType="end"/>
      </w:r>
    </w:p>
    <w:p w14:paraId="1F20D5EF" w14:textId="54310C23" w:rsidR="00E6022A" w:rsidRDefault="00E6022A">
      <w:pPr>
        <w:pStyle w:val="TOC5"/>
        <w:rPr>
          <w:rFonts w:asciiTheme="minorHAnsi" w:eastAsiaTheme="minorEastAsia" w:hAnsiTheme="minorHAnsi" w:cstheme="minorBidi"/>
          <w:kern w:val="2"/>
          <w:sz w:val="22"/>
          <w:szCs w:val="22"/>
          <w14:ligatures w14:val="standardContextual"/>
        </w:rPr>
      </w:pPr>
      <w:r>
        <w:t>4.11.2.14.1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_Toc161852805 \h </w:instrText>
      </w:r>
      <w:r>
        <w:fldChar w:fldCharType="separate"/>
      </w:r>
      <w:r>
        <w:t>67</w:t>
      </w:r>
      <w:r>
        <w:fldChar w:fldCharType="end"/>
      </w:r>
    </w:p>
    <w:p w14:paraId="49BBFCAE" w14:textId="592EC24F" w:rsidR="00E6022A" w:rsidRDefault="00E6022A">
      <w:pPr>
        <w:pStyle w:val="TOC5"/>
        <w:rPr>
          <w:rFonts w:asciiTheme="minorHAnsi" w:eastAsiaTheme="minorEastAsia" w:hAnsiTheme="minorHAnsi" w:cstheme="minorBidi"/>
          <w:kern w:val="2"/>
          <w:sz w:val="22"/>
          <w:szCs w:val="22"/>
          <w14:ligatures w14:val="standardContextual"/>
        </w:rPr>
      </w:pPr>
      <w:r>
        <w:t>4.11.2.14.2</w:t>
      </w:r>
      <w:r>
        <w:rPr>
          <w:rFonts w:asciiTheme="minorHAnsi" w:eastAsiaTheme="minorEastAsia" w:hAnsiTheme="minorHAnsi" w:cstheme="minorBidi"/>
          <w:kern w:val="2"/>
          <w:sz w:val="22"/>
          <w:szCs w:val="22"/>
          <w14:ligatures w14:val="standardContextual"/>
        </w:rPr>
        <w:tab/>
      </w:r>
      <w:r>
        <w:t xml:space="preserve"> ATCR9 generation</w:t>
      </w:r>
      <w:r>
        <w:tab/>
      </w:r>
      <w:r>
        <w:fldChar w:fldCharType="begin"/>
      </w:r>
      <w:r>
        <w:instrText xml:space="preserve"> PAGEREF _Toc161852806 \h </w:instrText>
      </w:r>
      <w:r>
        <w:fldChar w:fldCharType="separate"/>
      </w:r>
      <w:r>
        <w:t>67</w:t>
      </w:r>
      <w:r>
        <w:fldChar w:fldCharType="end"/>
      </w:r>
    </w:p>
    <w:p w14:paraId="4BD96FCC" w14:textId="5EF7EB62" w:rsidR="00E6022A" w:rsidRDefault="00E6022A">
      <w:pPr>
        <w:pStyle w:val="TOC5"/>
        <w:rPr>
          <w:rFonts w:asciiTheme="minorHAnsi" w:eastAsiaTheme="minorEastAsia" w:hAnsiTheme="minorHAnsi" w:cstheme="minorBidi"/>
          <w:kern w:val="2"/>
          <w:sz w:val="22"/>
          <w:szCs w:val="22"/>
          <w14:ligatures w14:val="standardContextual"/>
        </w:rPr>
      </w:pPr>
      <w:r>
        <w:t>4.11.2.14.3</w:t>
      </w:r>
      <w:r>
        <w:rPr>
          <w:rFonts w:asciiTheme="minorHAnsi" w:eastAsiaTheme="minorEastAsia" w:hAnsiTheme="minorHAnsi" w:cstheme="minorBidi"/>
          <w:kern w:val="2"/>
          <w:sz w:val="22"/>
          <w:szCs w:val="22"/>
          <w14:ligatures w14:val="standardContextual"/>
        </w:rPr>
        <w:tab/>
      </w:r>
      <w:r>
        <w:t xml:space="preserve"> ATCR9 power allocation</w:t>
      </w:r>
      <w:r>
        <w:tab/>
      </w:r>
      <w:r>
        <w:fldChar w:fldCharType="begin"/>
      </w:r>
      <w:r>
        <w:instrText xml:space="preserve"> PAGEREF _Toc161852807 \h </w:instrText>
      </w:r>
      <w:r>
        <w:fldChar w:fldCharType="separate"/>
      </w:r>
      <w:r>
        <w:t>68</w:t>
      </w:r>
      <w:r>
        <w:fldChar w:fldCharType="end"/>
      </w:r>
    </w:p>
    <w:p w14:paraId="6FA2B954" w14:textId="70B07BC4" w:rsidR="00E6022A" w:rsidRDefault="00E6022A">
      <w:pPr>
        <w:pStyle w:val="TOC4"/>
        <w:rPr>
          <w:rFonts w:asciiTheme="minorHAnsi" w:eastAsiaTheme="minorEastAsia" w:hAnsiTheme="minorHAnsi" w:cstheme="minorBidi"/>
          <w:kern w:val="2"/>
          <w:sz w:val="22"/>
          <w:szCs w:val="22"/>
          <w14:ligatures w14:val="standardContextual"/>
        </w:rPr>
      </w:pPr>
      <w:r>
        <w:t>4.11.2.15</w:t>
      </w:r>
      <w:r>
        <w:rPr>
          <w:rFonts w:asciiTheme="minorHAnsi" w:eastAsiaTheme="minorEastAsia" w:hAnsiTheme="minorHAnsi" w:cstheme="minorBidi"/>
          <w:kern w:val="2"/>
          <w:sz w:val="22"/>
          <w:szCs w:val="22"/>
          <w14:ligatures w14:val="standardContextual"/>
        </w:rPr>
        <w:tab/>
      </w:r>
      <w:r>
        <w:t>ANTCR9: UTRA, E-UTRA and NR multi-RAT non-contiguous operation</w:t>
      </w:r>
      <w:r>
        <w:tab/>
      </w:r>
      <w:r>
        <w:fldChar w:fldCharType="begin"/>
      </w:r>
      <w:r>
        <w:instrText xml:space="preserve"> PAGEREF _Toc161852808 \h </w:instrText>
      </w:r>
      <w:r>
        <w:fldChar w:fldCharType="separate"/>
      </w:r>
      <w:r>
        <w:t>68</w:t>
      </w:r>
      <w:r>
        <w:fldChar w:fldCharType="end"/>
      </w:r>
    </w:p>
    <w:p w14:paraId="50ACABA6" w14:textId="632A6D33" w:rsidR="00E6022A" w:rsidRDefault="00E6022A">
      <w:pPr>
        <w:pStyle w:val="TOC5"/>
        <w:rPr>
          <w:rFonts w:asciiTheme="minorHAnsi" w:eastAsiaTheme="minorEastAsia" w:hAnsiTheme="minorHAnsi" w:cstheme="minorBidi"/>
          <w:kern w:val="2"/>
          <w:sz w:val="22"/>
          <w:szCs w:val="22"/>
          <w14:ligatures w14:val="standardContextual"/>
        </w:rPr>
      </w:pPr>
      <w:r>
        <w:t>4.11.2.15.1</w:t>
      </w:r>
      <w:r>
        <w:rPr>
          <w:rFonts w:asciiTheme="minorHAnsi" w:eastAsiaTheme="minorEastAsia" w:hAnsiTheme="minorHAnsi" w:cstheme="minorBidi"/>
          <w:kern w:val="2"/>
          <w:sz w:val="22"/>
          <w:szCs w:val="22"/>
          <w14:ligatures w14:val="standardContextual"/>
        </w:rPr>
        <w:tab/>
      </w:r>
      <w:r>
        <w:t xml:space="preserve">ANTCR9 </w:t>
      </w:r>
      <w:r>
        <w:rPr>
          <w:lang w:eastAsia="zh-CN"/>
        </w:rPr>
        <w:t>generation</w:t>
      </w:r>
      <w:r>
        <w:tab/>
      </w:r>
      <w:r>
        <w:fldChar w:fldCharType="begin"/>
      </w:r>
      <w:r>
        <w:instrText xml:space="preserve"> PAGEREF _Toc161852809 \h </w:instrText>
      </w:r>
      <w:r>
        <w:fldChar w:fldCharType="separate"/>
      </w:r>
      <w:r>
        <w:t>68</w:t>
      </w:r>
      <w:r>
        <w:fldChar w:fldCharType="end"/>
      </w:r>
    </w:p>
    <w:p w14:paraId="0B41DAF2" w14:textId="5D4D1AB9" w:rsidR="00E6022A" w:rsidRDefault="00E6022A">
      <w:pPr>
        <w:pStyle w:val="TOC5"/>
        <w:rPr>
          <w:rFonts w:asciiTheme="minorHAnsi" w:eastAsiaTheme="minorEastAsia" w:hAnsiTheme="minorHAnsi" w:cstheme="minorBidi"/>
          <w:kern w:val="2"/>
          <w:sz w:val="22"/>
          <w:szCs w:val="22"/>
          <w14:ligatures w14:val="standardContextual"/>
        </w:rPr>
      </w:pPr>
      <w:r>
        <w:t>4.11.2.15.2</w:t>
      </w:r>
      <w:r>
        <w:rPr>
          <w:rFonts w:asciiTheme="minorHAnsi" w:eastAsiaTheme="minorEastAsia" w:hAnsiTheme="minorHAnsi" w:cstheme="minorBidi"/>
          <w:kern w:val="2"/>
          <w:sz w:val="22"/>
          <w:szCs w:val="22"/>
          <w14:ligatures w14:val="standardContextual"/>
        </w:rPr>
        <w:tab/>
      </w:r>
      <w:r>
        <w:t>ANTCR9 power allocation</w:t>
      </w:r>
      <w:r>
        <w:tab/>
      </w:r>
      <w:r>
        <w:fldChar w:fldCharType="begin"/>
      </w:r>
      <w:r>
        <w:instrText xml:space="preserve"> PAGEREF _Toc161852810 \h </w:instrText>
      </w:r>
      <w:r>
        <w:fldChar w:fldCharType="separate"/>
      </w:r>
      <w:r>
        <w:t>69</w:t>
      </w:r>
      <w:r>
        <w:fldChar w:fldCharType="end"/>
      </w:r>
    </w:p>
    <w:p w14:paraId="78792F02" w14:textId="21316DB4"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4.12</w:t>
      </w:r>
      <w:r>
        <w:rPr>
          <w:rFonts w:asciiTheme="minorHAnsi" w:eastAsiaTheme="minorEastAsia" w:hAnsiTheme="minorHAnsi" w:cstheme="minorBidi"/>
          <w:kern w:val="2"/>
          <w:sz w:val="22"/>
          <w:szCs w:val="22"/>
          <w14:ligatures w14:val="standardContextual"/>
        </w:rPr>
        <w:tab/>
      </w:r>
      <w:r>
        <w:rPr>
          <w:lang w:eastAsia="zh-CN"/>
        </w:rPr>
        <w:t>RF channels and test models</w:t>
      </w:r>
      <w:r>
        <w:tab/>
      </w:r>
      <w:r>
        <w:fldChar w:fldCharType="begin"/>
      </w:r>
      <w:r>
        <w:instrText xml:space="preserve"> PAGEREF _Toc161852811 \h </w:instrText>
      </w:r>
      <w:r>
        <w:fldChar w:fldCharType="separate"/>
      </w:r>
      <w:r>
        <w:t>69</w:t>
      </w:r>
      <w:r>
        <w:fldChar w:fldCharType="end"/>
      </w:r>
    </w:p>
    <w:p w14:paraId="5C0D494D" w14:textId="3A34747E" w:rsidR="00E6022A" w:rsidRDefault="00E6022A">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RF channels</w:t>
      </w:r>
      <w:r>
        <w:tab/>
      </w:r>
      <w:r>
        <w:fldChar w:fldCharType="begin"/>
      </w:r>
      <w:r>
        <w:instrText xml:space="preserve"> PAGEREF _Toc161852812 \h </w:instrText>
      </w:r>
      <w:r>
        <w:fldChar w:fldCharType="separate"/>
      </w:r>
      <w:r>
        <w:t>69</w:t>
      </w:r>
      <w:r>
        <w:fldChar w:fldCharType="end"/>
      </w:r>
    </w:p>
    <w:p w14:paraId="04C1E645" w14:textId="6621F592" w:rsidR="00E6022A" w:rsidRDefault="00E6022A">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_Toc161852813 \h </w:instrText>
      </w:r>
      <w:r>
        <w:fldChar w:fldCharType="separate"/>
      </w:r>
      <w:r>
        <w:t>70</w:t>
      </w:r>
      <w:r>
        <w:fldChar w:fldCharType="end"/>
      </w:r>
    </w:p>
    <w:p w14:paraId="1DAB89A2" w14:textId="4C4E0BB1"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4.13</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_Toc161852814 \h </w:instrText>
      </w:r>
      <w:r>
        <w:fldChar w:fldCharType="separate"/>
      </w:r>
      <w:r>
        <w:t>71</w:t>
      </w:r>
      <w:r>
        <w:fldChar w:fldCharType="end"/>
      </w:r>
    </w:p>
    <w:p w14:paraId="58CBD7E7" w14:textId="653DEDC9"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4.14</w:t>
      </w:r>
      <w:r>
        <w:rPr>
          <w:rFonts w:asciiTheme="minorHAnsi" w:eastAsiaTheme="minorEastAsia" w:hAnsiTheme="minorHAnsi" w:cstheme="minorBidi"/>
          <w:kern w:val="2"/>
          <w:sz w:val="22"/>
          <w:szCs w:val="22"/>
          <w14:ligatures w14:val="standardContextual"/>
        </w:rPr>
        <w:tab/>
      </w:r>
      <w:r>
        <w:t>Reference coordinate system</w:t>
      </w:r>
      <w:r>
        <w:tab/>
      </w:r>
      <w:r>
        <w:fldChar w:fldCharType="begin"/>
      </w:r>
      <w:r>
        <w:instrText xml:space="preserve"> PAGEREF _Toc161852815 \h </w:instrText>
      </w:r>
      <w:r>
        <w:fldChar w:fldCharType="separate"/>
      </w:r>
      <w:r>
        <w:t>72</w:t>
      </w:r>
      <w:r>
        <w:fldChar w:fldCharType="end"/>
      </w:r>
    </w:p>
    <w:p w14:paraId="1F26A0C5" w14:textId="7C59B9DB"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4.15</w:t>
      </w:r>
      <w:r>
        <w:rPr>
          <w:rFonts w:asciiTheme="minorHAnsi" w:eastAsiaTheme="minorEastAsia" w:hAnsiTheme="minorHAnsi" w:cstheme="minorBidi"/>
          <w:kern w:val="2"/>
          <w:sz w:val="22"/>
          <w:szCs w:val="22"/>
          <w14:ligatures w14:val="standardContextual"/>
        </w:rPr>
        <w:tab/>
      </w:r>
      <w:r>
        <w:t>Co-location requirements</w:t>
      </w:r>
      <w:r>
        <w:tab/>
      </w:r>
      <w:r>
        <w:fldChar w:fldCharType="begin"/>
      </w:r>
      <w:r>
        <w:instrText xml:space="preserve"> PAGEREF _Toc161852816 \h </w:instrText>
      </w:r>
      <w:r>
        <w:fldChar w:fldCharType="separate"/>
      </w:r>
      <w:r>
        <w:t>73</w:t>
      </w:r>
      <w:r>
        <w:fldChar w:fldCharType="end"/>
      </w:r>
    </w:p>
    <w:p w14:paraId="27F275F7" w14:textId="7D3D1DF6"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4.15.1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_Toc161852817 \h </w:instrText>
      </w:r>
      <w:r>
        <w:fldChar w:fldCharType="separate"/>
      </w:r>
      <w:r>
        <w:t>73</w:t>
      </w:r>
      <w:r>
        <w:fldChar w:fldCharType="end"/>
      </w:r>
    </w:p>
    <w:p w14:paraId="1BA45AC0" w14:textId="4E0251F9"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4.15.2</w:t>
      </w:r>
      <w:r>
        <w:rPr>
          <w:rFonts w:asciiTheme="minorHAnsi" w:eastAsiaTheme="minorEastAsia" w:hAnsiTheme="minorHAnsi" w:cstheme="minorBidi"/>
          <w:kern w:val="2"/>
          <w:sz w:val="22"/>
          <w:szCs w:val="22"/>
          <w14:ligatures w14:val="standardContextual"/>
        </w:rPr>
        <w:tab/>
      </w:r>
      <w:r>
        <w:rPr>
          <w:lang w:eastAsia="zh-CN"/>
        </w:rPr>
        <w:t>Co-location test antenna</w:t>
      </w:r>
      <w:r>
        <w:tab/>
      </w:r>
      <w:r>
        <w:fldChar w:fldCharType="begin"/>
      </w:r>
      <w:r>
        <w:instrText xml:space="preserve"> PAGEREF _Toc161852818 \h </w:instrText>
      </w:r>
      <w:r>
        <w:fldChar w:fldCharType="separate"/>
      </w:r>
      <w:r>
        <w:t>74</w:t>
      </w:r>
      <w:r>
        <w:fldChar w:fldCharType="end"/>
      </w:r>
    </w:p>
    <w:p w14:paraId="0B3A3F4F" w14:textId="20FC737E" w:rsidR="00E6022A" w:rsidRDefault="00E6022A">
      <w:pPr>
        <w:pStyle w:val="TOC4"/>
        <w:rPr>
          <w:rFonts w:asciiTheme="minorHAnsi" w:eastAsiaTheme="minorEastAsia" w:hAnsiTheme="minorHAnsi" w:cstheme="minorBidi"/>
          <w:kern w:val="2"/>
          <w:sz w:val="22"/>
          <w:szCs w:val="22"/>
          <w14:ligatures w14:val="standardContextual"/>
        </w:rPr>
      </w:pPr>
      <w:r>
        <w:rPr>
          <w:lang w:eastAsia="zh-CN"/>
        </w:rPr>
        <w:t>4.15.2.1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_Toc161852819 \h </w:instrText>
      </w:r>
      <w:r>
        <w:fldChar w:fldCharType="separate"/>
      </w:r>
      <w:r>
        <w:t>74</w:t>
      </w:r>
      <w:r>
        <w:fldChar w:fldCharType="end"/>
      </w:r>
    </w:p>
    <w:p w14:paraId="549B7F15" w14:textId="3A7055C8" w:rsidR="00E6022A" w:rsidRDefault="00E6022A">
      <w:pPr>
        <w:pStyle w:val="TOC4"/>
        <w:rPr>
          <w:rFonts w:asciiTheme="minorHAnsi" w:eastAsiaTheme="minorEastAsia" w:hAnsiTheme="minorHAnsi" w:cstheme="minorBidi"/>
          <w:kern w:val="2"/>
          <w:sz w:val="22"/>
          <w:szCs w:val="22"/>
          <w14:ligatures w14:val="standardContextual"/>
        </w:rPr>
      </w:pPr>
      <w:r>
        <w:rPr>
          <w:lang w:eastAsia="zh-CN"/>
        </w:rPr>
        <w:t>4.15.2.2</w:t>
      </w:r>
      <w:r>
        <w:rPr>
          <w:rFonts w:asciiTheme="minorHAnsi" w:eastAsiaTheme="minorEastAsia" w:hAnsiTheme="minorHAnsi" w:cstheme="minorBidi"/>
          <w:kern w:val="2"/>
          <w:sz w:val="22"/>
          <w:szCs w:val="22"/>
          <w14:ligatures w14:val="standardContextual"/>
        </w:rPr>
        <w:tab/>
      </w:r>
      <w:r>
        <w:rPr>
          <w:lang w:eastAsia="zh-CN"/>
        </w:rPr>
        <w:t>Co-location test antenna characteristics</w:t>
      </w:r>
      <w:r>
        <w:tab/>
      </w:r>
      <w:r>
        <w:fldChar w:fldCharType="begin"/>
      </w:r>
      <w:r>
        <w:instrText xml:space="preserve"> PAGEREF _Toc161852820 \h </w:instrText>
      </w:r>
      <w:r>
        <w:fldChar w:fldCharType="separate"/>
      </w:r>
      <w:r>
        <w:t>74</w:t>
      </w:r>
      <w:r>
        <w:fldChar w:fldCharType="end"/>
      </w:r>
    </w:p>
    <w:p w14:paraId="6C672A1C" w14:textId="66C286BE" w:rsidR="00E6022A" w:rsidRDefault="00E6022A">
      <w:pPr>
        <w:pStyle w:val="TOC4"/>
        <w:rPr>
          <w:rFonts w:asciiTheme="minorHAnsi" w:eastAsiaTheme="minorEastAsia" w:hAnsiTheme="minorHAnsi" w:cstheme="minorBidi"/>
          <w:kern w:val="2"/>
          <w:sz w:val="22"/>
          <w:szCs w:val="22"/>
          <w14:ligatures w14:val="standardContextual"/>
        </w:rPr>
      </w:pPr>
      <w:r>
        <w:rPr>
          <w:lang w:eastAsia="zh-CN"/>
        </w:rPr>
        <w:t>4.15.2.3</w:t>
      </w:r>
      <w:r>
        <w:rPr>
          <w:rFonts w:asciiTheme="minorHAnsi" w:eastAsiaTheme="minorEastAsia" w:hAnsiTheme="minorHAnsi" w:cstheme="minorBidi"/>
          <w:kern w:val="2"/>
          <w:sz w:val="22"/>
          <w:szCs w:val="22"/>
          <w14:ligatures w14:val="standardContextual"/>
        </w:rPr>
        <w:tab/>
      </w:r>
      <w:r>
        <w:rPr>
          <w:lang w:eastAsia="zh-CN"/>
        </w:rPr>
        <w:t>Co-location test antenna alignment</w:t>
      </w:r>
      <w:r>
        <w:tab/>
      </w:r>
      <w:r>
        <w:fldChar w:fldCharType="begin"/>
      </w:r>
      <w:r>
        <w:instrText xml:space="preserve"> PAGEREF _Toc161852821 \h </w:instrText>
      </w:r>
      <w:r>
        <w:fldChar w:fldCharType="separate"/>
      </w:r>
      <w:r>
        <w:t>74</w:t>
      </w:r>
      <w:r>
        <w:fldChar w:fldCharType="end"/>
      </w:r>
    </w:p>
    <w:p w14:paraId="4CC75A13" w14:textId="6A337391" w:rsidR="00E6022A" w:rsidRDefault="00E6022A">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Applicability of Requirements</w:t>
      </w:r>
      <w:r>
        <w:tab/>
      </w:r>
      <w:r>
        <w:fldChar w:fldCharType="begin"/>
      </w:r>
      <w:r>
        <w:instrText xml:space="preserve"> PAGEREF _Toc161852822 \h </w:instrText>
      </w:r>
      <w:r>
        <w:fldChar w:fldCharType="separate"/>
      </w:r>
      <w:r>
        <w:t>75</w:t>
      </w:r>
      <w:r>
        <w:fldChar w:fldCharType="end"/>
      </w:r>
    </w:p>
    <w:p w14:paraId="16D765F1" w14:textId="0BE4EF42" w:rsidR="00E6022A" w:rsidRDefault="00E6022A">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_Toc161852823 \h </w:instrText>
      </w:r>
      <w:r>
        <w:fldChar w:fldCharType="separate"/>
      </w:r>
      <w:r>
        <w:t>75</w:t>
      </w:r>
      <w:r>
        <w:fldChar w:fldCharType="end"/>
      </w:r>
    </w:p>
    <w:p w14:paraId="606E9CA0" w14:textId="7D544394" w:rsidR="00E6022A" w:rsidRDefault="00E6022A">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Test configurations for AAS BS for operating bands where MSR with more than 1 RAT is supported</w:t>
      </w:r>
      <w:r>
        <w:tab/>
      </w:r>
      <w:r>
        <w:fldChar w:fldCharType="begin"/>
      </w:r>
      <w:r>
        <w:instrText xml:space="preserve"> PAGEREF _Toc161852824 \h </w:instrText>
      </w:r>
      <w:r>
        <w:fldChar w:fldCharType="separate"/>
      </w:r>
      <w:r>
        <w:t>78</w:t>
      </w:r>
      <w:r>
        <w:fldChar w:fldCharType="end"/>
      </w:r>
    </w:p>
    <w:p w14:paraId="0E7B8A4F" w14:textId="3547E471" w:rsidR="00E6022A" w:rsidRDefault="00E6022A">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Test configurations for multi-carrier capable AAS BS in operating bands where one RAT capability sets are supported</w:t>
      </w:r>
      <w:r>
        <w:tab/>
      </w:r>
      <w:r>
        <w:fldChar w:fldCharType="begin"/>
      </w:r>
      <w:r>
        <w:instrText xml:space="preserve"> PAGEREF _Toc161852825 \h </w:instrText>
      </w:r>
      <w:r>
        <w:fldChar w:fldCharType="separate"/>
      </w:r>
      <w:r>
        <w:t>84</w:t>
      </w:r>
      <w:r>
        <w:fldChar w:fldCharType="end"/>
      </w:r>
    </w:p>
    <w:p w14:paraId="3475A68E" w14:textId="480C7FB0" w:rsidR="00E6022A" w:rsidRDefault="00E6022A">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_Toc161852826 \h </w:instrText>
      </w:r>
      <w:r>
        <w:fldChar w:fldCharType="separate"/>
      </w:r>
      <w:r>
        <w:t>84</w:t>
      </w:r>
      <w:r>
        <w:fldChar w:fldCharType="end"/>
      </w:r>
    </w:p>
    <w:p w14:paraId="208375B9" w14:textId="664C8223" w:rsidR="00E6022A" w:rsidRDefault="00E6022A">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AAS BS supporting one RAT only MSR in the operating band</w:t>
      </w:r>
      <w:r>
        <w:tab/>
      </w:r>
      <w:r>
        <w:fldChar w:fldCharType="begin"/>
      </w:r>
      <w:r>
        <w:instrText xml:space="preserve"> PAGEREF _Toc161852827 \h </w:instrText>
      </w:r>
      <w:r>
        <w:fldChar w:fldCharType="separate"/>
      </w:r>
      <w:r>
        <w:t>84</w:t>
      </w:r>
      <w:r>
        <w:fldChar w:fldCharType="end"/>
      </w:r>
    </w:p>
    <w:p w14:paraId="6E47EF67" w14:textId="6BEE1167" w:rsidR="00E6022A" w:rsidRDefault="00E6022A">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AAS BS supporting Single-RAT UTRA in the operating band</w:t>
      </w:r>
      <w:r>
        <w:tab/>
      </w:r>
      <w:r>
        <w:fldChar w:fldCharType="begin"/>
      </w:r>
      <w:r>
        <w:instrText xml:space="preserve"> PAGEREF _Toc161852828 \h </w:instrText>
      </w:r>
      <w:r>
        <w:fldChar w:fldCharType="separate"/>
      </w:r>
      <w:r>
        <w:t>90</w:t>
      </w:r>
      <w:r>
        <w:fldChar w:fldCharType="end"/>
      </w:r>
    </w:p>
    <w:p w14:paraId="58B84145" w14:textId="78EDD694" w:rsidR="00E6022A" w:rsidRDefault="00E6022A">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AAS BS supporting Single-RAT E-UTRA in the operating band</w:t>
      </w:r>
      <w:r>
        <w:tab/>
      </w:r>
      <w:r>
        <w:fldChar w:fldCharType="begin"/>
      </w:r>
      <w:r>
        <w:instrText xml:space="preserve"> PAGEREF _Toc161852829 \h </w:instrText>
      </w:r>
      <w:r>
        <w:fldChar w:fldCharType="separate"/>
      </w:r>
      <w:r>
        <w:t>92</w:t>
      </w:r>
      <w:r>
        <w:fldChar w:fldCharType="end"/>
      </w:r>
    </w:p>
    <w:p w14:paraId="2FACE1D6" w14:textId="364BFB6C" w:rsidR="00E6022A" w:rsidRDefault="00E6022A">
      <w:pPr>
        <w:pStyle w:val="TOC2"/>
        <w:rPr>
          <w:rFonts w:asciiTheme="minorHAnsi" w:eastAsiaTheme="minorEastAsia" w:hAnsiTheme="minorHAnsi" w:cstheme="minorBidi"/>
          <w:kern w:val="2"/>
          <w:sz w:val="22"/>
          <w:szCs w:val="22"/>
          <w14:ligatures w14:val="standardContextual"/>
        </w:rPr>
      </w:pPr>
      <w:r>
        <w:t>5.</w:t>
      </w:r>
      <w:r>
        <w:rPr>
          <w:lang w:eastAsia="zh-CN"/>
        </w:rPr>
        <w:t>4</w:t>
      </w:r>
      <w:r>
        <w:rPr>
          <w:rFonts w:asciiTheme="minorHAnsi" w:eastAsiaTheme="minorEastAsia" w:hAnsiTheme="minorHAnsi" w:cstheme="minorBidi"/>
          <w:kern w:val="2"/>
          <w:sz w:val="22"/>
          <w:szCs w:val="22"/>
          <w14:ligatures w14:val="standardContextual"/>
        </w:rPr>
        <w:tab/>
      </w:r>
      <w:r>
        <w:t>Test configurations for AAS BS operating bands with multi-band dependencies</w:t>
      </w:r>
      <w:r>
        <w:tab/>
      </w:r>
      <w:r>
        <w:fldChar w:fldCharType="begin"/>
      </w:r>
      <w:r>
        <w:instrText xml:space="preserve"> PAGEREF _Toc161852830 \h </w:instrText>
      </w:r>
      <w:r>
        <w:fldChar w:fldCharType="separate"/>
      </w:r>
      <w:r>
        <w:t>95</w:t>
      </w:r>
      <w:r>
        <w:fldChar w:fldCharType="end"/>
      </w:r>
    </w:p>
    <w:p w14:paraId="1660AC8E" w14:textId="33F60A97" w:rsidR="00E6022A" w:rsidRDefault="00E6022A">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AAS BS operating bands with multi-band dependencies supporting MSR operation</w:t>
      </w:r>
      <w:r>
        <w:tab/>
      </w:r>
      <w:r>
        <w:fldChar w:fldCharType="begin"/>
      </w:r>
      <w:r>
        <w:instrText xml:space="preserve"> PAGEREF _Toc161852831 \h </w:instrText>
      </w:r>
      <w:r>
        <w:fldChar w:fldCharType="separate"/>
      </w:r>
      <w:r>
        <w:t>95</w:t>
      </w:r>
      <w:r>
        <w:fldChar w:fldCharType="end"/>
      </w:r>
    </w:p>
    <w:p w14:paraId="15C886F3" w14:textId="46C5B0A7" w:rsidR="00E6022A" w:rsidRDefault="00E6022A">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_Toc161852832 \h </w:instrText>
      </w:r>
      <w:r>
        <w:fldChar w:fldCharType="separate"/>
      </w:r>
      <w:r>
        <w:t>97</w:t>
      </w:r>
      <w:r>
        <w:fldChar w:fldCharType="end"/>
      </w:r>
    </w:p>
    <w:p w14:paraId="48EDD711" w14:textId="13D5401E" w:rsidR="00E6022A" w:rsidRDefault="00E6022A">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Radiated transmitter characteristics</w:t>
      </w:r>
      <w:r>
        <w:tab/>
      </w:r>
      <w:r>
        <w:fldChar w:fldCharType="begin"/>
      </w:r>
      <w:r>
        <w:instrText xml:space="preserve"> PAGEREF _Toc161852833 \h </w:instrText>
      </w:r>
      <w:r>
        <w:fldChar w:fldCharType="separate"/>
      </w:r>
      <w:r>
        <w:t>100</w:t>
      </w:r>
      <w:r>
        <w:fldChar w:fldCharType="end"/>
      </w:r>
    </w:p>
    <w:p w14:paraId="67608941" w14:textId="66F51182"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_Toc161852834 \h </w:instrText>
      </w:r>
      <w:r>
        <w:fldChar w:fldCharType="separate"/>
      </w:r>
      <w:r>
        <w:t>100</w:t>
      </w:r>
      <w:r>
        <w:fldChar w:fldCharType="end"/>
      </w:r>
    </w:p>
    <w:p w14:paraId="7D7E79E5" w14:textId="07746FDF"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Radiated Transmit Power</w:t>
      </w:r>
      <w:r>
        <w:tab/>
      </w:r>
      <w:r>
        <w:fldChar w:fldCharType="begin"/>
      </w:r>
      <w:r>
        <w:instrText xml:space="preserve"> PAGEREF _Toc161852835 \h </w:instrText>
      </w:r>
      <w:r>
        <w:fldChar w:fldCharType="separate"/>
      </w:r>
      <w:r>
        <w:t>100</w:t>
      </w:r>
      <w:r>
        <w:fldChar w:fldCharType="end"/>
      </w:r>
    </w:p>
    <w:p w14:paraId="78174CFC" w14:textId="6AC41D2E"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_Toc161852836 \h </w:instrText>
      </w:r>
      <w:r>
        <w:fldChar w:fldCharType="separate"/>
      </w:r>
      <w:r>
        <w:t>100</w:t>
      </w:r>
      <w:r>
        <w:fldChar w:fldCharType="end"/>
      </w:r>
    </w:p>
    <w:p w14:paraId="30F1570F" w14:textId="70551517"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_Toc161852837 \h </w:instrText>
      </w:r>
      <w:r>
        <w:fldChar w:fldCharType="separate"/>
      </w:r>
      <w:r>
        <w:t>101</w:t>
      </w:r>
      <w:r>
        <w:fldChar w:fldCharType="end"/>
      </w:r>
    </w:p>
    <w:p w14:paraId="35A5A980" w14:textId="245C3444"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_Toc161852838 \h </w:instrText>
      </w:r>
      <w:r>
        <w:fldChar w:fldCharType="separate"/>
      </w:r>
      <w:r>
        <w:t>101</w:t>
      </w:r>
      <w:r>
        <w:fldChar w:fldCharType="end"/>
      </w:r>
    </w:p>
    <w:p w14:paraId="2F645F2E" w14:textId="1A6A6480"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_Toc161852839 \h </w:instrText>
      </w:r>
      <w:r>
        <w:fldChar w:fldCharType="separate"/>
      </w:r>
      <w:r>
        <w:t>101</w:t>
      </w:r>
      <w:r>
        <w:fldChar w:fldCharType="end"/>
      </w:r>
    </w:p>
    <w:p w14:paraId="38A42CB8" w14:textId="5CCC91B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_Toc161852840 \h </w:instrText>
      </w:r>
      <w:r>
        <w:fldChar w:fldCharType="separate"/>
      </w:r>
      <w:r>
        <w:t>101</w:t>
      </w:r>
      <w:r>
        <w:fldChar w:fldCharType="end"/>
      </w:r>
    </w:p>
    <w:p w14:paraId="0D5473DA" w14:textId="5CAF242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_Toc161852841 \h </w:instrText>
      </w:r>
      <w:r>
        <w:fldChar w:fldCharType="separate"/>
      </w:r>
      <w:r>
        <w:t>102</w:t>
      </w:r>
      <w:r>
        <w:fldChar w:fldCharType="end"/>
      </w:r>
    </w:p>
    <w:p w14:paraId="7BED1FF9" w14:textId="0BE4E3CC"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_Toc161852842 \h </w:instrText>
      </w:r>
      <w:r>
        <w:fldChar w:fldCharType="separate"/>
      </w:r>
      <w:r>
        <w:t>102</w:t>
      </w:r>
      <w:r>
        <w:fldChar w:fldCharType="end"/>
      </w:r>
    </w:p>
    <w:p w14:paraId="52F092FC" w14:textId="3EFE318C" w:rsidR="00E6022A" w:rsidRDefault="00E6022A">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OTA Base Station output power</w:t>
      </w:r>
      <w:r>
        <w:tab/>
      </w:r>
      <w:r>
        <w:fldChar w:fldCharType="begin"/>
      </w:r>
      <w:r>
        <w:instrText xml:space="preserve"> PAGEREF _Toc161852843 \h </w:instrText>
      </w:r>
      <w:r>
        <w:fldChar w:fldCharType="separate"/>
      </w:r>
      <w:r>
        <w:t>103</w:t>
      </w:r>
      <w:r>
        <w:fldChar w:fldCharType="end"/>
      </w:r>
    </w:p>
    <w:p w14:paraId="7243AD61" w14:textId="535C24D0" w:rsidR="00E6022A" w:rsidRDefault="00E6022A">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_Toc161852844 \h </w:instrText>
      </w:r>
      <w:r>
        <w:fldChar w:fldCharType="separate"/>
      </w:r>
      <w:r>
        <w:t>103</w:t>
      </w:r>
      <w:r>
        <w:fldChar w:fldCharType="end"/>
      </w:r>
    </w:p>
    <w:p w14:paraId="295F484B" w14:textId="76B22DBD" w:rsidR="00E6022A" w:rsidRDefault="00E6022A">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OTA Maximum output power</w:t>
      </w:r>
      <w:r>
        <w:tab/>
      </w:r>
      <w:r>
        <w:fldChar w:fldCharType="begin"/>
      </w:r>
      <w:r>
        <w:instrText xml:space="preserve"> PAGEREF _Toc161852845 \h </w:instrText>
      </w:r>
      <w:r>
        <w:fldChar w:fldCharType="separate"/>
      </w:r>
      <w:r>
        <w:t>103</w:t>
      </w:r>
      <w:r>
        <w:fldChar w:fldCharType="end"/>
      </w:r>
    </w:p>
    <w:p w14:paraId="47652802" w14:textId="55944522"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_Toc161852846 \h </w:instrText>
      </w:r>
      <w:r>
        <w:fldChar w:fldCharType="separate"/>
      </w:r>
      <w:r>
        <w:t>103</w:t>
      </w:r>
      <w:r>
        <w:fldChar w:fldCharType="end"/>
      </w:r>
    </w:p>
    <w:p w14:paraId="0EBCA880" w14:textId="17F1A8B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_Toc161852847 \h </w:instrText>
      </w:r>
      <w:r>
        <w:fldChar w:fldCharType="separate"/>
      </w:r>
      <w:r>
        <w:t>103</w:t>
      </w:r>
      <w:r>
        <w:fldChar w:fldCharType="end"/>
      </w:r>
    </w:p>
    <w:p w14:paraId="7698ECD2" w14:textId="3B34EAD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_Toc161852848 \h </w:instrText>
      </w:r>
      <w:r>
        <w:fldChar w:fldCharType="separate"/>
      </w:r>
      <w:r>
        <w:t>103</w:t>
      </w:r>
      <w:r>
        <w:fldChar w:fldCharType="end"/>
      </w:r>
    </w:p>
    <w:p w14:paraId="63C22893" w14:textId="04B4674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_Toc161852849 \h </w:instrText>
      </w:r>
      <w:r>
        <w:fldChar w:fldCharType="separate"/>
      </w:r>
      <w:r>
        <w:t>103</w:t>
      </w:r>
      <w:r>
        <w:fldChar w:fldCharType="end"/>
      </w:r>
    </w:p>
    <w:p w14:paraId="2A9B8C02" w14:textId="71AA8D59"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6.3.2.4.1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_Toc161852850 \h </w:instrText>
      </w:r>
      <w:r>
        <w:fldChar w:fldCharType="separate"/>
      </w:r>
      <w:r>
        <w:t>103</w:t>
      </w:r>
      <w:r>
        <w:fldChar w:fldCharType="end"/>
      </w:r>
    </w:p>
    <w:p w14:paraId="2C570531" w14:textId="29370321"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6.3.2.4.2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_Toc161852851 \h </w:instrText>
      </w:r>
      <w:r>
        <w:fldChar w:fldCharType="separate"/>
      </w:r>
      <w:r>
        <w:t>104</w:t>
      </w:r>
      <w:r>
        <w:fldChar w:fldCharType="end"/>
      </w:r>
    </w:p>
    <w:p w14:paraId="216EE1D3" w14:textId="1BCF3E5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_Toc161852852 \h </w:instrText>
      </w:r>
      <w:r>
        <w:fldChar w:fldCharType="separate"/>
      </w:r>
      <w:r>
        <w:t>104</w:t>
      </w:r>
      <w:r>
        <w:fldChar w:fldCharType="end"/>
      </w:r>
    </w:p>
    <w:p w14:paraId="35DA17E5" w14:textId="3BC9B59A" w:rsidR="00E6022A" w:rsidRDefault="00E6022A">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OTA E-UTRA DL RS power</w:t>
      </w:r>
      <w:r>
        <w:tab/>
      </w:r>
      <w:r>
        <w:fldChar w:fldCharType="begin"/>
      </w:r>
      <w:r>
        <w:instrText xml:space="preserve"> PAGEREF _Toc161852853 \h </w:instrText>
      </w:r>
      <w:r>
        <w:fldChar w:fldCharType="separate"/>
      </w:r>
      <w:r>
        <w:t>104</w:t>
      </w:r>
      <w:r>
        <w:fldChar w:fldCharType="end"/>
      </w:r>
    </w:p>
    <w:p w14:paraId="0AD38788" w14:textId="5F8AEEE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_Toc161852854 \h </w:instrText>
      </w:r>
      <w:r>
        <w:fldChar w:fldCharType="separate"/>
      </w:r>
      <w:r>
        <w:t>104</w:t>
      </w:r>
      <w:r>
        <w:fldChar w:fldCharType="end"/>
      </w:r>
    </w:p>
    <w:p w14:paraId="70032FFD" w14:textId="6D20AD4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_Toc161852855 \h </w:instrText>
      </w:r>
      <w:r>
        <w:fldChar w:fldCharType="separate"/>
      </w:r>
      <w:r>
        <w:t>104</w:t>
      </w:r>
      <w:r>
        <w:fldChar w:fldCharType="end"/>
      </w:r>
    </w:p>
    <w:p w14:paraId="4554F6F8" w14:textId="5B017442"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6.3.3.3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_Toc161852856 \h </w:instrText>
      </w:r>
      <w:r>
        <w:fldChar w:fldCharType="separate"/>
      </w:r>
      <w:r>
        <w:t>105</w:t>
      </w:r>
      <w:r>
        <w:fldChar w:fldCharType="end"/>
      </w:r>
    </w:p>
    <w:p w14:paraId="67935DE2" w14:textId="70F7120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_Toc161852857 \h </w:instrText>
      </w:r>
      <w:r>
        <w:fldChar w:fldCharType="separate"/>
      </w:r>
      <w:r>
        <w:t>105</w:t>
      </w:r>
      <w:r>
        <w:fldChar w:fldCharType="end"/>
      </w:r>
    </w:p>
    <w:p w14:paraId="1B85A67B" w14:textId="4008AD90"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6.3.3.4.1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_Toc161852858 \h </w:instrText>
      </w:r>
      <w:r>
        <w:fldChar w:fldCharType="separate"/>
      </w:r>
      <w:r>
        <w:t>105</w:t>
      </w:r>
      <w:r>
        <w:fldChar w:fldCharType="end"/>
      </w:r>
    </w:p>
    <w:p w14:paraId="71508E6D" w14:textId="17C26B0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6.3.3.4.2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_Toc161852859 \h </w:instrText>
      </w:r>
      <w:r>
        <w:fldChar w:fldCharType="separate"/>
      </w:r>
      <w:r>
        <w:t>105</w:t>
      </w:r>
      <w:r>
        <w:fldChar w:fldCharType="end"/>
      </w:r>
    </w:p>
    <w:p w14:paraId="3A74F252" w14:textId="4373CF6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_Toc161852860 \h </w:instrText>
      </w:r>
      <w:r>
        <w:fldChar w:fldCharType="separate"/>
      </w:r>
      <w:r>
        <w:t>105</w:t>
      </w:r>
      <w:r>
        <w:fldChar w:fldCharType="end"/>
      </w:r>
    </w:p>
    <w:p w14:paraId="3380FE0B" w14:textId="58845314" w:rsidR="00E6022A" w:rsidRDefault="00E6022A">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OTA Output power dynamics</w:t>
      </w:r>
      <w:r>
        <w:tab/>
      </w:r>
      <w:r>
        <w:fldChar w:fldCharType="begin"/>
      </w:r>
      <w:r>
        <w:instrText xml:space="preserve"> PAGEREF _Toc161852861 \h </w:instrText>
      </w:r>
      <w:r>
        <w:fldChar w:fldCharType="separate"/>
      </w:r>
      <w:r>
        <w:t>105</w:t>
      </w:r>
      <w:r>
        <w:fldChar w:fldCharType="end"/>
      </w:r>
    </w:p>
    <w:p w14:paraId="769EC60F" w14:textId="0DEFE4D5" w:rsidR="00E6022A" w:rsidRDefault="00E6022A">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_Toc161852862 \h </w:instrText>
      </w:r>
      <w:r>
        <w:fldChar w:fldCharType="separate"/>
      </w:r>
      <w:r>
        <w:t>105</w:t>
      </w:r>
      <w:r>
        <w:fldChar w:fldCharType="end"/>
      </w:r>
    </w:p>
    <w:p w14:paraId="44211407" w14:textId="6DEB2785" w:rsidR="00E6022A" w:rsidRDefault="00E6022A">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OTA UTRA Inner loop power control in the downlink</w:t>
      </w:r>
      <w:r>
        <w:tab/>
      </w:r>
      <w:r>
        <w:fldChar w:fldCharType="begin"/>
      </w:r>
      <w:r>
        <w:instrText xml:space="preserve"> PAGEREF _Toc161852863 \h </w:instrText>
      </w:r>
      <w:r>
        <w:fldChar w:fldCharType="separate"/>
      </w:r>
      <w:r>
        <w:t>106</w:t>
      </w:r>
      <w:r>
        <w:fldChar w:fldCharType="end"/>
      </w:r>
    </w:p>
    <w:p w14:paraId="440A1DA5" w14:textId="552006B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_Toc161852864 \h </w:instrText>
      </w:r>
      <w:r>
        <w:fldChar w:fldCharType="separate"/>
      </w:r>
      <w:r>
        <w:t>106</w:t>
      </w:r>
      <w:r>
        <w:fldChar w:fldCharType="end"/>
      </w:r>
    </w:p>
    <w:p w14:paraId="53201942" w14:textId="4EE1E35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_Toc161852865 \h </w:instrText>
      </w:r>
      <w:r>
        <w:fldChar w:fldCharType="separate"/>
      </w:r>
      <w:r>
        <w:t>106</w:t>
      </w:r>
      <w:r>
        <w:fldChar w:fldCharType="end"/>
      </w:r>
    </w:p>
    <w:p w14:paraId="1175DC69" w14:textId="5BC4AE22"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_Toc161852866 \h </w:instrText>
      </w:r>
      <w:r>
        <w:fldChar w:fldCharType="separate"/>
      </w:r>
      <w:r>
        <w:t>106</w:t>
      </w:r>
      <w:r>
        <w:fldChar w:fldCharType="end"/>
      </w:r>
    </w:p>
    <w:p w14:paraId="71955D0B" w14:textId="4D43977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_Toc161852867 \h </w:instrText>
      </w:r>
      <w:r>
        <w:fldChar w:fldCharType="separate"/>
      </w:r>
      <w:r>
        <w:t>106</w:t>
      </w:r>
      <w:r>
        <w:fldChar w:fldCharType="end"/>
      </w:r>
    </w:p>
    <w:p w14:paraId="0A1F51FB" w14:textId="15EA3D9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_Toc161852868 \h </w:instrText>
      </w:r>
      <w:r>
        <w:fldChar w:fldCharType="separate"/>
      </w:r>
      <w:r>
        <w:t>106</w:t>
      </w:r>
      <w:r>
        <w:fldChar w:fldCharType="end"/>
      </w:r>
    </w:p>
    <w:p w14:paraId="6E98BBB5" w14:textId="0DF691A0"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_Toc161852869 \h </w:instrText>
      </w:r>
      <w:r>
        <w:fldChar w:fldCharType="separate"/>
      </w:r>
      <w:r>
        <w:t>106</w:t>
      </w:r>
      <w:r>
        <w:fldChar w:fldCharType="end"/>
      </w:r>
    </w:p>
    <w:p w14:paraId="7466116D" w14:textId="05D4BFF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_Toc161852870 \h </w:instrText>
      </w:r>
      <w:r>
        <w:fldChar w:fldCharType="separate"/>
      </w:r>
      <w:r>
        <w:t>107</w:t>
      </w:r>
      <w:r>
        <w:fldChar w:fldCharType="end"/>
      </w:r>
    </w:p>
    <w:p w14:paraId="0AB77A69" w14:textId="5A9BFB59" w:rsidR="00E6022A" w:rsidRDefault="00E6022A">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OTA Power control dynamic range</w:t>
      </w:r>
      <w:r>
        <w:tab/>
      </w:r>
      <w:r>
        <w:fldChar w:fldCharType="begin"/>
      </w:r>
      <w:r>
        <w:instrText xml:space="preserve"> PAGEREF _Toc161852871 \h </w:instrText>
      </w:r>
      <w:r>
        <w:fldChar w:fldCharType="separate"/>
      </w:r>
      <w:r>
        <w:t>107</w:t>
      </w:r>
      <w:r>
        <w:fldChar w:fldCharType="end"/>
      </w:r>
    </w:p>
    <w:p w14:paraId="3BDFD2B4" w14:textId="5735E67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_Toc161852872 \h </w:instrText>
      </w:r>
      <w:r>
        <w:fldChar w:fldCharType="separate"/>
      </w:r>
      <w:r>
        <w:t>107</w:t>
      </w:r>
      <w:r>
        <w:fldChar w:fldCharType="end"/>
      </w:r>
    </w:p>
    <w:p w14:paraId="14A324F3" w14:textId="6E58E8E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_Toc161852873 \h </w:instrText>
      </w:r>
      <w:r>
        <w:fldChar w:fldCharType="separate"/>
      </w:r>
      <w:r>
        <w:t>108</w:t>
      </w:r>
      <w:r>
        <w:fldChar w:fldCharType="end"/>
      </w:r>
    </w:p>
    <w:p w14:paraId="51CD44C9" w14:textId="2A9BEC3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_Toc161852874 \h </w:instrText>
      </w:r>
      <w:r>
        <w:fldChar w:fldCharType="separate"/>
      </w:r>
      <w:r>
        <w:t>108</w:t>
      </w:r>
      <w:r>
        <w:fldChar w:fldCharType="end"/>
      </w:r>
    </w:p>
    <w:p w14:paraId="4AD4A9F0" w14:textId="4054E03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_Toc161852875 \h </w:instrText>
      </w:r>
      <w:r>
        <w:fldChar w:fldCharType="separate"/>
      </w:r>
      <w:r>
        <w:t>108</w:t>
      </w:r>
      <w:r>
        <w:fldChar w:fldCharType="end"/>
      </w:r>
    </w:p>
    <w:p w14:paraId="5B882AA3" w14:textId="23AB4564"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_Toc161852876 \h </w:instrText>
      </w:r>
      <w:r>
        <w:fldChar w:fldCharType="separate"/>
      </w:r>
      <w:r>
        <w:t>108</w:t>
      </w:r>
      <w:r>
        <w:fldChar w:fldCharType="end"/>
      </w:r>
    </w:p>
    <w:p w14:paraId="11D88FE0" w14:textId="1F4F04C5"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_Toc161852877 \h </w:instrText>
      </w:r>
      <w:r>
        <w:fldChar w:fldCharType="separate"/>
      </w:r>
      <w:r>
        <w:t>108</w:t>
      </w:r>
      <w:r>
        <w:fldChar w:fldCharType="end"/>
      </w:r>
    </w:p>
    <w:p w14:paraId="3C1443FD" w14:textId="08C5C60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_Toc161852878 \h </w:instrText>
      </w:r>
      <w:r>
        <w:fldChar w:fldCharType="separate"/>
      </w:r>
      <w:r>
        <w:t>109</w:t>
      </w:r>
      <w:r>
        <w:fldChar w:fldCharType="end"/>
      </w:r>
    </w:p>
    <w:p w14:paraId="708122EA" w14:textId="78909931" w:rsidR="00E6022A" w:rsidRDefault="00E6022A">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_Toc161852879 \h </w:instrText>
      </w:r>
      <w:r>
        <w:fldChar w:fldCharType="separate"/>
      </w:r>
      <w:r>
        <w:t>109</w:t>
      </w:r>
      <w:r>
        <w:fldChar w:fldCharType="end"/>
      </w:r>
    </w:p>
    <w:p w14:paraId="25255B54" w14:textId="392179B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_Toc161852880 \h </w:instrText>
      </w:r>
      <w:r>
        <w:fldChar w:fldCharType="separate"/>
      </w:r>
      <w:r>
        <w:t>109</w:t>
      </w:r>
      <w:r>
        <w:fldChar w:fldCharType="end"/>
      </w:r>
    </w:p>
    <w:p w14:paraId="252D63C8" w14:textId="73A1F87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_Toc161852881 \h </w:instrText>
      </w:r>
      <w:r>
        <w:fldChar w:fldCharType="separate"/>
      </w:r>
      <w:r>
        <w:t>109</w:t>
      </w:r>
      <w:r>
        <w:fldChar w:fldCharType="end"/>
      </w:r>
    </w:p>
    <w:p w14:paraId="5959C752" w14:textId="3E0EEF0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_Toc161852882 \h </w:instrText>
      </w:r>
      <w:r>
        <w:fldChar w:fldCharType="separate"/>
      </w:r>
      <w:r>
        <w:t>109</w:t>
      </w:r>
      <w:r>
        <w:fldChar w:fldCharType="end"/>
      </w:r>
    </w:p>
    <w:p w14:paraId="6440828F" w14:textId="1581BF8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_Toc161852883 \h </w:instrText>
      </w:r>
      <w:r>
        <w:fldChar w:fldCharType="separate"/>
      </w:r>
      <w:r>
        <w:t>110</w:t>
      </w:r>
      <w:r>
        <w:fldChar w:fldCharType="end"/>
      </w:r>
    </w:p>
    <w:p w14:paraId="19DD85C3" w14:textId="6DCC780B"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_Toc161852884 \h </w:instrText>
      </w:r>
      <w:r>
        <w:fldChar w:fldCharType="separate"/>
      </w:r>
      <w:r>
        <w:t>110</w:t>
      </w:r>
      <w:r>
        <w:fldChar w:fldCharType="end"/>
      </w:r>
    </w:p>
    <w:p w14:paraId="62614D33" w14:textId="7046D03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_Toc161852885 \h </w:instrText>
      </w:r>
      <w:r>
        <w:fldChar w:fldCharType="separate"/>
      </w:r>
      <w:r>
        <w:t>110</w:t>
      </w:r>
      <w:r>
        <w:fldChar w:fldCharType="end"/>
      </w:r>
    </w:p>
    <w:p w14:paraId="49DB82AE" w14:textId="5E13761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_Toc161852886 \h </w:instrText>
      </w:r>
      <w:r>
        <w:fldChar w:fldCharType="separate"/>
      </w:r>
      <w:r>
        <w:t>112</w:t>
      </w:r>
      <w:r>
        <w:fldChar w:fldCharType="end"/>
      </w:r>
    </w:p>
    <w:p w14:paraId="05312F4C" w14:textId="392D33B8" w:rsidR="00E6022A" w:rsidRDefault="00E6022A">
      <w:pPr>
        <w:pStyle w:val="TOC5"/>
        <w:rPr>
          <w:rFonts w:asciiTheme="minorHAnsi" w:eastAsiaTheme="minorEastAsia" w:hAnsiTheme="minorHAnsi" w:cstheme="minorBidi"/>
          <w:kern w:val="2"/>
          <w:sz w:val="22"/>
          <w:szCs w:val="22"/>
          <w14:ligatures w14:val="standardContextual"/>
        </w:rPr>
      </w:pPr>
      <w:r>
        <w:t>6.4.4.5.1</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_Toc161852887 \h </w:instrText>
      </w:r>
      <w:r>
        <w:fldChar w:fldCharType="separate"/>
      </w:r>
      <w:r>
        <w:t>112</w:t>
      </w:r>
      <w:r>
        <w:fldChar w:fldCharType="end"/>
      </w:r>
    </w:p>
    <w:p w14:paraId="4AF0212B" w14:textId="6A0210DF" w:rsidR="00E6022A" w:rsidRDefault="00E6022A">
      <w:pPr>
        <w:pStyle w:val="TOC5"/>
        <w:rPr>
          <w:rFonts w:asciiTheme="minorHAnsi" w:eastAsiaTheme="minorEastAsia" w:hAnsiTheme="minorHAnsi" w:cstheme="minorBidi"/>
          <w:kern w:val="2"/>
          <w:sz w:val="22"/>
          <w:szCs w:val="22"/>
          <w14:ligatures w14:val="standardContextual"/>
        </w:rPr>
      </w:pPr>
      <w:r>
        <w:t>6.4.4.5.2</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_Toc161852888 \h </w:instrText>
      </w:r>
      <w:r>
        <w:fldChar w:fldCharType="separate"/>
      </w:r>
      <w:r>
        <w:t>112</w:t>
      </w:r>
      <w:r>
        <w:fldChar w:fldCharType="end"/>
      </w:r>
    </w:p>
    <w:p w14:paraId="79354F0D" w14:textId="7862D031" w:rsidR="00E6022A" w:rsidRDefault="00E6022A">
      <w:pPr>
        <w:pStyle w:val="TOC5"/>
        <w:rPr>
          <w:rFonts w:asciiTheme="minorHAnsi" w:eastAsiaTheme="minorEastAsia" w:hAnsiTheme="minorHAnsi" w:cstheme="minorBidi"/>
          <w:kern w:val="2"/>
          <w:sz w:val="22"/>
          <w:szCs w:val="22"/>
          <w14:ligatures w14:val="standardContextual"/>
        </w:rPr>
      </w:pPr>
      <w:r>
        <w:t>6.4.4.5.3</w:t>
      </w:r>
      <w:r>
        <w:rPr>
          <w:rFonts w:asciiTheme="minorHAnsi" w:eastAsiaTheme="minorEastAsia" w:hAnsiTheme="minorHAnsi" w:cstheme="minorBidi"/>
          <w:kern w:val="2"/>
          <w:sz w:val="22"/>
          <w:szCs w:val="22"/>
          <w14:ligatures w14:val="standardContextual"/>
        </w:rPr>
        <w:tab/>
      </w:r>
      <w:r>
        <w:t>NR</w:t>
      </w:r>
      <w:r>
        <w:tab/>
      </w:r>
      <w:r>
        <w:fldChar w:fldCharType="begin"/>
      </w:r>
      <w:r>
        <w:instrText xml:space="preserve"> PAGEREF _Toc161852889 \h </w:instrText>
      </w:r>
      <w:r>
        <w:fldChar w:fldCharType="separate"/>
      </w:r>
      <w:r>
        <w:t>112</w:t>
      </w:r>
      <w:r>
        <w:fldChar w:fldCharType="end"/>
      </w:r>
    </w:p>
    <w:p w14:paraId="0D269D29" w14:textId="38E12F00" w:rsidR="00E6022A" w:rsidRDefault="00E6022A">
      <w:pPr>
        <w:pStyle w:val="TOC3"/>
        <w:rPr>
          <w:rFonts w:asciiTheme="minorHAnsi" w:eastAsiaTheme="minorEastAsia" w:hAnsiTheme="minorHAnsi" w:cstheme="minorBidi"/>
          <w:kern w:val="2"/>
          <w:sz w:val="22"/>
          <w:szCs w:val="22"/>
          <w14:ligatures w14:val="standardContextual"/>
        </w:rPr>
      </w:pPr>
      <w:r>
        <w:t>6.4.5</w:t>
      </w:r>
      <w:r>
        <w:rPr>
          <w:rFonts w:asciiTheme="minorHAnsi" w:eastAsiaTheme="minorEastAsia" w:hAnsiTheme="minorHAnsi" w:cstheme="minorBidi"/>
          <w:kern w:val="2"/>
          <w:sz w:val="22"/>
          <w:szCs w:val="22"/>
          <w14:ligatures w14:val="standardContextual"/>
        </w:rPr>
        <w:tab/>
      </w:r>
      <w:r>
        <w:t>OTA IPDL time mask</w:t>
      </w:r>
      <w:r>
        <w:tab/>
      </w:r>
      <w:r>
        <w:fldChar w:fldCharType="begin"/>
      </w:r>
      <w:r>
        <w:instrText xml:space="preserve"> PAGEREF _Toc161852890 \h </w:instrText>
      </w:r>
      <w:r>
        <w:fldChar w:fldCharType="separate"/>
      </w:r>
      <w:r>
        <w:t>113</w:t>
      </w:r>
      <w:r>
        <w:fldChar w:fldCharType="end"/>
      </w:r>
    </w:p>
    <w:p w14:paraId="1D67F60E" w14:textId="02D6E322"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_Toc161852891 \h </w:instrText>
      </w:r>
      <w:r>
        <w:fldChar w:fldCharType="separate"/>
      </w:r>
      <w:r>
        <w:t>113</w:t>
      </w:r>
      <w:r>
        <w:fldChar w:fldCharType="end"/>
      </w:r>
    </w:p>
    <w:p w14:paraId="3857277E" w14:textId="0BD8538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_Toc161852892 \h </w:instrText>
      </w:r>
      <w:r>
        <w:fldChar w:fldCharType="separate"/>
      </w:r>
      <w:r>
        <w:t>113</w:t>
      </w:r>
      <w:r>
        <w:fldChar w:fldCharType="end"/>
      </w:r>
    </w:p>
    <w:p w14:paraId="0292CD4A" w14:textId="7B6C7FF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_Toc161852893 \h </w:instrText>
      </w:r>
      <w:r>
        <w:fldChar w:fldCharType="separate"/>
      </w:r>
      <w:r>
        <w:t>113</w:t>
      </w:r>
      <w:r>
        <w:fldChar w:fldCharType="end"/>
      </w:r>
    </w:p>
    <w:p w14:paraId="54DA526B" w14:textId="030BAB2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_Toc161852894 \h </w:instrText>
      </w:r>
      <w:r>
        <w:fldChar w:fldCharType="separate"/>
      </w:r>
      <w:r>
        <w:t>113</w:t>
      </w:r>
      <w:r>
        <w:fldChar w:fldCharType="end"/>
      </w:r>
    </w:p>
    <w:p w14:paraId="5698B81A" w14:textId="71732D15"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_Toc161852895 \h </w:instrText>
      </w:r>
      <w:r>
        <w:fldChar w:fldCharType="separate"/>
      </w:r>
      <w:r>
        <w:t>113</w:t>
      </w:r>
      <w:r>
        <w:fldChar w:fldCharType="end"/>
      </w:r>
    </w:p>
    <w:p w14:paraId="3BDB9723" w14:textId="2A1A77D6"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6.4.5.4.2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_Toc161852896 \h </w:instrText>
      </w:r>
      <w:r>
        <w:fldChar w:fldCharType="separate"/>
      </w:r>
      <w:r>
        <w:t>113</w:t>
      </w:r>
      <w:r>
        <w:fldChar w:fldCharType="end"/>
      </w:r>
    </w:p>
    <w:p w14:paraId="7241DD73" w14:textId="6EA7250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_Toc161852897 \h </w:instrText>
      </w:r>
      <w:r>
        <w:fldChar w:fldCharType="separate"/>
      </w:r>
      <w:r>
        <w:t>114</w:t>
      </w:r>
      <w:r>
        <w:fldChar w:fldCharType="end"/>
      </w:r>
    </w:p>
    <w:p w14:paraId="63D96668" w14:textId="7EDD5E80" w:rsidR="00E6022A" w:rsidRDefault="00E6022A">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_Toc161852898 \h </w:instrText>
      </w:r>
      <w:r>
        <w:fldChar w:fldCharType="separate"/>
      </w:r>
      <w:r>
        <w:t>114</w:t>
      </w:r>
      <w:r>
        <w:fldChar w:fldCharType="end"/>
      </w:r>
    </w:p>
    <w:p w14:paraId="263A97B2" w14:textId="49ECC650"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6.4.6.1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_Toc161852899 \h </w:instrText>
      </w:r>
      <w:r>
        <w:fldChar w:fldCharType="separate"/>
      </w:r>
      <w:r>
        <w:t>114</w:t>
      </w:r>
      <w:r>
        <w:fldChar w:fldCharType="end"/>
      </w:r>
    </w:p>
    <w:p w14:paraId="30DA616E" w14:textId="68FE076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6.4.6.2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_Toc161852900 \h </w:instrText>
      </w:r>
      <w:r>
        <w:fldChar w:fldCharType="separate"/>
      </w:r>
      <w:r>
        <w:t>114</w:t>
      </w:r>
      <w:r>
        <w:fldChar w:fldCharType="end"/>
      </w:r>
    </w:p>
    <w:p w14:paraId="44D883AA" w14:textId="6DDE807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_Toc161852901 \h </w:instrText>
      </w:r>
      <w:r>
        <w:fldChar w:fldCharType="separate"/>
      </w:r>
      <w:r>
        <w:t>115</w:t>
      </w:r>
      <w:r>
        <w:fldChar w:fldCharType="end"/>
      </w:r>
    </w:p>
    <w:p w14:paraId="413FEE45" w14:textId="0487CF78" w:rsidR="00E6022A" w:rsidRDefault="00E6022A">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OTA Transmit ON/OFF power</w:t>
      </w:r>
      <w:r>
        <w:tab/>
      </w:r>
      <w:r>
        <w:fldChar w:fldCharType="begin"/>
      </w:r>
      <w:r>
        <w:instrText xml:space="preserve"> PAGEREF _Toc161852902 \h </w:instrText>
      </w:r>
      <w:r>
        <w:fldChar w:fldCharType="separate"/>
      </w:r>
      <w:r>
        <w:t>115</w:t>
      </w:r>
      <w:r>
        <w:fldChar w:fldCharType="end"/>
      </w:r>
    </w:p>
    <w:p w14:paraId="4CA49AEB" w14:textId="316C833A" w:rsidR="00E6022A" w:rsidRDefault="00E6022A">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_Toc161852903 \h </w:instrText>
      </w:r>
      <w:r>
        <w:fldChar w:fldCharType="separate"/>
      </w:r>
      <w:r>
        <w:t>115</w:t>
      </w:r>
      <w:r>
        <w:fldChar w:fldCharType="end"/>
      </w:r>
    </w:p>
    <w:p w14:paraId="61D7F8A5" w14:textId="5537F1DB" w:rsidR="00E6022A" w:rsidRDefault="00E6022A">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OTA Transmitter OFF power</w:t>
      </w:r>
      <w:r>
        <w:tab/>
      </w:r>
      <w:r>
        <w:fldChar w:fldCharType="begin"/>
      </w:r>
      <w:r>
        <w:instrText xml:space="preserve"> PAGEREF _Toc161852904 \h </w:instrText>
      </w:r>
      <w:r>
        <w:fldChar w:fldCharType="separate"/>
      </w:r>
      <w:r>
        <w:t>115</w:t>
      </w:r>
      <w:r>
        <w:fldChar w:fldCharType="end"/>
      </w:r>
    </w:p>
    <w:p w14:paraId="356AB286" w14:textId="38CE562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_Toc161852905 \h </w:instrText>
      </w:r>
      <w:r>
        <w:fldChar w:fldCharType="separate"/>
      </w:r>
      <w:r>
        <w:t>115</w:t>
      </w:r>
      <w:r>
        <w:fldChar w:fldCharType="end"/>
      </w:r>
    </w:p>
    <w:p w14:paraId="594F9DB0" w14:textId="62B0935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_Toc161852906 \h </w:instrText>
      </w:r>
      <w:r>
        <w:fldChar w:fldCharType="separate"/>
      </w:r>
      <w:r>
        <w:t>115</w:t>
      </w:r>
      <w:r>
        <w:fldChar w:fldCharType="end"/>
      </w:r>
    </w:p>
    <w:p w14:paraId="5E614F10" w14:textId="1D37CBA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_Toc161852907 \h </w:instrText>
      </w:r>
      <w:r>
        <w:fldChar w:fldCharType="separate"/>
      </w:r>
      <w:r>
        <w:t>115</w:t>
      </w:r>
      <w:r>
        <w:fldChar w:fldCharType="end"/>
      </w:r>
    </w:p>
    <w:p w14:paraId="562308C1" w14:textId="434B260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_Toc161852908 \h </w:instrText>
      </w:r>
      <w:r>
        <w:fldChar w:fldCharType="separate"/>
      </w:r>
      <w:r>
        <w:t>115</w:t>
      </w:r>
      <w:r>
        <w:fldChar w:fldCharType="end"/>
      </w:r>
    </w:p>
    <w:p w14:paraId="1913BC31" w14:textId="055D1619"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6.5.2.4.1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_Toc161852909 \h </w:instrText>
      </w:r>
      <w:r>
        <w:fldChar w:fldCharType="separate"/>
      </w:r>
      <w:r>
        <w:t>115</w:t>
      </w:r>
      <w:r>
        <w:fldChar w:fldCharType="end"/>
      </w:r>
    </w:p>
    <w:p w14:paraId="252762BE" w14:textId="298E99CD"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6.5.2.4.2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_Toc161852910 \h </w:instrText>
      </w:r>
      <w:r>
        <w:fldChar w:fldCharType="separate"/>
      </w:r>
      <w:r>
        <w:t>116</w:t>
      </w:r>
      <w:r>
        <w:fldChar w:fldCharType="end"/>
      </w:r>
    </w:p>
    <w:p w14:paraId="7303DCAD" w14:textId="42C86DEB"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_Toc161852911 \h </w:instrText>
      </w:r>
      <w:r>
        <w:fldChar w:fldCharType="separate"/>
      </w:r>
      <w:r>
        <w:t>116</w:t>
      </w:r>
      <w:r>
        <w:fldChar w:fldCharType="end"/>
      </w:r>
    </w:p>
    <w:p w14:paraId="7635C7E3" w14:textId="766C7A63" w:rsidR="00E6022A" w:rsidRDefault="00E6022A">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OTA Transmitter transient period</w:t>
      </w:r>
      <w:r>
        <w:tab/>
      </w:r>
      <w:r>
        <w:fldChar w:fldCharType="begin"/>
      </w:r>
      <w:r>
        <w:instrText xml:space="preserve"> PAGEREF _Toc161852912 \h </w:instrText>
      </w:r>
      <w:r>
        <w:fldChar w:fldCharType="separate"/>
      </w:r>
      <w:r>
        <w:t>116</w:t>
      </w:r>
      <w:r>
        <w:fldChar w:fldCharType="end"/>
      </w:r>
    </w:p>
    <w:p w14:paraId="0842572A" w14:textId="1A45603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_Toc161852913 \h </w:instrText>
      </w:r>
      <w:r>
        <w:fldChar w:fldCharType="separate"/>
      </w:r>
      <w:r>
        <w:t>116</w:t>
      </w:r>
      <w:r>
        <w:fldChar w:fldCharType="end"/>
      </w:r>
    </w:p>
    <w:p w14:paraId="741697EF" w14:textId="0D27C28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_Toc161852914 \h </w:instrText>
      </w:r>
      <w:r>
        <w:fldChar w:fldCharType="separate"/>
      </w:r>
      <w:r>
        <w:t>117</w:t>
      </w:r>
      <w:r>
        <w:fldChar w:fldCharType="end"/>
      </w:r>
    </w:p>
    <w:p w14:paraId="21CF9613" w14:textId="3A40B25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6.5.3.3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_Toc161852915 \h </w:instrText>
      </w:r>
      <w:r>
        <w:fldChar w:fldCharType="separate"/>
      </w:r>
      <w:r>
        <w:t>117</w:t>
      </w:r>
      <w:r>
        <w:fldChar w:fldCharType="end"/>
      </w:r>
    </w:p>
    <w:p w14:paraId="33BD2042" w14:textId="1C4BCCC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_Toc161852916 \h </w:instrText>
      </w:r>
      <w:r>
        <w:fldChar w:fldCharType="separate"/>
      </w:r>
      <w:r>
        <w:t>117</w:t>
      </w:r>
      <w:r>
        <w:fldChar w:fldCharType="end"/>
      </w:r>
    </w:p>
    <w:p w14:paraId="798B5725" w14:textId="18E808CB"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6.5.3.4.1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_Toc161852917 \h </w:instrText>
      </w:r>
      <w:r>
        <w:fldChar w:fldCharType="separate"/>
      </w:r>
      <w:r>
        <w:t>117</w:t>
      </w:r>
      <w:r>
        <w:fldChar w:fldCharType="end"/>
      </w:r>
    </w:p>
    <w:p w14:paraId="719B181B" w14:textId="6EFBECFE"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6.5.3.4.2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_Toc161852918 \h </w:instrText>
      </w:r>
      <w:r>
        <w:fldChar w:fldCharType="separate"/>
      </w:r>
      <w:r>
        <w:t>117</w:t>
      </w:r>
      <w:r>
        <w:fldChar w:fldCharType="end"/>
      </w:r>
    </w:p>
    <w:p w14:paraId="65F8B2C7" w14:textId="08CF7A4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_Toc161852919 \h </w:instrText>
      </w:r>
      <w:r>
        <w:fldChar w:fldCharType="separate"/>
      </w:r>
      <w:r>
        <w:t>118</w:t>
      </w:r>
      <w:r>
        <w:fldChar w:fldCharType="end"/>
      </w:r>
    </w:p>
    <w:p w14:paraId="10EF5696" w14:textId="281D0ECB" w:rsidR="00E6022A" w:rsidRDefault="00E6022A">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OTA Transmitted signal quality</w:t>
      </w:r>
      <w:r>
        <w:tab/>
      </w:r>
      <w:r>
        <w:fldChar w:fldCharType="begin"/>
      </w:r>
      <w:r>
        <w:instrText xml:space="preserve"> PAGEREF _Toc161852920 \h </w:instrText>
      </w:r>
      <w:r>
        <w:fldChar w:fldCharType="separate"/>
      </w:r>
      <w:r>
        <w:t>118</w:t>
      </w:r>
      <w:r>
        <w:fldChar w:fldCharType="end"/>
      </w:r>
    </w:p>
    <w:p w14:paraId="48D9673F" w14:textId="1F69B744" w:rsidR="00E6022A" w:rsidRDefault="00E6022A">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_Toc161852921 \h </w:instrText>
      </w:r>
      <w:r>
        <w:fldChar w:fldCharType="separate"/>
      </w:r>
      <w:r>
        <w:t>118</w:t>
      </w:r>
      <w:r>
        <w:fldChar w:fldCharType="end"/>
      </w:r>
    </w:p>
    <w:p w14:paraId="575AC2E9" w14:textId="464ABA81" w:rsidR="00E6022A" w:rsidRDefault="00E6022A">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_Toc161852922 \h </w:instrText>
      </w:r>
      <w:r>
        <w:fldChar w:fldCharType="separate"/>
      </w:r>
      <w:r>
        <w:t>118</w:t>
      </w:r>
      <w:r>
        <w:fldChar w:fldCharType="end"/>
      </w:r>
    </w:p>
    <w:p w14:paraId="4FF45B7B" w14:textId="0E35D7B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_Toc161852923 \h </w:instrText>
      </w:r>
      <w:r>
        <w:fldChar w:fldCharType="separate"/>
      </w:r>
      <w:r>
        <w:t>118</w:t>
      </w:r>
      <w:r>
        <w:fldChar w:fldCharType="end"/>
      </w:r>
    </w:p>
    <w:p w14:paraId="6C665AAB" w14:textId="35E2CB0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_Toc161852924 \h </w:instrText>
      </w:r>
      <w:r>
        <w:fldChar w:fldCharType="separate"/>
      </w:r>
      <w:r>
        <w:t>119</w:t>
      </w:r>
      <w:r>
        <w:fldChar w:fldCharType="end"/>
      </w:r>
    </w:p>
    <w:p w14:paraId="2DB13BEC" w14:textId="640210B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_Toc161852925 \h </w:instrText>
      </w:r>
      <w:r>
        <w:fldChar w:fldCharType="separate"/>
      </w:r>
      <w:r>
        <w:t>119</w:t>
      </w:r>
      <w:r>
        <w:fldChar w:fldCharType="end"/>
      </w:r>
    </w:p>
    <w:p w14:paraId="0354927F" w14:textId="4AF9282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_Toc161852926 \h </w:instrText>
      </w:r>
      <w:r>
        <w:fldChar w:fldCharType="separate"/>
      </w:r>
      <w:r>
        <w:t>119</w:t>
      </w:r>
      <w:r>
        <w:fldChar w:fldCharType="end"/>
      </w:r>
    </w:p>
    <w:p w14:paraId="5E84C9BB" w14:textId="38BCE42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_Toc161852927 \h </w:instrText>
      </w:r>
      <w:r>
        <w:fldChar w:fldCharType="separate"/>
      </w:r>
      <w:r>
        <w:t>119</w:t>
      </w:r>
      <w:r>
        <w:fldChar w:fldCharType="end"/>
      </w:r>
    </w:p>
    <w:p w14:paraId="273C0299" w14:textId="2F1611DE" w:rsidR="00E6022A" w:rsidRDefault="00E6022A">
      <w:pPr>
        <w:pStyle w:val="TOC5"/>
        <w:rPr>
          <w:rFonts w:asciiTheme="minorHAnsi" w:eastAsiaTheme="minorEastAsia" w:hAnsiTheme="minorHAnsi" w:cstheme="minorBidi"/>
          <w:kern w:val="2"/>
          <w:sz w:val="22"/>
          <w:szCs w:val="22"/>
          <w14:ligatures w14:val="standardContextual"/>
        </w:rPr>
      </w:pPr>
      <w:r>
        <w:t>6.6.2.5.1</w:t>
      </w:r>
      <w:r>
        <w:rPr>
          <w:rFonts w:asciiTheme="minorHAnsi" w:eastAsiaTheme="minorEastAsia" w:hAnsiTheme="minorHAnsi" w:cstheme="minorBidi"/>
          <w:kern w:val="2"/>
          <w:sz w:val="22"/>
          <w:szCs w:val="22"/>
          <w14:ligatures w14:val="standardContextual"/>
        </w:rPr>
        <w:tab/>
      </w:r>
      <w:r>
        <w:t>UTRA FDD test requirement</w:t>
      </w:r>
      <w:r>
        <w:tab/>
      </w:r>
      <w:r>
        <w:fldChar w:fldCharType="begin"/>
      </w:r>
      <w:r>
        <w:instrText xml:space="preserve"> PAGEREF _Toc161852928 \h </w:instrText>
      </w:r>
      <w:r>
        <w:fldChar w:fldCharType="separate"/>
      </w:r>
      <w:r>
        <w:t>119</w:t>
      </w:r>
      <w:r>
        <w:fldChar w:fldCharType="end"/>
      </w:r>
    </w:p>
    <w:p w14:paraId="443C7522" w14:textId="1D9E1FDB" w:rsidR="00E6022A" w:rsidRDefault="00E6022A">
      <w:pPr>
        <w:pStyle w:val="TOC5"/>
        <w:rPr>
          <w:rFonts w:asciiTheme="minorHAnsi" w:eastAsiaTheme="minorEastAsia" w:hAnsiTheme="minorHAnsi" w:cstheme="minorBidi"/>
          <w:kern w:val="2"/>
          <w:sz w:val="22"/>
          <w:szCs w:val="22"/>
          <w14:ligatures w14:val="standardContextual"/>
        </w:rPr>
      </w:pPr>
      <w:r>
        <w:t>6.6.2.5.2</w:t>
      </w:r>
      <w:r>
        <w:rPr>
          <w:rFonts w:asciiTheme="minorHAnsi" w:eastAsiaTheme="minorEastAsia" w:hAnsiTheme="minorHAnsi" w:cstheme="minorBidi"/>
          <w:kern w:val="2"/>
          <w:sz w:val="22"/>
          <w:szCs w:val="22"/>
          <w14:ligatures w14:val="standardContextual"/>
        </w:rPr>
        <w:tab/>
      </w:r>
      <w:r>
        <w:t>E-UTRA and NR test requirement</w:t>
      </w:r>
      <w:r>
        <w:tab/>
      </w:r>
      <w:r>
        <w:fldChar w:fldCharType="begin"/>
      </w:r>
      <w:r>
        <w:instrText xml:space="preserve"> PAGEREF _Toc161852929 \h </w:instrText>
      </w:r>
      <w:r>
        <w:fldChar w:fldCharType="separate"/>
      </w:r>
      <w:r>
        <w:t>119</w:t>
      </w:r>
      <w:r>
        <w:fldChar w:fldCharType="end"/>
      </w:r>
    </w:p>
    <w:p w14:paraId="5E66731D" w14:textId="6FA1F2FC" w:rsidR="00E6022A" w:rsidRDefault="00E6022A">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OTA Time alignment error</w:t>
      </w:r>
      <w:r>
        <w:tab/>
      </w:r>
      <w:r>
        <w:fldChar w:fldCharType="begin"/>
      </w:r>
      <w:r>
        <w:instrText xml:space="preserve"> PAGEREF _Toc161852930 \h </w:instrText>
      </w:r>
      <w:r>
        <w:fldChar w:fldCharType="separate"/>
      </w:r>
      <w:r>
        <w:t>119</w:t>
      </w:r>
      <w:r>
        <w:fldChar w:fldCharType="end"/>
      </w:r>
    </w:p>
    <w:p w14:paraId="1B5B109B" w14:textId="2B2CF5A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_Toc161852931 \h </w:instrText>
      </w:r>
      <w:r>
        <w:fldChar w:fldCharType="separate"/>
      </w:r>
      <w:r>
        <w:t>119</w:t>
      </w:r>
      <w:r>
        <w:fldChar w:fldCharType="end"/>
      </w:r>
    </w:p>
    <w:p w14:paraId="0F98C176" w14:textId="33DCCAE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_Toc161852932 \h </w:instrText>
      </w:r>
      <w:r>
        <w:fldChar w:fldCharType="separate"/>
      </w:r>
      <w:r>
        <w:t>120</w:t>
      </w:r>
      <w:r>
        <w:fldChar w:fldCharType="end"/>
      </w:r>
    </w:p>
    <w:p w14:paraId="7242735A" w14:textId="2B5383D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_Toc161852933 \h </w:instrText>
      </w:r>
      <w:r>
        <w:fldChar w:fldCharType="separate"/>
      </w:r>
      <w:r>
        <w:t>120</w:t>
      </w:r>
      <w:r>
        <w:fldChar w:fldCharType="end"/>
      </w:r>
    </w:p>
    <w:p w14:paraId="7A503954" w14:textId="582A893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_Toc161852934 \h </w:instrText>
      </w:r>
      <w:r>
        <w:fldChar w:fldCharType="separate"/>
      </w:r>
      <w:r>
        <w:t>120</w:t>
      </w:r>
      <w:r>
        <w:fldChar w:fldCharType="end"/>
      </w:r>
    </w:p>
    <w:p w14:paraId="72B4529C" w14:textId="4BD6D0C3"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6.6.3.4.1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_Toc161852935 \h </w:instrText>
      </w:r>
      <w:r>
        <w:fldChar w:fldCharType="separate"/>
      </w:r>
      <w:r>
        <w:t>120</w:t>
      </w:r>
      <w:r>
        <w:fldChar w:fldCharType="end"/>
      </w:r>
    </w:p>
    <w:p w14:paraId="0AD217B2" w14:textId="3135046C"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6.6.3.4.2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_Toc161852936 \h </w:instrText>
      </w:r>
      <w:r>
        <w:fldChar w:fldCharType="separate"/>
      </w:r>
      <w:r>
        <w:t>121</w:t>
      </w:r>
      <w:r>
        <w:fldChar w:fldCharType="end"/>
      </w:r>
    </w:p>
    <w:p w14:paraId="38E3C63B" w14:textId="768E7D5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_Toc161852937 \h </w:instrText>
      </w:r>
      <w:r>
        <w:fldChar w:fldCharType="separate"/>
      </w:r>
      <w:r>
        <w:t>122</w:t>
      </w:r>
      <w:r>
        <w:fldChar w:fldCharType="end"/>
      </w:r>
    </w:p>
    <w:p w14:paraId="1538929D" w14:textId="2BB64B33" w:rsidR="00E6022A" w:rsidRDefault="00E6022A">
      <w:pPr>
        <w:pStyle w:val="TOC5"/>
        <w:rPr>
          <w:rFonts w:asciiTheme="minorHAnsi" w:eastAsiaTheme="minorEastAsia" w:hAnsiTheme="minorHAnsi" w:cstheme="minorBidi"/>
          <w:kern w:val="2"/>
          <w:sz w:val="22"/>
          <w:szCs w:val="22"/>
          <w14:ligatures w14:val="standardContextual"/>
        </w:rPr>
      </w:pPr>
      <w:r>
        <w:t>6.6.3.5.1</w:t>
      </w:r>
      <w:r>
        <w:rPr>
          <w:rFonts w:asciiTheme="minorHAnsi" w:eastAsiaTheme="minorEastAsia" w:hAnsiTheme="minorHAnsi" w:cstheme="minorBidi"/>
          <w:kern w:val="2"/>
          <w:sz w:val="22"/>
          <w:szCs w:val="22"/>
          <w14:ligatures w14:val="standardContextual"/>
        </w:rPr>
        <w:tab/>
      </w:r>
      <w:r>
        <w:t>UTRA FDD test requirement</w:t>
      </w:r>
      <w:r>
        <w:tab/>
      </w:r>
      <w:r>
        <w:fldChar w:fldCharType="begin"/>
      </w:r>
      <w:r>
        <w:instrText xml:space="preserve"> PAGEREF _Toc161852938 \h </w:instrText>
      </w:r>
      <w:r>
        <w:fldChar w:fldCharType="separate"/>
      </w:r>
      <w:r>
        <w:t>122</w:t>
      </w:r>
      <w:r>
        <w:fldChar w:fldCharType="end"/>
      </w:r>
    </w:p>
    <w:p w14:paraId="365D47F5" w14:textId="4FD42671" w:rsidR="00E6022A" w:rsidRDefault="00E6022A">
      <w:pPr>
        <w:pStyle w:val="TOC5"/>
        <w:rPr>
          <w:rFonts w:asciiTheme="minorHAnsi" w:eastAsiaTheme="minorEastAsia" w:hAnsiTheme="minorHAnsi" w:cstheme="minorBidi"/>
          <w:kern w:val="2"/>
          <w:sz w:val="22"/>
          <w:szCs w:val="22"/>
          <w14:ligatures w14:val="standardContextual"/>
        </w:rPr>
      </w:pPr>
      <w:r>
        <w:t>6.6.3.5.2</w:t>
      </w:r>
      <w:r>
        <w:rPr>
          <w:rFonts w:asciiTheme="minorHAnsi" w:eastAsiaTheme="minorEastAsia" w:hAnsiTheme="minorHAnsi" w:cstheme="minorBidi"/>
          <w:kern w:val="2"/>
          <w:sz w:val="22"/>
          <w:szCs w:val="22"/>
          <w14:ligatures w14:val="standardContextual"/>
        </w:rPr>
        <w:tab/>
      </w:r>
      <w:r>
        <w:t>E-UTRA test requirement</w:t>
      </w:r>
      <w:r>
        <w:tab/>
      </w:r>
      <w:r>
        <w:fldChar w:fldCharType="begin"/>
      </w:r>
      <w:r>
        <w:instrText xml:space="preserve"> PAGEREF _Toc161852939 \h </w:instrText>
      </w:r>
      <w:r>
        <w:fldChar w:fldCharType="separate"/>
      </w:r>
      <w:r>
        <w:t>122</w:t>
      </w:r>
      <w:r>
        <w:fldChar w:fldCharType="end"/>
      </w:r>
    </w:p>
    <w:p w14:paraId="339E6150" w14:textId="749ABCC1" w:rsidR="00E6022A" w:rsidRDefault="00E6022A">
      <w:pPr>
        <w:pStyle w:val="TOC5"/>
        <w:rPr>
          <w:rFonts w:asciiTheme="minorHAnsi" w:eastAsiaTheme="minorEastAsia" w:hAnsiTheme="minorHAnsi" w:cstheme="minorBidi"/>
          <w:kern w:val="2"/>
          <w:sz w:val="22"/>
          <w:szCs w:val="22"/>
          <w14:ligatures w14:val="standardContextual"/>
        </w:rPr>
      </w:pPr>
      <w:r>
        <w:t>6.6.3.5.3</w:t>
      </w:r>
      <w:r>
        <w:rPr>
          <w:rFonts w:asciiTheme="minorHAnsi" w:eastAsiaTheme="minorEastAsia" w:hAnsiTheme="minorHAnsi" w:cstheme="minorBidi"/>
          <w:kern w:val="2"/>
          <w:sz w:val="22"/>
          <w:szCs w:val="22"/>
          <w14:ligatures w14:val="standardContextual"/>
        </w:rPr>
        <w:tab/>
      </w:r>
      <w:r>
        <w:t>NR test requirement</w:t>
      </w:r>
      <w:r>
        <w:tab/>
      </w:r>
      <w:r>
        <w:fldChar w:fldCharType="begin"/>
      </w:r>
      <w:r>
        <w:instrText xml:space="preserve"> PAGEREF _Toc161852940 \h </w:instrText>
      </w:r>
      <w:r>
        <w:fldChar w:fldCharType="separate"/>
      </w:r>
      <w:r>
        <w:t>122</w:t>
      </w:r>
      <w:r>
        <w:fldChar w:fldCharType="end"/>
      </w:r>
    </w:p>
    <w:p w14:paraId="5E0815B3" w14:textId="2CF0B2A8" w:rsidR="00E6022A" w:rsidRDefault="00E6022A">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_Toc161852941 \h </w:instrText>
      </w:r>
      <w:r>
        <w:fldChar w:fldCharType="separate"/>
      </w:r>
      <w:r>
        <w:t>122</w:t>
      </w:r>
      <w:r>
        <w:fldChar w:fldCharType="end"/>
      </w:r>
    </w:p>
    <w:p w14:paraId="7735537C" w14:textId="551F480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_Toc161852942 \h </w:instrText>
      </w:r>
      <w:r>
        <w:fldChar w:fldCharType="separate"/>
      </w:r>
      <w:r>
        <w:t>122</w:t>
      </w:r>
      <w:r>
        <w:fldChar w:fldCharType="end"/>
      </w:r>
    </w:p>
    <w:p w14:paraId="53D0A59F" w14:textId="14F711E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_Toc161852943 \h </w:instrText>
      </w:r>
      <w:r>
        <w:fldChar w:fldCharType="separate"/>
      </w:r>
      <w:r>
        <w:t>122</w:t>
      </w:r>
      <w:r>
        <w:fldChar w:fldCharType="end"/>
      </w:r>
    </w:p>
    <w:p w14:paraId="066E9C0F" w14:textId="5FD87F1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_Toc161852944 \h </w:instrText>
      </w:r>
      <w:r>
        <w:fldChar w:fldCharType="separate"/>
      </w:r>
      <w:r>
        <w:t>123</w:t>
      </w:r>
      <w:r>
        <w:fldChar w:fldCharType="end"/>
      </w:r>
    </w:p>
    <w:p w14:paraId="5C659003" w14:textId="2694AB8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_Toc161852945 \h </w:instrText>
      </w:r>
      <w:r>
        <w:fldChar w:fldCharType="separate"/>
      </w:r>
      <w:r>
        <w:t>123</w:t>
      </w:r>
      <w:r>
        <w:fldChar w:fldCharType="end"/>
      </w:r>
    </w:p>
    <w:p w14:paraId="3F52B581" w14:textId="64EDDE5A" w:rsidR="00E6022A" w:rsidRDefault="00E6022A">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UTRA method of test</w:t>
      </w:r>
      <w:r>
        <w:tab/>
      </w:r>
      <w:r>
        <w:fldChar w:fldCharType="begin"/>
      </w:r>
      <w:r>
        <w:instrText xml:space="preserve"> PAGEREF _Toc161852946 \h </w:instrText>
      </w:r>
      <w:r>
        <w:fldChar w:fldCharType="separate"/>
      </w:r>
      <w:r>
        <w:t>123</w:t>
      </w:r>
      <w:r>
        <w:fldChar w:fldCharType="end"/>
      </w:r>
    </w:p>
    <w:p w14:paraId="6309FDB6" w14:textId="34192352" w:rsidR="00E6022A" w:rsidRDefault="00E6022A">
      <w:pPr>
        <w:pStyle w:val="TOC5"/>
        <w:rPr>
          <w:rFonts w:asciiTheme="minorHAnsi" w:eastAsiaTheme="minorEastAsia" w:hAnsiTheme="minorHAnsi" w:cstheme="minorBidi"/>
          <w:kern w:val="2"/>
          <w:sz w:val="22"/>
          <w:szCs w:val="22"/>
          <w14:ligatures w14:val="standardContextual"/>
        </w:rPr>
      </w:pPr>
      <w:r>
        <w:t>6.6.4.4.2</w:t>
      </w:r>
      <w:r>
        <w:rPr>
          <w:rFonts w:asciiTheme="minorHAnsi" w:eastAsiaTheme="minorEastAsia" w:hAnsiTheme="minorHAnsi" w:cstheme="minorBidi"/>
          <w:kern w:val="2"/>
          <w:sz w:val="22"/>
          <w:szCs w:val="22"/>
          <w14:ligatures w14:val="standardContextual"/>
        </w:rPr>
        <w:tab/>
      </w:r>
      <w:r>
        <w:t>E-UTRA and NR method of test</w:t>
      </w:r>
      <w:r>
        <w:tab/>
      </w:r>
      <w:r>
        <w:fldChar w:fldCharType="begin"/>
      </w:r>
      <w:r>
        <w:instrText xml:space="preserve"> PAGEREF _Toc161852947 \h </w:instrText>
      </w:r>
      <w:r>
        <w:fldChar w:fldCharType="separate"/>
      </w:r>
      <w:r>
        <w:t>124</w:t>
      </w:r>
      <w:r>
        <w:fldChar w:fldCharType="end"/>
      </w:r>
    </w:p>
    <w:p w14:paraId="115725E2" w14:textId="3261FE9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_Toc161852948 \h </w:instrText>
      </w:r>
      <w:r>
        <w:fldChar w:fldCharType="separate"/>
      </w:r>
      <w:r>
        <w:t>126</w:t>
      </w:r>
      <w:r>
        <w:fldChar w:fldCharType="end"/>
      </w:r>
    </w:p>
    <w:p w14:paraId="5754FEC1" w14:textId="41877343" w:rsidR="00E6022A" w:rsidRDefault="00E6022A">
      <w:pPr>
        <w:pStyle w:val="TOC5"/>
        <w:rPr>
          <w:rFonts w:asciiTheme="minorHAnsi" w:eastAsiaTheme="minorEastAsia" w:hAnsiTheme="minorHAnsi" w:cstheme="minorBidi"/>
          <w:kern w:val="2"/>
          <w:sz w:val="22"/>
          <w:szCs w:val="22"/>
          <w14:ligatures w14:val="standardContextual"/>
        </w:rPr>
      </w:pPr>
      <w:r>
        <w:t>6.6.4.5.1</w:t>
      </w:r>
      <w:r>
        <w:rPr>
          <w:rFonts w:asciiTheme="minorHAnsi" w:eastAsiaTheme="minorEastAsia" w:hAnsiTheme="minorHAnsi" w:cstheme="minorBidi"/>
          <w:kern w:val="2"/>
          <w:sz w:val="22"/>
          <w:szCs w:val="22"/>
          <w14:ligatures w14:val="standardContextual"/>
        </w:rPr>
        <w:tab/>
      </w:r>
      <w:r>
        <w:t>UTRA test requirement</w:t>
      </w:r>
      <w:r>
        <w:tab/>
      </w:r>
      <w:r>
        <w:fldChar w:fldCharType="begin"/>
      </w:r>
      <w:r>
        <w:instrText xml:space="preserve"> PAGEREF _Toc161852949 \h </w:instrText>
      </w:r>
      <w:r>
        <w:fldChar w:fldCharType="separate"/>
      </w:r>
      <w:r>
        <w:t>126</w:t>
      </w:r>
      <w:r>
        <w:fldChar w:fldCharType="end"/>
      </w:r>
    </w:p>
    <w:p w14:paraId="72BE2008" w14:textId="5A81B7EB" w:rsidR="00E6022A" w:rsidRDefault="00E6022A">
      <w:pPr>
        <w:pStyle w:val="TOC5"/>
        <w:rPr>
          <w:rFonts w:asciiTheme="minorHAnsi" w:eastAsiaTheme="minorEastAsia" w:hAnsiTheme="minorHAnsi" w:cstheme="minorBidi"/>
          <w:kern w:val="2"/>
          <w:sz w:val="22"/>
          <w:szCs w:val="22"/>
          <w14:ligatures w14:val="standardContextual"/>
        </w:rPr>
      </w:pPr>
      <w:r>
        <w:t>6.6.4.5.2</w:t>
      </w:r>
      <w:r>
        <w:rPr>
          <w:rFonts w:asciiTheme="minorHAnsi" w:eastAsiaTheme="minorEastAsia" w:hAnsiTheme="minorHAnsi" w:cstheme="minorBidi"/>
          <w:kern w:val="2"/>
          <w:sz w:val="22"/>
          <w:szCs w:val="22"/>
          <w14:ligatures w14:val="standardContextual"/>
        </w:rPr>
        <w:tab/>
      </w:r>
      <w:r>
        <w:t>E-UTRA and NR test requirement</w:t>
      </w:r>
      <w:r>
        <w:tab/>
      </w:r>
      <w:r>
        <w:fldChar w:fldCharType="begin"/>
      </w:r>
      <w:r>
        <w:instrText xml:space="preserve"> PAGEREF _Toc161852950 \h </w:instrText>
      </w:r>
      <w:r>
        <w:fldChar w:fldCharType="separate"/>
      </w:r>
      <w:r>
        <w:t>126</w:t>
      </w:r>
      <w:r>
        <w:fldChar w:fldCharType="end"/>
      </w:r>
    </w:p>
    <w:p w14:paraId="02DFBEA8" w14:textId="4BC5A1D6" w:rsidR="00E6022A" w:rsidRDefault="00E6022A">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OTA Unwanted Emissions</w:t>
      </w:r>
      <w:r>
        <w:tab/>
      </w:r>
      <w:r>
        <w:fldChar w:fldCharType="begin"/>
      </w:r>
      <w:r>
        <w:instrText xml:space="preserve"> PAGEREF _Toc161852951 \h </w:instrText>
      </w:r>
      <w:r>
        <w:fldChar w:fldCharType="separate"/>
      </w:r>
      <w:r>
        <w:t>127</w:t>
      </w:r>
      <w:r>
        <w:fldChar w:fldCharType="end"/>
      </w:r>
    </w:p>
    <w:p w14:paraId="5CA1EE4C" w14:textId="35FE9A87" w:rsidR="00E6022A" w:rsidRDefault="00E6022A">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_Toc161852952 \h </w:instrText>
      </w:r>
      <w:r>
        <w:fldChar w:fldCharType="separate"/>
      </w:r>
      <w:r>
        <w:t>127</w:t>
      </w:r>
      <w:r>
        <w:fldChar w:fldCharType="end"/>
      </w:r>
    </w:p>
    <w:p w14:paraId="4B3FCD73" w14:textId="2FA2CF8C" w:rsidR="00E6022A" w:rsidRDefault="00E6022A">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OTA occupied bandwidth</w:t>
      </w:r>
      <w:r>
        <w:tab/>
      </w:r>
      <w:r>
        <w:fldChar w:fldCharType="begin"/>
      </w:r>
      <w:r>
        <w:instrText xml:space="preserve"> PAGEREF _Toc161852953 \h </w:instrText>
      </w:r>
      <w:r>
        <w:fldChar w:fldCharType="separate"/>
      </w:r>
      <w:r>
        <w:t>127</w:t>
      </w:r>
      <w:r>
        <w:fldChar w:fldCharType="end"/>
      </w:r>
    </w:p>
    <w:p w14:paraId="69B99E93" w14:textId="1374388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_Toc161852954 \h </w:instrText>
      </w:r>
      <w:r>
        <w:fldChar w:fldCharType="separate"/>
      </w:r>
      <w:r>
        <w:t>127</w:t>
      </w:r>
      <w:r>
        <w:fldChar w:fldCharType="end"/>
      </w:r>
    </w:p>
    <w:p w14:paraId="11055987" w14:textId="7FE1BD5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_Toc161852955 \h </w:instrText>
      </w:r>
      <w:r>
        <w:fldChar w:fldCharType="separate"/>
      </w:r>
      <w:r>
        <w:t>128</w:t>
      </w:r>
      <w:r>
        <w:fldChar w:fldCharType="end"/>
      </w:r>
    </w:p>
    <w:p w14:paraId="154847A5" w14:textId="6C79C67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_Toc161852956 \h </w:instrText>
      </w:r>
      <w:r>
        <w:fldChar w:fldCharType="separate"/>
      </w:r>
      <w:r>
        <w:t>128</w:t>
      </w:r>
      <w:r>
        <w:fldChar w:fldCharType="end"/>
      </w:r>
    </w:p>
    <w:p w14:paraId="10F12FE1" w14:textId="34FB083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_Toc161852957 \h </w:instrText>
      </w:r>
      <w:r>
        <w:fldChar w:fldCharType="separate"/>
      </w:r>
      <w:r>
        <w:t>128</w:t>
      </w:r>
      <w:r>
        <w:fldChar w:fldCharType="end"/>
      </w:r>
    </w:p>
    <w:p w14:paraId="0FC6814A" w14:textId="0FAE1E32"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_Toc161852958 \h </w:instrText>
      </w:r>
      <w:r>
        <w:fldChar w:fldCharType="separate"/>
      </w:r>
      <w:r>
        <w:t>128</w:t>
      </w:r>
      <w:r>
        <w:fldChar w:fldCharType="end"/>
      </w:r>
    </w:p>
    <w:p w14:paraId="4D5AB059" w14:textId="549A342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_Toc161852959 \h </w:instrText>
      </w:r>
      <w:r>
        <w:fldChar w:fldCharType="separate"/>
      </w:r>
      <w:r>
        <w:t>128</w:t>
      </w:r>
      <w:r>
        <w:fldChar w:fldCharType="end"/>
      </w:r>
    </w:p>
    <w:p w14:paraId="2B2C3694" w14:textId="209A8AF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_Toc161852960 \h </w:instrText>
      </w:r>
      <w:r>
        <w:fldChar w:fldCharType="separate"/>
      </w:r>
      <w:r>
        <w:t>129</w:t>
      </w:r>
      <w:r>
        <w:fldChar w:fldCharType="end"/>
      </w:r>
    </w:p>
    <w:p w14:paraId="5A3682FD" w14:textId="29E6EA28" w:rsidR="00E6022A" w:rsidRDefault="00E6022A">
      <w:pPr>
        <w:pStyle w:val="TOC5"/>
        <w:rPr>
          <w:rFonts w:asciiTheme="minorHAnsi" w:eastAsiaTheme="minorEastAsia" w:hAnsiTheme="minorHAnsi" w:cstheme="minorBidi"/>
          <w:kern w:val="2"/>
          <w:sz w:val="22"/>
          <w:szCs w:val="22"/>
          <w14:ligatures w14:val="standardContextual"/>
        </w:rPr>
      </w:pPr>
      <w:r>
        <w:t>6.7.2.5.1</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_Toc161852961 \h </w:instrText>
      </w:r>
      <w:r>
        <w:fldChar w:fldCharType="separate"/>
      </w:r>
      <w:r>
        <w:t>129</w:t>
      </w:r>
      <w:r>
        <w:fldChar w:fldCharType="end"/>
      </w:r>
    </w:p>
    <w:p w14:paraId="784BF8BA" w14:textId="098DC775" w:rsidR="00E6022A" w:rsidRDefault="00E6022A">
      <w:pPr>
        <w:pStyle w:val="TOC5"/>
        <w:rPr>
          <w:rFonts w:asciiTheme="minorHAnsi" w:eastAsiaTheme="minorEastAsia" w:hAnsiTheme="minorHAnsi" w:cstheme="minorBidi"/>
          <w:kern w:val="2"/>
          <w:sz w:val="22"/>
          <w:szCs w:val="22"/>
          <w14:ligatures w14:val="standardContextual"/>
        </w:rPr>
      </w:pPr>
      <w:r>
        <w:t>6.7.2.5.2</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_Toc161852962 \h </w:instrText>
      </w:r>
      <w:r>
        <w:fldChar w:fldCharType="separate"/>
      </w:r>
      <w:r>
        <w:t>130</w:t>
      </w:r>
      <w:r>
        <w:fldChar w:fldCharType="end"/>
      </w:r>
    </w:p>
    <w:p w14:paraId="1591E917" w14:textId="3C1F40E5" w:rsidR="00E6022A" w:rsidRDefault="00E6022A">
      <w:pPr>
        <w:pStyle w:val="TOC5"/>
        <w:rPr>
          <w:rFonts w:asciiTheme="minorHAnsi" w:eastAsiaTheme="minorEastAsia" w:hAnsiTheme="minorHAnsi" w:cstheme="minorBidi"/>
          <w:kern w:val="2"/>
          <w:sz w:val="22"/>
          <w:szCs w:val="22"/>
          <w14:ligatures w14:val="standardContextual"/>
        </w:rPr>
      </w:pPr>
      <w:r>
        <w:t>6.7.2.5.3</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_Toc161852963 \h </w:instrText>
      </w:r>
      <w:r>
        <w:fldChar w:fldCharType="separate"/>
      </w:r>
      <w:r>
        <w:t>130</w:t>
      </w:r>
      <w:r>
        <w:fldChar w:fldCharType="end"/>
      </w:r>
    </w:p>
    <w:p w14:paraId="19A7D207" w14:textId="400D02DE" w:rsidR="00E6022A" w:rsidRDefault="00E6022A">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OTA Adjacent Channel Leakage power Ratio</w:t>
      </w:r>
      <w:r>
        <w:tab/>
      </w:r>
      <w:r>
        <w:fldChar w:fldCharType="begin"/>
      </w:r>
      <w:r>
        <w:instrText xml:space="preserve"> PAGEREF _Toc161852964 \h </w:instrText>
      </w:r>
      <w:r>
        <w:fldChar w:fldCharType="separate"/>
      </w:r>
      <w:r>
        <w:t>130</w:t>
      </w:r>
      <w:r>
        <w:fldChar w:fldCharType="end"/>
      </w:r>
    </w:p>
    <w:p w14:paraId="563112A2" w14:textId="7A1D447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_Toc161852965 \h </w:instrText>
      </w:r>
      <w:r>
        <w:fldChar w:fldCharType="separate"/>
      </w:r>
      <w:r>
        <w:t>130</w:t>
      </w:r>
      <w:r>
        <w:fldChar w:fldCharType="end"/>
      </w:r>
    </w:p>
    <w:p w14:paraId="33A4C49E" w14:textId="3071390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_Toc161852966 \h </w:instrText>
      </w:r>
      <w:r>
        <w:fldChar w:fldCharType="separate"/>
      </w:r>
      <w:r>
        <w:t>130</w:t>
      </w:r>
      <w:r>
        <w:fldChar w:fldCharType="end"/>
      </w:r>
    </w:p>
    <w:p w14:paraId="5317AD3A" w14:textId="036AFF9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_Toc161852967 \h </w:instrText>
      </w:r>
      <w:r>
        <w:fldChar w:fldCharType="separate"/>
      </w:r>
      <w:r>
        <w:t>130</w:t>
      </w:r>
      <w:r>
        <w:fldChar w:fldCharType="end"/>
      </w:r>
    </w:p>
    <w:p w14:paraId="4E5D5D04" w14:textId="2AD5FA5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_Toc161852968 \h </w:instrText>
      </w:r>
      <w:r>
        <w:fldChar w:fldCharType="separate"/>
      </w:r>
      <w:r>
        <w:t>130</w:t>
      </w:r>
      <w:r>
        <w:fldChar w:fldCharType="end"/>
      </w:r>
    </w:p>
    <w:p w14:paraId="6EC63F36" w14:textId="2E7E65CC"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_Toc161852969 \h </w:instrText>
      </w:r>
      <w:r>
        <w:fldChar w:fldCharType="separate"/>
      </w:r>
      <w:r>
        <w:t>130</w:t>
      </w:r>
      <w:r>
        <w:fldChar w:fldCharType="end"/>
      </w:r>
    </w:p>
    <w:p w14:paraId="4673F5E0" w14:textId="36440A9E"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_Toc161852970 \h </w:instrText>
      </w:r>
      <w:r>
        <w:fldChar w:fldCharType="separate"/>
      </w:r>
      <w:r>
        <w:t>131</w:t>
      </w:r>
      <w:r>
        <w:fldChar w:fldCharType="end"/>
      </w:r>
    </w:p>
    <w:p w14:paraId="69AC6492" w14:textId="730D6D7B" w:rsidR="00E6022A" w:rsidRDefault="00E6022A">
      <w:pPr>
        <w:pStyle w:val="TOC6"/>
        <w:rPr>
          <w:rFonts w:asciiTheme="minorHAnsi" w:eastAsiaTheme="minorEastAsia" w:hAnsiTheme="minorHAnsi" w:cstheme="minorBidi"/>
          <w:kern w:val="2"/>
          <w:sz w:val="22"/>
          <w:szCs w:val="22"/>
          <w14:ligatures w14:val="standardContextual"/>
        </w:rPr>
      </w:pPr>
      <w:r>
        <w:t>6.7.3.4.2.2</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_Toc161852971 \h </w:instrText>
      </w:r>
      <w:r>
        <w:fldChar w:fldCharType="separate"/>
      </w:r>
      <w:r>
        <w:t>132</w:t>
      </w:r>
      <w:r>
        <w:fldChar w:fldCharType="end"/>
      </w:r>
    </w:p>
    <w:p w14:paraId="159B18D9" w14:textId="49991163" w:rsidR="00E6022A" w:rsidRDefault="00E6022A">
      <w:pPr>
        <w:pStyle w:val="TOC6"/>
        <w:rPr>
          <w:rFonts w:asciiTheme="minorHAnsi" w:eastAsiaTheme="minorEastAsia" w:hAnsiTheme="minorHAnsi" w:cstheme="minorBidi"/>
          <w:kern w:val="2"/>
          <w:sz w:val="22"/>
          <w:szCs w:val="22"/>
          <w14:ligatures w14:val="standardContextual"/>
        </w:rPr>
      </w:pPr>
      <w:r>
        <w:t>6.7.3.4.2.3</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_Toc161852972 \h </w:instrText>
      </w:r>
      <w:r>
        <w:fldChar w:fldCharType="separate"/>
      </w:r>
      <w:r>
        <w:t>132</w:t>
      </w:r>
      <w:r>
        <w:fldChar w:fldCharType="end"/>
      </w:r>
    </w:p>
    <w:p w14:paraId="7A14EE35" w14:textId="462EE257" w:rsidR="00E6022A" w:rsidRDefault="00E6022A">
      <w:pPr>
        <w:pStyle w:val="TOC6"/>
        <w:rPr>
          <w:rFonts w:asciiTheme="minorHAnsi" w:eastAsiaTheme="minorEastAsia" w:hAnsiTheme="minorHAnsi" w:cstheme="minorBidi"/>
          <w:kern w:val="2"/>
          <w:sz w:val="22"/>
          <w:szCs w:val="22"/>
          <w14:ligatures w14:val="standardContextual"/>
        </w:rPr>
      </w:pPr>
      <w:r>
        <w:t>6.7.3.4.2.4</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_Toc161852973 \h </w:instrText>
      </w:r>
      <w:r>
        <w:fldChar w:fldCharType="separate"/>
      </w:r>
      <w:r>
        <w:t>132</w:t>
      </w:r>
      <w:r>
        <w:fldChar w:fldCharType="end"/>
      </w:r>
    </w:p>
    <w:p w14:paraId="10035BFF" w14:textId="0F6C38E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_Toc161852974 \h </w:instrText>
      </w:r>
      <w:r>
        <w:fldChar w:fldCharType="separate"/>
      </w:r>
      <w:r>
        <w:t>133</w:t>
      </w:r>
      <w:r>
        <w:fldChar w:fldCharType="end"/>
      </w:r>
    </w:p>
    <w:p w14:paraId="6BECF91C" w14:textId="2659D2FA" w:rsidR="00E6022A" w:rsidRDefault="00E6022A">
      <w:pPr>
        <w:pStyle w:val="TOC5"/>
        <w:rPr>
          <w:rFonts w:asciiTheme="minorHAnsi" w:eastAsiaTheme="minorEastAsia" w:hAnsiTheme="minorHAnsi" w:cstheme="minorBidi"/>
          <w:kern w:val="2"/>
          <w:sz w:val="22"/>
          <w:szCs w:val="22"/>
          <w14:ligatures w14:val="standardContextual"/>
        </w:rPr>
      </w:pPr>
      <w:r>
        <w:t>6.7.3.5.1</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_Toc161852975 \h </w:instrText>
      </w:r>
      <w:r>
        <w:fldChar w:fldCharType="separate"/>
      </w:r>
      <w:r>
        <w:t>133</w:t>
      </w:r>
      <w:r>
        <w:fldChar w:fldCharType="end"/>
      </w:r>
    </w:p>
    <w:p w14:paraId="7D1D9F34" w14:textId="31BAECD7" w:rsidR="00E6022A" w:rsidRDefault="00E6022A">
      <w:pPr>
        <w:pStyle w:val="TOC5"/>
        <w:rPr>
          <w:rFonts w:asciiTheme="minorHAnsi" w:eastAsiaTheme="minorEastAsia" w:hAnsiTheme="minorHAnsi" w:cstheme="minorBidi"/>
          <w:kern w:val="2"/>
          <w:sz w:val="22"/>
          <w:szCs w:val="22"/>
          <w14:ligatures w14:val="standardContextual"/>
        </w:rPr>
      </w:pPr>
      <w:r>
        <w:t>6.7.3.5.2</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_Toc161852976 \h </w:instrText>
      </w:r>
      <w:r>
        <w:fldChar w:fldCharType="separate"/>
      </w:r>
      <w:r>
        <w:t>139</w:t>
      </w:r>
      <w:r>
        <w:fldChar w:fldCharType="end"/>
      </w:r>
    </w:p>
    <w:p w14:paraId="74718DCA" w14:textId="44C23A4F" w:rsidR="00E6022A" w:rsidRDefault="00E6022A">
      <w:pPr>
        <w:pStyle w:val="TOC5"/>
        <w:rPr>
          <w:rFonts w:asciiTheme="minorHAnsi" w:eastAsiaTheme="minorEastAsia" w:hAnsiTheme="minorHAnsi" w:cstheme="minorBidi"/>
          <w:kern w:val="2"/>
          <w:sz w:val="22"/>
          <w:szCs w:val="22"/>
          <w14:ligatures w14:val="standardContextual"/>
        </w:rPr>
      </w:pPr>
      <w:r>
        <w:t>6.7.3.5.3</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_Toc161852977 \h </w:instrText>
      </w:r>
      <w:r>
        <w:fldChar w:fldCharType="separate"/>
      </w:r>
      <w:r>
        <w:t>141</w:t>
      </w:r>
      <w:r>
        <w:fldChar w:fldCharType="end"/>
      </w:r>
    </w:p>
    <w:p w14:paraId="435980FC" w14:textId="75C7A9CB" w:rsidR="00E6022A" w:rsidRDefault="00E6022A">
      <w:pPr>
        <w:pStyle w:val="TOC3"/>
        <w:rPr>
          <w:rFonts w:asciiTheme="minorHAnsi" w:eastAsiaTheme="minorEastAsia" w:hAnsiTheme="minorHAnsi" w:cstheme="minorBidi"/>
          <w:kern w:val="2"/>
          <w:sz w:val="22"/>
          <w:szCs w:val="22"/>
          <w14:ligatures w14:val="standardContextual"/>
        </w:rPr>
      </w:pPr>
      <w:r w:rsidRPr="002339EE">
        <w:rPr>
          <w:rFonts w:eastAsia="SimSun"/>
        </w:rPr>
        <w:t>6.7.4</w:t>
      </w:r>
      <w:r>
        <w:rPr>
          <w:rFonts w:asciiTheme="minorHAnsi" w:eastAsiaTheme="minorEastAsia" w:hAnsiTheme="minorHAnsi" w:cstheme="minorBidi"/>
          <w:kern w:val="2"/>
          <w:sz w:val="22"/>
          <w:szCs w:val="22"/>
          <w14:ligatures w14:val="standardContextual"/>
        </w:rPr>
        <w:tab/>
      </w:r>
      <w:r w:rsidRPr="002339EE">
        <w:rPr>
          <w:rFonts w:eastAsia="SimSun"/>
        </w:rPr>
        <w:t>OTA Spectrum emission mask</w:t>
      </w:r>
      <w:r>
        <w:tab/>
      </w:r>
      <w:r>
        <w:fldChar w:fldCharType="begin"/>
      </w:r>
      <w:r>
        <w:instrText xml:space="preserve"> PAGEREF _Toc161852978 \h </w:instrText>
      </w:r>
      <w:r>
        <w:fldChar w:fldCharType="separate"/>
      </w:r>
      <w:r>
        <w:t>144</w:t>
      </w:r>
      <w:r>
        <w:fldChar w:fldCharType="end"/>
      </w:r>
    </w:p>
    <w:p w14:paraId="5BB60E19" w14:textId="0BB1C45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_Toc161852979 \h </w:instrText>
      </w:r>
      <w:r>
        <w:fldChar w:fldCharType="separate"/>
      </w:r>
      <w:r>
        <w:t>144</w:t>
      </w:r>
      <w:r>
        <w:fldChar w:fldCharType="end"/>
      </w:r>
    </w:p>
    <w:p w14:paraId="7247CB04" w14:textId="2D3943B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_Toc161852980 \h </w:instrText>
      </w:r>
      <w:r>
        <w:fldChar w:fldCharType="separate"/>
      </w:r>
      <w:r>
        <w:t>144</w:t>
      </w:r>
      <w:r>
        <w:fldChar w:fldCharType="end"/>
      </w:r>
    </w:p>
    <w:p w14:paraId="474454E9" w14:textId="0B404C20"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_Toc161852981 \h </w:instrText>
      </w:r>
      <w:r>
        <w:fldChar w:fldCharType="separate"/>
      </w:r>
      <w:r>
        <w:t>144</w:t>
      </w:r>
      <w:r>
        <w:fldChar w:fldCharType="end"/>
      </w:r>
    </w:p>
    <w:p w14:paraId="237A3D3F" w14:textId="3BCBD0B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_Toc161852982 \h </w:instrText>
      </w:r>
      <w:r>
        <w:fldChar w:fldCharType="separate"/>
      </w:r>
      <w:r>
        <w:t>144</w:t>
      </w:r>
      <w:r>
        <w:fldChar w:fldCharType="end"/>
      </w:r>
    </w:p>
    <w:p w14:paraId="238C621F" w14:textId="44124C2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_Toc161852983 \h </w:instrText>
      </w:r>
      <w:r>
        <w:fldChar w:fldCharType="separate"/>
      </w:r>
      <w:r>
        <w:t>144</w:t>
      </w:r>
      <w:r>
        <w:fldChar w:fldCharType="end"/>
      </w:r>
    </w:p>
    <w:p w14:paraId="5B9CF6A2" w14:textId="41C2CC78"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_Toc161852984 \h </w:instrText>
      </w:r>
      <w:r>
        <w:fldChar w:fldCharType="separate"/>
      </w:r>
      <w:r>
        <w:t>145</w:t>
      </w:r>
      <w:r>
        <w:fldChar w:fldCharType="end"/>
      </w:r>
    </w:p>
    <w:p w14:paraId="2FAE879C" w14:textId="7B93E05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_Toc161852985 \h </w:instrText>
      </w:r>
      <w:r>
        <w:fldChar w:fldCharType="separate"/>
      </w:r>
      <w:r>
        <w:t>146</w:t>
      </w:r>
      <w:r>
        <w:fldChar w:fldCharType="end"/>
      </w:r>
    </w:p>
    <w:p w14:paraId="55952E95" w14:textId="7F8B9FF7" w:rsidR="00E6022A" w:rsidRDefault="00E6022A">
      <w:pPr>
        <w:pStyle w:val="TOC5"/>
        <w:rPr>
          <w:rFonts w:asciiTheme="minorHAnsi" w:eastAsiaTheme="minorEastAsia" w:hAnsiTheme="minorHAnsi" w:cstheme="minorBidi"/>
          <w:kern w:val="2"/>
          <w:sz w:val="22"/>
          <w:szCs w:val="22"/>
          <w14:ligatures w14:val="standardContextual"/>
        </w:rPr>
      </w:pPr>
      <w:r>
        <w:t>6.7.4.5.1</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_Toc161852986 \h </w:instrText>
      </w:r>
      <w:r>
        <w:fldChar w:fldCharType="separate"/>
      </w:r>
      <w:r>
        <w:t>146</w:t>
      </w:r>
      <w:r>
        <w:fldChar w:fldCharType="end"/>
      </w:r>
    </w:p>
    <w:p w14:paraId="5728EBD6" w14:textId="40BCD34A" w:rsidR="00E6022A" w:rsidRDefault="00E6022A">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OTA Operating band unwanted emission</w:t>
      </w:r>
      <w:r>
        <w:tab/>
      </w:r>
      <w:r>
        <w:fldChar w:fldCharType="begin"/>
      </w:r>
      <w:r>
        <w:instrText xml:space="preserve"> PAGEREF _Toc161852987 \h </w:instrText>
      </w:r>
      <w:r>
        <w:fldChar w:fldCharType="separate"/>
      </w:r>
      <w:r>
        <w:t>156</w:t>
      </w:r>
      <w:r>
        <w:fldChar w:fldCharType="end"/>
      </w:r>
    </w:p>
    <w:p w14:paraId="57EC452F" w14:textId="0D7515E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_Toc161852988 \h </w:instrText>
      </w:r>
      <w:r>
        <w:fldChar w:fldCharType="separate"/>
      </w:r>
      <w:r>
        <w:t>156</w:t>
      </w:r>
      <w:r>
        <w:fldChar w:fldCharType="end"/>
      </w:r>
    </w:p>
    <w:p w14:paraId="1E27111D" w14:textId="0BB8CD1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_Toc161852989 \h </w:instrText>
      </w:r>
      <w:r>
        <w:fldChar w:fldCharType="separate"/>
      </w:r>
      <w:r>
        <w:t>156</w:t>
      </w:r>
      <w:r>
        <w:fldChar w:fldCharType="end"/>
      </w:r>
    </w:p>
    <w:p w14:paraId="5BC854BC" w14:textId="7DBB135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6.7.5.3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_Toc161852990 \h </w:instrText>
      </w:r>
      <w:r>
        <w:fldChar w:fldCharType="separate"/>
      </w:r>
      <w:r>
        <w:t>157</w:t>
      </w:r>
      <w:r>
        <w:fldChar w:fldCharType="end"/>
      </w:r>
    </w:p>
    <w:p w14:paraId="2F6789EA" w14:textId="0748587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_Toc161852991 \h </w:instrText>
      </w:r>
      <w:r>
        <w:fldChar w:fldCharType="separate"/>
      </w:r>
      <w:r>
        <w:t>157</w:t>
      </w:r>
      <w:r>
        <w:fldChar w:fldCharType="end"/>
      </w:r>
    </w:p>
    <w:p w14:paraId="322292C7" w14:textId="0A67BDB3"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_Toc161852992 \h </w:instrText>
      </w:r>
      <w:r>
        <w:fldChar w:fldCharType="separate"/>
      </w:r>
      <w:r>
        <w:t>157</w:t>
      </w:r>
      <w:r>
        <w:fldChar w:fldCharType="end"/>
      </w:r>
    </w:p>
    <w:p w14:paraId="73659BAE" w14:textId="444F37F3"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_Toc161852993 \h </w:instrText>
      </w:r>
      <w:r>
        <w:fldChar w:fldCharType="separate"/>
      </w:r>
      <w:r>
        <w:t>157</w:t>
      </w:r>
      <w:r>
        <w:fldChar w:fldCharType="end"/>
      </w:r>
    </w:p>
    <w:p w14:paraId="1C1255AE" w14:textId="02CC5D5E"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_Toc161852994 \h </w:instrText>
      </w:r>
      <w:r>
        <w:fldChar w:fldCharType="separate"/>
      </w:r>
      <w:r>
        <w:t>158</w:t>
      </w:r>
      <w:r>
        <w:fldChar w:fldCharType="end"/>
      </w:r>
    </w:p>
    <w:p w14:paraId="066DA43E" w14:textId="7DB3841D"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6.7.5.5.1</w:t>
      </w:r>
      <w:r>
        <w:rPr>
          <w:rFonts w:asciiTheme="minorHAnsi" w:eastAsiaTheme="minorEastAsia" w:hAnsiTheme="minorHAnsi" w:cstheme="minorBidi"/>
          <w:kern w:val="2"/>
          <w:sz w:val="22"/>
          <w:szCs w:val="22"/>
          <w14:ligatures w14:val="standardContextual"/>
        </w:rPr>
        <w:tab/>
      </w:r>
      <w:r>
        <w:rPr>
          <w:lang w:eastAsia="sv-SE"/>
        </w:rPr>
        <w:t>General</w:t>
      </w:r>
      <w:r>
        <w:tab/>
      </w:r>
      <w:r>
        <w:fldChar w:fldCharType="begin"/>
      </w:r>
      <w:r>
        <w:instrText xml:space="preserve"> PAGEREF _Toc161852995 \h </w:instrText>
      </w:r>
      <w:r>
        <w:fldChar w:fldCharType="separate"/>
      </w:r>
      <w:r>
        <w:t>158</w:t>
      </w:r>
      <w:r>
        <w:fldChar w:fldCharType="end"/>
      </w:r>
    </w:p>
    <w:p w14:paraId="3742A28F" w14:textId="3D6FF6B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6.7.5.5.2</w:t>
      </w:r>
      <w:r>
        <w:rPr>
          <w:rFonts w:asciiTheme="minorHAnsi" w:eastAsiaTheme="minorEastAsia" w:hAnsiTheme="minorHAnsi" w:cstheme="minorBidi"/>
          <w:kern w:val="2"/>
          <w:sz w:val="22"/>
          <w:szCs w:val="22"/>
          <w14:ligatures w14:val="standardContextual"/>
        </w:rPr>
        <w:tab/>
      </w:r>
      <w:r>
        <w:rPr>
          <w:lang w:eastAsia="sv-SE"/>
        </w:rPr>
        <w:t>MSR Band categories 1 and 3</w:t>
      </w:r>
      <w:r>
        <w:tab/>
      </w:r>
      <w:r>
        <w:fldChar w:fldCharType="begin"/>
      </w:r>
      <w:r>
        <w:instrText xml:space="preserve"> PAGEREF _Toc161852996 \h </w:instrText>
      </w:r>
      <w:r>
        <w:fldChar w:fldCharType="separate"/>
      </w:r>
      <w:r>
        <w:t>158</w:t>
      </w:r>
      <w:r>
        <w:fldChar w:fldCharType="end"/>
      </w:r>
    </w:p>
    <w:p w14:paraId="12631F18" w14:textId="16C0F194"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6.7.5.5.3</w:t>
      </w:r>
      <w:r>
        <w:rPr>
          <w:rFonts w:asciiTheme="minorHAnsi" w:eastAsiaTheme="minorEastAsia" w:hAnsiTheme="minorHAnsi" w:cstheme="minorBidi"/>
          <w:kern w:val="2"/>
          <w:sz w:val="22"/>
          <w:szCs w:val="22"/>
          <w14:ligatures w14:val="standardContextual"/>
        </w:rPr>
        <w:tab/>
      </w:r>
      <w:r>
        <w:rPr>
          <w:lang w:eastAsia="sv-SE"/>
        </w:rPr>
        <w:t>MSR Band Category 2</w:t>
      </w:r>
      <w:r>
        <w:tab/>
      </w:r>
      <w:r>
        <w:fldChar w:fldCharType="begin"/>
      </w:r>
      <w:r>
        <w:instrText xml:space="preserve"> PAGEREF _Toc161852997 \h </w:instrText>
      </w:r>
      <w:r>
        <w:fldChar w:fldCharType="separate"/>
      </w:r>
      <w:r>
        <w:t>166</w:t>
      </w:r>
      <w:r>
        <w:fldChar w:fldCharType="end"/>
      </w:r>
    </w:p>
    <w:p w14:paraId="7FAC98B5" w14:textId="5CBB0B61"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6.7.5.5.4</w:t>
      </w:r>
      <w:r>
        <w:rPr>
          <w:rFonts w:asciiTheme="minorHAnsi" w:eastAsiaTheme="minorEastAsia" w:hAnsiTheme="minorHAnsi" w:cstheme="minorBidi"/>
          <w:kern w:val="2"/>
          <w:sz w:val="22"/>
          <w:szCs w:val="22"/>
          <w14:ligatures w14:val="standardContextual"/>
        </w:rPr>
        <w:tab/>
      </w:r>
      <w:r>
        <w:rPr>
          <w:lang w:eastAsia="sv-SE"/>
        </w:rPr>
        <w:t>MSR Additional requirements</w:t>
      </w:r>
      <w:r>
        <w:tab/>
      </w:r>
      <w:r>
        <w:fldChar w:fldCharType="begin"/>
      </w:r>
      <w:r>
        <w:instrText xml:space="preserve"> PAGEREF _Toc161852998 \h </w:instrText>
      </w:r>
      <w:r>
        <w:fldChar w:fldCharType="separate"/>
      </w:r>
      <w:r>
        <w:t>173</w:t>
      </w:r>
      <w:r>
        <w:fldChar w:fldCharType="end"/>
      </w:r>
    </w:p>
    <w:p w14:paraId="1B6B526A" w14:textId="6E8CAB03"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6.7.5.5.5</w:t>
      </w:r>
      <w:r>
        <w:rPr>
          <w:rFonts w:asciiTheme="minorHAnsi" w:eastAsiaTheme="minorEastAsia" w:hAnsiTheme="minorHAnsi" w:cstheme="minorBidi"/>
          <w:kern w:val="2"/>
          <w:sz w:val="22"/>
          <w:szCs w:val="22"/>
          <w14:ligatures w14:val="standardContextual"/>
        </w:rPr>
        <w:tab/>
      </w:r>
      <w:r>
        <w:rPr>
          <w:lang w:eastAsia="sv-SE"/>
        </w:rPr>
        <w:t>E-UTRA</w:t>
      </w:r>
      <w:r>
        <w:tab/>
      </w:r>
      <w:r>
        <w:fldChar w:fldCharType="begin"/>
      </w:r>
      <w:r>
        <w:instrText xml:space="preserve"> PAGEREF _Toc161852999 \h </w:instrText>
      </w:r>
      <w:r>
        <w:fldChar w:fldCharType="separate"/>
      </w:r>
      <w:r>
        <w:t>177</w:t>
      </w:r>
      <w:r>
        <w:fldChar w:fldCharType="end"/>
      </w:r>
    </w:p>
    <w:p w14:paraId="7F456D51" w14:textId="1AAC65E6" w:rsidR="00E6022A" w:rsidRDefault="00E6022A">
      <w:pPr>
        <w:pStyle w:val="TOC3"/>
        <w:rPr>
          <w:rFonts w:asciiTheme="minorHAnsi" w:eastAsiaTheme="minorEastAsia" w:hAnsiTheme="minorHAnsi" w:cstheme="minorBidi"/>
          <w:kern w:val="2"/>
          <w:sz w:val="22"/>
          <w:szCs w:val="22"/>
          <w14:ligatures w14:val="standardContextual"/>
        </w:rPr>
      </w:pPr>
      <w:r>
        <w:t>6.7.6</w:t>
      </w:r>
      <w:r>
        <w:rPr>
          <w:rFonts w:asciiTheme="minorHAnsi" w:eastAsiaTheme="minorEastAsia" w:hAnsiTheme="minorHAnsi" w:cstheme="minorBidi"/>
          <w:kern w:val="2"/>
          <w:sz w:val="22"/>
          <w:szCs w:val="22"/>
          <w14:ligatures w14:val="standardContextual"/>
        </w:rPr>
        <w:tab/>
      </w:r>
      <w:r>
        <w:t>OTA Spurious emission</w:t>
      </w:r>
      <w:r>
        <w:tab/>
      </w:r>
      <w:r>
        <w:fldChar w:fldCharType="begin"/>
      </w:r>
      <w:r>
        <w:instrText xml:space="preserve"> PAGEREF _Toc161853000 \h </w:instrText>
      </w:r>
      <w:r>
        <w:fldChar w:fldCharType="separate"/>
      </w:r>
      <w:r>
        <w:t>199</w:t>
      </w:r>
      <w:r>
        <w:fldChar w:fldCharType="end"/>
      </w:r>
    </w:p>
    <w:p w14:paraId="257FC133" w14:textId="2139BBD0" w:rsidR="00E6022A" w:rsidRDefault="00E6022A">
      <w:pPr>
        <w:pStyle w:val="TOC4"/>
        <w:rPr>
          <w:rFonts w:asciiTheme="minorHAnsi" w:eastAsiaTheme="minorEastAsia" w:hAnsiTheme="minorHAnsi" w:cstheme="minorBidi"/>
          <w:kern w:val="2"/>
          <w:sz w:val="22"/>
          <w:szCs w:val="22"/>
          <w14:ligatures w14:val="standardContextual"/>
        </w:rPr>
      </w:pPr>
      <w:r>
        <w:t>6.7.6.1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_Toc161853001 \h </w:instrText>
      </w:r>
      <w:r>
        <w:fldChar w:fldCharType="separate"/>
      </w:r>
      <w:r>
        <w:t>199</w:t>
      </w:r>
      <w:r>
        <w:fldChar w:fldCharType="end"/>
      </w:r>
    </w:p>
    <w:p w14:paraId="31239646" w14:textId="6690F6F8" w:rsidR="00E6022A" w:rsidRDefault="00E6022A">
      <w:pPr>
        <w:pStyle w:val="TOC4"/>
        <w:rPr>
          <w:rFonts w:asciiTheme="minorHAnsi" w:eastAsiaTheme="minorEastAsia" w:hAnsiTheme="minorHAnsi" w:cstheme="minorBidi"/>
          <w:kern w:val="2"/>
          <w:sz w:val="22"/>
          <w:szCs w:val="22"/>
          <w14:ligatures w14:val="standardContextual"/>
        </w:rPr>
      </w:pPr>
      <w:r>
        <w:t>6.7.6.2</w:t>
      </w:r>
      <w:r>
        <w:rPr>
          <w:rFonts w:asciiTheme="minorHAnsi" w:eastAsiaTheme="minorEastAsia" w:hAnsiTheme="minorHAnsi" w:cstheme="minorBidi"/>
          <w:kern w:val="2"/>
          <w:sz w:val="22"/>
          <w:szCs w:val="22"/>
          <w14:ligatures w14:val="standardContextual"/>
        </w:rPr>
        <w:tab/>
      </w:r>
      <w:r>
        <w:t>Mandatory Requirements</w:t>
      </w:r>
      <w:r>
        <w:tab/>
      </w:r>
      <w:r>
        <w:fldChar w:fldCharType="begin"/>
      </w:r>
      <w:r>
        <w:instrText xml:space="preserve"> PAGEREF _Toc161853002 \h </w:instrText>
      </w:r>
      <w:r>
        <w:fldChar w:fldCharType="separate"/>
      </w:r>
      <w:r>
        <w:t>200</w:t>
      </w:r>
      <w:r>
        <w:fldChar w:fldCharType="end"/>
      </w:r>
    </w:p>
    <w:p w14:paraId="3D48BF9D" w14:textId="27C382AC"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_Toc161853003 \h </w:instrText>
      </w:r>
      <w:r>
        <w:fldChar w:fldCharType="separate"/>
      </w:r>
      <w:r>
        <w:t>200</w:t>
      </w:r>
      <w:r>
        <w:fldChar w:fldCharType="end"/>
      </w:r>
    </w:p>
    <w:p w14:paraId="2AEBCF1D" w14:textId="312E509B"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_Toc161853004 \h </w:instrText>
      </w:r>
      <w:r>
        <w:fldChar w:fldCharType="separate"/>
      </w:r>
      <w:r>
        <w:t>200</w:t>
      </w:r>
      <w:r>
        <w:fldChar w:fldCharType="end"/>
      </w:r>
    </w:p>
    <w:p w14:paraId="337566A6" w14:textId="2939578B"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_Toc161853005 \h </w:instrText>
      </w:r>
      <w:r>
        <w:fldChar w:fldCharType="separate"/>
      </w:r>
      <w:r>
        <w:t>200</w:t>
      </w:r>
      <w:r>
        <w:fldChar w:fldCharType="end"/>
      </w:r>
    </w:p>
    <w:p w14:paraId="39EFC359" w14:textId="1242A092"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_Toc161853006 \h </w:instrText>
      </w:r>
      <w:r>
        <w:fldChar w:fldCharType="separate"/>
      </w:r>
      <w:r>
        <w:t>200</w:t>
      </w:r>
      <w:r>
        <w:fldChar w:fldCharType="end"/>
      </w:r>
    </w:p>
    <w:p w14:paraId="3E260D64" w14:textId="28B96D56"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7.6.2.5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_Toc161853007 \h </w:instrText>
      </w:r>
      <w:r>
        <w:fldChar w:fldCharType="separate"/>
      </w:r>
      <w:r>
        <w:t>201</w:t>
      </w:r>
      <w:r>
        <w:fldChar w:fldCharType="end"/>
      </w:r>
    </w:p>
    <w:p w14:paraId="54DC89EC" w14:textId="5812A7A2" w:rsidR="00E6022A" w:rsidRDefault="00E6022A">
      <w:pPr>
        <w:pStyle w:val="TOC4"/>
        <w:rPr>
          <w:rFonts w:asciiTheme="minorHAnsi" w:eastAsiaTheme="minorEastAsia" w:hAnsiTheme="minorHAnsi" w:cstheme="minorBidi"/>
          <w:kern w:val="2"/>
          <w:sz w:val="22"/>
          <w:szCs w:val="22"/>
          <w14:ligatures w14:val="standardContextual"/>
        </w:rPr>
      </w:pPr>
      <w:r>
        <w:t>6.7.6.3</w:t>
      </w:r>
      <w:r>
        <w:rPr>
          <w:rFonts w:asciiTheme="minorHAnsi" w:eastAsiaTheme="minorEastAsia" w:hAnsiTheme="minorHAnsi" w:cstheme="minorBidi"/>
          <w:kern w:val="2"/>
          <w:sz w:val="22"/>
          <w:szCs w:val="22"/>
          <w14:ligatures w14:val="standardContextual"/>
        </w:rPr>
        <w:tab/>
      </w:r>
      <w:r>
        <w:t>Protection of the BS receiver of own or different BS</w:t>
      </w:r>
      <w:r>
        <w:tab/>
      </w:r>
      <w:r>
        <w:fldChar w:fldCharType="begin"/>
      </w:r>
      <w:r>
        <w:instrText xml:space="preserve"> PAGEREF _Toc161853008 \h </w:instrText>
      </w:r>
      <w:r>
        <w:fldChar w:fldCharType="separate"/>
      </w:r>
      <w:r>
        <w:t>204</w:t>
      </w:r>
      <w:r>
        <w:fldChar w:fldCharType="end"/>
      </w:r>
    </w:p>
    <w:p w14:paraId="2BA3FF59" w14:textId="7D1DFDE9"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_Toc161853009 \h </w:instrText>
      </w:r>
      <w:r>
        <w:fldChar w:fldCharType="separate"/>
      </w:r>
      <w:r>
        <w:t>204</w:t>
      </w:r>
      <w:r>
        <w:fldChar w:fldCharType="end"/>
      </w:r>
    </w:p>
    <w:p w14:paraId="4D87C04A" w14:textId="53CB0C9C"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_Toc161853010 \h </w:instrText>
      </w:r>
      <w:r>
        <w:fldChar w:fldCharType="separate"/>
      </w:r>
      <w:r>
        <w:t>204</w:t>
      </w:r>
      <w:r>
        <w:fldChar w:fldCharType="end"/>
      </w:r>
    </w:p>
    <w:p w14:paraId="6BE8B13E" w14:textId="787BF8D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_Toc161853011 \h </w:instrText>
      </w:r>
      <w:r>
        <w:fldChar w:fldCharType="separate"/>
      </w:r>
      <w:r>
        <w:t>204</w:t>
      </w:r>
      <w:r>
        <w:fldChar w:fldCharType="end"/>
      </w:r>
    </w:p>
    <w:p w14:paraId="58E499F9" w14:textId="703A9145"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_Toc161853012 \h </w:instrText>
      </w:r>
      <w:r>
        <w:fldChar w:fldCharType="separate"/>
      </w:r>
      <w:r>
        <w:t>204</w:t>
      </w:r>
      <w:r>
        <w:fldChar w:fldCharType="end"/>
      </w:r>
    </w:p>
    <w:p w14:paraId="54F3C870" w14:textId="5FBBAC60"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7.6.3.5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_Toc161853013 \h </w:instrText>
      </w:r>
      <w:r>
        <w:fldChar w:fldCharType="separate"/>
      </w:r>
      <w:r>
        <w:t>206</w:t>
      </w:r>
      <w:r>
        <w:fldChar w:fldCharType="end"/>
      </w:r>
    </w:p>
    <w:p w14:paraId="275D4881" w14:textId="2F50B8DF" w:rsidR="00E6022A" w:rsidRDefault="00E6022A">
      <w:pPr>
        <w:pStyle w:val="TOC4"/>
        <w:rPr>
          <w:rFonts w:asciiTheme="minorHAnsi" w:eastAsiaTheme="minorEastAsia" w:hAnsiTheme="minorHAnsi" w:cstheme="minorBidi"/>
          <w:kern w:val="2"/>
          <w:sz w:val="22"/>
          <w:szCs w:val="22"/>
          <w14:ligatures w14:val="standardContextual"/>
        </w:rPr>
      </w:pPr>
      <w:r>
        <w:t>6.7.6.4</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_Toc161853014 \h </w:instrText>
      </w:r>
      <w:r>
        <w:fldChar w:fldCharType="separate"/>
      </w:r>
      <w:r>
        <w:t>207</w:t>
      </w:r>
      <w:r>
        <w:fldChar w:fldCharType="end"/>
      </w:r>
    </w:p>
    <w:p w14:paraId="40B35235" w14:textId="7DD4378B"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_Toc161853015 \h </w:instrText>
      </w:r>
      <w:r>
        <w:fldChar w:fldCharType="separate"/>
      </w:r>
      <w:r>
        <w:t>207</w:t>
      </w:r>
      <w:r>
        <w:fldChar w:fldCharType="end"/>
      </w:r>
    </w:p>
    <w:p w14:paraId="3A6590D3" w14:textId="267071D0"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_Toc161853016 \h </w:instrText>
      </w:r>
      <w:r>
        <w:fldChar w:fldCharType="separate"/>
      </w:r>
      <w:r>
        <w:t>207</w:t>
      </w:r>
      <w:r>
        <w:fldChar w:fldCharType="end"/>
      </w:r>
    </w:p>
    <w:p w14:paraId="6571B2C3" w14:textId="664BB25C"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_Toc161853017 \h </w:instrText>
      </w:r>
      <w:r>
        <w:fldChar w:fldCharType="separate"/>
      </w:r>
      <w:r>
        <w:t>207</w:t>
      </w:r>
      <w:r>
        <w:fldChar w:fldCharType="end"/>
      </w:r>
    </w:p>
    <w:p w14:paraId="55E3C0F3" w14:textId="6950FAC8"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7.6.4.4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_Toc161853018 \h </w:instrText>
      </w:r>
      <w:r>
        <w:fldChar w:fldCharType="separate"/>
      </w:r>
      <w:r>
        <w:t>207</w:t>
      </w:r>
      <w:r>
        <w:fldChar w:fldCharType="end"/>
      </w:r>
    </w:p>
    <w:p w14:paraId="1D6E0983" w14:textId="52782F61"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7.6.4.5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_Toc161853019 \h </w:instrText>
      </w:r>
      <w:r>
        <w:fldChar w:fldCharType="separate"/>
      </w:r>
      <w:r>
        <w:t>208</w:t>
      </w:r>
      <w:r>
        <w:fldChar w:fldCharType="end"/>
      </w:r>
    </w:p>
    <w:p w14:paraId="216FBB43" w14:textId="34FFF071" w:rsidR="00E6022A" w:rsidRDefault="00E6022A">
      <w:pPr>
        <w:pStyle w:val="TOC4"/>
        <w:rPr>
          <w:rFonts w:asciiTheme="minorHAnsi" w:eastAsiaTheme="minorEastAsia" w:hAnsiTheme="minorHAnsi" w:cstheme="minorBidi"/>
          <w:kern w:val="2"/>
          <w:sz w:val="22"/>
          <w:szCs w:val="22"/>
          <w14:ligatures w14:val="standardContextual"/>
        </w:rPr>
      </w:pPr>
      <w:r>
        <w:t>6.7.6.5</w:t>
      </w:r>
      <w:r>
        <w:rPr>
          <w:rFonts w:asciiTheme="minorHAnsi" w:eastAsiaTheme="minorEastAsia" w:hAnsiTheme="minorHAnsi" w:cstheme="minorBidi"/>
          <w:kern w:val="2"/>
          <w:sz w:val="22"/>
          <w:szCs w:val="22"/>
          <w14:ligatures w14:val="standardContextual"/>
        </w:rPr>
        <w:tab/>
      </w:r>
      <w:r>
        <w:t>Co-location with other base stations</w:t>
      </w:r>
      <w:r>
        <w:tab/>
      </w:r>
      <w:r>
        <w:fldChar w:fldCharType="begin"/>
      </w:r>
      <w:r>
        <w:instrText xml:space="preserve"> PAGEREF _Toc161853020 \h </w:instrText>
      </w:r>
      <w:r>
        <w:fldChar w:fldCharType="separate"/>
      </w:r>
      <w:r>
        <w:t>243</w:t>
      </w:r>
      <w:r>
        <w:fldChar w:fldCharType="end"/>
      </w:r>
    </w:p>
    <w:p w14:paraId="566FB68E" w14:textId="0154F824"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_Toc161853021 \h </w:instrText>
      </w:r>
      <w:r>
        <w:fldChar w:fldCharType="separate"/>
      </w:r>
      <w:r>
        <w:t>243</w:t>
      </w:r>
      <w:r>
        <w:fldChar w:fldCharType="end"/>
      </w:r>
    </w:p>
    <w:p w14:paraId="16BB4ECA" w14:textId="6B68AFB4"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_Toc161853022 \h </w:instrText>
      </w:r>
      <w:r>
        <w:fldChar w:fldCharType="separate"/>
      </w:r>
      <w:r>
        <w:t>243</w:t>
      </w:r>
      <w:r>
        <w:fldChar w:fldCharType="end"/>
      </w:r>
    </w:p>
    <w:p w14:paraId="2ACA4FC2" w14:textId="39B7960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6.7.6.5.3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_Toc161853023 \h </w:instrText>
      </w:r>
      <w:r>
        <w:fldChar w:fldCharType="separate"/>
      </w:r>
      <w:r>
        <w:t>243</w:t>
      </w:r>
      <w:r>
        <w:fldChar w:fldCharType="end"/>
      </w:r>
    </w:p>
    <w:p w14:paraId="2E629E0B" w14:textId="7FD2E0C6"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_Toc161853024 \h </w:instrText>
      </w:r>
      <w:r>
        <w:fldChar w:fldCharType="separate"/>
      </w:r>
      <w:r>
        <w:t>243</w:t>
      </w:r>
      <w:r>
        <w:fldChar w:fldCharType="end"/>
      </w:r>
    </w:p>
    <w:p w14:paraId="1855DA4D" w14:textId="4C753E5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7.6.5.5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_Toc161853025 \h </w:instrText>
      </w:r>
      <w:r>
        <w:fldChar w:fldCharType="separate"/>
      </w:r>
      <w:r>
        <w:t>243</w:t>
      </w:r>
      <w:r>
        <w:fldChar w:fldCharType="end"/>
      </w:r>
    </w:p>
    <w:p w14:paraId="30A46855" w14:textId="547828E4" w:rsidR="00E6022A" w:rsidRDefault="00E6022A">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_Toc161853026 \h </w:instrText>
      </w:r>
      <w:r>
        <w:fldChar w:fldCharType="separate"/>
      </w:r>
      <w:r>
        <w:t>264</w:t>
      </w:r>
      <w:r>
        <w:fldChar w:fldCharType="end"/>
      </w:r>
    </w:p>
    <w:p w14:paraId="2E434CBD" w14:textId="4A24D696"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6.8.1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_Toc161853027 \h </w:instrText>
      </w:r>
      <w:r>
        <w:fldChar w:fldCharType="separate"/>
      </w:r>
      <w:r>
        <w:t>264</w:t>
      </w:r>
      <w:r>
        <w:fldChar w:fldCharType="end"/>
      </w:r>
    </w:p>
    <w:p w14:paraId="66E3A98D" w14:textId="1F3557D7"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6.8.2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_Toc161853028 \h </w:instrText>
      </w:r>
      <w:r>
        <w:fldChar w:fldCharType="separate"/>
      </w:r>
      <w:r>
        <w:t>264</w:t>
      </w:r>
      <w:r>
        <w:fldChar w:fldCharType="end"/>
      </w:r>
    </w:p>
    <w:p w14:paraId="46EC7D95" w14:textId="76738A53"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6.8.3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_Toc161853029 \h </w:instrText>
      </w:r>
      <w:r>
        <w:fldChar w:fldCharType="separate"/>
      </w:r>
      <w:r>
        <w:t>264</w:t>
      </w:r>
      <w:r>
        <w:fldChar w:fldCharType="end"/>
      </w:r>
    </w:p>
    <w:p w14:paraId="799AA487" w14:textId="576F316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_Toc161853030 \h </w:instrText>
      </w:r>
      <w:r>
        <w:fldChar w:fldCharType="separate"/>
      </w:r>
      <w:r>
        <w:t>265</w:t>
      </w:r>
      <w:r>
        <w:fldChar w:fldCharType="end"/>
      </w:r>
    </w:p>
    <w:p w14:paraId="3CA6C25C" w14:textId="2D002C4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6.8.4.1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_Toc161853031 \h </w:instrText>
      </w:r>
      <w:r>
        <w:fldChar w:fldCharType="separate"/>
      </w:r>
      <w:r>
        <w:t>265</w:t>
      </w:r>
      <w:r>
        <w:fldChar w:fldCharType="end"/>
      </w:r>
    </w:p>
    <w:p w14:paraId="647B0BE0" w14:textId="05E1BCA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6.8.4.2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_Toc161853032 \h </w:instrText>
      </w:r>
      <w:r>
        <w:fldChar w:fldCharType="separate"/>
      </w:r>
      <w:r>
        <w:t>265</w:t>
      </w:r>
      <w:r>
        <w:fldChar w:fldCharType="end"/>
      </w:r>
    </w:p>
    <w:p w14:paraId="5F838304" w14:textId="5AC5CE9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_Toc161853033 \h </w:instrText>
      </w:r>
      <w:r>
        <w:fldChar w:fldCharType="separate"/>
      </w:r>
      <w:r>
        <w:t>267</w:t>
      </w:r>
      <w:r>
        <w:fldChar w:fldCharType="end"/>
      </w:r>
    </w:p>
    <w:p w14:paraId="534606D8" w14:textId="389A528B" w:rsidR="00E6022A" w:rsidRDefault="00E6022A">
      <w:pPr>
        <w:pStyle w:val="TOC4"/>
        <w:rPr>
          <w:rFonts w:asciiTheme="minorHAnsi" w:eastAsiaTheme="minorEastAsia" w:hAnsiTheme="minorHAnsi" w:cstheme="minorBidi"/>
          <w:kern w:val="2"/>
          <w:sz w:val="22"/>
          <w:szCs w:val="22"/>
          <w14:ligatures w14:val="standardContextual"/>
        </w:rPr>
      </w:pPr>
      <w:r>
        <w:t>6.8.5.1</w:t>
      </w:r>
      <w:r>
        <w:rPr>
          <w:rFonts w:asciiTheme="minorHAnsi" w:eastAsiaTheme="minorEastAsia" w:hAnsiTheme="minorHAnsi" w:cstheme="minorBidi"/>
          <w:kern w:val="2"/>
          <w:sz w:val="22"/>
          <w:szCs w:val="22"/>
          <w14:ligatures w14:val="standardContextual"/>
        </w:rPr>
        <w:tab/>
      </w:r>
      <w:r>
        <w:t>MSR test requirements</w:t>
      </w:r>
      <w:r>
        <w:tab/>
      </w:r>
      <w:r>
        <w:fldChar w:fldCharType="begin"/>
      </w:r>
      <w:r>
        <w:instrText xml:space="preserve"> PAGEREF _Toc161853034 \h </w:instrText>
      </w:r>
      <w:r>
        <w:fldChar w:fldCharType="separate"/>
      </w:r>
      <w:r>
        <w:t>267</w:t>
      </w:r>
      <w:r>
        <w:fldChar w:fldCharType="end"/>
      </w:r>
    </w:p>
    <w:p w14:paraId="408176DE" w14:textId="6ACB4418" w:rsidR="00E6022A" w:rsidRDefault="00E6022A">
      <w:pPr>
        <w:pStyle w:val="TOC5"/>
        <w:rPr>
          <w:rFonts w:asciiTheme="minorHAnsi" w:eastAsiaTheme="minorEastAsia" w:hAnsiTheme="minorHAnsi" w:cstheme="minorBidi"/>
          <w:kern w:val="2"/>
          <w:sz w:val="22"/>
          <w:szCs w:val="22"/>
          <w14:ligatures w14:val="standardContextual"/>
        </w:rPr>
      </w:pPr>
      <w:r>
        <w:t>6.8.5.1.1</w:t>
      </w:r>
      <w:r>
        <w:rPr>
          <w:rFonts w:asciiTheme="minorHAnsi" w:eastAsiaTheme="minorEastAsia" w:hAnsiTheme="minorHAnsi" w:cstheme="minorBidi"/>
          <w:kern w:val="2"/>
          <w:sz w:val="22"/>
          <w:szCs w:val="22"/>
          <w14:ligatures w14:val="standardContextual"/>
        </w:rPr>
        <w:tab/>
      </w:r>
      <w:r>
        <w:t>General test requirement</w:t>
      </w:r>
      <w:r>
        <w:tab/>
      </w:r>
      <w:r>
        <w:fldChar w:fldCharType="begin"/>
      </w:r>
      <w:r>
        <w:instrText xml:space="preserve"> PAGEREF _Toc161853035 \h </w:instrText>
      </w:r>
      <w:r>
        <w:fldChar w:fldCharType="separate"/>
      </w:r>
      <w:r>
        <w:t>267</w:t>
      </w:r>
      <w:r>
        <w:fldChar w:fldCharType="end"/>
      </w:r>
    </w:p>
    <w:p w14:paraId="41B9F9CA" w14:textId="506C05EE" w:rsidR="00E6022A" w:rsidRDefault="00E6022A">
      <w:pPr>
        <w:pStyle w:val="TOC5"/>
        <w:rPr>
          <w:rFonts w:asciiTheme="minorHAnsi" w:eastAsiaTheme="minorEastAsia" w:hAnsiTheme="minorHAnsi" w:cstheme="minorBidi"/>
          <w:kern w:val="2"/>
          <w:sz w:val="22"/>
          <w:szCs w:val="22"/>
          <w14:ligatures w14:val="standardContextual"/>
        </w:rPr>
      </w:pPr>
      <w:r>
        <w:t>6.8.5.1.2</w:t>
      </w:r>
      <w:r>
        <w:rPr>
          <w:rFonts w:asciiTheme="minorHAnsi" w:eastAsiaTheme="minorEastAsia" w:hAnsiTheme="minorHAnsi" w:cstheme="minorBidi"/>
          <w:kern w:val="2"/>
          <w:sz w:val="22"/>
          <w:szCs w:val="22"/>
          <w14:ligatures w14:val="standardContextual"/>
        </w:rPr>
        <w:tab/>
      </w:r>
      <w:r>
        <w:t>Additional test requirement (BC1 and BC2)</w:t>
      </w:r>
      <w:r>
        <w:tab/>
      </w:r>
      <w:r>
        <w:fldChar w:fldCharType="begin"/>
      </w:r>
      <w:r>
        <w:instrText xml:space="preserve"> PAGEREF _Toc161853036 \h </w:instrText>
      </w:r>
      <w:r>
        <w:fldChar w:fldCharType="separate"/>
      </w:r>
      <w:r>
        <w:t>268</w:t>
      </w:r>
      <w:r>
        <w:fldChar w:fldCharType="end"/>
      </w:r>
    </w:p>
    <w:p w14:paraId="16B09DBE" w14:textId="7D503C6C" w:rsidR="00E6022A" w:rsidRDefault="00E6022A">
      <w:pPr>
        <w:pStyle w:val="TOC5"/>
        <w:rPr>
          <w:rFonts w:asciiTheme="minorHAnsi" w:eastAsiaTheme="minorEastAsia" w:hAnsiTheme="minorHAnsi" w:cstheme="minorBidi"/>
          <w:kern w:val="2"/>
          <w:sz w:val="22"/>
          <w:szCs w:val="22"/>
          <w14:ligatures w14:val="standardContextual"/>
        </w:rPr>
      </w:pPr>
      <w:r>
        <w:t>6.8.5.1.3</w:t>
      </w:r>
      <w:r>
        <w:rPr>
          <w:rFonts w:asciiTheme="minorHAnsi" w:eastAsiaTheme="minorEastAsia" w:hAnsiTheme="minorHAnsi" w:cstheme="minorBidi"/>
          <w:kern w:val="2"/>
          <w:sz w:val="22"/>
          <w:szCs w:val="22"/>
          <w14:ligatures w14:val="standardContextual"/>
        </w:rPr>
        <w:tab/>
      </w:r>
      <w:r>
        <w:t>Additional test requirement (BC3)</w:t>
      </w:r>
      <w:r>
        <w:tab/>
      </w:r>
      <w:r>
        <w:fldChar w:fldCharType="begin"/>
      </w:r>
      <w:r>
        <w:instrText xml:space="preserve"> PAGEREF _Toc161853037 \h </w:instrText>
      </w:r>
      <w:r>
        <w:fldChar w:fldCharType="separate"/>
      </w:r>
      <w:r>
        <w:t>269</w:t>
      </w:r>
      <w:r>
        <w:fldChar w:fldCharType="end"/>
      </w:r>
    </w:p>
    <w:p w14:paraId="10A02FF5" w14:textId="07689BF8" w:rsidR="00E6022A" w:rsidRDefault="00E6022A">
      <w:pPr>
        <w:pStyle w:val="TOC4"/>
        <w:rPr>
          <w:rFonts w:asciiTheme="minorHAnsi" w:eastAsiaTheme="minorEastAsia" w:hAnsiTheme="minorHAnsi" w:cstheme="minorBidi"/>
          <w:kern w:val="2"/>
          <w:sz w:val="22"/>
          <w:szCs w:val="22"/>
          <w14:ligatures w14:val="standardContextual"/>
        </w:rPr>
      </w:pPr>
      <w:r>
        <w:t>6.8.5.2</w:t>
      </w:r>
      <w:r>
        <w:rPr>
          <w:rFonts w:asciiTheme="minorHAnsi" w:eastAsiaTheme="minorEastAsia" w:hAnsiTheme="minorHAnsi" w:cstheme="minorBidi"/>
          <w:kern w:val="2"/>
          <w:sz w:val="22"/>
          <w:szCs w:val="22"/>
          <w14:ligatures w14:val="standardContextual"/>
        </w:rPr>
        <w:tab/>
      </w:r>
      <w:r>
        <w:t>Single RAT UTRA operation</w:t>
      </w:r>
      <w:r>
        <w:tab/>
      </w:r>
      <w:r>
        <w:fldChar w:fldCharType="begin"/>
      </w:r>
      <w:r>
        <w:instrText xml:space="preserve"> PAGEREF _Toc161853038 \h </w:instrText>
      </w:r>
      <w:r>
        <w:fldChar w:fldCharType="separate"/>
      </w:r>
      <w:r>
        <w:t>269</w:t>
      </w:r>
      <w:r>
        <w:fldChar w:fldCharType="end"/>
      </w:r>
    </w:p>
    <w:p w14:paraId="6C5C8ABD" w14:textId="414B169C" w:rsidR="00E6022A" w:rsidRDefault="00E6022A">
      <w:pPr>
        <w:pStyle w:val="TOC5"/>
        <w:rPr>
          <w:rFonts w:asciiTheme="minorHAnsi" w:eastAsiaTheme="minorEastAsia" w:hAnsiTheme="minorHAnsi" w:cstheme="minorBidi"/>
          <w:kern w:val="2"/>
          <w:sz w:val="22"/>
          <w:szCs w:val="22"/>
          <w14:ligatures w14:val="standardContextual"/>
        </w:rPr>
      </w:pPr>
      <w:r>
        <w:t>6.8.5.2.1</w:t>
      </w:r>
      <w:r>
        <w:rPr>
          <w:rFonts w:asciiTheme="minorHAnsi" w:eastAsiaTheme="minorEastAsia" w:hAnsiTheme="minorHAnsi" w:cstheme="minorBidi"/>
          <w:kern w:val="2"/>
          <w:sz w:val="22"/>
          <w:szCs w:val="22"/>
          <w14:ligatures w14:val="standardContextual"/>
        </w:rPr>
        <w:tab/>
      </w:r>
      <w:r>
        <w:t>General test requirement for UTRA FDD</w:t>
      </w:r>
      <w:r>
        <w:tab/>
      </w:r>
      <w:r>
        <w:fldChar w:fldCharType="begin"/>
      </w:r>
      <w:r>
        <w:instrText xml:space="preserve"> PAGEREF _Toc161853039 \h </w:instrText>
      </w:r>
      <w:r>
        <w:fldChar w:fldCharType="separate"/>
      </w:r>
      <w:r>
        <w:t>269</w:t>
      </w:r>
      <w:r>
        <w:fldChar w:fldCharType="end"/>
      </w:r>
    </w:p>
    <w:p w14:paraId="35437277" w14:textId="24E4BB3B" w:rsidR="00E6022A" w:rsidRDefault="00E6022A">
      <w:pPr>
        <w:pStyle w:val="TOC4"/>
        <w:rPr>
          <w:rFonts w:asciiTheme="minorHAnsi" w:eastAsiaTheme="minorEastAsia" w:hAnsiTheme="minorHAnsi" w:cstheme="minorBidi"/>
          <w:kern w:val="2"/>
          <w:sz w:val="22"/>
          <w:szCs w:val="22"/>
          <w14:ligatures w14:val="standardContextual"/>
        </w:rPr>
      </w:pPr>
      <w:r>
        <w:t>6.8.5.3</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_Toc161853040 \h </w:instrText>
      </w:r>
      <w:r>
        <w:fldChar w:fldCharType="separate"/>
      </w:r>
      <w:r>
        <w:t>270</w:t>
      </w:r>
      <w:r>
        <w:fldChar w:fldCharType="end"/>
      </w:r>
    </w:p>
    <w:p w14:paraId="778B182B" w14:textId="4F0F889A" w:rsidR="00E6022A" w:rsidRDefault="00E6022A">
      <w:pPr>
        <w:pStyle w:val="TOC5"/>
        <w:rPr>
          <w:rFonts w:asciiTheme="minorHAnsi" w:eastAsiaTheme="minorEastAsia" w:hAnsiTheme="minorHAnsi" w:cstheme="minorBidi"/>
          <w:kern w:val="2"/>
          <w:sz w:val="22"/>
          <w:szCs w:val="22"/>
          <w14:ligatures w14:val="standardContextual"/>
        </w:rPr>
      </w:pPr>
      <w:r>
        <w:t>6.8.5.3.1</w:t>
      </w:r>
      <w:r>
        <w:rPr>
          <w:rFonts w:asciiTheme="minorHAnsi" w:eastAsiaTheme="minorEastAsia" w:hAnsiTheme="minorHAnsi" w:cstheme="minorBidi"/>
          <w:kern w:val="2"/>
          <w:sz w:val="22"/>
          <w:szCs w:val="22"/>
          <w14:ligatures w14:val="standardContextual"/>
        </w:rPr>
        <w:tab/>
      </w:r>
      <w:r>
        <w:t>General test requirement</w:t>
      </w:r>
      <w:r>
        <w:tab/>
      </w:r>
      <w:r>
        <w:fldChar w:fldCharType="begin"/>
      </w:r>
      <w:r>
        <w:instrText xml:space="preserve"> PAGEREF _Toc161853041 \h </w:instrText>
      </w:r>
      <w:r>
        <w:fldChar w:fldCharType="separate"/>
      </w:r>
      <w:r>
        <w:t>270</w:t>
      </w:r>
      <w:r>
        <w:fldChar w:fldCharType="end"/>
      </w:r>
    </w:p>
    <w:p w14:paraId="2E2B1AC4" w14:textId="4E2B6DC6" w:rsidR="00E6022A" w:rsidRDefault="00E6022A">
      <w:pPr>
        <w:pStyle w:val="TOC5"/>
        <w:rPr>
          <w:rFonts w:asciiTheme="minorHAnsi" w:eastAsiaTheme="minorEastAsia" w:hAnsiTheme="minorHAnsi" w:cstheme="minorBidi"/>
          <w:kern w:val="2"/>
          <w:sz w:val="22"/>
          <w:szCs w:val="22"/>
          <w14:ligatures w14:val="standardContextual"/>
        </w:rPr>
      </w:pPr>
      <w:r>
        <w:t>6.8.5.3.</w:t>
      </w:r>
      <w:r w:rsidRPr="002339EE">
        <w:rPr>
          <w:lang w:val="en-US"/>
        </w:rPr>
        <w:t>2</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_Toc161853042 \h </w:instrText>
      </w:r>
      <w:r>
        <w:fldChar w:fldCharType="separate"/>
      </w:r>
      <w:r>
        <w:t>271</w:t>
      </w:r>
      <w:r>
        <w:fldChar w:fldCharType="end"/>
      </w:r>
    </w:p>
    <w:p w14:paraId="46AE8F78" w14:textId="2E0AE445" w:rsidR="00E6022A" w:rsidRDefault="00E6022A">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Radiated receiver characteristics</w:t>
      </w:r>
      <w:r>
        <w:tab/>
      </w:r>
      <w:r>
        <w:fldChar w:fldCharType="begin"/>
      </w:r>
      <w:r>
        <w:instrText xml:space="preserve"> PAGEREF _Toc161853043 \h </w:instrText>
      </w:r>
      <w:r>
        <w:fldChar w:fldCharType="separate"/>
      </w:r>
      <w:r>
        <w:t>271</w:t>
      </w:r>
      <w:r>
        <w:fldChar w:fldCharType="end"/>
      </w:r>
    </w:p>
    <w:p w14:paraId="31C2C643" w14:textId="3319F617"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_Toc161853044 \h </w:instrText>
      </w:r>
      <w:r>
        <w:fldChar w:fldCharType="separate"/>
      </w:r>
      <w:r>
        <w:t>271</w:t>
      </w:r>
      <w:r>
        <w:fldChar w:fldCharType="end"/>
      </w:r>
    </w:p>
    <w:p w14:paraId="183CBFC0" w14:textId="6372D5D4" w:rsidR="00E6022A" w:rsidRDefault="00E6022A">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OTA sensitivity</w:t>
      </w:r>
      <w:r>
        <w:tab/>
      </w:r>
      <w:r>
        <w:fldChar w:fldCharType="begin"/>
      </w:r>
      <w:r>
        <w:instrText xml:space="preserve"> PAGEREF _Toc161853045 \h </w:instrText>
      </w:r>
      <w:r>
        <w:fldChar w:fldCharType="separate"/>
      </w:r>
      <w:r>
        <w:t>271</w:t>
      </w:r>
      <w:r>
        <w:fldChar w:fldCharType="end"/>
      </w:r>
    </w:p>
    <w:p w14:paraId="6D94E032" w14:textId="000E464F" w:rsidR="00E6022A" w:rsidRDefault="00E6022A">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_Toc161853046 \h </w:instrText>
      </w:r>
      <w:r>
        <w:fldChar w:fldCharType="separate"/>
      </w:r>
      <w:r>
        <w:t>271</w:t>
      </w:r>
      <w:r>
        <w:fldChar w:fldCharType="end"/>
      </w:r>
    </w:p>
    <w:p w14:paraId="0369C7E4" w14:textId="7FDFFF23" w:rsidR="00E6022A" w:rsidRDefault="00E6022A">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_Toc161853047 \h </w:instrText>
      </w:r>
      <w:r>
        <w:fldChar w:fldCharType="separate"/>
      </w:r>
      <w:r>
        <w:t>272</w:t>
      </w:r>
      <w:r>
        <w:fldChar w:fldCharType="end"/>
      </w:r>
    </w:p>
    <w:p w14:paraId="0C2634B2" w14:textId="30482A68" w:rsidR="00E6022A" w:rsidRDefault="00E6022A">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_Toc161853048 \h </w:instrText>
      </w:r>
      <w:r>
        <w:fldChar w:fldCharType="separate"/>
      </w:r>
      <w:r>
        <w:t>272</w:t>
      </w:r>
      <w:r>
        <w:fldChar w:fldCharType="end"/>
      </w:r>
    </w:p>
    <w:p w14:paraId="30C0535A" w14:textId="33FF6A74" w:rsidR="00E6022A" w:rsidRDefault="00E6022A">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_Toc161853049 \h </w:instrText>
      </w:r>
      <w:r>
        <w:fldChar w:fldCharType="separate"/>
      </w:r>
      <w:r>
        <w:t>272</w:t>
      </w:r>
      <w:r>
        <w:fldChar w:fldCharType="end"/>
      </w:r>
    </w:p>
    <w:p w14:paraId="5D4A707F" w14:textId="3AAE58A4" w:rsidR="00E6022A" w:rsidRDefault="00E6022A">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_Toc161853050 \h </w:instrText>
      </w:r>
      <w:r>
        <w:fldChar w:fldCharType="separate"/>
      </w:r>
      <w:r>
        <w:t>272</w:t>
      </w:r>
      <w:r>
        <w:fldChar w:fldCharType="end"/>
      </w:r>
    </w:p>
    <w:p w14:paraId="0BCA98F3" w14:textId="48A1055A" w:rsidR="00E6022A" w:rsidRDefault="00E6022A">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_Toc161853051 \h </w:instrText>
      </w:r>
      <w:r>
        <w:fldChar w:fldCharType="separate"/>
      </w:r>
      <w:r>
        <w:t>272</w:t>
      </w:r>
      <w:r>
        <w:fldChar w:fldCharType="end"/>
      </w:r>
    </w:p>
    <w:p w14:paraId="765A4976" w14:textId="505A0B9E" w:rsidR="00E6022A" w:rsidRDefault="00E6022A">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_Toc161853052 \h </w:instrText>
      </w:r>
      <w:r>
        <w:fldChar w:fldCharType="separate"/>
      </w:r>
      <w:r>
        <w:t>273</w:t>
      </w:r>
      <w:r>
        <w:fldChar w:fldCharType="end"/>
      </w:r>
    </w:p>
    <w:p w14:paraId="00C13400" w14:textId="64C92C8F" w:rsidR="00E6022A" w:rsidRDefault="00E6022A">
      <w:pPr>
        <w:pStyle w:val="TOC4"/>
        <w:rPr>
          <w:rFonts w:asciiTheme="minorHAnsi" w:eastAsiaTheme="minorEastAsia" w:hAnsiTheme="minorHAnsi" w:cstheme="minorBidi"/>
          <w:kern w:val="2"/>
          <w:sz w:val="22"/>
          <w:szCs w:val="22"/>
          <w14:ligatures w14:val="standardContextual"/>
        </w:rPr>
      </w:pPr>
      <w:r>
        <w:t>7.2.5.1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_Toc161853053 \h </w:instrText>
      </w:r>
      <w:r>
        <w:fldChar w:fldCharType="separate"/>
      </w:r>
      <w:r>
        <w:t>273</w:t>
      </w:r>
      <w:r>
        <w:fldChar w:fldCharType="end"/>
      </w:r>
    </w:p>
    <w:p w14:paraId="0EF4887E" w14:textId="034F2F5B" w:rsidR="00E6022A" w:rsidRDefault="00E6022A">
      <w:pPr>
        <w:pStyle w:val="TOC4"/>
        <w:rPr>
          <w:rFonts w:asciiTheme="minorHAnsi" w:eastAsiaTheme="minorEastAsia" w:hAnsiTheme="minorHAnsi" w:cstheme="minorBidi"/>
          <w:kern w:val="2"/>
          <w:sz w:val="22"/>
          <w:szCs w:val="22"/>
          <w14:ligatures w14:val="standardContextual"/>
        </w:rPr>
      </w:pPr>
      <w:r>
        <w:t>7.2.5.2</w:t>
      </w:r>
      <w:r>
        <w:rPr>
          <w:rFonts w:asciiTheme="minorHAnsi" w:eastAsiaTheme="minorEastAsia" w:hAnsiTheme="minorHAnsi" w:cstheme="minorBidi"/>
          <w:kern w:val="2"/>
          <w:sz w:val="22"/>
          <w:szCs w:val="22"/>
          <w14:ligatures w14:val="standardContextual"/>
        </w:rPr>
        <w:tab/>
      </w:r>
      <w:r>
        <w:t>UTRA FDD Test Requirements</w:t>
      </w:r>
      <w:r>
        <w:tab/>
      </w:r>
      <w:r>
        <w:fldChar w:fldCharType="begin"/>
      </w:r>
      <w:r>
        <w:instrText xml:space="preserve"> PAGEREF _Toc161853054 \h </w:instrText>
      </w:r>
      <w:r>
        <w:fldChar w:fldCharType="separate"/>
      </w:r>
      <w:r>
        <w:t>273</w:t>
      </w:r>
      <w:r>
        <w:fldChar w:fldCharType="end"/>
      </w:r>
    </w:p>
    <w:p w14:paraId="56250EDC" w14:textId="49ACCAB1" w:rsidR="00E6022A" w:rsidRDefault="00E6022A">
      <w:pPr>
        <w:pStyle w:val="TOC4"/>
        <w:rPr>
          <w:rFonts w:asciiTheme="minorHAnsi" w:eastAsiaTheme="minorEastAsia" w:hAnsiTheme="minorHAnsi" w:cstheme="minorBidi"/>
          <w:kern w:val="2"/>
          <w:sz w:val="22"/>
          <w:szCs w:val="22"/>
          <w14:ligatures w14:val="standardContextual"/>
        </w:rPr>
      </w:pPr>
      <w:r>
        <w:t>7.2.5.3</w:t>
      </w:r>
      <w:r>
        <w:rPr>
          <w:rFonts w:asciiTheme="minorHAnsi" w:eastAsiaTheme="minorEastAsia" w:hAnsiTheme="minorHAnsi" w:cstheme="minorBidi"/>
          <w:kern w:val="2"/>
          <w:sz w:val="22"/>
          <w:szCs w:val="22"/>
          <w14:ligatures w14:val="standardContextual"/>
        </w:rPr>
        <w:tab/>
      </w:r>
      <w:r>
        <w:t>UTRA TDD 1,28Mcp option Test Requirements</w:t>
      </w:r>
      <w:r>
        <w:tab/>
      </w:r>
      <w:r>
        <w:fldChar w:fldCharType="begin"/>
      </w:r>
      <w:r>
        <w:instrText xml:space="preserve"> PAGEREF _Toc161853055 \h </w:instrText>
      </w:r>
      <w:r>
        <w:fldChar w:fldCharType="separate"/>
      </w:r>
      <w:r>
        <w:t>274</w:t>
      </w:r>
      <w:r>
        <w:fldChar w:fldCharType="end"/>
      </w:r>
    </w:p>
    <w:p w14:paraId="66B7DF08" w14:textId="5BABE793" w:rsidR="00E6022A" w:rsidRDefault="00E6022A">
      <w:pPr>
        <w:pStyle w:val="TOC4"/>
        <w:rPr>
          <w:rFonts w:asciiTheme="minorHAnsi" w:eastAsiaTheme="minorEastAsia" w:hAnsiTheme="minorHAnsi" w:cstheme="minorBidi"/>
          <w:kern w:val="2"/>
          <w:sz w:val="22"/>
          <w:szCs w:val="22"/>
          <w14:ligatures w14:val="standardContextual"/>
        </w:rPr>
      </w:pPr>
      <w:r>
        <w:t>7.2.5.4</w:t>
      </w:r>
      <w:r>
        <w:rPr>
          <w:rFonts w:asciiTheme="minorHAnsi" w:eastAsiaTheme="minorEastAsia" w:hAnsiTheme="minorHAnsi" w:cstheme="minorBidi"/>
          <w:kern w:val="2"/>
          <w:sz w:val="22"/>
          <w:szCs w:val="22"/>
          <w14:ligatures w14:val="standardContextual"/>
        </w:rPr>
        <w:tab/>
      </w:r>
      <w:r>
        <w:t>E-UTRA Test Requirements</w:t>
      </w:r>
      <w:r>
        <w:tab/>
      </w:r>
      <w:r>
        <w:fldChar w:fldCharType="begin"/>
      </w:r>
      <w:r>
        <w:instrText xml:space="preserve"> PAGEREF _Toc161853056 \h </w:instrText>
      </w:r>
      <w:r>
        <w:fldChar w:fldCharType="separate"/>
      </w:r>
      <w:r>
        <w:t>274</w:t>
      </w:r>
      <w:r>
        <w:fldChar w:fldCharType="end"/>
      </w:r>
    </w:p>
    <w:p w14:paraId="36F4149E" w14:textId="3C8F7E99" w:rsidR="00E6022A" w:rsidRDefault="00E6022A">
      <w:pPr>
        <w:pStyle w:val="TOC4"/>
        <w:rPr>
          <w:rFonts w:asciiTheme="minorHAnsi" w:eastAsiaTheme="minorEastAsia" w:hAnsiTheme="minorHAnsi" w:cstheme="minorBidi"/>
          <w:kern w:val="2"/>
          <w:sz w:val="22"/>
          <w:szCs w:val="22"/>
          <w14:ligatures w14:val="standardContextual"/>
        </w:rPr>
      </w:pPr>
      <w:r>
        <w:t>7.2.5.5</w:t>
      </w:r>
      <w:r>
        <w:rPr>
          <w:rFonts w:asciiTheme="minorHAnsi" w:eastAsiaTheme="minorEastAsia" w:hAnsiTheme="minorHAnsi" w:cstheme="minorBidi"/>
          <w:kern w:val="2"/>
          <w:sz w:val="22"/>
          <w:szCs w:val="22"/>
          <w14:ligatures w14:val="standardContextual"/>
        </w:rPr>
        <w:tab/>
      </w:r>
      <w:r>
        <w:t>NR Test Requirements</w:t>
      </w:r>
      <w:r>
        <w:tab/>
      </w:r>
      <w:r>
        <w:fldChar w:fldCharType="begin"/>
      </w:r>
      <w:r>
        <w:instrText xml:space="preserve"> PAGEREF _Toc161853057 \h </w:instrText>
      </w:r>
      <w:r>
        <w:fldChar w:fldCharType="separate"/>
      </w:r>
      <w:r>
        <w:t>274</w:t>
      </w:r>
      <w:r>
        <w:fldChar w:fldCharType="end"/>
      </w:r>
    </w:p>
    <w:p w14:paraId="4CC7BBA7" w14:textId="29B1E8C8" w:rsidR="00E6022A" w:rsidRDefault="00E6022A">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OTA Reference sensitivity level</w:t>
      </w:r>
      <w:r>
        <w:tab/>
      </w:r>
      <w:r>
        <w:fldChar w:fldCharType="begin"/>
      </w:r>
      <w:r>
        <w:instrText xml:space="preserve"> PAGEREF _Toc161853058 \h </w:instrText>
      </w:r>
      <w:r>
        <w:fldChar w:fldCharType="separate"/>
      </w:r>
      <w:r>
        <w:t>275</w:t>
      </w:r>
      <w:r>
        <w:fldChar w:fldCharType="end"/>
      </w:r>
    </w:p>
    <w:p w14:paraId="2576CFBC" w14:textId="6953EF15"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_Toc161853059 \h </w:instrText>
      </w:r>
      <w:r>
        <w:fldChar w:fldCharType="separate"/>
      </w:r>
      <w:r>
        <w:t>275</w:t>
      </w:r>
      <w:r>
        <w:fldChar w:fldCharType="end"/>
      </w:r>
    </w:p>
    <w:p w14:paraId="5A0C1F82" w14:textId="30F1B7A0"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_Toc161853060 \h </w:instrText>
      </w:r>
      <w:r>
        <w:fldChar w:fldCharType="separate"/>
      </w:r>
      <w:r>
        <w:t>275</w:t>
      </w:r>
      <w:r>
        <w:fldChar w:fldCharType="end"/>
      </w:r>
    </w:p>
    <w:p w14:paraId="1E21B19E" w14:textId="3A8599E8"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_Toc161853061 \h </w:instrText>
      </w:r>
      <w:r>
        <w:fldChar w:fldCharType="separate"/>
      </w:r>
      <w:r>
        <w:t>275</w:t>
      </w:r>
      <w:r>
        <w:fldChar w:fldCharType="end"/>
      </w:r>
    </w:p>
    <w:p w14:paraId="0DA7C9C0" w14:textId="63A148B7"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_Toc161853062 \h </w:instrText>
      </w:r>
      <w:r>
        <w:fldChar w:fldCharType="separate"/>
      </w:r>
      <w:r>
        <w:t>275</w:t>
      </w:r>
      <w:r>
        <w:fldChar w:fldCharType="end"/>
      </w:r>
    </w:p>
    <w:p w14:paraId="78F38BEF" w14:textId="3F5723B9"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_Toc161853063 \h </w:instrText>
      </w:r>
      <w:r>
        <w:fldChar w:fldCharType="separate"/>
      </w:r>
      <w:r>
        <w:t>275</w:t>
      </w:r>
      <w:r>
        <w:fldChar w:fldCharType="end"/>
      </w:r>
    </w:p>
    <w:p w14:paraId="324C5114" w14:textId="26A5134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_Toc161853064 \h </w:instrText>
      </w:r>
      <w:r>
        <w:fldChar w:fldCharType="separate"/>
      </w:r>
      <w:r>
        <w:t>276</w:t>
      </w:r>
      <w:r>
        <w:fldChar w:fldCharType="end"/>
      </w:r>
    </w:p>
    <w:p w14:paraId="34CF2C7B" w14:textId="5D72981A"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_Toc161853065 \h </w:instrText>
      </w:r>
      <w:r>
        <w:fldChar w:fldCharType="separate"/>
      </w:r>
      <w:r>
        <w:t>276</w:t>
      </w:r>
      <w:r>
        <w:fldChar w:fldCharType="end"/>
      </w:r>
    </w:p>
    <w:p w14:paraId="0AEA37B7" w14:textId="25E802E9" w:rsidR="00E6022A" w:rsidRDefault="00E6022A">
      <w:pPr>
        <w:pStyle w:val="TOC4"/>
        <w:rPr>
          <w:rFonts w:asciiTheme="minorHAnsi" w:eastAsiaTheme="minorEastAsia" w:hAnsiTheme="minorHAnsi" w:cstheme="minorBidi"/>
          <w:kern w:val="2"/>
          <w:sz w:val="22"/>
          <w:szCs w:val="22"/>
          <w14:ligatures w14:val="standardContextual"/>
        </w:rPr>
      </w:pPr>
      <w:r>
        <w:t>7.3.5.1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_Toc161853066 \h </w:instrText>
      </w:r>
      <w:r>
        <w:fldChar w:fldCharType="separate"/>
      </w:r>
      <w:r>
        <w:t>276</w:t>
      </w:r>
      <w:r>
        <w:fldChar w:fldCharType="end"/>
      </w:r>
    </w:p>
    <w:p w14:paraId="56681077" w14:textId="74A156C7" w:rsidR="00E6022A" w:rsidRDefault="00E6022A">
      <w:pPr>
        <w:pStyle w:val="TOC4"/>
        <w:rPr>
          <w:rFonts w:asciiTheme="minorHAnsi" w:eastAsiaTheme="minorEastAsia" w:hAnsiTheme="minorHAnsi" w:cstheme="minorBidi"/>
          <w:kern w:val="2"/>
          <w:sz w:val="22"/>
          <w:szCs w:val="22"/>
          <w14:ligatures w14:val="standardContextual"/>
        </w:rPr>
      </w:pPr>
      <w:r>
        <w:t>7.3.5.2</w:t>
      </w:r>
      <w:r>
        <w:rPr>
          <w:rFonts w:asciiTheme="minorHAnsi" w:eastAsiaTheme="minorEastAsia" w:hAnsiTheme="minorHAnsi" w:cstheme="minorBidi"/>
          <w:kern w:val="2"/>
          <w:sz w:val="22"/>
          <w:szCs w:val="22"/>
          <w14:ligatures w14:val="standardContextual"/>
        </w:rPr>
        <w:tab/>
      </w:r>
      <w:r>
        <w:t>UTRA FDD Test Requirements</w:t>
      </w:r>
      <w:r>
        <w:tab/>
      </w:r>
      <w:r>
        <w:fldChar w:fldCharType="begin"/>
      </w:r>
      <w:r>
        <w:instrText xml:space="preserve"> PAGEREF _Toc161853067 \h </w:instrText>
      </w:r>
      <w:r>
        <w:fldChar w:fldCharType="separate"/>
      </w:r>
      <w:r>
        <w:t>276</w:t>
      </w:r>
      <w:r>
        <w:fldChar w:fldCharType="end"/>
      </w:r>
    </w:p>
    <w:p w14:paraId="714C8CC7" w14:textId="7A73AF36" w:rsidR="00E6022A" w:rsidRDefault="00E6022A">
      <w:pPr>
        <w:pStyle w:val="TOC4"/>
        <w:rPr>
          <w:rFonts w:asciiTheme="minorHAnsi" w:eastAsiaTheme="minorEastAsia" w:hAnsiTheme="minorHAnsi" w:cstheme="minorBidi"/>
          <w:kern w:val="2"/>
          <w:sz w:val="22"/>
          <w:szCs w:val="22"/>
          <w14:ligatures w14:val="standardContextual"/>
        </w:rPr>
      </w:pPr>
      <w:r>
        <w:t>7.3.5.3</w:t>
      </w:r>
      <w:r>
        <w:rPr>
          <w:rFonts w:asciiTheme="minorHAnsi" w:eastAsiaTheme="minorEastAsia" w:hAnsiTheme="minorHAnsi" w:cstheme="minorBidi"/>
          <w:kern w:val="2"/>
          <w:sz w:val="22"/>
          <w:szCs w:val="22"/>
          <w14:ligatures w14:val="standardContextual"/>
        </w:rPr>
        <w:tab/>
      </w:r>
      <w:r>
        <w:t>E-UTRA Test Requirements</w:t>
      </w:r>
      <w:r>
        <w:tab/>
      </w:r>
      <w:r>
        <w:fldChar w:fldCharType="begin"/>
      </w:r>
      <w:r>
        <w:instrText xml:space="preserve"> PAGEREF _Toc161853068 \h </w:instrText>
      </w:r>
      <w:r>
        <w:fldChar w:fldCharType="separate"/>
      </w:r>
      <w:r>
        <w:t>277</w:t>
      </w:r>
      <w:r>
        <w:fldChar w:fldCharType="end"/>
      </w:r>
    </w:p>
    <w:p w14:paraId="20C1AF8C" w14:textId="11955ABC" w:rsidR="00E6022A" w:rsidRDefault="00E6022A">
      <w:pPr>
        <w:pStyle w:val="TOC4"/>
        <w:rPr>
          <w:rFonts w:asciiTheme="minorHAnsi" w:eastAsiaTheme="minorEastAsia" w:hAnsiTheme="minorHAnsi" w:cstheme="minorBidi"/>
          <w:kern w:val="2"/>
          <w:sz w:val="22"/>
          <w:szCs w:val="22"/>
          <w14:ligatures w14:val="standardContextual"/>
        </w:rPr>
      </w:pPr>
      <w:r>
        <w:t>7.3.5.4</w:t>
      </w:r>
      <w:r>
        <w:rPr>
          <w:rFonts w:asciiTheme="minorHAnsi" w:eastAsiaTheme="minorEastAsia" w:hAnsiTheme="minorHAnsi" w:cstheme="minorBidi"/>
          <w:kern w:val="2"/>
          <w:sz w:val="22"/>
          <w:szCs w:val="22"/>
          <w14:ligatures w14:val="standardContextual"/>
        </w:rPr>
        <w:tab/>
      </w:r>
      <w:r>
        <w:t>NR Test Requirements</w:t>
      </w:r>
      <w:r>
        <w:tab/>
      </w:r>
      <w:r>
        <w:fldChar w:fldCharType="begin"/>
      </w:r>
      <w:r>
        <w:instrText xml:space="preserve"> PAGEREF _Toc161853069 \h </w:instrText>
      </w:r>
      <w:r>
        <w:fldChar w:fldCharType="separate"/>
      </w:r>
      <w:r>
        <w:t>278</w:t>
      </w:r>
      <w:r>
        <w:fldChar w:fldCharType="end"/>
      </w:r>
    </w:p>
    <w:p w14:paraId="41784E13" w14:textId="56A6D480" w:rsidR="00E6022A" w:rsidRDefault="00E6022A">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_Toc161853070 \h </w:instrText>
      </w:r>
      <w:r>
        <w:fldChar w:fldCharType="separate"/>
      </w:r>
      <w:r>
        <w:t>280</w:t>
      </w:r>
      <w:r>
        <w:fldChar w:fldCharType="end"/>
      </w:r>
    </w:p>
    <w:p w14:paraId="3F57FBEE" w14:textId="787804EC"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_Toc161853071 \h </w:instrText>
      </w:r>
      <w:r>
        <w:fldChar w:fldCharType="separate"/>
      </w:r>
      <w:r>
        <w:t>280</w:t>
      </w:r>
      <w:r>
        <w:fldChar w:fldCharType="end"/>
      </w:r>
    </w:p>
    <w:p w14:paraId="2D68A8D0" w14:textId="3D1984CE"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_Toc161853072 \h </w:instrText>
      </w:r>
      <w:r>
        <w:fldChar w:fldCharType="separate"/>
      </w:r>
      <w:r>
        <w:t>280</w:t>
      </w:r>
      <w:r>
        <w:fldChar w:fldCharType="end"/>
      </w:r>
    </w:p>
    <w:p w14:paraId="2320F4C1" w14:textId="6F4221CE"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_Toc161853073 \h </w:instrText>
      </w:r>
      <w:r>
        <w:fldChar w:fldCharType="separate"/>
      </w:r>
      <w:r>
        <w:t>280</w:t>
      </w:r>
      <w:r>
        <w:fldChar w:fldCharType="end"/>
      </w:r>
    </w:p>
    <w:p w14:paraId="425A44A3" w14:textId="52822DE1"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_Toc161853074 \h </w:instrText>
      </w:r>
      <w:r>
        <w:fldChar w:fldCharType="separate"/>
      </w:r>
      <w:r>
        <w:t>280</w:t>
      </w:r>
      <w:r>
        <w:fldChar w:fldCharType="end"/>
      </w:r>
    </w:p>
    <w:p w14:paraId="1C0807B8" w14:textId="16A3632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_Toc161853075 \h </w:instrText>
      </w:r>
      <w:r>
        <w:fldChar w:fldCharType="separate"/>
      </w:r>
      <w:r>
        <w:t>280</w:t>
      </w:r>
      <w:r>
        <w:fldChar w:fldCharType="end"/>
      </w:r>
    </w:p>
    <w:p w14:paraId="7B1CE3E6" w14:textId="07B078F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_Toc161853076 \h </w:instrText>
      </w:r>
      <w:r>
        <w:fldChar w:fldCharType="separate"/>
      </w:r>
      <w:r>
        <w:t>281</w:t>
      </w:r>
      <w:r>
        <w:fldChar w:fldCharType="end"/>
      </w:r>
    </w:p>
    <w:p w14:paraId="1E5FE864" w14:textId="120ABE77"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_Toc161853077 \h </w:instrText>
      </w:r>
      <w:r>
        <w:fldChar w:fldCharType="separate"/>
      </w:r>
      <w:r>
        <w:t>281</w:t>
      </w:r>
      <w:r>
        <w:fldChar w:fldCharType="end"/>
      </w:r>
    </w:p>
    <w:p w14:paraId="6063054A" w14:textId="17B67544" w:rsidR="00E6022A" w:rsidRDefault="00E6022A">
      <w:pPr>
        <w:pStyle w:val="TOC4"/>
        <w:rPr>
          <w:rFonts w:asciiTheme="minorHAnsi" w:eastAsiaTheme="minorEastAsia" w:hAnsiTheme="minorHAnsi" w:cstheme="minorBidi"/>
          <w:kern w:val="2"/>
          <w:sz w:val="22"/>
          <w:szCs w:val="22"/>
          <w14:ligatures w14:val="standardContextual"/>
        </w:rPr>
      </w:pPr>
      <w:r>
        <w:t>7.4.5.1</w:t>
      </w:r>
      <w:r>
        <w:rPr>
          <w:rFonts w:asciiTheme="minorHAnsi" w:eastAsiaTheme="minorEastAsia" w:hAnsiTheme="minorHAnsi" w:cstheme="minorBidi"/>
          <w:kern w:val="2"/>
          <w:sz w:val="22"/>
          <w:szCs w:val="22"/>
          <w14:ligatures w14:val="standardContextual"/>
        </w:rPr>
        <w:tab/>
      </w:r>
      <w:r>
        <w:t>UTRA FDD operation</w:t>
      </w:r>
      <w:r>
        <w:tab/>
      </w:r>
      <w:r>
        <w:fldChar w:fldCharType="begin"/>
      </w:r>
      <w:r>
        <w:instrText xml:space="preserve"> PAGEREF _Toc161853078 \h </w:instrText>
      </w:r>
      <w:r>
        <w:fldChar w:fldCharType="separate"/>
      </w:r>
      <w:r>
        <w:t>281</w:t>
      </w:r>
      <w:r>
        <w:fldChar w:fldCharType="end"/>
      </w:r>
    </w:p>
    <w:p w14:paraId="51CED43A" w14:textId="70B76F47" w:rsidR="00E6022A" w:rsidRDefault="00E6022A">
      <w:pPr>
        <w:pStyle w:val="TOC4"/>
        <w:rPr>
          <w:rFonts w:asciiTheme="minorHAnsi" w:eastAsiaTheme="minorEastAsia" w:hAnsiTheme="minorHAnsi" w:cstheme="minorBidi"/>
          <w:kern w:val="2"/>
          <w:sz w:val="22"/>
          <w:szCs w:val="22"/>
          <w14:ligatures w14:val="standardContextual"/>
        </w:rPr>
      </w:pPr>
      <w:r>
        <w:t>7.4.5.2</w:t>
      </w:r>
      <w:r>
        <w:rPr>
          <w:rFonts w:asciiTheme="minorHAnsi" w:eastAsiaTheme="minorEastAsia" w:hAnsiTheme="minorHAnsi" w:cstheme="minorBidi"/>
          <w:kern w:val="2"/>
          <w:sz w:val="22"/>
          <w:szCs w:val="22"/>
          <w14:ligatures w14:val="standardContextual"/>
        </w:rPr>
        <w:tab/>
      </w:r>
      <w:r>
        <w:t>E-UTRA operation</w:t>
      </w:r>
      <w:r>
        <w:tab/>
      </w:r>
      <w:r>
        <w:fldChar w:fldCharType="begin"/>
      </w:r>
      <w:r>
        <w:instrText xml:space="preserve"> PAGEREF _Toc161853079 \h </w:instrText>
      </w:r>
      <w:r>
        <w:fldChar w:fldCharType="separate"/>
      </w:r>
      <w:r>
        <w:t>282</w:t>
      </w:r>
      <w:r>
        <w:fldChar w:fldCharType="end"/>
      </w:r>
    </w:p>
    <w:p w14:paraId="06B0A7F0" w14:textId="37D4C335" w:rsidR="00E6022A" w:rsidRDefault="00E6022A">
      <w:pPr>
        <w:pStyle w:val="TOC4"/>
        <w:rPr>
          <w:rFonts w:asciiTheme="minorHAnsi" w:eastAsiaTheme="minorEastAsia" w:hAnsiTheme="minorHAnsi" w:cstheme="minorBidi"/>
          <w:kern w:val="2"/>
          <w:sz w:val="22"/>
          <w:szCs w:val="22"/>
          <w14:ligatures w14:val="standardContextual"/>
        </w:rPr>
      </w:pPr>
      <w:r>
        <w:t>7.4.5.3</w:t>
      </w:r>
      <w:r>
        <w:rPr>
          <w:rFonts w:asciiTheme="minorHAnsi" w:eastAsiaTheme="minorEastAsia" w:hAnsiTheme="minorHAnsi" w:cstheme="minorBidi"/>
          <w:kern w:val="2"/>
          <w:sz w:val="22"/>
          <w:szCs w:val="22"/>
          <w14:ligatures w14:val="standardContextual"/>
        </w:rPr>
        <w:tab/>
      </w:r>
      <w:r>
        <w:t>NR operation</w:t>
      </w:r>
      <w:r>
        <w:tab/>
      </w:r>
      <w:r>
        <w:fldChar w:fldCharType="begin"/>
      </w:r>
      <w:r>
        <w:instrText xml:space="preserve"> PAGEREF _Toc161853080 \h </w:instrText>
      </w:r>
      <w:r>
        <w:fldChar w:fldCharType="separate"/>
      </w:r>
      <w:r>
        <w:t>284</w:t>
      </w:r>
      <w:r>
        <w:fldChar w:fldCharType="end"/>
      </w:r>
    </w:p>
    <w:p w14:paraId="4227671F" w14:textId="2F8E2EF1" w:rsidR="00E6022A" w:rsidRDefault="00E6022A">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OTA Adjacent channel selectivity, general blocking, and narrowband blocking</w:t>
      </w:r>
      <w:r>
        <w:tab/>
      </w:r>
      <w:r>
        <w:fldChar w:fldCharType="begin"/>
      </w:r>
      <w:r>
        <w:instrText xml:space="preserve"> PAGEREF _Toc161853081 \h </w:instrText>
      </w:r>
      <w:r>
        <w:fldChar w:fldCharType="separate"/>
      </w:r>
      <w:r>
        <w:t>293</w:t>
      </w:r>
      <w:r>
        <w:fldChar w:fldCharType="end"/>
      </w:r>
    </w:p>
    <w:p w14:paraId="7CABEE4B" w14:textId="6F534376"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_Toc161853082 \h </w:instrText>
      </w:r>
      <w:r>
        <w:fldChar w:fldCharType="separate"/>
      </w:r>
      <w:r>
        <w:t>293</w:t>
      </w:r>
      <w:r>
        <w:fldChar w:fldCharType="end"/>
      </w:r>
    </w:p>
    <w:p w14:paraId="6AE1B1DF" w14:textId="72024009"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_Toc161853083 \h </w:instrText>
      </w:r>
      <w:r>
        <w:fldChar w:fldCharType="separate"/>
      </w:r>
      <w:r>
        <w:t>293</w:t>
      </w:r>
      <w:r>
        <w:fldChar w:fldCharType="end"/>
      </w:r>
    </w:p>
    <w:p w14:paraId="6F71B750" w14:textId="3651AF35"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_Toc161853084 \h </w:instrText>
      </w:r>
      <w:r>
        <w:fldChar w:fldCharType="separate"/>
      </w:r>
      <w:r>
        <w:t>293</w:t>
      </w:r>
      <w:r>
        <w:fldChar w:fldCharType="end"/>
      </w:r>
    </w:p>
    <w:p w14:paraId="78926947" w14:textId="2F34C42C"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_Toc161853085 \h </w:instrText>
      </w:r>
      <w:r>
        <w:fldChar w:fldCharType="separate"/>
      </w:r>
      <w:r>
        <w:t>293</w:t>
      </w:r>
      <w:r>
        <w:fldChar w:fldCharType="end"/>
      </w:r>
    </w:p>
    <w:p w14:paraId="23DDB451" w14:textId="435700B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_Toc161853086 \h </w:instrText>
      </w:r>
      <w:r>
        <w:fldChar w:fldCharType="separate"/>
      </w:r>
      <w:r>
        <w:t>293</w:t>
      </w:r>
      <w:r>
        <w:fldChar w:fldCharType="end"/>
      </w:r>
    </w:p>
    <w:p w14:paraId="0B5B5415" w14:textId="5BBF933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_Toc161853087 \h </w:instrText>
      </w:r>
      <w:r>
        <w:fldChar w:fldCharType="separate"/>
      </w:r>
      <w:r>
        <w:t>294</w:t>
      </w:r>
      <w:r>
        <w:fldChar w:fldCharType="end"/>
      </w:r>
    </w:p>
    <w:p w14:paraId="49B55623" w14:textId="251A2174" w:rsidR="00E6022A" w:rsidRDefault="00E6022A">
      <w:pPr>
        <w:pStyle w:val="TOC5"/>
        <w:rPr>
          <w:rFonts w:asciiTheme="minorHAnsi" w:eastAsiaTheme="minorEastAsia" w:hAnsiTheme="minorHAnsi" w:cstheme="minorBidi"/>
          <w:kern w:val="2"/>
          <w:sz w:val="22"/>
          <w:szCs w:val="22"/>
          <w14:ligatures w14:val="standardContextual"/>
        </w:rPr>
      </w:pPr>
      <w:r>
        <w:t>7.5.4.2.1</w:t>
      </w:r>
      <w:r>
        <w:rPr>
          <w:rFonts w:asciiTheme="minorHAnsi" w:eastAsiaTheme="minorEastAsia" w:hAnsiTheme="minorHAnsi" w:cstheme="minorBidi"/>
          <w:kern w:val="2"/>
          <w:sz w:val="22"/>
          <w:szCs w:val="22"/>
          <w14:ligatures w14:val="standardContextual"/>
        </w:rPr>
        <w:tab/>
      </w:r>
      <w:r>
        <w:t>General procedure</w:t>
      </w:r>
      <w:r>
        <w:tab/>
      </w:r>
      <w:r>
        <w:fldChar w:fldCharType="begin"/>
      </w:r>
      <w:r>
        <w:instrText xml:space="preserve"> PAGEREF _Toc161853088 \h </w:instrText>
      </w:r>
      <w:r>
        <w:fldChar w:fldCharType="separate"/>
      </w:r>
      <w:r>
        <w:t>294</w:t>
      </w:r>
      <w:r>
        <w:fldChar w:fldCharType="end"/>
      </w:r>
    </w:p>
    <w:p w14:paraId="4CB65282" w14:textId="451CA269" w:rsidR="00E6022A" w:rsidRDefault="00E6022A">
      <w:pPr>
        <w:pStyle w:val="TOC5"/>
        <w:rPr>
          <w:rFonts w:asciiTheme="minorHAnsi" w:eastAsiaTheme="minorEastAsia" w:hAnsiTheme="minorHAnsi" w:cstheme="minorBidi"/>
          <w:kern w:val="2"/>
          <w:sz w:val="22"/>
          <w:szCs w:val="22"/>
          <w14:ligatures w14:val="standardContextual"/>
        </w:rPr>
      </w:pPr>
      <w:r>
        <w:t>7.5.4.2.2</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_Toc161853089 \h </w:instrText>
      </w:r>
      <w:r>
        <w:fldChar w:fldCharType="separate"/>
      </w:r>
      <w:r>
        <w:t>294</w:t>
      </w:r>
      <w:r>
        <w:fldChar w:fldCharType="end"/>
      </w:r>
    </w:p>
    <w:p w14:paraId="09881E3F" w14:textId="3B70F0F2" w:rsidR="00E6022A" w:rsidRDefault="00E6022A">
      <w:pPr>
        <w:pStyle w:val="TOC5"/>
        <w:rPr>
          <w:rFonts w:asciiTheme="minorHAnsi" w:eastAsiaTheme="minorEastAsia" w:hAnsiTheme="minorHAnsi" w:cstheme="minorBidi"/>
          <w:kern w:val="2"/>
          <w:sz w:val="22"/>
          <w:szCs w:val="22"/>
          <w14:ligatures w14:val="standardContextual"/>
        </w:rPr>
      </w:pPr>
      <w:r>
        <w:t>7.5.4.2.3</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_Toc161853090 \h </w:instrText>
      </w:r>
      <w:r>
        <w:fldChar w:fldCharType="separate"/>
      </w:r>
      <w:r>
        <w:t>295</w:t>
      </w:r>
      <w:r>
        <w:fldChar w:fldCharType="end"/>
      </w:r>
    </w:p>
    <w:p w14:paraId="45FD0245" w14:textId="195B6A5F" w:rsidR="00E6022A" w:rsidRDefault="00E6022A">
      <w:pPr>
        <w:pStyle w:val="TOC5"/>
        <w:rPr>
          <w:rFonts w:asciiTheme="minorHAnsi" w:eastAsiaTheme="minorEastAsia" w:hAnsiTheme="minorHAnsi" w:cstheme="minorBidi"/>
          <w:kern w:val="2"/>
          <w:sz w:val="22"/>
          <w:szCs w:val="22"/>
          <w14:ligatures w14:val="standardContextual"/>
        </w:rPr>
      </w:pPr>
      <w:r>
        <w:t>7.5.4.2.4</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_Toc161853091 \h </w:instrText>
      </w:r>
      <w:r>
        <w:fldChar w:fldCharType="separate"/>
      </w:r>
      <w:r>
        <w:t>295</w:t>
      </w:r>
      <w:r>
        <w:fldChar w:fldCharType="end"/>
      </w:r>
    </w:p>
    <w:p w14:paraId="164CF16D" w14:textId="1258133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_Toc161853092 \h </w:instrText>
      </w:r>
      <w:r>
        <w:fldChar w:fldCharType="separate"/>
      </w:r>
      <w:r>
        <w:t>296</w:t>
      </w:r>
      <w:r>
        <w:fldChar w:fldCharType="end"/>
      </w:r>
    </w:p>
    <w:p w14:paraId="20D6ACB4" w14:textId="43C010F2" w:rsidR="00E6022A" w:rsidRDefault="00E6022A">
      <w:pPr>
        <w:pStyle w:val="TOC4"/>
        <w:rPr>
          <w:rFonts w:asciiTheme="minorHAnsi" w:eastAsiaTheme="minorEastAsia" w:hAnsiTheme="minorHAnsi" w:cstheme="minorBidi"/>
          <w:kern w:val="2"/>
          <w:sz w:val="22"/>
          <w:szCs w:val="22"/>
          <w14:ligatures w14:val="standardContextual"/>
        </w:rPr>
      </w:pPr>
      <w:r>
        <w:t>7.5.5.1</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_Toc161853093 \h </w:instrText>
      </w:r>
      <w:r>
        <w:fldChar w:fldCharType="separate"/>
      </w:r>
      <w:r>
        <w:t>296</w:t>
      </w:r>
      <w:r>
        <w:fldChar w:fldCharType="end"/>
      </w:r>
    </w:p>
    <w:p w14:paraId="66AC4184" w14:textId="46179DEE" w:rsidR="00E6022A" w:rsidRDefault="00E6022A">
      <w:pPr>
        <w:pStyle w:val="TOC5"/>
        <w:rPr>
          <w:rFonts w:asciiTheme="minorHAnsi" w:eastAsiaTheme="minorEastAsia" w:hAnsiTheme="minorHAnsi" w:cstheme="minorBidi"/>
          <w:kern w:val="2"/>
          <w:sz w:val="22"/>
          <w:szCs w:val="22"/>
          <w14:ligatures w14:val="standardContextual"/>
        </w:rPr>
      </w:pPr>
      <w:r>
        <w:t>7.5.5.1.1</w:t>
      </w:r>
      <w:r>
        <w:rPr>
          <w:rFonts w:asciiTheme="minorHAnsi" w:eastAsiaTheme="minorEastAsia" w:hAnsiTheme="minorHAnsi" w:cstheme="minorBidi"/>
          <w:kern w:val="2"/>
          <w:sz w:val="22"/>
          <w:szCs w:val="22"/>
          <w14:ligatures w14:val="standardContextual"/>
        </w:rPr>
        <w:tab/>
      </w:r>
      <w:r>
        <w:t>General blocking test requirement</w:t>
      </w:r>
      <w:r>
        <w:tab/>
      </w:r>
      <w:r>
        <w:fldChar w:fldCharType="begin"/>
      </w:r>
      <w:r>
        <w:instrText xml:space="preserve"> PAGEREF _Toc161853094 \h </w:instrText>
      </w:r>
      <w:r>
        <w:fldChar w:fldCharType="separate"/>
      </w:r>
      <w:r>
        <w:t>296</w:t>
      </w:r>
      <w:r>
        <w:fldChar w:fldCharType="end"/>
      </w:r>
    </w:p>
    <w:p w14:paraId="795A53C5" w14:textId="1C1FF7DF" w:rsidR="00E6022A" w:rsidRDefault="00E6022A">
      <w:pPr>
        <w:pStyle w:val="TOC5"/>
        <w:rPr>
          <w:rFonts w:asciiTheme="minorHAnsi" w:eastAsiaTheme="minorEastAsia" w:hAnsiTheme="minorHAnsi" w:cstheme="minorBidi"/>
          <w:kern w:val="2"/>
          <w:sz w:val="22"/>
          <w:szCs w:val="22"/>
          <w14:ligatures w14:val="standardContextual"/>
        </w:rPr>
      </w:pPr>
      <w:r>
        <w:t>7.5.5.1.2</w:t>
      </w:r>
      <w:r>
        <w:rPr>
          <w:rFonts w:asciiTheme="minorHAnsi" w:eastAsiaTheme="minorEastAsia" w:hAnsiTheme="minorHAnsi" w:cstheme="minorBidi"/>
          <w:kern w:val="2"/>
          <w:sz w:val="22"/>
          <w:szCs w:val="22"/>
          <w14:ligatures w14:val="standardContextual"/>
        </w:rPr>
        <w:tab/>
      </w:r>
      <w:r>
        <w:t>General narrowband blocking test requirement</w:t>
      </w:r>
      <w:r>
        <w:tab/>
      </w:r>
      <w:r>
        <w:fldChar w:fldCharType="begin"/>
      </w:r>
      <w:r>
        <w:instrText xml:space="preserve"> PAGEREF _Toc161853095 \h </w:instrText>
      </w:r>
      <w:r>
        <w:fldChar w:fldCharType="separate"/>
      </w:r>
      <w:r>
        <w:t>297</w:t>
      </w:r>
      <w:r>
        <w:fldChar w:fldCharType="end"/>
      </w:r>
    </w:p>
    <w:p w14:paraId="194C9F36" w14:textId="13BDD6A4" w:rsidR="00E6022A" w:rsidRDefault="00E6022A">
      <w:pPr>
        <w:pStyle w:val="TOC5"/>
        <w:rPr>
          <w:rFonts w:asciiTheme="minorHAnsi" w:eastAsiaTheme="minorEastAsia" w:hAnsiTheme="minorHAnsi" w:cstheme="minorBidi"/>
          <w:kern w:val="2"/>
          <w:sz w:val="22"/>
          <w:szCs w:val="22"/>
          <w14:ligatures w14:val="standardContextual"/>
        </w:rPr>
      </w:pPr>
      <w:r>
        <w:t>7.5.5.1.3</w:t>
      </w:r>
      <w:r>
        <w:rPr>
          <w:rFonts w:asciiTheme="minorHAnsi" w:eastAsiaTheme="minorEastAsia" w:hAnsiTheme="minorHAnsi" w:cstheme="minorBidi"/>
          <w:kern w:val="2"/>
          <w:sz w:val="22"/>
          <w:szCs w:val="22"/>
          <w14:ligatures w14:val="standardContextual"/>
        </w:rPr>
        <w:tab/>
      </w:r>
      <w:r>
        <w:t>Additional BC3 blocking test requirement</w:t>
      </w:r>
      <w:r>
        <w:tab/>
      </w:r>
      <w:r>
        <w:fldChar w:fldCharType="begin"/>
      </w:r>
      <w:r>
        <w:instrText xml:space="preserve"> PAGEREF _Toc161853096 \h </w:instrText>
      </w:r>
      <w:r>
        <w:fldChar w:fldCharType="separate"/>
      </w:r>
      <w:r>
        <w:t>298</w:t>
      </w:r>
      <w:r>
        <w:fldChar w:fldCharType="end"/>
      </w:r>
    </w:p>
    <w:p w14:paraId="2B848ACC" w14:textId="774B6203" w:rsidR="00E6022A" w:rsidRDefault="00E6022A">
      <w:pPr>
        <w:pStyle w:val="TOC4"/>
        <w:rPr>
          <w:rFonts w:asciiTheme="minorHAnsi" w:eastAsiaTheme="minorEastAsia" w:hAnsiTheme="minorHAnsi" w:cstheme="minorBidi"/>
          <w:kern w:val="2"/>
          <w:sz w:val="22"/>
          <w:szCs w:val="22"/>
          <w14:ligatures w14:val="standardContextual"/>
        </w:rPr>
      </w:pPr>
      <w:r>
        <w:t>7.5.5.2</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_Toc161853097 \h </w:instrText>
      </w:r>
      <w:r>
        <w:fldChar w:fldCharType="separate"/>
      </w:r>
      <w:r>
        <w:t>299</w:t>
      </w:r>
      <w:r>
        <w:fldChar w:fldCharType="end"/>
      </w:r>
    </w:p>
    <w:p w14:paraId="16CD8615" w14:textId="7F089119" w:rsidR="00E6022A" w:rsidRDefault="00E6022A">
      <w:pPr>
        <w:pStyle w:val="TOC4"/>
        <w:rPr>
          <w:rFonts w:asciiTheme="minorHAnsi" w:eastAsiaTheme="minorEastAsia" w:hAnsiTheme="minorHAnsi" w:cstheme="minorBidi"/>
          <w:kern w:val="2"/>
          <w:sz w:val="22"/>
          <w:szCs w:val="22"/>
          <w14:ligatures w14:val="standardContextual"/>
        </w:rPr>
      </w:pPr>
      <w:r>
        <w:t>7.5.5.3</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_Toc161853098 \h </w:instrText>
      </w:r>
      <w:r>
        <w:fldChar w:fldCharType="separate"/>
      </w:r>
      <w:r>
        <w:t>300</w:t>
      </w:r>
      <w:r>
        <w:fldChar w:fldCharType="end"/>
      </w:r>
    </w:p>
    <w:p w14:paraId="659DA287" w14:textId="53445E16" w:rsidR="00E6022A" w:rsidRDefault="00E6022A">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OTA Blocking</w:t>
      </w:r>
      <w:r>
        <w:tab/>
      </w:r>
      <w:r>
        <w:fldChar w:fldCharType="begin"/>
      </w:r>
      <w:r>
        <w:instrText xml:space="preserve"> PAGEREF _Toc161853099 \h </w:instrText>
      </w:r>
      <w:r>
        <w:fldChar w:fldCharType="separate"/>
      </w:r>
      <w:r>
        <w:t>303</w:t>
      </w:r>
      <w:r>
        <w:fldChar w:fldCharType="end"/>
      </w:r>
    </w:p>
    <w:p w14:paraId="6B70F925" w14:textId="48BA2E3C" w:rsidR="00E6022A" w:rsidRDefault="00E6022A">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_Toc161853100 \h </w:instrText>
      </w:r>
      <w:r>
        <w:fldChar w:fldCharType="separate"/>
      </w:r>
      <w:r>
        <w:t>303</w:t>
      </w:r>
      <w:r>
        <w:fldChar w:fldCharType="end"/>
      </w:r>
    </w:p>
    <w:p w14:paraId="6812F40E" w14:textId="28A13BB5" w:rsidR="00E6022A" w:rsidRDefault="00E6022A">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General Requirement</w:t>
      </w:r>
      <w:r>
        <w:tab/>
      </w:r>
      <w:r>
        <w:fldChar w:fldCharType="begin"/>
      </w:r>
      <w:r>
        <w:instrText xml:space="preserve"> PAGEREF _Toc161853101 \h </w:instrText>
      </w:r>
      <w:r>
        <w:fldChar w:fldCharType="separate"/>
      </w:r>
      <w:r>
        <w:t>303</w:t>
      </w:r>
      <w:r>
        <w:fldChar w:fldCharType="end"/>
      </w:r>
    </w:p>
    <w:p w14:paraId="3A29A16A" w14:textId="4028E56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_Toc161853102 \h </w:instrText>
      </w:r>
      <w:r>
        <w:fldChar w:fldCharType="separate"/>
      </w:r>
      <w:r>
        <w:t>303</w:t>
      </w:r>
      <w:r>
        <w:fldChar w:fldCharType="end"/>
      </w:r>
    </w:p>
    <w:p w14:paraId="6A2241A9" w14:textId="0512D597"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_Toc161853103 \h </w:instrText>
      </w:r>
      <w:r>
        <w:fldChar w:fldCharType="separate"/>
      </w:r>
      <w:r>
        <w:t>303</w:t>
      </w:r>
      <w:r>
        <w:fldChar w:fldCharType="end"/>
      </w:r>
    </w:p>
    <w:p w14:paraId="3F3DEEA6" w14:textId="77B9CE2D"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_Toc161853104 \h </w:instrText>
      </w:r>
      <w:r>
        <w:fldChar w:fldCharType="separate"/>
      </w:r>
      <w:r>
        <w:t>303</w:t>
      </w:r>
      <w:r>
        <w:fldChar w:fldCharType="end"/>
      </w:r>
    </w:p>
    <w:p w14:paraId="45F9329E" w14:textId="05D60656"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_Toc161853105 \h </w:instrText>
      </w:r>
      <w:r>
        <w:fldChar w:fldCharType="separate"/>
      </w:r>
      <w:r>
        <w:t>303</w:t>
      </w:r>
      <w:r>
        <w:fldChar w:fldCharType="end"/>
      </w:r>
    </w:p>
    <w:p w14:paraId="0417A8D9" w14:textId="734E9122"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_Toc161853106 \h </w:instrText>
      </w:r>
      <w:r>
        <w:fldChar w:fldCharType="separate"/>
      </w:r>
      <w:r>
        <w:t>303</w:t>
      </w:r>
      <w:r>
        <w:fldChar w:fldCharType="end"/>
      </w:r>
    </w:p>
    <w:p w14:paraId="1AB55152" w14:textId="73A760F3"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_Toc161853107 \h </w:instrText>
      </w:r>
      <w:r>
        <w:fldChar w:fldCharType="separate"/>
      </w:r>
      <w:r>
        <w:t>304</w:t>
      </w:r>
      <w:r>
        <w:fldChar w:fldCharType="end"/>
      </w:r>
    </w:p>
    <w:p w14:paraId="38FD6B04" w14:textId="083AE2A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_Toc161853108 \h </w:instrText>
      </w:r>
      <w:r>
        <w:fldChar w:fldCharType="separate"/>
      </w:r>
      <w:r>
        <w:t>305</w:t>
      </w:r>
      <w:r>
        <w:fldChar w:fldCharType="end"/>
      </w:r>
    </w:p>
    <w:p w14:paraId="6CFF4314" w14:textId="597F5F3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7.6.2.5.1</w:t>
      </w:r>
      <w:r>
        <w:rPr>
          <w:rFonts w:asciiTheme="minorHAnsi" w:eastAsiaTheme="minorEastAsia" w:hAnsiTheme="minorHAnsi" w:cstheme="minorBidi"/>
          <w:kern w:val="2"/>
          <w:sz w:val="22"/>
          <w:szCs w:val="22"/>
          <w14:ligatures w14:val="standardContextual"/>
        </w:rPr>
        <w:tab/>
      </w:r>
      <w:r>
        <w:rPr>
          <w:lang w:eastAsia="sv-SE"/>
        </w:rPr>
        <w:t>MSR operation</w:t>
      </w:r>
      <w:r>
        <w:tab/>
      </w:r>
      <w:r>
        <w:fldChar w:fldCharType="begin"/>
      </w:r>
      <w:r>
        <w:instrText xml:space="preserve"> PAGEREF _Toc161853109 \h </w:instrText>
      </w:r>
      <w:r>
        <w:fldChar w:fldCharType="separate"/>
      </w:r>
      <w:r>
        <w:t>305</w:t>
      </w:r>
      <w:r>
        <w:fldChar w:fldCharType="end"/>
      </w:r>
    </w:p>
    <w:p w14:paraId="17BD532D" w14:textId="430889BD"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7.6.2.5.2</w:t>
      </w:r>
      <w:r>
        <w:rPr>
          <w:rFonts w:asciiTheme="minorHAnsi" w:eastAsiaTheme="minorEastAsia" w:hAnsiTheme="minorHAnsi" w:cstheme="minorBidi"/>
          <w:kern w:val="2"/>
          <w:sz w:val="22"/>
          <w:szCs w:val="22"/>
          <w14:ligatures w14:val="standardContextual"/>
        </w:rPr>
        <w:tab/>
      </w:r>
      <w:r>
        <w:rPr>
          <w:lang w:eastAsia="sv-SE"/>
        </w:rPr>
        <w:t>Single RAT UTRA FDD operation</w:t>
      </w:r>
      <w:r>
        <w:tab/>
      </w:r>
      <w:r>
        <w:fldChar w:fldCharType="begin"/>
      </w:r>
      <w:r>
        <w:instrText xml:space="preserve"> PAGEREF _Toc161853110 \h </w:instrText>
      </w:r>
      <w:r>
        <w:fldChar w:fldCharType="separate"/>
      </w:r>
      <w:r>
        <w:t>306</w:t>
      </w:r>
      <w:r>
        <w:fldChar w:fldCharType="end"/>
      </w:r>
    </w:p>
    <w:p w14:paraId="552C9108" w14:textId="07F1292E"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7.6.2.5.3</w:t>
      </w:r>
      <w:r>
        <w:rPr>
          <w:rFonts w:asciiTheme="minorHAnsi" w:eastAsiaTheme="minorEastAsia" w:hAnsiTheme="minorHAnsi" w:cstheme="minorBidi"/>
          <w:kern w:val="2"/>
          <w:sz w:val="22"/>
          <w:szCs w:val="22"/>
          <w14:ligatures w14:val="standardContextual"/>
        </w:rPr>
        <w:tab/>
      </w:r>
      <w:r>
        <w:rPr>
          <w:lang w:eastAsia="sv-SE"/>
        </w:rPr>
        <w:t>Single RAT E-UTRA operation</w:t>
      </w:r>
      <w:r>
        <w:tab/>
      </w:r>
      <w:r>
        <w:fldChar w:fldCharType="begin"/>
      </w:r>
      <w:r>
        <w:instrText xml:space="preserve"> PAGEREF _Toc161853111 \h </w:instrText>
      </w:r>
      <w:r>
        <w:fldChar w:fldCharType="separate"/>
      </w:r>
      <w:r>
        <w:t>307</w:t>
      </w:r>
      <w:r>
        <w:fldChar w:fldCharType="end"/>
      </w:r>
    </w:p>
    <w:p w14:paraId="29C4B5C7" w14:textId="75D3DC7F" w:rsidR="00E6022A" w:rsidRDefault="00E6022A">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Co-location Requirement</w:t>
      </w:r>
      <w:r>
        <w:tab/>
      </w:r>
      <w:r>
        <w:fldChar w:fldCharType="begin"/>
      </w:r>
      <w:r>
        <w:instrText xml:space="preserve"> PAGEREF _Toc161853112 \h </w:instrText>
      </w:r>
      <w:r>
        <w:fldChar w:fldCharType="separate"/>
      </w:r>
      <w:r>
        <w:t>309</w:t>
      </w:r>
      <w:r>
        <w:fldChar w:fldCharType="end"/>
      </w:r>
    </w:p>
    <w:p w14:paraId="7A7E4CE9" w14:textId="62EF6BD2"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_Toc161853113 \h </w:instrText>
      </w:r>
      <w:r>
        <w:fldChar w:fldCharType="separate"/>
      </w:r>
      <w:r>
        <w:t>309</w:t>
      </w:r>
      <w:r>
        <w:fldChar w:fldCharType="end"/>
      </w:r>
    </w:p>
    <w:p w14:paraId="5A597AA2" w14:textId="74B821F3"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_Toc161853114 \h </w:instrText>
      </w:r>
      <w:r>
        <w:fldChar w:fldCharType="separate"/>
      </w:r>
      <w:r>
        <w:t>309</w:t>
      </w:r>
      <w:r>
        <w:fldChar w:fldCharType="end"/>
      </w:r>
    </w:p>
    <w:p w14:paraId="35C27996" w14:textId="4D1F1FE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_Toc161853115 \h </w:instrText>
      </w:r>
      <w:r>
        <w:fldChar w:fldCharType="separate"/>
      </w:r>
      <w:r>
        <w:t>309</w:t>
      </w:r>
      <w:r>
        <w:fldChar w:fldCharType="end"/>
      </w:r>
    </w:p>
    <w:p w14:paraId="00BF3614" w14:textId="2D27CC3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_Toc161853116 \h </w:instrText>
      </w:r>
      <w:r>
        <w:fldChar w:fldCharType="separate"/>
      </w:r>
      <w:r>
        <w:t>309</w:t>
      </w:r>
      <w:r>
        <w:fldChar w:fldCharType="end"/>
      </w:r>
    </w:p>
    <w:p w14:paraId="428A54CA" w14:textId="6B4303B7"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_Toc161853117 \h </w:instrText>
      </w:r>
      <w:r>
        <w:fldChar w:fldCharType="separate"/>
      </w:r>
      <w:r>
        <w:t>309</w:t>
      </w:r>
      <w:r>
        <w:fldChar w:fldCharType="end"/>
      </w:r>
    </w:p>
    <w:p w14:paraId="4FE393B6" w14:textId="5C91881F"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_Toc161853118 \h </w:instrText>
      </w:r>
      <w:r>
        <w:fldChar w:fldCharType="separate"/>
      </w:r>
      <w:r>
        <w:t>309</w:t>
      </w:r>
      <w:r>
        <w:fldChar w:fldCharType="end"/>
      </w:r>
    </w:p>
    <w:p w14:paraId="68A6999C" w14:textId="0C4059D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_Toc161853119 \h </w:instrText>
      </w:r>
      <w:r>
        <w:fldChar w:fldCharType="separate"/>
      </w:r>
      <w:r>
        <w:t>310</w:t>
      </w:r>
      <w:r>
        <w:fldChar w:fldCharType="end"/>
      </w:r>
    </w:p>
    <w:p w14:paraId="5A5FF679" w14:textId="71D1CB68"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7.6.3.5.1</w:t>
      </w:r>
      <w:r>
        <w:rPr>
          <w:rFonts w:asciiTheme="minorHAnsi" w:eastAsiaTheme="minorEastAsia" w:hAnsiTheme="minorHAnsi" w:cstheme="minorBidi"/>
          <w:kern w:val="2"/>
          <w:sz w:val="22"/>
          <w:szCs w:val="22"/>
          <w14:ligatures w14:val="standardContextual"/>
        </w:rPr>
        <w:tab/>
      </w:r>
      <w:r>
        <w:rPr>
          <w:lang w:eastAsia="sv-SE"/>
        </w:rPr>
        <w:t>MSR operation</w:t>
      </w:r>
      <w:r>
        <w:tab/>
      </w:r>
      <w:r>
        <w:fldChar w:fldCharType="begin"/>
      </w:r>
      <w:r>
        <w:instrText xml:space="preserve"> PAGEREF _Toc161853120 \h </w:instrText>
      </w:r>
      <w:r>
        <w:fldChar w:fldCharType="separate"/>
      </w:r>
      <w:r>
        <w:t>310</w:t>
      </w:r>
      <w:r>
        <w:fldChar w:fldCharType="end"/>
      </w:r>
    </w:p>
    <w:p w14:paraId="2E7F6303" w14:textId="5A844099"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7.6.3.5.2</w:t>
      </w:r>
      <w:r>
        <w:rPr>
          <w:rFonts w:asciiTheme="minorHAnsi" w:eastAsiaTheme="minorEastAsia" w:hAnsiTheme="minorHAnsi" w:cstheme="minorBidi"/>
          <w:kern w:val="2"/>
          <w:sz w:val="22"/>
          <w:szCs w:val="22"/>
          <w14:ligatures w14:val="standardContextual"/>
        </w:rPr>
        <w:tab/>
      </w:r>
      <w:r>
        <w:rPr>
          <w:lang w:eastAsia="sv-SE"/>
        </w:rPr>
        <w:t>Single RAT UTRA FDD operation</w:t>
      </w:r>
      <w:r>
        <w:tab/>
      </w:r>
      <w:r>
        <w:fldChar w:fldCharType="begin"/>
      </w:r>
      <w:r>
        <w:instrText xml:space="preserve"> PAGEREF _Toc161853121 \h </w:instrText>
      </w:r>
      <w:r>
        <w:fldChar w:fldCharType="separate"/>
      </w:r>
      <w:r>
        <w:t>315</w:t>
      </w:r>
      <w:r>
        <w:fldChar w:fldCharType="end"/>
      </w:r>
    </w:p>
    <w:p w14:paraId="680648DF" w14:textId="3F2C15A5" w:rsidR="00E6022A" w:rsidRDefault="00E6022A">
      <w:pPr>
        <w:pStyle w:val="TOC5"/>
        <w:rPr>
          <w:rFonts w:asciiTheme="minorHAnsi" w:eastAsiaTheme="minorEastAsia" w:hAnsiTheme="minorHAnsi" w:cstheme="minorBidi"/>
          <w:kern w:val="2"/>
          <w:sz w:val="22"/>
          <w:szCs w:val="22"/>
          <w14:ligatures w14:val="standardContextual"/>
        </w:rPr>
      </w:pPr>
      <w:r>
        <w:rPr>
          <w:lang w:eastAsia="sv-SE"/>
        </w:rPr>
        <w:t>7.6.3.5.3</w:t>
      </w:r>
      <w:r>
        <w:rPr>
          <w:rFonts w:asciiTheme="minorHAnsi" w:eastAsiaTheme="minorEastAsia" w:hAnsiTheme="minorHAnsi" w:cstheme="minorBidi"/>
          <w:kern w:val="2"/>
          <w:sz w:val="22"/>
          <w:szCs w:val="22"/>
          <w14:ligatures w14:val="standardContextual"/>
        </w:rPr>
        <w:tab/>
      </w:r>
      <w:r>
        <w:rPr>
          <w:lang w:eastAsia="sv-SE"/>
        </w:rPr>
        <w:t>Single RAT E-UTRA operation</w:t>
      </w:r>
      <w:r>
        <w:tab/>
      </w:r>
      <w:r>
        <w:fldChar w:fldCharType="begin"/>
      </w:r>
      <w:r>
        <w:instrText xml:space="preserve"> PAGEREF _Toc161853122 \h </w:instrText>
      </w:r>
      <w:r>
        <w:fldChar w:fldCharType="separate"/>
      </w:r>
      <w:r>
        <w:t>320</w:t>
      </w:r>
      <w:r>
        <w:fldChar w:fldCharType="end"/>
      </w:r>
    </w:p>
    <w:p w14:paraId="54268A99" w14:textId="7BC29DB5" w:rsidR="00E6022A" w:rsidRDefault="00E6022A">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_Toc161853123 \h </w:instrText>
      </w:r>
      <w:r>
        <w:fldChar w:fldCharType="separate"/>
      </w:r>
      <w:r>
        <w:t>325</w:t>
      </w:r>
      <w:r>
        <w:fldChar w:fldCharType="end"/>
      </w:r>
    </w:p>
    <w:p w14:paraId="659FE586" w14:textId="2014A01E"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7.7.1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_Toc161853124 \h </w:instrText>
      </w:r>
      <w:r>
        <w:fldChar w:fldCharType="separate"/>
      </w:r>
      <w:r>
        <w:t>325</w:t>
      </w:r>
      <w:r>
        <w:fldChar w:fldCharType="end"/>
      </w:r>
    </w:p>
    <w:p w14:paraId="42352CA2" w14:textId="557B16BC"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7.7.2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_Toc161853125 \h </w:instrText>
      </w:r>
      <w:r>
        <w:fldChar w:fldCharType="separate"/>
      </w:r>
      <w:r>
        <w:t>325</w:t>
      </w:r>
      <w:r>
        <w:fldChar w:fldCharType="end"/>
      </w:r>
    </w:p>
    <w:p w14:paraId="0CFE0C5C" w14:textId="494A74E4"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7.7.3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_Toc161853126 \h </w:instrText>
      </w:r>
      <w:r>
        <w:fldChar w:fldCharType="separate"/>
      </w:r>
      <w:r>
        <w:t>326</w:t>
      </w:r>
      <w:r>
        <w:fldChar w:fldCharType="end"/>
      </w:r>
    </w:p>
    <w:p w14:paraId="092CE02B" w14:textId="1F3FB58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_Toc161853127 \h </w:instrText>
      </w:r>
      <w:r>
        <w:fldChar w:fldCharType="separate"/>
      </w:r>
      <w:r>
        <w:t>326</w:t>
      </w:r>
      <w:r>
        <w:fldChar w:fldCharType="end"/>
      </w:r>
    </w:p>
    <w:p w14:paraId="19A094AF" w14:textId="2785010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7.7.4.1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_Toc161853128 \h </w:instrText>
      </w:r>
      <w:r>
        <w:fldChar w:fldCharType="separate"/>
      </w:r>
      <w:r>
        <w:t>326</w:t>
      </w:r>
      <w:r>
        <w:fldChar w:fldCharType="end"/>
      </w:r>
    </w:p>
    <w:p w14:paraId="4074C6DB" w14:textId="1B7D44FF"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7.7.4.2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_Toc161853129 \h </w:instrText>
      </w:r>
      <w:r>
        <w:fldChar w:fldCharType="separate"/>
      </w:r>
      <w:r>
        <w:t>326</w:t>
      </w:r>
      <w:r>
        <w:fldChar w:fldCharType="end"/>
      </w:r>
    </w:p>
    <w:p w14:paraId="5AFD8BC2" w14:textId="007CAC13"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_Toc161853130 \h </w:instrText>
      </w:r>
      <w:r>
        <w:fldChar w:fldCharType="separate"/>
      </w:r>
      <w:r>
        <w:t>327</w:t>
      </w:r>
      <w:r>
        <w:fldChar w:fldCharType="end"/>
      </w:r>
    </w:p>
    <w:p w14:paraId="4BE78743" w14:textId="3C8DBB8F" w:rsidR="00E6022A" w:rsidRDefault="00E6022A">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_Toc161853131 \h </w:instrText>
      </w:r>
      <w:r>
        <w:fldChar w:fldCharType="separate"/>
      </w:r>
      <w:r>
        <w:t>327</w:t>
      </w:r>
      <w:r>
        <w:fldChar w:fldCharType="end"/>
      </w:r>
    </w:p>
    <w:p w14:paraId="0C3D03DD" w14:textId="651BAA37"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7.8.1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_Toc161853132 \h </w:instrText>
      </w:r>
      <w:r>
        <w:fldChar w:fldCharType="separate"/>
      </w:r>
      <w:r>
        <w:t>327</w:t>
      </w:r>
      <w:r>
        <w:fldChar w:fldCharType="end"/>
      </w:r>
    </w:p>
    <w:p w14:paraId="1BC9E5B1" w14:textId="23CDA98D"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7.8.2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_Toc161853133 \h </w:instrText>
      </w:r>
      <w:r>
        <w:fldChar w:fldCharType="separate"/>
      </w:r>
      <w:r>
        <w:t>327</w:t>
      </w:r>
      <w:r>
        <w:fldChar w:fldCharType="end"/>
      </w:r>
    </w:p>
    <w:p w14:paraId="2B7D77D1" w14:textId="0F7443B9"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7.8.3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_Toc161853134 \h </w:instrText>
      </w:r>
      <w:r>
        <w:fldChar w:fldCharType="separate"/>
      </w:r>
      <w:r>
        <w:t>328</w:t>
      </w:r>
      <w:r>
        <w:fldChar w:fldCharType="end"/>
      </w:r>
    </w:p>
    <w:p w14:paraId="076A4F77" w14:textId="00AECADD"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_Toc161853135 \h </w:instrText>
      </w:r>
      <w:r>
        <w:fldChar w:fldCharType="separate"/>
      </w:r>
      <w:r>
        <w:t>328</w:t>
      </w:r>
      <w:r>
        <w:fldChar w:fldCharType="end"/>
      </w:r>
    </w:p>
    <w:p w14:paraId="14774719" w14:textId="677A3820"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7.8.4.1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_Toc161853136 \h </w:instrText>
      </w:r>
      <w:r>
        <w:fldChar w:fldCharType="separate"/>
      </w:r>
      <w:r>
        <w:t>328</w:t>
      </w:r>
      <w:r>
        <w:fldChar w:fldCharType="end"/>
      </w:r>
    </w:p>
    <w:p w14:paraId="3EEF4CC5" w14:textId="73D3B268"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7.8.4.2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_Toc161853137 \h </w:instrText>
      </w:r>
      <w:r>
        <w:fldChar w:fldCharType="separate"/>
      </w:r>
      <w:r>
        <w:t>328</w:t>
      </w:r>
      <w:r>
        <w:fldChar w:fldCharType="end"/>
      </w:r>
    </w:p>
    <w:p w14:paraId="7D60EE5D" w14:textId="094050E4" w:rsidR="00E6022A" w:rsidRDefault="00E6022A">
      <w:pPr>
        <w:pStyle w:val="TOC5"/>
        <w:rPr>
          <w:rFonts w:asciiTheme="minorHAnsi" w:eastAsiaTheme="minorEastAsia" w:hAnsiTheme="minorHAnsi" w:cstheme="minorBidi"/>
          <w:kern w:val="2"/>
          <w:sz w:val="22"/>
          <w:szCs w:val="22"/>
          <w14:ligatures w14:val="standardContextual"/>
        </w:rPr>
      </w:pPr>
      <w:r>
        <w:t>7.8.4.2.1</w:t>
      </w:r>
      <w:r>
        <w:rPr>
          <w:rFonts w:asciiTheme="minorHAnsi" w:eastAsiaTheme="minorEastAsia" w:hAnsiTheme="minorHAnsi" w:cstheme="minorBidi"/>
          <w:kern w:val="2"/>
          <w:sz w:val="22"/>
          <w:szCs w:val="22"/>
          <w14:ligatures w14:val="standardContextual"/>
        </w:rPr>
        <w:tab/>
      </w:r>
      <w:r>
        <w:t>General procedure</w:t>
      </w:r>
      <w:r>
        <w:tab/>
      </w:r>
      <w:r>
        <w:fldChar w:fldCharType="begin"/>
      </w:r>
      <w:r>
        <w:instrText xml:space="preserve"> PAGEREF _Toc161853138 \h </w:instrText>
      </w:r>
      <w:r>
        <w:fldChar w:fldCharType="separate"/>
      </w:r>
      <w:r>
        <w:t>328</w:t>
      </w:r>
      <w:r>
        <w:fldChar w:fldCharType="end"/>
      </w:r>
    </w:p>
    <w:p w14:paraId="0AA56CF6" w14:textId="2659A235" w:rsidR="00E6022A" w:rsidRDefault="00E6022A">
      <w:pPr>
        <w:pStyle w:val="TOC5"/>
        <w:rPr>
          <w:rFonts w:asciiTheme="minorHAnsi" w:eastAsiaTheme="minorEastAsia" w:hAnsiTheme="minorHAnsi" w:cstheme="minorBidi"/>
          <w:kern w:val="2"/>
          <w:sz w:val="22"/>
          <w:szCs w:val="22"/>
          <w14:ligatures w14:val="standardContextual"/>
        </w:rPr>
      </w:pPr>
      <w:r>
        <w:t>7.8.4.2.2</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_Toc161853139 \h </w:instrText>
      </w:r>
      <w:r>
        <w:fldChar w:fldCharType="separate"/>
      </w:r>
      <w:r>
        <w:t>328</w:t>
      </w:r>
      <w:r>
        <w:fldChar w:fldCharType="end"/>
      </w:r>
    </w:p>
    <w:p w14:paraId="0751C08F" w14:textId="24BD8424" w:rsidR="00E6022A" w:rsidRDefault="00E6022A">
      <w:pPr>
        <w:pStyle w:val="TOC5"/>
        <w:rPr>
          <w:rFonts w:asciiTheme="minorHAnsi" w:eastAsiaTheme="minorEastAsia" w:hAnsiTheme="minorHAnsi" w:cstheme="minorBidi"/>
          <w:kern w:val="2"/>
          <w:sz w:val="22"/>
          <w:szCs w:val="22"/>
          <w14:ligatures w14:val="standardContextual"/>
        </w:rPr>
      </w:pPr>
      <w:r>
        <w:t>7.8.4.2.3</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_Toc161853140 \h </w:instrText>
      </w:r>
      <w:r>
        <w:fldChar w:fldCharType="separate"/>
      </w:r>
      <w:r>
        <w:t>329</w:t>
      </w:r>
      <w:r>
        <w:fldChar w:fldCharType="end"/>
      </w:r>
    </w:p>
    <w:p w14:paraId="6654E159" w14:textId="66410670" w:rsidR="00E6022A" w:rsidRDefault="00E6022A">
      <w:pPr>
        <w:pStyle w:val="TOC5"/>
        <w:rPr>
          <w:rFonts w:asciiTheme="minorHAnsi" w:eastAsiaTheme="minorEastAsia" w:hAnsiTheme="minorHAnsi" w:cstheme="minorBidi"/>
          <w:kern w:val="2"/>
          <w:sz w:val="22"/>
          <w:szCs w:val="22"/>
          <w14:ligatures w14:val="standardContextual"/>
        </w:rPr>
      </w:pPr>
      <w:r>
        <w:t>7.8.4.2.4</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_Toc161853141 \h </w:instrText>
      </w:r>
      <w:r>
        <w:fldChar w:fldCharType="separate"/>
      </w:r>
      <w:r>
        <w:t>329</w:t>
      </w:r>
      <w:r>
        <w:fldChar w:fldCharType="end"/>
      </w:r>
    </w:p>
    <w:p w14:paraId="61560466" w14:textId="300F2D26"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_Toc161853142 \h </w:instrText>
      </w:r>
      <w:r>
        <w:fldChar w:fldCharType="separate"/>
      </w:r>
      <w:r>
        <w:t>329</w:t>
      </w:r>
      <w:r>
        <w:fldChar w:fldCharType="end"/>
      </w:r>
    </w:p>
    <w:p w14:paraId="3BF39A91" w14:textId="616196B1" w:rsidR="00E6022A" w:rsidRDefault="00E6022A">
      <w:pPr>
        <w:pStyle w:val="TOC4"/>
        <w:rPr>
          <w:rFonts w:asciiTheme="minorHAnsi" w:eastAsiaTheme="minorEastAsia" w:hAnsiTheme="minorHAnsi" w:cstheme="minorBidi"/>
          <w:kern w:val="2"/>
          <w:sz w:val="22"/>
          <w:szCs w:val="22"/>
          <w14:ligatures w14:val="standardContextual"/>
        </w:rPr>
      </w:pPr>
      <w:r>
        <w:t>7.8.5.1</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_Toc161853143 \h </w:instrText>
      </w:r>
      <w:r>
        <w:fldChar w:fldCharType="separate"/>
      </w:r>
      <w:r>
        <w:t>329</w:t>
      </w:r>
      <w:r>
        <w:fldChar w:fldCharType="end"/>
      </w:r>
    </w:p>
    <w:p w14:paraId="0B7D7A88" w14:textId="60070E97" w:rsidR="00E6022A" w:rsidRDefault="00E6022A">
      <w:pPr>
        <w:pStyle w:val="TOC5"/>
        <w:rPr>
          <w:rFonts w:asciiTheme="minorHAnsi" w:eastAsiaTheme="minorEastAsia" w:hAnsiTheme="minorHAnsi" w:cstheme="minorBidi"/>
          <w:kern w:val="2"/>
          <w:sz w:val="22"/>
          <w:szCs w:val="22"/>
          <w14:ligatures w14:val="standardContextual"/>
        </w:rPr>
      </w:pPr>
      <w:r>
        <w:t>7.8.5.1.1</w:t>
      </w:r>
      <w:r>
        <w:rPr>
          <w:rFonts w:asciiTheme="minorHAnsi" w:eastAsiaTheme="minorEastAsia" w:hAnsiTheme="minorHAnsi" w:cstheme="minorBidi"/>
          <w:kern w:val="2"/>
          <w:sz w:val="22"/>
          <w:szCs w:val="22"/>
          <w14:ligatures w14:val="standardContextual"/>
        </w:rPr>
        <w:tab/>
      </w:r>
      <w:r>
        <w:t>General intermodulation test requirement</w:t>
      </w:r>
      <w:r>
        <w:tab/>
      </w:r>
      <w:r>
        <w:fldChar w:fldCharType="begin"/>
      </w:r>
      <w:r>
        <w:instrText xml:space="preserve"> PAGEREF _Toc161853144 \h </w:instrText>
      </w:r>
      <w:r>
        <w:fldChar w:fldCharType="separate"/>
      </w:r>
      <w:r>
        <w:t>329</w:t>
      </w:r>
      <w:r>
        <w:fldChar w:fldCharType="end"/>
      </w:r>
    </w:p>
    <w:p w14:paraId="67D25C51" w14:textId="16895E38" w:rsidR="00E6022A" w:rsidRDefault="00E6022A">
      <w:pPr>
        <w:pStyle w:val="TOC5"/>
        <w:rPr>
          <w:rFonts w:asciiTheme="minorHAnsi" w:eastAsiaTheme="minorEastAsia" w:hAnsiTheme="minorHAnsi" w:cstheme="minorBidi"/>
          <w:kern w:val="2"/>
          <w:sz w:val="22"/>
          <w:szCs w:val="22"/>
          <w14:ligatures w14:val="standardContextual"/>
        </w:rPr>
      </w:pPr>
      <w:r>
        <w:t>7.8.5.1.2</w:t>
      </w:r>
      <w:r>
        <w:rPr>
          <w:rFonts w:asciiTheme="minorHAnsi" w:eastAsiaTheme="minorEastAsia" w:hAnsiTheme="minorHAnsi" w:cstheme="minorBidi"/>
          <w:kern w:val="2"/>
          <w:sz w:val="22"/>
          <w:szCs w:val="22"/>
          <w14:ligatures w14:val="standardContextual"/>
        </w:rPr>
        <w:tab/>
      </w:r>
      <w:r>
        <w:t>General narrowband intermodulation test requirement</w:t>
      </w:r>
      <w:r>
        <w:tab/>
      </w:r>
      <w:r>
        <w:fldChar w:fldCharType="begin"/>
      </w:r>
      <w:r>
        <w:instrText xml:space="preserve"> PAGEREF _Toc161853145 \h </w:instrText>
      </w:r>
      <w:r>
        <w:fldChar w:fldCharType="separate"/>
      </w:r>
      <w:r>
        <w:t>331</w:t>
      </w:r>
      <w:r>
        <w:fldChar w:fldCharType="end"/>
      </w:r>
    </w:p>
    <w:p w14:paraId="0C2C7003" w14:textId="7E3F359C" w:rsidR="00E6022A" w:rsidRDefault="00E6022A">
      <w:pPr>
        <w:pStyle w:val="TOC4"/>
        <w:rPr>
          <w:rFonts w:asciiTheme="minorHAnsi" w:eastAsiaTheme="minorEastAsia" w:hAnsiTheme="minorHAnsi" w:cstheme="minorBidi"/>
          <w:kern w:val="2"/>
          <w:sz w:val="22"/>
          <w:szCs w:val="22"/>
          <w14:ligatures w14:val="standardContextual"/>
        </w:rPr>
      </w:pPr>
      <w:r>
        <w:t>7.8.5.2</w:t>
      </w:r>
      <w:r>
        <w:rPr>
          <w:rFonts w:asciiTheme="minorHAnsi" w:eastAsiaTheme="minorEastAsia" w:hAnsiTheme="minorHAnsi" w:cstheme="minorBidi"/>
          <w:kern w:val="2"/>
          <w:sz w:val="22"/>
          <w:szCs w:val="22"/>
          <w14:ligatures w14:val="standardContextual"/>
        </w:rPr>
        <w:tab/>
      </w:r>
      <w:r>
        <w:t>Single RAT UTRA operation</w:t>
      </w:r>
      <w:r>
        <w:tab/>
      </w:r>
      <w:r>
        <w:fldChar w:fldCharType="begin"/>
      </w:r>
      <w:r>
        <w:instrText xml:space="preserve"> PAGEREF _Toc161853146 \h </w:instrText>
      </w:r>
      <w:r>
        <w:fldChar w:fldCharType="separate"/>
      </w:r>
      <w:r>
        <w:t>335</w:t>
      </w:r>
      <w:r>
        <w:fldChar w:fldCharType="end"/>
      </w:r>
    </w:p>
    <w:p w14:paraId="1FD1DBBD" w14:textId="54EEB8AA" w:rsidR="00E6022A" w:rsidRDefault="00E6022A">
      <w:pPr>
        <w:pStyle w:val="TOC4"/>
        <w:rPr>
          <w:rFonts w:asciiTheme="minorHAnsi" w:eastAsiaTheme="minorEastAsia" w:hAnsiTheme="minorHAnsi" w:cstheme="minorBidi"/>
          <w:kern w:val="2"/>
          <w:sz w:val="22"/>
          <w:szCs w:val="22"/>
          <w14:ligatures w14:val="standardContextual"/>
        </w:rPr>
      </w:pPr>
      <w:r>
        <w:t>7.8.5.3</w:t>
      </w:r>
      <w:r>
        <w:rPr>
          <w:rFonts w:asciiTheme="minorHAnsi" w:eastAsiaTheme="minorEastAsia" w:hAnsiTheme="minorHAnsi" w:cstheme="minorBidi"/>
          <w:kern w:val="2"/>
          <w:sz w:val="22"/>
          <w:szCs w:val="22"/>
          <w14:ligatures w14:val="standardContextual"/>
        </w:rPr>
        <w:tab/>
      </w:r>
      <w:r>
        <w:t>Single RAT E- UTRA operation</w:t>
      </w:r>
      <w:r>
        <w:tab/>
      </w:r>
      <w:r>
        <w:fldChar w:fldCharType="begin"/>
      </w:r>
      <w:r>
        <w:instrText xml:space="preserve"> PAGEREF _Toc161853147 \h </w:instrText>
      </w:r>
      <w:r>
        <w:fldChar w:fldCharType="separate"/>
      </w:r>
      <w:r>
        <w:t>337</w:t>
      </w:r>
      <w:r>
        <w:fldChar w:fldCharType="end"/>
      </w:r>
    </w:p>
    <w:p w14:paraId="50E7A16C" w14:textId="3277DFDB" w:rsidR="00E6022A" w:rsidRDefault="00E6022A">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_Toc161853148 \h </w:instrText>
      </w:r>
      <w:r>
        <w:fldChar w:fldCharType="separate"/>
      </w:r>
      <w:r>
        <w:t>341</w:t>
      </w:r>
      <w:r>
        <w:fldChar w:fldCharType="end"/>
      </w:r>
    </w:p>
    <w:p w14:paraId="61289C2D" w14:textId="34E9CA2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7.9.1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_Toc161853149 \h </w:instrText>
      </w:r>
      <w:r>
        <w:fldChar w:fldCharType="separate"/>
      </w:r>
      <w:r>
        <w:t>341</w:t>
      </w:r>
      <w:r>
        <w:fldChar w:fldCharType="end"/>
      </w:r>
    </w:p>
    <w:p w14:paraId="6DFC526C" w14:textId="7025BD25"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7.9.2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_Toc161853150 \h </w:instrText>
      </w:r>
      <w:r>
        <w:fldChar w:fldCharType="separate"/>
      </w:r>
      <w:r>
        <w:t>341</w:t>
      </w:r>
      <w:r>
        <w:fldChar w:fldCharType="end"/>
      </w:r>
    </w:p>
    <w:p w14:paraId="03F2DE8B" w14:textId="508AC445"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7.9.3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_Toc161853151 \h </w:instrText>
      </w:r>
      <w:r>
        <w:fldChar w:fldCharType="separate"/>
      </w:r>
      <w:r>
        <w:t>342</w:t>
      </w:r>
      <w:r>
        <w:fldChar w:fldCharType="end"/>
      </w:r>
    </w:p>
    <w:p w14:paraId="17501DCA" w14:textId="54442E72"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_Toc161853152 \h </w:instrText>
      </w:r>
      <w:r>
        <w:fldChar w:fldCharType="separate"/>
      </w:r>
      <w:r>
        <w:t>342</w:t>
      </w:r>
      <w:r>
        <w:fldChar w:fldCharType="end"/>
      </w:r>
    </w:p>
    <w:p w14:paraId="7793970F" w14:textId="3A28E95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7.9.4.1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_Toc161853153 \h </w:instrText>
      </w:r>
      <w:r>
        <w:fldChar w:fldCharType="separate"/>
      </w:r>
      <w:r>
        <w:t>342</w:t>
      </w:r>
      <w:r>
        <w:fldChar w:fldCharType="end"/>
      </w:r>
    </w:p>
    <w:p w14:paraId="741721FE" w14:textId="6BCB486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7.9.4.2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_Toc161853154 \h </w:instrText>
      </w:r>
      <w:r>
        <w:fldChar w:fldCharType="separate"/>
      </w:r>
      <w:r>
        <w:t>342</w:t>
      </w:r>
      <w:r>
        <w:fldChar w:fldCharType="end"/>
      </w:r>
    </w:p>
    <w:p w14:paraId="367FFDBE" w14:textId="168228C5" w:rsidR="00E6022A" w:rsidRDefault="00E6022A">
      <w:pPr>
        <w:pStyle w:val="TOC3"/>
        <w:rPr>
          <w:rFonts w:asciiTheme="minorHAnsi" w:eastAsiaTheme="minorEastAsia" w:hAnsiTheme="minorHAnsi" w:cstheme="minorBidi"/>
          <w:kern w:val="2"/>
          <w:sz w:val="22"/>
          <w:szCs w:val="22"/>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_Toc161853155 \h </w:instrText>
      </w:r>
      <w:r>
        <w:fldChar w:fldCharType="separate"/>
      </w:r>
      <w:r>
        <w:t>343</w:t>
      </w:r>
      <w:r>
        <w:fldChar w:fldCharType="end"/>
      </w:r>
    </w:p>
    <w:p w14:paraId="67362E39" w14:textId="1415821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7.9.5.1</w:t>
      </w:r>
      <w:r>
        <w:rPr>
          <w:rFonts w:asciiTheme="minorHAnsi" w:eastAsiaTheme="minorEastAsia" w:hAnsiTheme="minorHAnsi" w:cstheme="minorBidi"/>
          <w:kern w:val="2"/>
          <w:sz w:val="22"/>
          <w:szCs w:val="22"/>
          <w14:ligatures w14:val="standardContextual"/>
        </w:rPr>
        <w:tab/>
      </w:r>
      <w:r>
        <w:rPr>
          <w:lang w:eastAsia="sv-SE"/>
        </w:rPr>
        <w:t>E-UTRA test requirement</w:t>
      </w:r>
      <w:r>
        <w:tab/>
      </w:r>
      <w:r>
        <w:fldChar w:fldCharType="begin"/>
      </w:r>
      <w:r>
        <w:instrText xml:space="preserve"> PAGEREF _Toc161853156 \h </w:instrText>
      </w:r>
      <w:r>
        <w:fldChar w:fldCharType="separate"/>
      </w:r>
      <w:r>
        <w:t>343</w:t>
      </w:r>
      <w:r>
        <w:fldChar w:fldCharType="end"/>
      </w:r>
    </w:p>
    <w:p w14:paraId="2498367F" w14:textId="647B0E05"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7.9.5.2</w:t>
      </w:r>
      <w:r>
        <w:rPr>
          <w:rFonts w:asciiTheme="minorHAnsi" w:eastAsiaTheme="minorEastAsia" w:hAnsiTheme="minorHAnsi" w:cstheme="minorBidi"/>
          <w:kern w:val="2"/>
          <w:sz w:val="22"/>
          <w:szCs w:val="22"/>
          <w14:ligatures w14:val="standardContextual"/>
        </w:rPr>
        <w:tab/>
      </w:r>
      <w:r>
        <w:rPr>
          <w:lang w:eastAsia="sv-SE"/>
        </w:rPr>
        <w:t>NR test requirement</w:t>
      </w:r>
      <w:r>
        <w:tab/>
      </w:r>
      <w:r>
        <w:fldChar w:fldCharType="begin"/>
      </w:r>
      <w:r>
        <w:instrText xml:space="preserve"> PAGEREF _Toc161853157 \h </w:instrText>
      </w:r>
      <w:r>
        <w:fldChar w:fldCharType="separate"/>
      </w:r>
      <w:r>
        <w:t>344</w:t>
      </w:r>
      <w:r>
        <w:fldChar w:fldCharType="end"/>
      </w:r>
    </w:p>
    <w:p w14:paraId="7E6F6E4A" w14:textId="6477EBF5" w:rsidR="00E6022A" w:rsidRDefault="00E6022A">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Radiated performance requirements</w:t>
      </w:r>
      <w:r>
        <w:tab/>
      </w:r>
      <w:r>
        <w:fldChar w:fldCharType="begin"/>
      </w:r>
      <w:r>
        <w:instrText xml:space="preserve"> PAGEREF _Toc161853158 \h </w:instrText>
      </w:r>
      <w:r>
        <w:fldChar w:fldCharType="separate"/>
      </w:r>
      <w:r>
        <w:t>347</w:t>
      </w:r>
      <w:r>
        <w:fldChar w:fldCharType="end"/>
      </w:r>
    </w:p>
    <w:p w14:paraId="13E70A04" w14:textId="287B8D4A" w:rsidR="00E6022A" w:rsidRDefault="00E6022A">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_Toc161853159 \h </w:instrText>
      </w:r>
      <w:r>
        <w:fldChar w:fldCharType="separate"/>
      </w:r>
      <w:r>
        <w:t>347</w:t>
      </w:r>
      <w:r>
        <w:fldChar w:fldCharType="end"/>
      </w:r>
    </w:p>
    <w:p w14:paraId="2177FC1E" w14:textId="6C324E20" w:rsidR="00E6022A" w:rsidRDefault="00E6022A">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OTA demodulation branches</w:t>
      </w:r>
      <w:r>
        <w:tab/>
      </w:r>
      <w:r>
        <w:fldChar w:fldCharType="begin"/>
      </w:r>
      <w:r>
        <w:instrText xml:space="preserve"> PAGEREF _Toc161853160 \h </w:instrText>
      </w:r>
      <w:r>
        <w:fldChar w:fldCharType="separate"/>
      </w:r>
      <w:r>
        <w:t>348</w:t>
      </w:r>
      <w:r>
        <w:fldChar w:fldCharType="end"/>
      </w:r>
    </w:p>
    <w:p w14:paraId="130FDB60" w14:textId="0E529539" w:rsidR="00E6022A" w:rsidRDefault="00E6022A">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Radiated performance requirements for MSR</w:t>
      </w:r>
      <w:r>
        <w:tab/>
      </w:r>
      <w:r>
        <w:fldChar w:fldCharType="begin"/>
      </w:r>
      <w:r>
        <w:instrText xml:space="preserve"> PAGEREF _Toc161853161 \h </w:instrText>
      </w:r>
      <w:r>
        <w:fldChar w:fldCharType="separate"/>
      </w:r>
      <w:r>
        <w:t>348</w:t>
      </w:r>
      <w:r>
        <w:fldChar w:fldCharType="end"/>
      </w:r>
    </w:p>
    <w:p w14:paraId="625FA87F" w14:textId="70E4DFE4" w:rsidR="00E6022A" w:rsidRDefault="00E6022A">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Radiated performance requirements for UTRA FDD</w:t>
      </w:r>
      <w:r>
        <w:tab/>
      </w:r>
      <w:r>
        <w:fldChar w:fldCharType="begin"/>
      </w:r>
      <w:r>
        <w:instrText xml:space="preserve"> PAGEREF _Toc161853162 \h </w:instrText>
      </w:r>
      <w:r>
        <w:fldChar w:fldCharType="separate"/>
      </w:r>
      <w:r>
        <w:t>348</w:t>
      </w:r>
      <w:r>
        <w:fldChar w:fldCharType="end"/>
      </w:r>
    </w:p>
    <w:p w14:paraId="0ACFF9F0" w14:textId="098CCA7F" w:rsidR="00E6022A" w:rsidRDefault="00E6022A">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_Toc161853163 \h </w:instrText>
      </w:r>
      <w:r>
        <w:fldChar w:fldCharType="separate"/>
      </w:r>
      <w:r>
        <w:t>348</w:t>
      </w:r>
      <w:r>
        <w:fldChar w:fldCharType="end"/>
      </w:r>
    </w:p>
    <w:p w14:paraId="67B431F2" w14:textId="2C42389C" w:rsidR="00E6022A" w:rsidRDefault="00E6022A">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_Toc161853164 \h </w:instrText>
      </w:r>
      <w:r>
        <w:fldChar w:fldCharType="separate"/>
      </w:r>
      <w:r>
        <w:t>349</w:t>
      </w:r>
      <w:r>
        <w:fldChar w:fldCharType="end"/>
      </w:r>
    </w:p>
    <w:p w14:paraId="06ECEEE1" w14:textId="2977E2E5" w:rsidR="00E6022A" w:rsidRDefault="00E6022A">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_Toc161853165 \h </w:instrText>
      </w:r>
      <w:r>
        <w:fldChar w:fldCharType="separate"/>
      </w:r>
      <w:r>
        <w:t>350</w:t>
      </w:r>
      <w:r>
        <w:fldChar w:fldCharType="end"/>
      </w:r>
    </w:p>
    <w:p w14:paraId="4A94D8AC" w14:textId="58980A1B" w:rsidR="00E6022A" w:rsidRDefault="00E6022A">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_Toc161853166 \h </w:instrText>
      </w:r>
      <w:r>
        <w:fldChar w:fldCharType="separate"/>
      </w:r>
      <w:r>
        <w:t>350</w:t>
      </w:r>
      <w:r>
        <w:fldChar w:fldCharType="end"/>
      </w:r>
    </w:p>
    <w:p w14:paraId="4B491B65" w14:textId="19B8AFE6" w:rsidR="00E6022A" w:rsidRDefault="00E6022A">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_Toc161853167 \h </w:instrText>
      </w:r>
      <w:r>
        <w:fldChar w:fldCharType="separate"/>
      </w:r>
      <w:r>
        <w:t>350</w:t>
      </w:r>
      <w:r>
        <w:fldChar w:fldCharType="end"/>
      </w:r>
    </w:p>
    <w:p w14:paraId="4EACD485" w14:textId="650A967A"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8.3.5.1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_Toc161853168 \h </w:instrText>
      </w:r>
      <w:r>
        <w:fldChar w:fldCharType="separate"/>
      </w:r>
      <w:r>
        <w:t>350</w:t>
      </w:r>
      <w:r>
        <w:fldChar w:fldCharType="end"/>
      </w:r>
    </w:p>
    <w:p w14:paraId="5761E28F" w14:textId="70C1879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8.3.5.2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_Toc161853169 \h </w:instrText>
      </w:r>
      <w:r>
        <w:fldChar w:fldCharType="separate"/>
      </w:r>
      <w:r>
        <w:t>350</w:t>
      </w:r>
      <w:r>
        <w:fldChar w:fldCharType="end"/>
      </w:r>
    </w:p>
    <w:p w14:paraId="613D6588" w14:textId="756EEDFE" w:rsidR="00E6022A" w:rsidRDefault="00E6022A">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_Toc161853170 \h </w:instrText>
      </w:r>
      <w:r>
        <w:fldChar w:fldCharType="separate"/>
      </w:r>
      <w:r>
        <w:t>351</w:t>
      </w:r>
      <w:r>
        <w:fldChar w:fldCharType="end"/>
      </w:r>
    </w:p>
    <w:p w14:paraId="0B6D0D98" w14:textId="17729B2A" w:rsidR="00E6022A" w:rsidRDefault="00E6022A">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Radiated performance requirements for E-UTRA</w:t>
      </w:r>
      <w:r>
        <w:tab/>
      </w:r>
      <w:r>
        <w:fldChar w:fldCharType="begin"/>
      </w:r>
      <w:r>
        <w:instrText xml:space="preserve"> PAGEREF _Toc161853171 \h </w:instrText>
      </w:r>
      <w:r>
        <w:fldChar w:fldCharType="separate"/>
      </w:r>
      <w:r>
        <w:t>352</w:t>
      </w:r>
      <w:r>
        <w:fldChar w:fldCharType="end"/>
      </w:r>
    </w:p>
    <w:p w14:paraId="71AF2501" w14:textId="2535125C" w:rsidR="00E6022A" w:rsidRDefault="00E6022A">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_Toc161853172 \h </w:instrText>
      </w:r>
      <w:r>
        <w:fldChar w:fldCharType="separate"/>
      </w:r>
      <w:r>
        <w:t>352</w:t>
      </w:r>
      <w:r>
        <w:fldChar w:fldCharType="end"/>
      </w:r>
    </w:p>
    <w:p w14:paraId="672B9EAF" w14:textId="5B014EB1" w:rsidR="00E6022A" w:rsidRDefault="00E6022A">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_Toc161853173 \h </w:instrText>
      </w:r>
      <w:r>
        <w:fldChar w:fldCharType="separate"/>
      </w:r>
      <w:r>
        <w:t>353</w:t>
      </w:r>
      <w:r>
        <w:fldChar w:fldCharType="end"/>
      </w:r>
    </w:p>
    <w:p w14:paraId="0F737B37" w14:textId="22D3A449" w:rsidR="00E6022A" w:rsidRDefault="00E6022A">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_Toc161853174 \h </w:instrText>
      </w:r>
      <w:r>
        <w:fldChar w:fldCharType="separate"/>
      </w:r>
      <w:r>
        <w:t>353</w:t>
      </w:r>
      <w:r>
        <w:fldChar w:fldCharType="end"/>
      </w:r>
    </w:p>
    <w:p w14:paraId="5C4AA613" w14:textId="254B038A" w:rsidR="00E6022A" w:rsidRDefault="00E6022A">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_Toc161853175 \h </w:instrText>
      </w:r>
      <w:r>
        <w:fldChar w:fldCharType="separate"/>
      </w:r>
      <w:r>
        <w:t>353</w:t>
      </w:r>
      <w:r>
        <w:fldChar w:fldCharType="end"/>
      </w:r>
    </w:p>
    <w:p w14:paraId="36D2107A" w14:textId="47DB5664" w:rsidR="00E6022A" w:rsidRDefault="00E6022A">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_Toc161853176 \h </w:instrText>
      </w:r>
      <w:r>
        <w:fldChar w:fldCharType="separate"/>
      </w:r>
      <w:r>
        <w:t>354</w:t>
      </w:r>
      <w:r>
        <w:fldChar w:fldCharType="end"/>
      </w:r>
    </w:p>
    <w:p w14:paraId="33CEEF8A" w14:textId="497E9BC1"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8.4.5.1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_Toc161853177 \h </w:instrText>
      </w:r>
      <w:r>
        <w:fldChar w:fldCharType="separate"/>
      </w:r>
      <w:r>
        <w:t>354</w:t>
      </w:r>
      <w:r>
        <w:fldChar w:fldCharType="end"/>
      </w:r>
    </w:p>
    <w:p w14:paraId="24C84518" w14:textId="69CAD9F4"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8.4.5.2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_Toc161853178 \h </w:instrText>
      </w:r>
      <w:r>
        <w:fldChar w:fldCharType="separate"/>
      </w:r>
      <w:r>
        <w:t>354</w:t>
      </w:r>
      <w:r>
        <w:fldChar w:fldCharType="end"/>
      </w:r>
    </w:p>
    <w:p w14:paraId="320F79E5" w14:textId="572C0BCE" w:rsidR="00E6022A" w:rsidRDefault="00E6022A">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_Toc161853179 \h </w:instrText>
      </w:r>
      <w:r>
        <w:fldChar w:fldCharType="separate"/>
      </w:r>
      <w:r>
        <w:t>355</w:t>
      </w:r>
      <w:r>
        <w:fldChar w:fldCharType="end"/>
      </w:r>
    </w:p>
    <w:p w14:paraId="16C4074F" w14:textId="03404161" w:rsidR="00E6022A" w:rsidRDefault="00E6022A">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Radiated performance requirements for NR</w:t>
      </w:r>
      <w:r>
        <w:tab/>
      </w:r>
      <w:r>
        <w:fldChar w:fldCharType="begin"/>
      </w:r>
      <w:r>
        <w:instrText xml:space="preserve"> PAGEREF _Toc161853180 \h </w:instrText>
      </w:r>
      <w:r>
        <w:fldChar w:fldCharType="separate"/>
      </w:r>
      <w:r>
        <w:t>355</w:t>
      </w:r>
      <w:r>
        <w:fldChar w:fldCharType="end"/>
      </w:r>
    </w:p>
    <w:p w14:paraId="79590F41" w14:textId="55EA31E0" w:rsidR="00E6022A" w:rsidRDefault="00E6022A">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_Toc161853181 \h </w:instrText>
      </w:r>
      <w:r>
        <w:fldChar w:fldCharType="separate"/>
      </w:r>
      <w:r>
        <w:t>355</w:t>
      </w:r>
      <w:r>
        <w:fldChar w:fldCharType="end"/>
      </w:r>
    </w:p>
    <w:p w14:paraId="68AB1B3C" w14:textId="25EBACCF" w:rsidR="00E6022A" w:rsidRDefault="00E6022A">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_Toc161853182 \h </w:instrText>
      </w:r>
      <w:r>
        <w:fldChar w:fldCharType="separate"/>
      </w:r>
      <w:r>
        <w:t>356</w:t>
      </w:r>
      <w:r>
        <w:fldChar w:fldCharType="end"/>
      </w:r>
    </w:p>
    <w:p w14:paraId="0740B8EC" w14:textId="0EBE356C" w:rsidR="00E6022A" w:rsidRDefault="00E6022A">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_Toc161853183 \h </w:instrText>
      </w:r>
      <w:r>
        <w:fldChar w:fldCharType="separate"/>
      </w:r>
      <w:r>
        <w:t>356</w:t>
      </w:r>
      <w:r>
        <w:fldChar w:fldCharType="end"/>
      </w:r>
    </w:p>
    <w:p w14:paraId="5902ED54" w14:textId="75752A3F" w:rsidR="00E6022A" w:rsidRDefault="00E6022A">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_Toc161853184 \h </w:instrText>
      </w:r>
      <w:r>
        <w:fldChar w:fldCharType="separate"/>
      </w:r>
      <w:r>
        <w:t>357</w:t>
      </w:r>
      <w:r>
        <w:fldChar w:fldCharType="end"/>
      </w:r>
    </w:p>
    <w:p w14:paraId="6057A72D" w14:textId="423E42F7" w:rsidR="00E6022A" w:rsidRDefault="00E6022A">
      <w:pPr>
        <w:pStyle w:val="TOC3"/>
        <w:rPr>
          <w:rFonts w:asciiTheme="minorHAnsi" w:eastAsiaTheme="minorEastAsia" w:hAnsiTheme="minorHAnsi" w:cstheme="minorBidi"/>
          <w:kern w:val="2"/>
          <w:sz w:val="22"/>
          <w:szCs w:val="22"/>
          <w14:ligatures w14:val="standardContextual"/>
        </w:rPr>
      </w:pPr>
      <w:r>
        <w:t>8.5.5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_Toc161853185 \h </w:instrText>
      </w:r>
      <w:r>
        <w:fldChar w:fldCharType="separate"/>
      </w:r>
      <w:r>
        <w:t>357</w:t>
      </w:r>
      <w:r>
        <w:fldChar w:fldCharType="end"/>
      </w:r>
    </w:p>
    <w:p w14:paraId="1DB54643" w14:textId="071F62FB"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8.5.5.1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_Toc161853186 \h </w:instrText>
      </w:r>
      <w:r>
        <w:fldChar w:fldCharType="separate"/>
      </w:r>
      <w:r>
        <w:t>357</w:t>
      </w:r>
      <w:r>
        <w:fldChar w:fldCharType="end"/>
      </w:r>
    </w:p>
    <w:p w14:paraId="4E5534CE" w14:textId="21C567DC" w:rsidR="00E6022A" w:rsidRDefault="00E6022A">
      <w:pPr>
        <w:pStyle w:val="TOC4"/>
        <w:rPr>
          <w:rFonts w:asciiTheme="minorHAnsi" w:eastAsiaTheme="minorEastAsia" w:hAnsiTheme="minorHAnsi" w:cstheme="minorBidi"/>
          <w:kern w:val="2"/>
          <w:sz w:val="22"/>
          <w:szCs w:val="22"/>
          <w14:ligatures w14:val="standardContextual"/>
        </w:rPr>
      </w:pPr>
      <w:r>
        <w:rPr>
          <w:lang w:eastAsia="sv-SE"/>
        </w:rPr>
        <w:t>8.5.5.2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_Toc161853187 \h </w:instrText>
      </w:r>
      <w:r>
        <w:fldChar w:fldCharType="separate"/>
      </w:r>
      <w:r>
        <w:t>357</w:t>
      </w:r>
      <w:r>
        <w:fldChar w:fldCharType="end"/>
      </w:r>
    </w:p>
    <w:p w14:paraId="35D7B314" w14:textId="4BC7186A" w:rsidR="00E6022A" w:rsidRDefault="00E6022A">
      <w:pPr>
        <w:pStyle w:val="TOC3"/>
        <w:rPr>
          <w:rFonts w:asciiTheme="minorHAnsi" w:eastAsiaTheme="minorEastAsia" w:hAnsiTheme="minorHAnsi" w:cstheme="minorBidi"/>
          <w:kern w:val="2"/>
          <w:sz w:val="22"/>
          <w:szCs w:val="22"/>
          <w14:ligatures w14:val="standardContextual"/>
        </w:rPr>
      </w:pPr>
      <w:r>
        <w:t>8.5.6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_Toc161853188 \h </w:instrText>
      </w:r>
      <w:r>
        <w:fldChar w:fldCharType="separate"/>
      </w:r>
      <w:r>
        <w:t>358</w:t>
      </w:r>
      <w:r>
        <w:fldChar w:fldCharType="end"/>
      </w:r>
    </w:p>
    <w:p w14:paraId="2EFDE3DA" w14:textId="3A29A3E5" w:rsidR="00E6022A" w:rsidRDefault="00E6022A">
      <w:pPr>
        <w:pStyle w:val="TOC8"/>
        <w:rPr>
          <w:rFonts w:asciiTheme="minorHAnsi" w:eastAsiaTheme="minorEastAsia" w:hAnsiTheme="minorHAnsi" w:cstheme="minorBidi"/>
          <w:b w:val="0"/>
          <w:kern w:val="2"/>
          <w:szCs w:val="22"/>
          <w14:ligatures w14:val="standardContextual"/>
        </w:rPr>
      </w:pPr>
      <w:r>
        <w:t>Annex A (normative): Test system characterization</w:t>
      </w:r>
      <w:r>
        <w:tab/>
      </w:r>
      <w:r>
        <w:fldChar w:fldCharType="begin"/>
      </w:r>
      <w:r>
        <w:instrText xml:space="preserve"> PAGEREF _Toc161853189 \h </w:instrText>
      </w:r>
      <w:r>
        <w:fldChar w:fldCharType="separate"/>
      </w:r>
      <w:r>
        <w:t>359</w:t>
      </w:r>
      <w:r>
        <w:fldChar w:fldCharType="end"/>
      </w:r>
    </w:p>
    <w:p w14:paraId="5D1AF703" w14:textId="1F8178D0" w:rsidR="00E6022A" w:rsidRDefault="00E6022A">
      <w:pPr>
        <w:pStyle w:val="TOC8"/>
        <w:rPr>
          <w:rFonts w:asciiTheme="minorHAnsi" w:eastAsiaTheme="minorEastAsia" w:hAnsiTheme="minorHAnsi" w:cstheme="minorBidi"/>
          <w:b w:val="0"/>
          <w:kern w:val="2"/>
          <w:szCs w:val="22"/>
          <w14:ligatures w14:val="standardContextual"/>
        </w:rPr>
      </w:pPr>
      <w:r>
        <w:t>Annex B (normative): Calibration</w:t>
      </w:r>
      <w:r>
        <w:tab/>
      </w:r>
      <w:r>
        <w:fldChar w:fldCharType="begin"/>
      </w:r>
      <w:r>
        <w:instrText xml:space="preserve"> PAGEREF _Toc161853190 \h </w:instrText>
      </w:r>
      <w:r>
        <w:fldChar w:fldCharType="separate"/>
      </w:r>
      <w:r>
        <w:t>360</w:t>
      </w:r>
      <w:r>
        <w:fldChar w:fldCharType="end"/>
      </w:r>
    </w:p>
    <w:p w14:paraId="6E831F9B" w14:textId="46E1B4DA" w:rsidR="00E6022A" w:rsidRDefault="00E6022A">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_Toc161853191 \h </w:instrText>
      </w:r>
      <w:r>
        <w:fldChar w:fldCharType="separate"/>
      </w:r>
      <w:r>
        <w:t>361</w:t>
      </w:r>
      <w:r>
        <w:fldChar w:fldCharType="end"/>
      </w:r>
    </w:p>
    <w:p w14:paraId="37605E44" w14:textId="3FE79884" w:rsidR="00E6022A" w:rsidRDefault="00E6022A">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rPr>
          <w:lang w:eastAsia="sv-SE"/>
        </w:rPr>
        <w:t>General</w:t>
      </w:r>
      <w:r>
        <w:tab/>
      </w:r>
      <w:r>
        <w:fldChar w:fldCharType="begin"/>
      </w:r>
      <w:r>
        <w:instrText xml:space="preserve"> PAGEREF _Toc161853192 \h </w:instrText>
      </w:r>
      <w:r>
        <w:fldChar w:fldCharType="separate"/>
      </w:r>
      <w:r>
        <w:t>361</w:t>
      </w:r>
      <w:r>
        <w:fldChar w:fldCharType="end"/>
      </w:r>
    </w:p>
    <w:p w14:paraId="070D3258" w14:textId="75AB4018" w:rsidR="00E6022A" w:rsidRDefault="00E6022A">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rPr>
          <w:lang w:eastAsia="sv-SE"/>
        </w:rPr>
        <w:t>Measurement of transmitter (OTA)</w:t>
      </w:r>
      <w:r>
        <w:tab/>
      </w:r>
      <w:r>
        <w:fldChar w:fldCharType="begin"/>
      </w:r>
      <w:r>
        <w:instrText xml:space="preserve"> PAGEREF _Toc161853193 \h </w:instrText>
      </w:r>
      <w:r>
        <w:fldChar w:fldCharType="separate"/>
      </w:r>
      <w:r>
        <w:t>362</w:t>
      </w:r>
      <w:r>
        <w:fldChar w:fldCharType="end"/>
      </w:r>
    </w:p>
    <w:p w14:paraId="20511311" w14:textId="2E6B7014" w:rsidR="00E6022A" w:rsidRDefault="00E6022A">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rPr>
          <w:lang w:eastAsia="sv-SE"/>
        </w:rPr>
        <w:t>Measurement of receiv</w:t>
      </w:r>
      <w:r>
        <w:t>er (OTA)</w:t>
      </w:r>
      <w:r>
        <w:tab/>
      </w:r>
      <w:r>
        <w:fldChar w:fldCharType="begin"/>
      </w:r>
      <w:r>
        <w:instrText xml:space="preserve"> PAGEREF _Toc161853194 \h </w:instrText>
      </w:r>
      <w:r>
        <w:fldChar w:fldCharType="separate"/>
      </w:r>
      <w:r>
        <w:t>364</w:t>
      </w:r>
      <w:r>
        <w:fldChar w:fldCharType="end"/>
      </w:r>
    </w:p>
    <w:p w14:paraId="61553662" w14:textId="43AED7AF" w:rsidR="00E6022A" w:rsidRDefault="00E6022A">
      <w:pPr>
        <w:pStyle w:val="TOC8"/>
        <w:rPr>
          <w:rFonts w:asciiTheme="minorHAnsi" w:eastAsiaTheme="minorEastAsia" w:hAnsiTheme="minorHAnsi" w:cstheme="minorBidi"/>
          <w:b w:val="0"/>
          <w:kern w:val="2"/>
          <w:szCs w:val="22"/>
          <w14:ligatures w14:val="standardContextual"/>
        </w:rPr>
      </w:pPr>
      <w:r>
        <w:t>Annex D (informative): Test system set-up</w:t>
      </w:r>
      <w:r>
        <w:tab/>
      </w:r>
      <w:r>
        <w:fldChar w:fldCharType="begin"/>
      </w:r>
      <w:r>
        <w:instrText xml:space="preserve"> PAGEREF _Toc161853195 \h </w:instrText>
      </w:r>
      <w:r>
        <w:fldChar w:fldCharType="separate"/>
      </w:r>
      <w:r>
        <w:t>365</w:t>
      </w:r>
      <w:r>
        <w:fldChar w:fldCharType="end"/>
      </w:r>
    </w:p>
    <w:p w14:paraId="1D144B2F" w14:textId="33E5CF30" w:rsidR="00E6022A" w:rsidRDefault="00E6022A">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Transmitter</w:t>
      </w:r>
      <w:r>
        <w:tab/>
      </w:r>
      <w:r>
        <w:fldChar w:fldCharType="begin"/>
      </w:r>
      <w:r>
        <w:instrText xml:space="preserve"> PAGEREF _Toc161853196 \h </w:instrText>
      </w:r>
      <w:r>
        <w:fldChar w:fldCharType="separate"/>
      </w:r>
      <w:r>
        <w:t>365</w:t>
      </w:r>
      <w:r>
        <w:fldChar w:fldCharType="end"/>
      </w:r>
    </w:p>
    <w:p w14:paraId="2E950E09" w14:textId="19B4FBF4" w:rsidR="00E6022A" w:rsidRDefault="00E6022A">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Radiated Transmit Power, OTA E-UTRA DL RS power, output power dynamics and Transmitter signal quality</w:t>
      </w:r>
      <w:r>
        <w:tab/>
      </w:r>
      <w:r>
        <w:fldChar w:fldCharType="begin"/>
      </w:r>
      <w:r>
        <w:instrText xml:space="preserve"> PAGEREF _Toc161853197 \h </w:instrText>
      </w:r>
      <w:r>
        <w:fldChar w:fldCharType="separate"/>
      </w:r>
      <w:r>
        <w:t>365</w:t>
      </w:r>
      <w:r>
        <w:fldChar w:fldCharType="end"/>
      </w:r>
    </w:p>
    <w:p w14:paraId="27483F72" w14:textId="5FA7B01C" w:rsidR="00E6022A" w:rsidRDefault="00E6022A">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OTA Base Station output power, ACLR, OTA spectrum emissions mask, OTA operating band unwanted emissions</w:t>
      </w:r>
      <w:r>
        <w:tab/>
      </w:r>
      <w:r>
        <w:fldChar w:fldCharType="begin"/>
      </w:r>
      <w:r>
        <w:instrText xml:space="preserve"> PAGEREF _Toc161853198 \h </w:instrText>
      </w:r>
      <w:r>
        <w:fldChar w:fldCharType="separate"/>
      </w:r>
      <w:r>
        <w:t>366</w:t>
      </w:r>
      <w:r>
        <w:fldChar w:fldCharType="end"/>
      </w:r>
    </w:p>
    <w:p w14:paraId="19B6B988" w14:textId="7104FA8E" w:rsidR="00E6022A" w:rsidRDefault="00E6022A">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OTA spurious emissions</w:t>
      </w:r>
      <w:r>
        <w:tab/>
      </w:r>
      <w:r>
        <w:fldChar w:fldCharType="begin"/>
      </w:r>
      <w:r>
        <w:instrText xml:space="preserve"> PAGEREF _Toc161853199 \h </w:instrText>
      </w:r>
      <w:r>
        <w:fldChar w:fldCharType="separate"/>
      </w:r>
      <w:r>
        <w:t>366</w:t>
      </w:r>
      <w:r>
        <w:fldChar w:fldCharType="end"/>
      </w:r>
    </w:p>
    <w:p w14:paraId="11F843F7" w14:textId="328A6AFE" w:rsidR="00E6022A" w:rsidRDefault="00E6022A">
      <w:pPr>
        <w:pStyle w:val="TOC2"/>
        <w:rPr>
          <w:rFonts w:asciiTheme="minorHAnsi" w:eastAsiaTheme="minorEastAsia" w:hAnsiTheme="minorHAnsi" w:cstheme="minorBidi"/>
          <w:kern w:val="2"/>
          <w:sz w:val="22"/>
          <w:szCs w:val="22"/>
          <w14:ligatures w14:val="standardContextual"/>
        </w:rPr>
      </w:pPr>
      <w:r>
        <w:t>D.1.4</w:t>
      </w:r>
      <w:r>
        <w:rPr>
          <w:rFonts w:asciiTheme="minorHAnsi" w:eastAsiaTheme="minorEastAsia" w:hAnsiTheme="minorHAnsi" w:cstheme="minorBidi"/>
          <w:kern w:val="2"/>
          <w:sz w:val="22"/>
          <w:szCs w:val="22"/>
          <w14:ligatures w14:val="standardContextual"/>
        </w:rPr>
        <w:tab/>
      </w:r>
      <w:r>
        <w:t>OTA Co-location emissions, TX OFF power</w:t>
      </w:r>
      <w:r>
        <w:tab/>
      </w:r>
      <w:r>
        <w:fldChar w:fldCharType="begin"/>
      </w:r>
      <w:r>
        <w:instrText xml:space="preserve"> PAGEREF _Toc161853200 \h </w:instrText>
      </w:r>
      <w:r>
        <w:fldChar w:fldCharType="separate"/>
      </w:r>
      <w:r>
        <w:t>367</w:t>
      </w:r>
      <w:r>
        <w:fldChar w:fldCharType="end"/>
      </w:r>
    </w:p>
    <w:p w14:paraId="7C541EFD" w14:textId="1015FDF4" w:rsidR="00E6022A" w:rsidRDefault="00E6022A">
      <w:pPr>
        <w:pStyle w:val="TOC2"/>
        <w:rPr>
          <w:rFonts w:asciiTheme="minorHAnsi" w:eastAsiaTheme="minorEastAsia" w:hAnsiTheme="minorHAnsi" w:cstheme="minorBidi"/>
          <w:kern w:val="2"/>
          <w:sz w:val="22"/>
          <w:szCs w:val="22"/>
          <w14:ligatures w14:val="standardContextual"/>
        </w:rPr>
      </w:pPr>
      <w:r>
        <w:t>D.1.5</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_Toc161853201 \h </w:instrText>
      </w:r>
      <w:r>
        <w:fldChar w:fldCharType="separate"/>
      </w:r>
      <w:r>
        <w:t>367</w:t>
      </w:r>
      <w:r>
        <w:fldChar w:fldCharType="end"/>
      </w:r>
    </w:p>
    <w:p w14:paraId="4235BBF5" w14:textId="5729495C" w:rsidR="00E6022A" w:rsidRDefault="00E6022A">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Receiver</w:t>
      </w:r>
      <w:r>
        <w:tab/>
      </w:r>
      <w:r>
        <w:fldChar w:fldCharType="begin"/>
      </w:r>
      <w:r>
        <w:instrText xml:space="preserve"> PAGEREF _Toc161853202 \h </w:instrText>
      </w:r>
      <w:r>
        <w:fldChar w:fldCharType="separate"/>
      </w:r>
      <w:r>
        <w:t>368</w:t>
      </w:r>
      <w:r>
        <w:fldChar w:fldCharType="end"/>
      </w:r>
    </w:p>
    <w:p w14:paraId="22787D26" w14:textId="2194E520" w:rsidR="00E6022A" w:rsidRDefault="00E6022A">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OTA sensitivity and OTA Reference sensitivity</w:t>
      </w:r>
      <w:r>
        <w:tab/>
      </w:r>
      <w:r>
        <w:fldChar w:fldCharType="begin"/>
      </w:r>
      <w:r>
        <w:instrText xml:space="preserve"> PAGEREF _Toc161853203 \h </w:instrText>
      </w:r>
      <w:r>
        <w:fldChar w:fldCharType="separate"/>
      </w:r>
      <w:r>
        <w:t>368</w:t>
      </w:r>
      <w:r>
        <w:fldChar w:fldCharType="end"/>
      </w:r>
    </w:p>
    <w:p w14:paraId="0365D7CD" w14:textId="565F3D72" w:rsidR="00E6022A" w:rsidRDefault="00E6022A">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_Toc161853204 \h </w:instrText>
      </w:r>
      <w:r>
        <w:fldChar w:fldCharType="separate"/>
      </w:r>
      <w:r>
        <w:t>368</w:t>
      </w:r>
      <w:r>
        <w:fldChar w:fldCharType="end"/>
      </w:r>
    </w:p>
    <w:p w14:paraId="75148167" w14:textId="721F9AA7" w:rsidR="00E6022A" w:rsidRDefault="00E6022A">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OTA Adjacent channel selectivity, general blocking, and narrowband blocking</w:t>
      </w:r>
      <w:r>
        <w:tab/>
      </w:r>
      <w:r>
        <w:fldChar w:fldCharType="begin"/>
      </w:r>
      <w:r>
        <w:instrText xml:space="preserve"> PAGEREF _Toc161853205 \h </w:instrText>
      </w:r>
      <w:r>
        <w:fldChar w:fldCharType="separate"/>
      </w:r>
      <w:r>
        <w:t>369</w:t>
      </w:r>
      <w:r>
        <w:fldChar w:fldCharType="end"/>
      </w:r>
    </w:p>
    <w:p w14:paraId="2EB53385" w14:textId="02AB1E75" w:rsidR="00E6022A" w:rsidRDefault="00E6022A">
      <w:pPr>
        <w:pStyle w:val="TOC2"/>
        <w:rPr>
          <w:rFonts w:asciiTheme="minorHAnsi" w:eastAsiaTheme="minorEastAsia" w:hAnsiTheme="minorHAnsi" w:cstheme="minorBidi"/>
          <w:kern w:val="2"/>
          <w:sz w:val="22"/>
          <w:szCs w:val="22"/>
          <w14:ligatures w14:val="standardContextual"/>
        </w:rPr>
      </w:pPr>
      <w:r>
        <w:t>D.2.4</w:t>
      </w:r>
      <w:r>
        <w:rPr>
          <w:rFonts w:asciiTheme="minorHAnsi" w:eastAsiaTheme="minorEastAsia" w:hAnsiTheme="minorHAnsi" w:cstheme="minorBidi"/>
          <w:kern w:val="2"/>
          <w:sz w:val="22"/>
          <w:szCs w:val="22"/>
          <w14:ligatures w14:val="standardContextual"/>
        </w:rPr>
        <w:tab/>
      </w:r>
      <w:r>
        <w:t>OTA Blocking</w:t>
      </w:r>
      <w:r>
        <w:tab/>
      </w:r>
      <w:r>
        <w:fldChar w:fldCharType="begin"/>
      </w:r>
      <w:r>
        <w:instrText xml:space="preserve"> PAGEREF _Toc161853206 \h </w:instrText>
      </w:r>
      <w:r>
        <w:fldChar w:fldCharType="separate"/>
      </w:r>
      <w:r>
        <w:t>370</w:t>
      </w:r>
      <w:r>
        <w:fldChar w:fldCharType="end"/>
      </w:r>
    </w:p>
    <w:p w14:paraId="78864CC1" w14:textId="58496DE4" w:rsidR="00E6022A" w:rsidRDefault="00E6022A">
      <w:pPr>
        <w:pStyle w:val="TOC2"/>
        <w:rPr>
          <w:rFonts w:asciiTheme="minorHAnsi" w:eastAsiaTheme="minorEastAsia" w:hAnsiTheme="minorHAnsi" w:cstheme="minorBidi"/>
          <w:kern w:val="2"/>
          <w:sz w:val="22"/>
          <w:szCs w:val="22"/>
          <w14:ligatures w14:val="standardContextual"/>
        </w:rPr>
      </w:pPr>
      <w:r>
        <w:t>D.2.5</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_Toc161853207 \h </w:instrText>
      </w:r>
      <w:r>
        <w:fldChar w:fldCharType="separate"/>
      </w:r>
      <w:r>
        <w:t>371</w:t>
      </w:r>
      <w:r>
        <w:fldChar w:fldCharType="end"/>
      </w:r>
    </w:p>
    <w:p w14:paraId="533B8757" w14:textId="5B713D87" w:rsidR="00E6022A" w:rsidRDefault="00E6022A">
      <w:pPr>
        <w:pStyle w:val="TOC2"/>
        <w:rPr>
          <w:rFonts w:asciiTheme="minorHAnsi" w:eastAsiaTheme="minorEastAsia" w:hAnsiTheme="minorHAnsi" w:cstheme="minorBidi"/>
          <w:kern w:val="2"/>
          <w:sz w:val="22"/>
          <w:szCs w:val="22"/>
          <w14:ligatures w14:val="standardContextual"/>
        </w:rPr>
      </w:pPr>
      <w:r>
        <w:t>D.2.6</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_Toc161853208 \h </w:instrText>
      </w:r>
      <w:r>
        <w:fldChar w:fldCharType="separate"/>
      </w:r>
      <w:r>
        <w:t>371</w:t>
      </w:r>
      <w:r>
        <w:fldChar w:fldCharType="end"/>
      </w:r>
    </w:p>
    <w:p w14:paraId="2DC3FEEE" w14:textId="64752039" w:rsidR="00E6022A" w:rsidRDefault="00E6022A">
      <w:pPr>
        <w:pStyle w:val="TOC2"/>
        <w:rPr>
          <w:rFonts w:asciiTheme="minorHAnsi" w:eastAsiaTheme="minorEastAsia" w:hAnsiTheme="minorHAnsi" w:cstheme="minorBidi"/>
          <w:kern w:val="2"/>
          <w:sz w:val="22"/>
          <w:szCs w:val="22"/>
          <w14:ligatures w14:val="standardContextual"/>
        </w:rPr>
      </w:pPr>
      <w:r>
        <w:t>D.2.7</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_Toc161853209 \h </w:instrText>
      </w:r>
      <w:r>
        <w:fldChar w:fldCharType="separate"/>
      </w:r>
      <w:r>
        <w:t>372</w:t>
      </w:r>
      <w:r>
        <w:fldChar w:fldCharType="end"/>
      </w:r>
    </w:p>
    <w:p w14:paraId="5317C0A2" w14:textId="4E8BD45F" w:rsidR="00E6022A" w:rsidRDefault="00E6022A">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Performance requirements</w:t>
      </w:r>
      <w:r>
        <w:tab/>
      </w:r>
      <w:r>
        <w:fldChar w:fldCharType="begin"/>
      </w:r>
      <w:r>
        <w:instrText xml:space="preserve"> PAGEREF _Toc161853210 \h </w:instrText>
      </w:r>
      <w:r>
        <w:fldChar w:fldCharType="separate"/>
      </w:r>
      <w:r>
        <w:t>373</w:t>
      </w:r>
      <w:r>
        <w:fldChar w:fldCharType="end"/>
      </w:r>
    </w:p>
    <w:p w14:paraId="5145EE54" w14:textId="4079A9BD" w:rsidR="00E6022A" w:rsidRDefault="00E6022A">
      <w:pPr>
        <w:pStyle w:val="TOC8"/>
        <w:rPr>
          <w:rFonts w:asciiTheme="minorHAnsi" w:eastAsiaTheme="minorEastAsia" w:hAnsiTheme="minorHAnsi" w:cstheme="minorBidi"/>
          <w:b w:val="0"/>
          <w:kern w:val="2"/>
          <w:szCs w:val="22"/>
          <w14:ligatures w14:val="standardContextual"/>
        </w:rPr>
      </w:pPr>
      <w:r>
        <w:t>Annex E (normative): Estimation of Measurement Uncertainty</w:t>
      </w:r>
      <w:r>
        <w:tab/>
      </w:r>
      <w:r>
        <w:fldChar w:fldCharType="begin"/>
      </w:r>
      <w:r>
        <w:instrText xml:space="preserve"> PAGEREF _Toc161853211 \h </w:instrText>
      </w:r>
      <w:r>
        <w:fldChar w:fldCharType="separate"/>
      </w:r>
      <w:r>
        <w:t>374</w:t>
      </w:r>
      <w:r>
        <w:fldChar w:fldCharType="end"/>
      </w:r>
    </w:p>
    <w:p w14:paraId="02D4E070" w14:textId="1AF7D858" w:rsidR="00E6022A" w:rsidRDefault="00E6022A">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_Toc161853212 \h </w:instrText>
      </w:r>
      <w:r>
        <w:fldChar w:fldCharType="separate"/>
      </w:r>
      <w:r>
        <w:t>374</w:t>
      </w:r>
      <w:r>
        <w:fldChar w:fldCharType="end"/>
      </w:r>
    </w:p>
    <w:p w14:paraId="3BB2ECF3" w14:textId="5928F430" w:rsidR="00E6022A" w:rsidRDefault="00E6022A">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Measurement methodology descriptions</w:t>
      </w:r>
      <w:r>
        <w:tab/>
      </w:r>
      <w:r>
        <w:fldChar w:fldCharType="begin"/>
      </w:r>
      <w:r>
        <w:instrText xml:space="preserve"> PAGEREF _Toc161853213 \h </w:instrText>
      </w:r>
      <w:r>
        <w:fldChar w:fldCharType="separate"/>
      </w:r>
      <w:r>
        <w:t>374</w:t>
      </w:r>
      <w:r>
        <w:fldChar w:fldCharType="end"/>
      </w:r>
    </w:p>
    <w:p w14:paraId="5A38EBF6" w14:textId="3D331D90" w:rsidR="00E6022A" w:rsidRDefault="00E6022A">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Measurement uncertainty budget format</w:t>
      </w:r>
      <w:r>
        <w:tab/>
      </w:r>
      <w:r>
        <w:fldChar w:fldCharType="begin"/>
      </w:r>
      <w:r>
        <w:instrText xml:space="preserve"> PAGEREF _Toc161853214 \h </w:instrText>
      </w:r>
      <w:r>
        <w:fldChar w:fldCharType="separate"/>
      </w:r>
      <w:r>
        <w:t>374</w:t>
      </w:r>
      <w:r>
        <w:fldChar w:fldCharType="end"/>
      </w:r>
    </w:p>
    <w:p w14:paraId="54C12A5C" w14:textId="36052337" w:rsidR="00E6022A" w:rsidRDefault="00E6022A">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Measurement uncertainty budgets</w:t>
      </w:r>
      <w:r>
        <w:tab/>
      </w:r>
      <w:r>
        <w:fldChar w:fldCharType="begin"/>
      </w:r>
      <w:r>
        <w:instrText xml:space="preserve"> PAGEREF _Toc161853215 \h </w:instrText>
      </w:r>
      <w:r>
        <w:fldChar w:fldCharType="separate"/>
      </w:r>
      <w:r>
        <w:t>374</w:t>
      </w:r>
      <w:r>
        <w:fldChar w:fldCharType="end"/>
      </w:r>
    </w:p>
    <w:p w14:paraId="1182FE24" w14:textId="17580D1B" w:rsidR="00E6022A" w:rsidRDefault="00E6022A">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Measurement error contribution descriptions</w:t>
      </w:r>
      <w:r>
        <w:tab/>
      </w:r>
      <w:r>
        <w:fldChar w:fldCharType="begin"/>
      </w:r>
      <w:r>
        <w:instrText xml:space="preserve"> PAGEREF _Toc161853216 \h </w:instrText>
      </w:r>
      <w:r>
        <w:fldChar w:fldCharType="separate"/>
      </w:r>
      <w:r>
        <w:t>374</w:t>
      </w:r>
      <w:r>
        <w:fldChar w:fldCharType="end"/>
      </w:r>
    </w:p>
    <w:p w14:paraId="695C6213" w14:textId="032EA320" w:rsidR="00E6022A" w:rsidRDefault="00E6022A">
      <w:pPr>
        <w:pStyle w:val="TOC8"/>
        <w:rPr>
          <w:rFonts w:asciiTheme="minorHAnsi" w:eastAsiaTheme="minorEastAsia" w:hAnsiTheme="minorHAnsi" w:cstheme="minorBidi"/>
          <w:b w:val="0"/>
          <w:kern w:val="2"/>
          <w:szCs w:val="22"/>
          <w14:ligatures w14:val="standardContextual"/>
        </w:rPr>
      </w:pPr>
      <w:r>
        <w:t>Annex F (normative): TRP measurement grids</w:t>
      </w:r>
      <w:r>
        <w:tab/>
      </w:r>
      <w:r>
        <w:fldChar w:fldCharType="begin"/>
      </w:r>
      <w:r>
        <w:instrText xml:space="preserve"> PAGEREF _Toc161853217 \h </w:instrText>
      </w:r>
      <w:r>
        <w:fldChar w:fldCharType="separate"/>
      </w:r>
      <w:r>
        <w:t>375</w:t>
      </w:r>
      <w:r>
        <w:fldChar w:fldCharType="end"/>
      </w:r>
    </w:p>
    <w:p w14:paraId="182B592F" w14:textId="1DF7E2DD" w:rsidR="00E6022A" w:rsidRDefault="00E6022A">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_Toc161853218 \h </w:instrText>
      </w:r>
      <w:r>
        <w:fldChar w:fldCharType="separate"/>
      </w:r>
      <w:r>
        <w:t>375</w:t>
      </w:r>
      <w:r>
        <w:fldChar w:fldCharType="end"/>
      </w:r>
    </w:p>
    <w:p w14:paraId="5209113A" w14:textId="095F0AFE" w:rsidR="00E6022A" w:rsidRDefault="00E6022A">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Spherical equal angle grid</w:t>
      </w:r>
      <w:r>
        <w:tab/>
      </w:r>
      <w:r>
        <w:fldChar w:fldCharType="begin"/>
      </w:r>
      <w:r>
        <w:instrText xml:space="preserve"> PAGEREF _Toc161853219 \h </w:instrText>
      </w:r>
      <w:r>
        <w:fldChar w:fldCharType="separate"/>
      </w:r>
      <w:r>
        <w:t>375</w:t>
      </w:r>
      <w:r>
        <w:fldChar w:fldCharType="end"/>
      </w:r>
    </w:p>
    <w:p w14:paraId="40E6BDE7" w14:textId="3C2A0476" w:rsidR="00E6022A" w:rsidRDefault="00E6022A">
      <w:pPr>
        <w:pStyle w:val="TOC2"/>
        <w:rPr>
          <w:rFonts w:asciiTheme="minorHAnsi" w:eastAsiaTheme="minorEastAsia" w:hAnsiTheme="minorHAnsi" w:cstheme="minorBidi"/>
          <w:kern w:val="2"/>
          <w:sz w:val="22"/>
          <w:szCs w:val="22"/>
          <w14:ligatures w14:val="standardContextual"/>
        </w:rPr>
      </w:pPr>
      <w:r w:rsidRPr="002339EE">
        <w:rPr>
          <w:rFonts w:eastAsia="SimSun"/>
          <w:lang w:eastAsia="zh-CN"/>
        </w:rPr>
        <w:t>F.2.1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_Toc161853220 \h </w:instrText>
      </w:r>
      <w:r>
        <w:fldChar w:fldCharType="separate"/>
      </w:r>
      <w:r>
        <w:t>375</w:t>
      </w:r>
      <w:r>
        <w:fldChar w:fldCharType="end"/>
      </w:r>
    </w:p>
    <w:p w14:paraId="6F102CF8" w14:textId="3B35980B" w:rsidR="00E6022A" w:rsidRDefault="00E6022A">
      <w:pPr>
        <w:pStyle w:val="TOC2"/>
        <w:rPr>
          <w:rFonts w:asciiTheme="minorHAnsi" w:eastAsiaTheme="minorEastAsia" w:hAnsiTheme="minorHAnsi" w:cstheme="minorBidi"/>
          <w:kern w:val="2"/>
          <w:sz w:val="22"/>
          <w:szCs w:val="22"/>
          <w14:ligatures w14:val="standardContextual"/>
        </w:rPr>
      </w:pPr>
      <w:r w:rsidRPr="002339EE">
        <w:rPr>
          <w:rFonts w:eastAsia="SimSun"/>
          <w:lang w:eastAsia="zh-CN"/>
        </w:rPr>
        <w:t>F.2.2</w:t>
      </w:r>
      <w:r>
        <w:rPr>
          <w:rFonts w:asciiTheme="minorHAnsi" w:eastAsiaTheme="minorEastAsia" w:hAnsiTheme="minorHAnsi" w:cstheme="minorBidi"/>
          <w:kern w:val="2"/>
          <w:sz w:val="22"/>
          <w:szCs w:val="22"/>
          <w14:ligatures w14:val="standardContextual"/>
        </w:rPr>
        <w:tab/>
      </w:r>
      <w:r>
        <w:t>Reference angular step criteria</w:t>
      </w:r>
      <w:r>
        <w:tab/>
      </w:r>
      <w:r>
        <w:fldChar w:fldCharType="begin"/>
      </w:r>
      <w:r>
        <w:instrText xml:space="preserve"> PAGEREF _Toc161853221 \h </w:instrText>
      </w:r>
      <w:r>
        <w:fldChar w:fldCharType="separate"/>
      </w:r>
      <w:r>
        <w:t>375</w:t>
      </w:r>
      <w:r>
        <w:fldChar w:fldCharType="end"/>
      </w:r>
    </w:p>
    <w:p w14:paraId="5A9A0F11" w14:textId="24845528" w:rsidR="00E6022A" w:rsidRDefault="00E6022A">
      <w:pPr>
        <w:pStyle w:val="TOC1"/>
        <w:rPr>
          <w:rFonts w:asciiTheme="minorHAnsi" w:eastAsiaTheme="minorEastAsia" w:hAnsiTheme="minorHAnsi" w:cstheme="minorBidi"/>
          <w:kern w:val="2"/>
          <w:szCs w:val="22"/>
          <w14:ligatures w14:val="standardContextual"/>
        </w:rPr>
      </w:pPr>
      <w:r>
        <w:t>F.3</w:t>
      </w:r>
      <w:r>
        <w:rPr>
          <w:rFonts w:asciiTheme="minorHAnsi" w:eastAsiaTheme="minorEastAsia" w:hAnsiTheme="minorHAnsi" w:cstheme="minorBidi"/>
          <w:kern w:val="2"/>
          <w:szCs w:val="22"/>
          <w14:ligatures w14:val="standardContextual"/>
        </w:rPr>
        <w:tab/>
      </w:r>
      <w:r>
        <w:t>Spherical equal area grid</w:t>
      </w:r>
      <w:r>
        <w:tab/>
      </w:r>
      <w:r>
        <w:fldChar w:fldCharType="begin"/>
      </w:r>
      <w:r>
        <w:instrText xml:space="preserve"> PAGEREF _Toc161853222 \h </w:instrText>
      </w:r>
      <w:r>
        <w:fldChar w:fldCharType="separate"/>
      </w:r>
      <w:r>
        <w:t>377</w:t>
      </w:r>
      <w:r>
        <w:fldChar w:fldCharType="end"/>
      </w:r>
    </w:p>
    <w:p w14:paraId="6340EB72" w14:textId="4092EEBC" w:rsidR="00E6022A" w:rsidRDefault="00E6022A">
      <w:pPr>
        <w:pStyle w:val="TOC1"/>
        <w:rPr>
          <w:rFonts w:asciiTheme="minorHAnsi" w:eastAsiaTheme="minorEastAsia" w:hAnsiTheme="minorHAnsi" w:cstheme="minorBidi"/>
          <w:kern w:val="2"/>
          <w:szCs w:val="22"/>
          <w14:ligatures w14:val="standardContextual"/>
        </w:rPr>
      </w:pPr>
      <w:r>
        <w:t>F.4</w:t>
      </w:r>
      <w:r>
        <w:rPr>
          <w:rFonts w:asciiTheme="minorHAnsi" w:eastAsiaTheme="minorEastAsia" w:hAnsiTheme="minorHAnsi" w:cstheme="minorBidi"/>
          <w:kern w:val="2"/>
          <w:szCs w:val="22"/>
          <w14:ligatures w14:val="standardContextual"/>
        </w:rPr>
        <w:tab/>
      </w:r>
      <w:r>
        <w:t>Spherical Fibonacci grid</w:t>
      </w:r>
      <w:r>
        <w:tab/>
      </w:r>
      <w:r>
        <w:fldChar w:fldCharType="begin"/>
      </w:r>
      <w:r>
        <w:instrText xml:space="preserve"> PAGEREF _Toc161853223 \h </w:instrText>
      </w:r>
      <w:r>
        <w:fldChar w:fldCharType="separate"/>
      </w:r>
      <w:r>
        <w:t>378</w:t>
      </w:r>
      <w:r>
        <w:fldChar w:fldCharType="end"/>
      </w:r>
    </w:p>
    <w:p w14:paraId="4C95604F" w14:textId="510396B6" w:rsidR="00E6022A" w:rsidRDefault="00E6022A">
      <w:pPr>
        <w:pStyle w:val="TOC1"/>
        <w:rPr>
          <w:rFonts w:asciiTheme="minorHAnsi" w:eastAsiaTheme="minorEastAsia" w:hAnsiTheme="minorHAnsi" w:cstheme="minorBidi"/>
          <w:kern w:val="2"/>
          <w:szCs w:val="22"/>
          <w14:ligatures w14:val="standardContextual"/>
        </w:rPr>
      </w:pPr>
      <w:r>
        <w:t>F.5</w:t>
      </w:r>
      <w:r>
        <w:rPr>
          <w:rFonts w:asciiTheme="minorHAnsi" w:eastAsiaTheme="minorEastAsia" w:hAnsiTheme="minorHAnsi" w:cstheme="minorBidi"/>
          <w:kern w:val="2"/>
          <w:szCs w:val="22"/>
          <w14:ligatures w14:val="standardContextual"/>
        </w:rPr>
        <w:tab/>
      </w:r>
      <w:r>
        <w:t>Orthogonal cut grid</w:t>
      </w:r>
      <w:r>
        <w:tab/>
      </w:r>
      <w:r>
        <w:fldChar w:fldCharType="begin"/>
      </w:r>
      <w:r>
        <w:instrText xml:space="preserve"> PAGEREF _Toc161853224 \h </w:instrText>
      </w:r>
      <w:r>
        <w:fldChar w:fldCharType="separate"/>
      </w:r>
      <w:r>
        <w:t>378</w:t>
      </w:r>
      <w:r>
        <w:fldChar w:fldCharType="end"/>
      </w:r>
    </w:p>
    <w:p w14:paraId="199CA61F" w14:textId="2BC8C6FE" w:rsidR="00E6022A" w:rsidRDefault="00E6022A">
      <w:pPr>
        <w:pStyle w:val="TOC2"/>
        <w:rPr>
          <w:rFonts w:asciiTheme="minorHAnsi" w:eastAsiaTheme="minorEastAsia" w:hAnsiTheme="minorHAnsi" w:cstheme="minorBidi"/>
          <w:kern w:val="2"/>
          <w:sz w:val="22"/>
          <w:szCs w:val="22"/>
          <w14:ligatures w14:val="standardContextual"/>
        </w:rPr>
      </w:pPr>
      <w:r>
        <w:t>F.5.1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_Toc161853225 \h </w:instrText>
      </w:r>
      <w:r>
        <w:fldChar w:fldCharType="separate"/>
      </w:r>
      <w:r>
        <w:t>378</w:t>
      </w:r>
      <w:r>
        <w:fldChar w:fldCharType="end"/>
      </w:r>
    </w:p>
    <w:p w14:paraId="299DAA8F" w14:textId="54766257" w:rsidR="00E6022A" w:rsidRDefault="00E6022A">
      <w:pPr>
        <w:pStyle w:val="TOC2"/>
        <w:rPr>
          <w:rFonts w:asciiTheme="minorHAnsi" w:eastAsiaTheme="minorEastAsia" w:hAnsiTheme="minorHAnsi" w:cstheme="minorBidi"/>
          <w:kern w:val="2"/>
          <w:sz w:val="22"/>
          <w:szCs w:val="22"/>
          <w14:ligatures w14:val="standardContextual"/>
        </w:rPr>
      </w:pPr>
      <w:r>
        <w:t>F.5.2</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_Toc161853226 \h </w:instrText>
      </w:r>
      <w:r>
        <w:fldChar w:fldCharType="separate"/>
      </w:r>
      <w:r>
        <w:t>379</w:t>
      </w:r>
      <w:r>
        <w:fldChar w:fldCharType="end"/>
      </w:r>
    </w:p>
    <w:p w14:paraId="20A50BBD" w14:textId="6EDF5CDC" w:rsidR="00E6022A" w:rsidRDefault="00E6022A">
      <w:pPr>
        <w:pStyle w:val="TOC2"/>
        <w:rPr>
          <w:rFonts w:asciiTheme="minorHAnsi" w:eastAsiaTheme="minorEastAsia" w:hAnsiTheme="minorHAnsi" w:cstheme="minorBidi"/>
          <w:kern w:val="2"/>
          <w:sz w:val="22"/>
          <w:szCs w:val="22"/>
          <w14:ligatures w14:val="standardContextual"/>
        </w:rPr>
      </w:pPr>
      <w:r>
        <w:t>F.5.3</w:t>
      </w:r>
      <w:r>
        <w:rPr>
          <w:rFonts w:asciiTheme="minorHAnsi" w:eastAsiaTheme="minorEastAsia" w:hAnsiTheme="minorHAnsi" w:cstheme="minorBidi"/>
          <w:kern w:val="2"/>
          <w:sz w:val="22"/>
          <w:szCs w:val="22"/>
          <w14:ligatures w14:val="standardContextual"/>
        </w:rPr>
        <w:tab/>
      </w:r>
      <w:r>
        <w:t>Spurious unwanted emissions</w:t>
      </w:r>
      <w:r>
        <w:tab/>
      </w:r>
      <w:r>
        <w:fldChar w:fldCharType="begin"/>
      </w:r>
      <w:r>
        <w:instrText xml:space="preserve"> PAGEREF _Toc161853227 \h </w:instrText>
      </w:r>
      <w:r>
        <w:fldChar w:fldCharType="separate"/>
      </w:r>
      <w:r>
        <w:t>379</w:t>
      </w:r>
      <w:r>
        <w:fldChar w:fldCharType="end"/>
      </w:r>
    </w:p>
    <w:p w14:paraId="76C018B0" w14:textId="4F77DA09" w:rsidR="00E6022A" w:rsidRDefault="00E6022A">
      <w:pPr>
        <w:pStyle w:val="TOC1"/>
        <w:rPr>
          <w:rFonts w:asciiTheme="minorHAnsi" w:eastAsiaTheme="minorEastAsia" w:hAnsiTheme="minorHAnsi" w:cstheme="minorBidi"/>
          <w:kern w:val="2"/>
          <w:szCs w:val="22"/>
          <w14:ligatures w14:val="standardContextual"/>
        </w:rPr>
      </w:pPr>
      <w:r>
        <w:t>F.6</w:t>
      </w:r>
      <w:r>
        <w:rPr>
          <w:rFonts w:asciiTheme="minorHAnsi" w:eastAsiaTheme="minorEastAsia" w:hAnsiTheme="minorHAnsi" w:cstheme="minorBidi"/>
          <w:kern w:val="2"/>
          <w:szCs w:val="22"/>
          <w14:ligatures w14:val="standardContextual"/>
        </w:rPr>
        <w:tab/>
      </w:r>
      <w:r>
        <w:t>Wave vector space grid</w:t>
      </w:r>
      <w:r>
        <w:tab/>
      </w:r>
      <w:r>
        <w:fldChar w:fldCharType="begin"/>
      </w:r>
      <w:r>
        <w:instrText xml:space="preserve"> PAGEREF _Toc161853228 \h </w:instrText>
      </w:r>
      <w:r>
        <w:fldChar w:fldCharType="separate"/>
      </w:r>
      <w:r>
        <w:t>380</w:t>
      </w:r>
      <w:r>
        <w:fldChar w:fldCharType="end"/>
      </w:r>
    </w:p>
    <w:p w14:paraId="42801FA2" w14:textId="46505855" w:rsidR="00E6022A" w:rsidRDefault="00E6022A">
      <w:pPr>
        <w:pStyle w:val="TOC1"/>
        <w:rPr>
          <w:rFonts w:asciiTheme="minorHAnsi" w:eastAsiaTheme="minorEastAsia" w:hAnsiTheme="minorHAnsi" w:cstheme="minorBidi"/>
          <w:kern w:val="2"/>
          <w:szCs w:val="22"/>
          <w14:ligatures w14:val="standardContextual"/>
        </w:rPr>
      </w:pPr>
      <w:r>
        <w:t>F.7</w:t>
      </w:r>
      <w:r>
        <w:rPr>
          <w:rFonts w:asciiTheme="minorHAnsi" w:eastAsiaTheme="minorEastAsia" w:hAnsiTheme="minorHAnsi" w:cstheme="minorBidi"/>
          <w:kern w:val="2"/>
          <w:szCs w:val="22"/>
          <w14:ligatures w14:val="standardContextual"/>
        </w:rPr>
        <w:tab/>
      </w:r>
      <w:r>
        <w:t>Orthogonal 2 cuts with pattern multiplication</w:t>
      </w:r>
      <w:r>
        <w:tab/>
      </w:r>
      <w:r>
        <w:fldChar w:fldCharType="begin"/>
      </w:r>
      <w:r>
        <w:instrText xml:space="preserve"> PAGEREF _Toc161853229 \h </w:instrText>
      </w:r>
      <w:r>
        <w:fldChar w:fldCharType="separate"/>
      </w:r>
      <w:r>
        <w:t>380</w:t>
      </w:r>
      <w:r>
        <w:fldChar w:fldCharType="end"/>
      </w:r>
    </w:p>
    <w:p w14:paraId="484A61E4" w14:textId="3E9F3CA4" w:rsidR="00E6022A" w:rsidRDefault="00E6022A">
      <w:pPr>
        <w:pStyle w:val="TOC1"/>
        <w:rPr>
          <w:rFonts w:asciiTheme="minorHAnsi" w:eastAsiaTheme="minorEastAsia" w:hAnsiTheme="minorHAnsi" w:cstheme="minorBidi"/>
          <w:kern w:val="2"/>
          <w:szCs w:val="22"/>
          <w14:ligatures w14:val="standardContextual"/>
        </w:rPr>
      </w:pPr>
      <w:r>
        <w:t>F.8</w:t>
      </w:r>
      <w:r>
        <w:rPr>
          <w:rFonts w:asciiTheme="minorHAnsi" w:eastAsiaTheme="minorEastAsia" w:hAnsiTheme="minorHAnsi" w:cstheme="minorBidi"/>
          <w:kern w:val="2"/>
          <w:szCs w:val="22"/>
          <w14:ligatures w14:val="standardContextual"/>
        </w:rPr>
        <w:tab/>
      </w:r>
      <w:r>
        <w:t>Void</w:t>
      </w:r>
      <w:r>
        <w:tab/>
      </w:r>
      <w:r>
        <w:fldChar w:fldCharType="begin"/>
      </w:r>
      <w:r>
        <w:instrText xml:space="preserve"> PAGEREF _Toc161853230 \h </w:instrText>
      </w:r>
      <w:r>
        <w:fldChar w:fldCharType="separate"/>
      </w:r>
      <w:r>
        <w:t>380</w:t>
      </w:r>
      <w:r>
        <w:fldChar w:fldCharType="end"/>
      </w:r>
    </w:p>
    <w:p w14:paraId="689A5213" w14:textId="6E517279" w:rsidR="00E6022A" w:rsidRDefault="00E6022A">
      <w:pPr>
        <w:pStyle w:val="TOC1"/>
        <w:rPr>
          <w:rFonts w:asciiTheme="minorHAnsi" w:eastAsiaTheme="minorEastAsia" w:hAnsiTheme="minorHAnsi" w:cstheme="minorBidi"/>
          <w:kern w:val="2"/>
          <w:szCs w:val="22"/>
          <w14:ligatures w14:val="standardContextual"/>
        </w:rPr>
      </w:pPr>
      <w:r>
        <w:t>F.9</w:t>
      </w:r>
      <w:r>
        <w:rPr>
          <w:rFonts w:asciiTheme="minorHAnsi" w:eastAsiaTheme="minorEastAsia" w:hAnsiTheme="minorHAnsi" w:cstheme="minorBidi"/>
          <w:kern w:val="2"/>
          <w:szCs w:val="22"/>
          <w14:ligatures w14:val="standardContextual"/>
        </w:rPr>
        <w:tab/>
      </w:r>
      <w:r>
        <w:t>Full sphere with sparse sampling</w:t>
      </w:r>
      <w:r>
        <w:tab/>
      </w:r>
      <w:r>
        <w:fldChar w:fldCharType="begin"/>
      </w:r>
      <w:r>
        <w:instrText xml:space="preserve"> PAGEREF _Toc161853231 \h </w:instrText>
      </w:r>
      <w:r>
        <w:fldChar w:fldCharType="separate"/>
      </w:r>
      <w:r>
        <w:t>380</w:t>
      </w:r>
      <w:r>
        <w:fldChar w:fldCharType="end"/>
      </w:r>
    </w:p>
    <w:p w14:paraId="034B9279" w14:textId="2DF9BF99" w:rsidR="00E6022A" w:rsidRDefault="00E6022A">
      <w:pPr>
        <w:pStyle w:val="TOC1"/>
        <w:rPr>
          <w:rFonts w:asciiTheme="minorHAnsi" w:eastAsiaTheme="minorEastAsia" w:hAnsiTheme="minorHAnsi" w:cstheme="minorBidi"/>
          <w:kern w:val="2"/>
          <w:szCs w:val="22"/>
          <w14:ligatures w14:val="standardContextual"/>
        </w:rPr>
      </w:pPr>
      <w:r>
        <w:t>F.10</w:t>
      </w:r>
      <w:r>
        <w:rPr>
          <w:rFonts w:asciiTheme="minorHAnsi" w:eastAsiaTheme="minorEastAsia" w:hAnsiTheme="minorHAnsi" w:cstheme="minorBidi"/>
          <w:kern w:val="2"/>
          <w:szCs w:val="22"/>
          <w14:ligatures w14:val="standardContextual"/>
        </w:rPr>
        <w:tab/>
      </w:r>
      <w:r>
        <w:t>Beam-based directions</w:t>
      </w:r>
      <w:r>
        <w:tab/>
      </w:r>
      <w:r>
        <w:fldChar w:fldCharType="begin"/>
      </w:r>
      <w:r>
        <w:instrText xml:space="preserve"> PAGEREF _Toc161853232 \h </w:instrText>
      </w:r>
      <w:r>
        <w:fldChar w:fldCharType="separate"/>
      </w:r>
      <w:r>
        <w:t>381</w:t>
      </w:r>
      <w:r>
        <w:fldChar w:fldCharType="end"/>
      </w:r>
    </w:p>
    <w:p w14:paraId="053EF132" w14:textId="00AB33A3" w:rsidR="00E6022A" w:rsidRDefault="00E6022A">
      <w:pPr>
        <w:pStyle w:val="TOC1"/>
        <w:rPr>
          <w:rFonts w:asciiTheme="minorHAnsi" w:eastAsiaTheme="minorEastAsia" w:hAnsiTheme="minorHAnsi" w:cstheme="minorBidi"/>
          <w:kern w:val="2"/>
          <w:szCs w:val="22"/>
          <w14:ligatures w14:val="standardContextual"/>
        </w:rPr>
      </w:pPr>
      <w:r>
        <w:t>F.11</w:t>
      </w:r>
      <w:r>
        <w:rPr>
          <w:rFonts w:asciiTheme="minorHAnsi" w:eastAsiaTheme="minorEastAsia" w:hAnsiTheme="minorHAnsi" w:cstheme="minorBidi"/>
          <w:kern w:val="2"/>
          <w:szCs w:val="22"/>
          <w14:ligatures w14:val="standardContextual"/>
        </w:rPr>
        <w:tab/>
      </w:r>
      <w:r>
        <w:t>Peak method</w:t>
      </w:r>
      <w:r>
        <w:tab/>
      </w:r>
      <w:r>
        <w:fldChar w:fldCharType="begin"/>
      </w:r>
      <w:r>
        <w:instrText xml:space="preserve"> PAGEREF _Toc161853233 \h </w:instrText>
      </w:r>
      <w:r>
        <w:fldChar w:fldCharType="separate"/>
      </w:r>
      <w:r>
        <w:t>381</w:t>
      </w:r>
      <w:r>
        <w:fldChar w:fldCharType="end"/>
      </w:r>
    </w:p>
    <w:p w14:paraId="5AB7B859" w14:textId="14986E1E" w:rsidR="00E6022A" w:rsidRDefault="00E6022A">
      <w:pPr>
        <w:pStyle w:val="TOC1"/>
        <w:rPr>
          <w:rFonts w:asciiTheme="minorHAnsi" w:eastAsiaTheme="minorEastAsia" w:hAnsiTheme="minorHAnsi" w:cstheme="minorBidi"/>
          <w:kern w:val="2"/>
          <w:szCs w:val="22"/>
          <w14:ligatures w14:val="standardContextual"/>
        </w:rPr>
      </w:pPr>
      <w:r>
        <w:t>F.12</w:t>
      </w:r>
      <w:r>
        <w:rPr>
          <w:rFonts w:asciiTheme="minorHAnsi" w:eastAsiaTheme="minorEastAsia" w:hAnsiTheme="minorHAnsi" w:cstheme="minorBidi"/>
          <w:kern w:val="2"/>
          <w:szCs w:val="22"/>
          <w14:ligatures w14:val="standardContextual"/>
        </w:rPr>
        <w:tab/>
      </w:r>
      <w:r>
        <w:t>Equal sector with peak average</w:t>
      </w:r>
      <w:r>
        <w:tab/>
      </w:r>
      <w:r>
        <w:fldChar w:fldCharType="begin"/>
      </w:r>
      <w:r>
        <w:instrText xml:space="preserve"> PAGEREF _Toc161853234 \h </w:instrText>
      </w:r>
      <w:r>
        <w:fldChar w:fldCharType="separate"/>
      </w:r>
      <w:r>
        <w:t>381</w:t>
      </w:r>
      <w:r>
        <w:fldChar w:fldCharType="end"/>
      </w:r>
    </w:p>
    <w:p w14:paraId="55280D1B" w14:textId="4B9BDCC7" w:rsidR="00E6022A" w:rsidRDefault="00E6022A">
      <w:pPr>
        <w:pStyle w:val="TOC1"/>
        <w:rPr>
          <w:rFonts w:asciiTheme="minorHAnsi" w:eastAsiaTheme="minorEastAsia" w:hAnsiTheme="minorHAnsi" w:cstheme="minorBidi"/>
          <w:kern w:val="2"/>
          <w:szCs w:val="22"/>
          <w14:ligatures w14:val="standardContextual"/>
        </w:rPr>
      </w:pPr>
      <w:r>
        <w:t>F.13</w:t>
      </w:r>
      <w:r>
        <w:rPr>
          <w:rFonts w:asciiTheme="minorHAnsi" w:eastAsiaTheme="minorEastAsia" w:hAnsiTheme="minorHAnsi" w:cstheme="minorBidi"/>
          <w:kern w:val="2"/>
          <w:szCs w:val="22"/>
          <w14:ligatures w14:val="standardContextual"/>
        </w:rPr>
        <w:tab/>
      </w:r>
      <w:r>
        <w:t>Pre-scan</w:t>
      </w:r>
      <w:r>
        <w:tab/>
      </w:r>
      <w:r>
        <w:fldChar w:fldCharType="begin"/>
      </w:r>
      <w:r>
        <w:instrText xml:space="preserve"> PAGEREF _Toc161853235 \h </w:instrText>
      </w:r>
      <w:r>
        <w:fldChar w:fldCharType="separate"/>
      </w:r>
      <w:r>
        <w:t>382</w:t>
      </w:r>
      <w:r>
        <w:fldChar w:fldCharType="end"/>
      </w:r>
    </w:p>
    <w:p w14:paraId="7C8BAD1B" w14:textId="1DA0732E" w:rsidR="00E6022A" w:rsidRDefault="00E6022A">
      <w:pPr>
        <w:pStyle w:val="TOC8"/>
        <w:rPr>
          <w:rFonts w:asciiTheme="minorHAnsi" w:eastAsiaTheme="minorEastAsia" w:hAnsiTheme="minorHAnsi" w:cstheme="minorBidi"/>
          <w:b w:val="0"/>
          <w:kern w:val="2"/>
          <w:szCs w:val="22"/>
          <w14:ligatures w14:val="standardContextual"/>
        </w:rPr>
      </w:pPr>
      <w:r>
        <w:t>Annex G (normative): Environmental requirements for the BS equipment</w:t>
      </w:r>
      <w:r>
        <w:tab/>
      </w:r>
      <w:r>
        <w:fldChar w:fldCharType="begin"/>
      </w:r>
      <w:r>
        <w:instrText xml:space="preserve"> PAGEREF _Toc161853236 \h </w:instrText>
      </w:r>
      <w:r>
        <w:fldChar w:fldCharType="separate"/>
      </w:r>
      <w:r>
        <w:t>383</w:t>
      </w:r>
      <w:r>
        <w:fldChar w:fldCharType="end"/>
      </w:r>
    </w:p>
    <w:p w14:paraId="157CDF05" w14:textId="772C2491" w:rsidR="00E6022A" w:rsidRDefault="00E6022A">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_Toc161853237 \h </w:instrText>
      </w:r>
      <w:r>
        <w:fldChar w:fldCharType="separate"/>
      </w:r>
      <w:r>
        <w:t>383</w:t>
      </w:r>
      <w:r>
        <w:fldChar w:fldCharType="end"/>
      </w:r>
    </w:p>
    <w:p w14:paraId="7284802E" w14:textId="40B0828E" w:rsidR="00E6022A" w:rsidRDefault="00E6022A">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rsidRPr="002339EE">
        <w:rPr>
          <w:rFonts w:cs="v4.2.0"/>
        </w:rPr>
        <w:t>Normal test environment</w:t>
      </w:r>
      <w:r>
        <w:tab/>
      </w:r>
      <w:r>
        <w:fldChar w:fldCharType="begin"/>
      </w:r>
      <w:r>
        <w:instrText xml:space="preserve"> PAGEREF _Toc161853238 \h </w:instrText>
      </w:r>
      <w:r>
        <w:fldChar w:fldCharType="separate"/>
      </w:r>
      <w:r>
        <w:t>383</w:t>
      </w:r>
      <w:r>
        <w:fldChar w:fldCharType="end"/>
      </w:r>
    </w:p>
    <w:p w14:paraId="60365BD8" w14:textId="6C0ECAFF" w:rsidR="00E6022A" w:rsidRDefault="00E6022A">
      <w:pPr>
        <w:pStyle w:val="TOC1"/>
        <w:rPr>
          <w:rFonts w:asciiTheme="minorHAnsi" w:eastAsiaTheme="minorEastAsia" w:hAnsiTheme="minorHAnsi" w:cstheme="minorBidi"/>
          <w:kern w:val="2"/>
          <w:szCs w:val="22"/>
          <w14:ligatures w14:val="standardContextual"/>
        </w:rPr>
      </w:pPr>
      <w:r>
        <w:t>G.3</w:t>
      </w:r>
      <w:r>
        <w:rPr>
          <w:rFonts w:asciiTheme="minorHAnsi" w:eastAsiaTheme="minorEastAsia" w:hAnsiTheme="minorHAnsi" w:cstheme="minorBidi"/>
          <w:kern w:val="2"/>
          <w:szCs w:val="22"/>
          <w14:ligatures w14:val="standardContextual"/>
        </w:rPr>
        <w:tab/>
      </w:r>
      <w:r w:rsidRPr="002339EE">
        <w:rPr>
          <w:rFonts w:cs="v4.2.0"/>
        </w:rPr>
        <w:t>Extreme test environment</w:t>
      </w:r>
      <w:r>
        <w:tab/>
      </w:r>
      <w:r>
        <w:fldChar w:fldCharType="begin"/>
      </w:r>
      <w:r>
        <w:instrText xml:space="preserve"> PAGEREF _Toc161853239 \h </w:instrText>
      </w:r>
      <w:r>
        <w:fldChar w:fldCharType="separate"/>
      </w:r>
      <w:r>
        <w:t>383</w:t>
      </w:r>
      <w:r>
        <w:fldChar w:fldCharType="end"/>
      </w:r>
    </w:p>
    <w:p w14:paraId="206E667B" w14:textId="1955C23B" w:rsidR="00E6022A" w:rsidRDefault="00E6022A">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_Toc161853240 \h </w:instrText>
      </w:r>
      <w:r>
        <w:fldChar w:fldCharType="separate"/>
      </w:r>
      <w:r>
        <w:t>383</w:t>
      </w:r>
      <w:r>
        <w:fldChar w:fldCharType="end"/>
      </w:r>
    </w:p>
    <w:p w14:paraId="465E3D92" w14:textId="7457B03B" w:rsidR="00E6022A" w:rsidRDefault="00E6022A">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_Toc161853241 \h </w:instrText>
      </w:r>
      <w:r>
        <w:fldChar w:fldCharType="separate"/>
      </w:r>
      <w:r>
        <w:t>384</w:t>
      </w:r>
      <w:r>
        <w:fldChar w:fldCharType="end"/>
      </w:r>
    </w:p>
    <w:p w14:paraId="286CEF6B" w14:textId="0DBE3E93" w:rsidR="00E6022A" w:rsidRDefault="00E6022A">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rsidRPr="002339EE">
        <w:rPr>
          <w:rFonts w:cs="v4.2.0"/>
        </w:rPr>
        <w:t>Vibration</w:t>
      </w:r>
      <w:r>
        <w:tab/>
      </w:r>
      <w:r>
        <w:fldChar w:fldCharType="begin"/>
      </w:r>
      <w:r>
        <w:instrText xml:space="preserve"> PAGEREF _Toc161853242 \h </w:instrText>
      </w:r>
      <w:r>
        <w:fldChar w:fldCharType="separate"/>
      </w:r>
      <w:r>
        <w:t>384</w:t>
      </w:r>
      <w:r>
        <w:fldChar w:fldCharType="end"/>
      </w:r>
    </w:p>
    <w:p w14:paraId="7629AC7E" w14:textId="2F41A174" w:rsidR="00E6022A" w:rsidRDefault="00E6022A">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rsidRPr="002339EE">
        <w:rPr>
          <w:rFonts w:cs="v4.2.0"/>
        </w:rPr>
        <w:t>Power supply</w:t>
      </w:r>
      <w:r>
        <w:tab/>
      </w:r>
      <w:r>
        <w:fldChar w:fldCharType="begin"/>
      </w:r>
      <w:r>
        <w:instrText xml:space="preserve"> PAGEREF _Toc161853243 \h </w:instrText>
      </w:r>
      <w:r>
        <w:fldChar w:fldCharType="separate"/>
      </w:r>
      <w:r>
        <w:t>384</w:t>
      </w:r>
      <w:r>
        <w:fldChar w:fldCharType="end"/>
      </w:r>
    </w:p>
    <w:p w14:paraId="37CB48B2" w14:textId="7DE3C66A" w:rsidR="00E6022A" w:rsidRDefault="00E6022A">
      <w:pPr>
        <w:pStyle w:val="TOC1"/>
        <w:rPr>
          <w:rFonts w:asciiTheme="minorHAnsi" w:eastAsiaTheme="minorEastAsia" w:hAnsiTheme="minorHAnsi" w:cstheme="minorBidi"/>
          <w:kern w:val="2"/>
          <w:szCs w:val="22"/>
          <w14:ligatures w14:val="standardContextual"/>
        </w:rPr>
      </w:pPr>
      <w:r>
        <w:rPr>
          <w:lang w:eastAsia="sv-SE"/>
        </w:rPr>
        <w:t>G.6</w:t>
      </w:r>
      <w:r>
        <w:rPr>
          <w:rFonts w:asciiTheme="minorHAnsi" w:eastAsiaTheme="minorEastAsia" w:hAnsiTheme="minorHAnsi" w:cstheme="minorBidi"/>
          <w:kern w:val="2"/>
          <w:szCs w:val="22"/>
          <w14:ligatures w14:val="standardContextual"/>
        </w:rPr>
        <w:tab/>
      </w:r>
      <w:r>
        <w:rPr>
          <w:lang w:eastAsia="sv-SE"/>
        </w:rPr>
        <w:t>Measurement of test environments</w:t>
      </w:r>
      <w:r>
        <w:tab/>
      </w:r>
      <w:r>
        <w:fldChar w:fldCharType="begin"/>
      </w:r>
      <w:r>
        <w:instrText xml:space="preserve"> PAGEREF _Toc161853244 \h </w:instrText>
      </w:r>
      <w:r>
        <w:fldChar w:fldCharType="separate"/>
      </w:r>
      <w:r>
        <w:t>384</w:t>
      </w:r>
      <w:r>
        <w:fldChar w:fldCharType="end"/>
      </w:r>
    </w:p>
    <w:p w14:paraId="0CB0B64D" w14:textId="29071006" w:rsidR="00E6022A" w:rsidRDefault="00E6022A">
      <w:pPr>
        <w:pStyle w:val="TOC1"/>
        <w:rPr>
          <w:rFonts w:asciiTheme="minorHAnsi" w:eastAsiaTheme="minorEastAsia" w:hAnsiTheme="minorHAnsi" w:cstheme="minorBidi"/>
          <w:kern w:val="2"/>
          <w:szCs w:val="22"/>
          <w14:ligatures w14:val="standardContextual"/>
        </w:rPr>
      </w:pPr>
      <w:r>
        <w:rPr>
          <w:lang w:eastAsia="sv-SE"/>
        </w:rPr>
        <w:t>G.7</w:t>
      </w:r>
      <w:r>
        <w:rPr>
          <w:rFonts w:asciiTheme="minorHAnsi" w:eastAsiaTheme="minorEastAsia" w:hAnsiTheme="minorHAnsi" w:cstheme="minorBidi"/>
          <w:kern w:val="2"/>
          <w:szCs w:val="22"/>
          <w14:ligatures w14:val="standardContextual"/>
        </w:rPr>
        <w:tab/>
      </w:r>
      <w:r>
        <w:rPr>
          <w:lang w:eastAsia="sv-SE"/>
        </w:rPr>
        <w:t>OTA extreme test methods</w:t>
      </w:r>
      <w:r>
        <w:tab/>
      </w:r>
      <w:r>
        <w:fldChar w:fldCharType="begin"/>
      </w:r>
      <w:r>
        <w:instrText xml:space="preserve"> PAGEREF _Toc161853245 \h </w:instrText>
      </w:r>
      <w:r>
        <w:fldChar w:fldCharType="separate"/>
      </w:r>
      <w:r>
        <w:t>385</w:t>
      </w:r>
      <w:r>
        <w:fldChar w:fldCharType="end"/>
      </w:r>
    </w:p>
    <w:p w14:paraId="724E4F15" w14:textId="7BBE8069" w:rsidR="00E6022A" w:rsidRDefault="00E6022A">
      <w:pPr>
        <w:pStyle w:val="TOC2"/>
        <w:rPr>
          <w:rFonts w:asciiTheme="minorHAnsi" w:eastAsiaTheme="minorEastAsia" w:hAnsiTheme="minorHAnsi" w:cstheme="minorBidi"/>
          <w:kern w:val="2"/>
          <w:sz w:val="22"/>
          <w:szCs w:val="22"/>
          <w14:ligatures w14:val="standardContextual"/>
        </w:rPr>
      </w:pPr>
      <w:r>
        <w:rPr>
          <w:lang w:eastAsia="sv-SE"/>
        </w:rPr>
        <w:t>G.7.1</w:t>
      </w:r>
      <w:r>
        <w:rPr>
          <w:rFonts w:asciiTheme="minorHAnsi" w:eastAsiaTheme="minorEastAsia" w:hAnsiTheme="minorHAnsi" w:cstheme="minorBidi"/>
          <w:kern w:val="2"/>
          <w:sz w:val="22"/>
          <w:szCs w:val="22"/>
          <w14:ligatures w14:val="standardContextual"/>
        </w:rPr>
        <w:tab/>
      </w:r>
      <w:r>
        <w:rPr>
          <w:lang w:eastAsia="sv-SE"/>
        </w:rPr>
        <w:t>Direct far field method</w:t>
      </w:r>
      <w:r>
        <w:tab/>
      </w:r>
      <w:r>
        <w:fldChar w:fldCharType="begin"/>
      </w:r>
      <w:r>
        <w:instrText xml:space="preserve"> PAGEREF _Toc161853246 \h </w:instrText>
      </w:r>
      <w:r>
        <w:fldChar w:fldCharType="separate"/>
      </w:r>
      <w:r>
        <w:t>385</w:t>
      </w:r>
      <w:r>
        <w:fldChar w:fldCharType="end"/>
      </w:r>
    </w:p>
    <w:p w14:paraId="413CD1CA" w14:textId="2957C7D5" w:rsidR="00E6022A" w:rsidRDefault="00E6022A">
      <w:pPr>
        <w:pStyle w:val="TOC2"/>
        <w:rPr>
          <w:rFonts w:asciiTheme="minorHAnsi" w:eastAsiaTheme="minorEastAsia" w:hAnsiTheme="minorHAnsi" w:cstheme="minorBidi"/>
          <w:kern w:val="2"/>
          <w:sz w:val="22"/>
          <w:szCs w:val="22"/>
          <w14:ligatures w14:val="standardContextual"/>
        </w:rPr>
      </w:pPr>
      <w:r>
        <w:rPr>
          <w:lang w:eastAsia="sv-SE"/>
        </w:rPr>
        <w:t>G.7.2</w:t>
      </w:r>
      <w:r>
        <w:rPr>
          <w:rFonts w:asciiTheme="minorHAnsi" w:eastAsiaTheme="minorEastAsia" w:hAnsiTheme="minorHAnsi" w:cstheme="minorBidi"/>
          <w:kern w:val="2"/>
          <w:sz w:val="22"/>
          <w:szCs w:val="22"/>
          <w14:ligatures w14:val="standardContextual"/>
        </w:rPr>
        <w:tab/>
      </w:r>
      <w:r>
        <w:rPr>
          <w:lang w:eastAsia="sv-SE"/>
        </w:rPr>
        <w:t>Relative method</w:t>
      </w:r>
      <w:r>
        <w:tab/>
      </w:r>
      <w:r>
        <w:fldChar w:fldCharType="begin"/>
      </w:r>
      <w:r>
        <w:instrText xml:space="preserve"> PAGEREF _Toc161853247 \h </w:instrText>
      </w:r>
      <w:r>
        <w:fldChar w:fldCharType="separate"/>
      </w:r>
      <w:r>
        <w:t>385</w:t>
      </w:r>
      <w:r>
        <w:fldChar w:fldCharType="end"/>
      </w:r>
    </w:p>
    <w:p w14:paraId="55490148" w14:textId="2CC9382E" w:rsidR="00E6022A" w:rsidRDefault="00E6022A">
      <w:pPr>
        <w:pStyle w:val="TOC8"/>
        <w:rPr>
          <w:rFonts w:asciiTheme="minorHAnsi" w:eastAsiaTheme="minorEastAsia" w:hAnsiTheme="minorHAnsi" w:cstheme="minorBidi"/>
          <w:b w:val="0"/>
          <w:kern w:val="2"/>
          <w:szCs w:val="22"/>
          <w14:ligatures w14:val="standardContextual"/>
        </w:rPr>
      </w:pPr>
      <w:r>
        <w:t>Annex H (informative): Measuring noise close to noise-floor</w:t>
      </w:r>
      <w:r>
        <w:tab/>
      </w:r>
      <w:r>
        <w:fldChar w:fldCharType="begin"/>
      </w:r>
      <w:r>
        <w:instrText xml:space="preserve"> PAGEREF _Toc161853248 \h </w:instrText>
      </w:r>
      <w:r>
        <w:fldChar w:fldCharType="separate"/>
      </w:r>
      <w:r>
        <w:t>387</w:t>
      </w:r>
      <w:r>
        <w:fldChar w:fldCharType="end"/>
      </w:r>
    </w:p>
    <w:p w14:paraId="6CC30B42" w14:textId="3518C23D" w:rsidR="00E6022A" w:rsidRDefault="00E6022A">
      <w:pPr>
        <w:pStyle w:val="TOC8"/>
        <w:rPr>
          <w:rFonts w:asciiTheme="minorHAnsi" w:eastAsiaTheme="minorEastAsia" w:hAnsiTheme="minorHAnsi" w:cstheme="minorBidi"/>
          <w:b w:val="0"/>
          <w:kern w:val="2"/>
          <w:szCs w:val="22"/>
          <w14:ligatures w14:val="standardContextual"/>
        </w:rPr>
      </w:pPr>
      <w:r>
        <w:t>Annex I (informative): Change history</w:t>
      </w:r>
      <w:r>
        <w:tab/>
      </w:r>
      <w:r>
        <w:fldChar w:fldCharType="begin"/>
      </w:r>
      <w:r>
        <w:instrText xml:space="preserve"> PAGEREF _Toc161853249 \h </w:instrText>
      </w:r>
      <w:r>
        <w:fldChar w:fldCharType="separate"/>
      </w:r>
      <w:r>
        <w:t>388</w:t>
      </w:r>
      <w:r>
        <w:fldChar w:fldCharType="end"/>
      </w:r>
    </w:p>
    <w:p w14:paraId="6B4777C1" w14:textId="320CC722" w:rsidR="00080512" w:rsidRPr="00090C64" w:rsidRDefault="00E6022A">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75C9A8D5" w14:textId="77777777" w:rsidR="002D4621" w:rsidRPr="00090C64" w:rsidRDefault="002D4621" w:rsidP="002D4621">
      <w:r w:rsidRPr="00090C64">
        <w:t xml:space="preserve">This Technical </w:t>
      </w:r>
      <w:bookmarkStart w:id="38" w:name="spectype3"/>
      <w:r w:rsidRPr="00090C64">
        <w:t>Specification</w:t>
      </w:r>
      <w:bookmarkEnd w:id="38"/>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9" w:name="_Toc21124819"/>
      <w:bookmarkStart w:id="40" w:name="_Toc29767809"/>
      <w:bookmarkStart w:id="41" w:name="_Toc36044251"/>
      <w:bookmarkStart w:id="42" w:name="_Toc37230156"/>
      <w:bookmarkStart w:id="43" w:name="_Toc45907299"/>
      <w:bookmarkStart w:id="44" w:name="_Toc53181404"/>
      <w:bookmarkStart w:id="45" w:name="_Toc61127278"/>
      <w:bookmarkStart w:id="46" w:name="_Toc67054285"/>
      <w:bookmarkStart w:id="47" w:name="_Toc67061283"/>
      <w:bookmarkStart w:id="48" w:name="_Toc74734801"/>
      <w:bookmarkStart w:id="49" w:name="_Toc74753044"/>
      <w:bookmarkStart w:id="50" w:name="_Toc76507303"/>
      <w:bookmarkStart w:id="51" w:name="_Toc83108912"/>
      <w:bookmarkStart w:id="52" w:name="_Toc89877725"/>
      <w:bookmarkStart w:id="53" w:name="_Toc98709576"/>
      <w:bookmarkStart w:id="54" w:name="_Toc105691391"/>
      <w:bookmarkStart w:id="55" w:name="_Toc105693705"/>
      <w:bookmarkStart w:id="56" w:name="_Toc123139041"/>
      <w:bookmarkStart w:id="57" w:name="_Toc124165841"/>
      <w:bookmarkStart w:id="58" w:name="_Toc130922714"/>
      <w:bookmarkStart w:id="59" w:name="_Toc137303126"/>
      <w:bookmarkStart w:id="60" w:name="_Toc138889350"/>
      <w:bookmarkStart w:id="61" w:name="_Toc145111162"/>
      <w:bookmarkStart w:id="62" w:name="_Toc155265138"/>
      <w:bookmarkStart w:id="63" w:name="_Toc161852713"/>
      <w:r w:rsidRPr="00090C64">
        <w:t>1</w:t>
      </w:r>
      <w:r w:rsidRPr="00090C64">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4" w:name="_Toc21124820"/>
      <w:bookmarkStart w:id="65" w:name="_Toc29767810"/>
      <w:bookmarkStart w:id="66" w:name="_Toc36044252"/>
      <w:bookmarkStart w:id="67" w:name="_Toc37230157"/>
      <w:bookmarkStart w:id="68" w:name="_Toc45907300"/>
      <w:bookmarkStart w:id="69" w:name="_Toc53181405"/>
      <w:bookmarkStart w:id="70" w:name="_Toc61127279"/>
      <w:bookmarkStart w:id="71" w:name="_Toc67054286"/>
      <w:bookmarkStart w:id="72" w:name="_Toc67061284"/>
      <w:bookmarkStart w:id="73" w:name="_Toc74734802"/>
      <w:bookmarkStart w:id="74" w:name="_Toc74753045"/>
      <w:bookmarkStart w:id="75" w:name="_Toc76507304"/>
      <w:bookmarkStart w:id="76" w:name="_Toc83108913"/>
      <w:bookmarkStart w:id="77" w:name="_Toc89877726"/>
      <w:bookmarkStart w:id="78" w:name="_Toc98709577"/>
      <w:bookmarkStart w:id="79" w:name="_Toc105691392"/>
      <w:bookmarkStart w:id="80" w:name="_Toc105693706"/>
      <w:bookmarkStart w:id="81" w:name="_Toc123139042"/>
      <w:bookmarkStart w:id="82" w:name="_Toc124165842"/>
      <w:bookmarkStart w:id="83" w:name="_Toc130922715"/>
      <w:bookmarkStart w:id="84" w:name="_Toc137303127"/>
      <w:bookmarkStart w:id="85" w:name="_Toc138889351"/>
      <w:bookmarkStart w:id="86" w:name="_Toc145111163"/>
      <w:bookmarkStart w:id="87" w:name="_Toc155265139"/>
      <w:bookmarkStart w:id="88" w:name="_Toc161852714"/>
      <w:r w:rsidRPr="00090C64">
        <w:t>2</w:t>
      </w:r>
      <w:r w:rsidRPr="00090C64">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9" w:name="_Toc21124821"/>
      <w:bookmarkStart w:id="90" w:name="_Toc29767811"/>
      <w:bookmarkStart w:id="91" w:name="_Toc36044253"/>
      <w:bookmarkStart w:id="92" w:name="_Toc37230158"/>
      <w:bookmarkStart w:id="93" w:name="_Toc45907301"/>
      <w:bookmarkStart w:id="94" w:name="_Toc53181406"/>
      <w:bookmarkStart w:id="95" w:name="_Toc61127280"/>
      <w:bookmarkStart w:id="96" w:name="_Toc67054287"/>
      <w:bookmarkStart w:id="97" w:name="_Toc67061285"/>
      <w:bookmarkStart w:id="98" w:name="_Toc74734803"/>
      <w:bookmarkStart w:id="99" w:name="_Toc74753046"/>
      <w:bookmarkStart w:id="100" w:name="_Toc76507305"/>
      <w:bookmarkStart w:id="101" w:name="_Toc83108914"/>
      <w:bookmarkStart w:id="102" w:name="_Toc89877727"/>
      <w:bookmarkStart w:id="103" w:name="_Toc98709578"/>
      <w:bookmarkStart w:id="104" w:name="_Toc105691393"/>
      <w:bookmarkStart w:id="105" w:name="_Toc105693707"/>
      <w:bookmarkStart w:id="106" w:name="_Toc123139043"/>
      <w:bookmarkStart w:id="107" w:name="_Toc124165843"/>
      <w:bookmarkStart w:id="108" w:name="_Toc130922716"/>
      <w:bookmarkStart w:id="109" w:name="_Toc137303128"/>
      <w:bookmarkStart w:id="110" w:name="_Toc138889352"/>
      <w:bookmarkStart w:id="111" w:name="_Toc145111164"/>
      <w:bookmarkStart w:id="112" w:name="_Toc155265140"/>
      <w:bookmarkStart w:id="113" w:name="_Toc161852715"/>
      <w:r w:rsidRPr="00090C64">
        <w:t>3</w:t>
      </w:r>
      <w:r w:rsidRPr="00090C64">
        <w:tab/>
        <w:t>Definitions,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8CB7A3" w14:textId="77777777" w:rsidR="00D57C09" w:rsidRPr="00090C64" w:rsidRDefault="00D57C09" w:rsidP="00D57C09">
      <w:pPr>
        <w:pStyle w:val="Heading2"/>
      </w:pPr>
      <w:bookmarkStart w:id="114" w:name="_Toc21124822"/>
      <w:bookmarkStart w:id="115" w:name="_Toc29767812"/>
      <w:bookmarkStart w:id="116" w:name="_Toc36044254"/>
      <w:bookmarkStart w:id="117" w:name="_Toc37230159"/>
      <w:bookmarkStart w:id="118" w:name="_Toc45907302"/>
      <w:bookmarkStart w:id="119" w:name="_Toc53181407"/>
      <w:bookmarkStart w:id="120" w:name="_Toc61127281"/>
      <w:bookmarkStart w:id="121" w:name="_Toc67054288"/>
      <w:bookmarkStart w:id="122" w:name="_Toc67061286"/>
      <w:bookmarkStart w:id="123" w:name="_Toc74734804"/>
      <w:bookmarkStart w:id="124" w:name="_Toc74753047"/>
      <w:bookmarkStart w:id="125" w:name="_Toc76507306"/>
      <w:bookmarkStart w:id="126" w:name="_Toc83108915"/>
      <w:bookmarkStart w:id="127" w:name="_Toc89877728"/>
      <w:bookmarkStart w:id="128" w:name="_Toc98709579"/>
      <w:bookmarkStart w:id="129" w:name="_Toc105691394"/>
      <w:bookmarkStart w:id="130" w:name="_Toc105693708"/>
      <w:bookmarkStart w:id="131" w:name="_Toc123139044"/>
      <w:bookmarkStart w:id="132" w:name="_Toc124165844"/>
      <w:bookmarkStart w:id="133" w:name="_Toc130922717"/>
      <w:bookmarkStart w:id="134" w:name="_Toc137303129"/>
      <w:bookmarkStart w:id="135" w:name="_Toc138889353"/>
      <w:bookmarkStart w:id="136" w:name="_Toc145111165"/>
      <w:bookmarkStart w:id="137" w:name="_Toc155265141"/>
      <w:bookmarkStart w:id="138" w:name="_Toc161852716"/>
      <w:r w:rsidRPr="00090C64">
        <w:t>3.1</w:t>
      </w:r>
      <w:r w:rsidRPr="00090C64">
        <w:tab/>
        <w:t>Definitions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39" w:name="OLE_LINK44"/>
      <w:bookmarkStart w:id="14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39"/>
      <w:bookmarkEnd w:id="140"/>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1"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1"/>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2" w:name="_Toc21124823"/>
      <w:bookmarkStart w:id="143" w:name="_Toc29767813"/>
      <w:bookmarkStart w:id="144" w:name="_Toc36044255"/>
      <w:bookmarkStart w:id="145" w:name="_Toc37230160"/>
      <w:bookmarkStart w:id="146" w:name="_Toc45907303"/>
      <w:bookmarkStart w:id="147" w:name="_Toc53181408"/>
      <w:bookmarkStart w:id="148" w:name="_Toc61127282"/>
      <w:bookmarkStart w:id="149" w:name="_Toc67054289"/>
      <w:bookmarkStart w:id="150" w:name="_Toc67061287"/>
      <w:bookmarkStart w:id="151" w:name="_Toc74734805"/>
      <w:bookmarkStart w:id="152" w:name="_Toc74753048"/>
      <w:bookmarkStart w:id="153" w:name="_Toc76507307"/>
      <w:bookmarkStart w:id="154" w:name="_Toc83108916"/>
      <w:bookmarkStart w:id="155" w:name="_Toc89877729"/>
      <w:bookmarkStart w:id="156" w:name="_Toc98709580"/>
      <w:bookmarkStart w:id="157" w:name="_Toc105691395"/>
      <w:bookmarkStart w:id="158" w:name="_Toc105693709"/>
      <w:bookmarkStart w:id="159" w:name="_Toc123139045"/>
      <w:bookmarkStart w:id="160" w:name="_Toc124165845"/>
      <w:bookmarkStart w:id="161" w:name="_Toc130922718"/>
      <w:bookmarkStart w:id="162" w:name="_Toc137303130"/>
      <w:bookmarkStart w:id="163" w:name="_Toc138889354"/>
      <w:bookmarkStart w:id="164" w:name="_Toc145111166"/>
      <w:bookmarkStart w:id="165" w:name="_Toc155265142"/>
      <w:bookmarkStart w:id="166" w:name="_Toc161852717"/>
      <w:r w:rsidRPr="00090C64">
        <w:t>3.2</w:t>
      </w:r>
      <w:r w:rsidRPr="00090C64">
        <w:tab/>
        <w:t>Symbols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05pt;height:257.45pt" o:ole="">
            <v:imagedata r:id="rId12" o:title=""/>
          </v:shape>
          <o:OLEObject Type="Embed" ProgID="Word.Picture.8" ShapeID="_x0000_i1026" DrawAspect="Content" ObjectID="_1773835183"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5pt;height:232.4pt" o:ole="">
            <v:imagedata r:id="rId14" o:title=""/>
          </v:shape>
          <o:OLEObject Type="Embed" ProgID="Word.Picture.8" ShapeID="_x0000_i1027" DrawAspect="Content" ObjectID="_1773835184"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5pt;height:231.5pt" o:ole="">
            <v:imagedata r:id="rId16" o:title=""/>
          </v:shape>
          <o:OLEObject Type="Embed" ProgID="Word.Picture.8" ShapeID="_x0000_i1028" DrawAspect="Content" ObjectID="_1773835185"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67" w:name="_Toc21124824"/>
      <w:bookmarkStart w:id="168" w:name="_Toc29767814"/>
      <w:bookmarkStart w:id="169" w:name="_Toc36044256"/>
      <w:bookmarkStart w:id="170" w:name="_Toc37230161"/>
      <w:bookmarkStart w:id="171" w:name="_Toc45907304"/>
      <w:bookmarkStart w:id="172" w:name="_Toc53181409"/>
      <w:bookmarkStart w:id="173" w:name="_Toc61127283"/>
      <w:bookmarkStart w:id="174" w:name="_Toc67054290"/>
      <w:bookmarkStart w:id="175" w:name="_Toc67061288"/>
      <w:bookmarkStart w:id="176" w:name="_Toc74734806"/>
      <w:bookmarkStart w:id="177" w:name="_Toc74753049"/>
      <w:bookmarkStart w:id="178" w:name="_Toc76507308"/>
      <w:bookmarkStart w:id="179" w:name="_Toc83108917"/>
      <w:bookmarkStart w:id="180" w:name="_Toc89877730"/>
      <w:bookmarkStart w:id="181" w:name="_Toc98709581"/>
      <w:bookmarkStart w:id="182" w:name="_Toc105691396"/>
      <w:bookmarkStart w:id="183" w:name="_Toc105693710"/>
      <w:bookmarkStart w:id="184" w:name="_Toc123139046"/>
      <w:bookmarkStart w:id="185" w:name="_Toc124165846"/>
      <w:bookmarkStart w:id="186" w:name="_Toc130922719"/>
      <w:bookmarkStart w:id="187" w:name="_Toc137303131"/>
      <w:bookmarkStart w:id="188" w:name="_Toc138889355"/>
      <w:bookmarkStart w:id="189" w:name="_Toc145111167"/>
      <w:bookmarkStart w:id="190" w:name="_Toc155265143"/>
      <w:bookmarkStart w:id="191" w:name="_Toc161852718"/>
      <w:r w:rsidRPr="00090C64">
        <w:t>3.3</w:t>
      </w:r>
      <w:r w:rsidRPr="00090C64">
        <w:tab/>
        <w:t>Abbreviations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2" w:name="_Toc21124825"/>
      <w:bookmarkStart w:id="193" w:name="_Toc29767815"/>
      <w:bookmarkStart w:id="194" w:name="_Toc36044257"/>
      <w:bookmarkStart w:id="195" w:name="_Toc37230162"/>
      <w:bookmarkStart w:id="196" w:name="_Toc45907305"/>
      <w:bookmarkStart w:id="197" w:name="_Toc53181410"/>
      <w:bookmarkStart w:id="198" w:name="_Toc61127284"/>
      <w:bookmarkStart w:id="199" w:name="_Toc67054291"/>
      <w:bookmarkStart w:id="200" w:name="_Toc67061289"/>
      <w:bookmarkStart w:id="201" w:name="_Toc74734807"/>
      <w:bookmarkStart w:id="202" w:name="_Toc74753050"/>
      <w:bookmarkStart w:id="203" w:name="_Toc76507309"/>
      <w:bookmarkStart w:id="204" w:name="_Toc83108918"/>
      <w:bookmarkStart w:id="205" w:name="_Toc89877731"/>
      <w:bookmarkStart w:id="206" w:name="_Toc98709582"/>
      <w:bookmarkStart w:id="207" w:name="_Toc105691397"/>
      <w:bookmarkStart w:id="208" w:name="_Toc105693711"/>
      <w:bookmarkStart w:id="209" w:name="_Toc123139047"/>
      <w:bookmarkStart w:id="210" w:name="_Toc124165847"/>
      <w:bookmarkStart w:id="211" w:name="_Toc130922720"/>
      <w:bookmarkStart w:id="212" w:name="_Toc137303132"/>
      <w:bookmarkStart w:id="213" w:name="_Toc138889356"/>
      <w:bookmarkStart w:id="214" w:name="_Toc145111168"/>
      <w:bookmarkStart w:id="215" w:name="_Toc155265144"/>
      <w:bookmarkStart w:id="216" w:name="_Toc161852719"/>
      <w:r w:rsidRPr="00090C64">
        <w:rPr>
          <w:lang w:eastAsia="zh-CN"/>
        </w:rPr>
        <w:t>4</w:t>
      </w:r>
      <w:r w:rsidRPr="00090C64">
        <w:rPr>
          <w:lang w:eastAsia="zh-CN"/>
        </w:rPr>
        <w:tab/>
        <w:t>General test conditions and declarations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0D5C4137" w14:textId="77777777" w:rsidR="00D57C09" w:rsidRPr="00090C64" w:rsidRDefault="00D57C09" w:rsidP="00D57C09">
      <w:pPr>
        <w:pStyle w:val="Heading2"/>
        <w:rPr>
          <w:lang w:eastAsia="zh-CN"/>
        </w:rPr>
      </w:pPr>
      <w:bookmarkStart w:id="217" w:name="_Toc21124826"/>
      <w:bookmarkStart w:id="218" w:name="_Toc29767816"/>
      <w:bookmarkStart w:id="219" w:name="_Toc36044258"/>
      <w:bookmarkStart w:id="220" w:name="_Toc37230163"/>
      <w:bookmarkStart w:id="221" w:name="_Toc45907306"/>
      <w:bookmarkStart w:id="222" w:name="_Toc53181411"/>
      <w:bookmarkStart w:id="223" w:name="_Toc61127285"/>
      <w:bookmarkStart w:id="224" w:name="_Toc67054292"/>
      <w:bookmarkStart w:id="225" w:name="_Toc67061290"/>
      <w:bookmarkStart w:id="226" w:name="_Toc74734808"/>
      <w:bookmarkStart w:id="227" w:name="_Toc74753051"/>
      <w:bookmarkStart w:id="228" w:name="_Toc76507310"/>
      <w:bookmarkStart w:id="229" w:name="_Toc83108919"/>
      <w:bookmarkStart w:id="230" w:name="_Toc89877732"/>
      <w:bookmarkStart w:id="231" w:name="_Toc98709583"/>
      <w:bookmarkStart w:id="232" w:name="_Toc105691398"/>
      <w:bookmarkStart w:id="233" w:name="_Toc105693712"/>
      <w:bookmarkStart w:id="234" w:name="_Toc123139048"/>
      <w:bookmarkStart w:id="235" w:name="_Toc124165848"/>
      <w:bookmarkStart w:id="236" w:name="_Toc130922721"/>
      <w:bookmarkStart w:id="237" w:name="_Toc137303133"/>
      <w:bookmarkStart w:id="238" w:name="_Toc138889357"/>
      <w:bookmarkStart w:id="239" w:name="_Toc145111169"/>
      <w:bookmarkStart w:id="240" w:name="_Toc155265145"/>
      <w:bookmarkStart w:id="241" w:name="_Toc161852720"/>
      <w:r w:rsidRPr="00090C64">
        <w:rPr>
          <w:lang w:eastAsia="zh-CN"/>
        </w:rPr>
        <w:t>4.1</w:t>
      </w:r>
      <w:r w:rsidRPr="00090C64">
        <w:rPr>
          <w:lang w:eastAsia="zh-CN"/>
        </w:rPr>
        <w:tab/>
        <w:t>Measurement uncertainties and test requirements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73E8312" w14:textId="77777777" w:rsidR="00D57C09" w:rsidRPr="00090C64" w:rsidRDefault="00D57C09" w:rsidP="00D57C09">
      <w:pPr>
        <w:pStyle w:val="Heading3"/>
      </w:pPr>
      <w:bookmarkStart w:id="242" w:name="_Toc21124827"/>
      <w:bookmarkStart w:id="243" w:name="_Toc29767817"/>
      <w:bookmarkStart w:id="244" w:name="_Toc36044259"/>
      <w:bookmarkStart w:id="245" w:name="_Toc37230164"/>
      <w:bookmarkStart w:id="246" w:name="_Toc45907307"/>
      <w:bookmarkStart w:id="247" w:name="_Toc53181412"/>
      <w:bookmarkStart w:id="248" w:name="_Toc61127286"/>
      <w:bookmarkStart w:id="249" w:name="_Toc67054293"/>
      <w:bookmarkStart w:id="250" w:name="_Toc67061291"/>
      <w:bookmarkStart w:id="251" w:name="_Toc74734809"/>
      <w:bookmarkStart w:id="252" w:name="_Toc74753052"/>
      <w:bookmarkStart w:id="253" w:name="_Toc76507311"/>
      <w:bookmarkStart w:id="254" w:name="_Toc83108920"/>
      <w:bookmarkStart w:id="255" w:name="_Toc89877733"/>
      <w:bookmarkStart w:id="256" w:name="_Toc98709584"/>
      <w:bookmarkStart w:id="257" w:name="_Toc105691399"/>
      <w:bookmarkStart w:id="258" w:name="_Toc105693713"/>
      <w:bookmarkStart w:id="259" w:name="_Toc123139049"/>
      <w:bookmarkStart w:id="260" w:name="_Toc124165849"/>
      <w:bookmarkStart w:id="261" w:name="_Toc130922722"/>
      <w:bookmarkStart w:id="262" w:name="_Toc137303134"/>
      <w:bookmarkStart w:id="263" w:name="_Toc138889358"/>
      <w:bookmarkStart w:id="264" w:name="_Toc145111170"/>
      <w:bookmarkStart w:id="265" w:name="_Toc155265146"/>
      <w:bookmarkStart w:id="266" w:name="_Toc161852721"/>
      <w:r w:rsidRPr="00090C64">
        <w:t>4.1.1</w:t>
      </w:r>
      <w:r w:rsidRPr="00090C64">
        <w:tab/>
        <w:t>General</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67" w:name="_Toc21124828"/>
      <w:bookmarkStart w:id="268" w:name="_Toc29767818"/>
      <w:bookmarkStart w:id="269" w:name="_Toc36044260"/>
      <w:bookmarkStart w:id="270" w:name="_Toc37230165"/>
      <w:bookmarkStart w:id="271" w:name="_Toc45907308"/>
      <w:bookmarkStart w:id="272" w:name="_Toc53181413"/>
      <w:bookmarkStart w:id="273" w:name="_Toc61127287"/>
      <w:bookmarkStart w:id="274" w:name="_Toc67054294"/>
      <w:bookmarkStart w:id="275" w:name="_Toc67061292"/>
      <w:bookmarkStart w:id="276" w:name="_Toc74734810"/>
      <w:bookmarkStart w:id="277" w:name="_Toc74753053"/>
      <w:bookmarkStart w:id="278" w:name="_Toc76507312"/>
      <w:bookmarkStart w:id="279" w:name="_Toc83108921"/>
      <w:bookmarkStart w:id="280" w:name="_Toc89877734"/>
      <w:bookmarkStart w:id="281" w:name="_Toc98709585"/>
      <w:bookmarkStart w:id="282" w:name="_Toc105691400"/>
      <w:bookmarkStart w:id="283" w:name="_Toc105693714"/>
      <w:bookmarkStart w:id="284" w:name="_Toc123139050"/>
      <w:bookmarkStart w:id="285" w:name="_Toc124165850"/>
      <w:bookmarkStart w:id="286" w:name="_Toc130922723"/>
      <w:bookmarkStart w:id="287" w:name="_Toc137303135"/>
      <w:bookmarkStart w:id="288" w:name="_Toc138889359"/>
      <w:bookmarkStart w:id="289" w:name="_Toc145111171"/>
      <w:bookmarkStart w:id="290" w:name="_Toc155265147"/>
      <w:bookmarkStart w:id="291" w:name="_Toc161852722"/>
      <w:r w:rsidRPr="00090C64">
        <w:t>4.1.2</w:t>
      </w:r>
      <w:r w:rsidRPr="00090C64">
        <w:tab/>
        <w:t>Acceptable uncertainty of Test System</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0763DE55" w14:textId="77777777" w:rsidR="00D57C09" w:rsidRPr="00090C64" w:rsidRDefault="00D57C09" w:rsidP="00D57C09">
      <w:pPr>
        <w:pStyle w:val="Heading4"/>
      </w:pPr>
      <w:bookmarkStart w:id="292" w:name="_Toc21124829"/>
      <w:bookmarkStart w:id="293" w:name="_Toc29767819"/>
      <w:bookmarkStart w:id="294" w:name="_Toc36044261"/>
      <w:bookmarkStart w:id="295" w:name="_Toc37230166"/>
      <w:bookmarkStart w:id="296" w:name="_Toc45907309"/>
      <w:bookmarkStart w:id="297" w:name="_Toc53181414"/>
      <w:bookmarkStart w:id="298" w:name="_Toc61127288"/>
      <w:bookmarkStart w:id="299" w:name="_Toc67054295"/>
      <w:bookmarkStart w:id="300" w:name="_Toc67061293"/>
      <w:bookmarkStart w:id="301" w:name="_Toc74734811"/>
      <w:bookmarkStart w:id="302" w:name="_Toc74753054"/>
      <w:bookmarkStart w:id="303" w:name="_Toc76507313"/>
      <w:bookmarkStart w:id="304" w:name="_Toc83108922"/>
      <w:bookmarkStart w:id="305" w:name="_Toc89877735"/>
      <w:bookmarkStart w:id="306" w:name="_Toc98709586"/>
      <w:bookmarkStart w:id="307" w:name="_Toc105691401"/>
      <w:bookmarkStart w:id="308" w:name="_Toc105693715"/>
      <w:bookmarkStart w:id="309" w:name="_Toc123139051"/>
      <w:bookmarkStart w:id="310" w:name="_Toc124165851"/>
      <w:bookmarkStart w:id="311" w:name="_Toc130922724"/>
      <w:bookmarkStart w:id="312" w:name="_Toc137303136"/>
      <w:bookmarkStart w:id="313" w:name="_Toc138889360"/>
      <w:bookmarkStart w:id="314" w:name="_Toc145111172"/>
      <w:bookmarkStart w:id="315" w:name="_Toc155265148"/>
      <w:bookmarkStart w:id="316" w:name="_Toc161852723"/>
      <w:r w:rsidRPr="00090C64">
        <w:t>4.1.2.1</w:t>
      </w:r>
      <w:r w:rsidRPr="00090C64">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17" w:name="_Toc21124830"/>
      <w:bookmarkStart w:id="318" w:name="_Toc29767820"/>
      <w:bookmarkStart w:id="319" w:name="_Toc36044262"/>
      <w:bookmarkStart w:id="320" w:name="_Toc37230167"/>
      <w:bookmarkStart w:id="321"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22" w:name="_Toc53181415"/>
      <w:bookmarkStart w:id="323" w:name="_Toc61127289"/>
      <w:bookmarkStart w:id="324" w:name="_Toc67054296"/>
      <w:bookmarkStart w:id="325" w:name="_Toc67061294"/>
      <w:bookmarkStart w:id="326" w:name="_Toc74734812"/>
      <w:bookmarkStart w:id="327" w:name="_Toc74753055"/>
      <w:bookmarkStart w:id="328" w:name="_Toc76507314"/>
      <w:bookmarkStart w:id="329" w:name="_Toc83108923"/>
      <w:bookmarkStart w:id="330" w:name="_Toc89877736"/>
      <w:bookmarkStart w:id="331" w:name="_Toc98709587"/>
      <w:bookmarkStart w:id="332" w:name="_Toc105691402"/>
      <w:bookmarkStart w:id="333" w:name="_Toc105693716"/>
      <w:bookmarkStart w:id="334" w:name="_Toc123139052"/>
      <w:bookmarkStart w:id="335" w:name="_Toc124165852"/>
      <w:bookmarkStart w:id="336" w:name="_Toc130922725"/>
      <w:bookmarkStart w:id="337" w:name="_Toc137303137"/>
      <w:bookmarkStart w:id="338" w:name="_Toc138889361"/>
      <w:bookmarkStart w:id="339" w:name="_Toc145111173"/>
      <w:bookmarkStart w:id="340" w:name="_Toc155265149"/>
      <w:bookmarkStart w:id="341" w:name="_Toc161852724"/>
      <w:r w:rsidRPr="00090C64">
        <w:rPr>
          <w:lang w:eastAsia="sv-SE"/>
        </w:rPr>
        <w:t>4.1.</w:t>
      </w:r>
      <w:r w:rsidRPr="00090C64">
        <w:t>2.2</w:t>
      </w:r>
      <w:r w:rsidRPr="00090C64">
        <w:rPr>
          <w:lang w:eastAsia="sv-SE"/>
        </w:rPr>
        <w:tab/>
        <w:t>Measurement of t</w:t>
      </w:r>
      <w:r w:rsidRPr="00090C64">
        <w:t>ransmitter</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42" w:name="_Toc21124831"/>
      <w:bookmarkStart w:id="343" w:name="_Toc29767821"/>
      <w:bookmarkStart w:id="344" w:name="_Toc36044263"/>
      <w:bookmarkStart w:id="345" w:name="_Toc37230168"/>
      <w:bookmarkStart w:id="346" w:name="_Toc45907311"/>
      <w:bookmarkStart w:id="347" w:name="_Toc53181416"/>
      <w:bookmarkStart w:id="348" w:name="_Toc61127290"/>
      <w:bookmarkStart w:id="349" w:name="_Toc67054297"/>
      <w:bookmarkStart w:id="350" w:name="_Toc67061295"/>
      <w:bookmarkStart w:id="351" w:name="_Toc74734813"/>
      <w:bookmarkStart w:id="352" w:name="_Toc74753056"/>
      <w:bookmarkStart w:id="353" w:name="_Toc76507315"/>
      <w:bookmarkStart w:id="354" w:name="_Toc83108924"/>
      <w:bookmarkStart w:id="355" w:name="_Toc89877737"/>
      <w:bookmarkStart w:id="356" w:name="_Toc98709588"/>
      <w:bookmarkStart w:id="357" w:name="_Toc105691403"/>
      <w:bookmarkStart w:id="358" w:name="_Toc105693717"/>
      <w:bookmarkStart w:id="359" w:name="_Toc123139053"/>
      <w:bookmarkStart w:id="360" w:name="_Toc124165853"/>
      <w:bookmarkStart w:id="361" w:name="_Toc130922726"/>
      <w:bookmarkStart w:id="362" w:name="_Toc137303138"/>
      <w:bookmarkStart w:id="363" w:name="_Toc138889362"/>
      <w:bookmarkStart w:id="364" w:name="_Toc145111174"/>
      <w:bookmarkStart w:id="365" w:name="_Toc155265150"/>
      <w:bookmarkStart w:id="366" w:name="_Toc161852725"/>
      <w:r w:rsidRPr="00090C64">
        <w:rPr>
          <w:lang w:eastAsia="sv-SE"/>
        </w:rPr>
        <w:t>4.1.</w:t>
      </w:r>
      <w:r w:rsidRPr="00090C64">
        <w:t>2.3</w:t>
      </w:r>
      <w:r w:rsidRPr="00090C64">
        <w:rPr>
          <w:lang w:eastAsia="sv-SE"/>
        </w:rPr>
        <w:tab/>
        <w:t xml:space="preserve">Measurement of </w:t>
      </w:r>
      <w:r w:rsidRPr="00090C64">
        <w:t>receiver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67" w:name="_Toc21124832"/>
      <w:bookmarkStart w:id="368" w:name="_Toc29767822"/>
      <w:bookmarkStart w:id="369" w:name="_Toc36044264"/>
      <w:bookmarkStart w:id="370" w:name="_Toc37230169"/>
      <w:bookmarkStart w:id="371" w:name="_Toc45907312"/>
      <w:bookmarkStart w:id="372" w:name="_Toc53181417"/>
      <w:bookmarkStart w:id="373" w:name="_Toc61127291"/>
      <w:bookmarkStart w:id="374" w:name="_Toc67054298"/>
      <w:bookmarkStart w:id="375" w:name="_Toc67061296"/>
      <w:bookmarkStart w:id="376" w:name="_Toc74734814"/>
      <w:bookmarkStart w:id="377" w:name="_Toc74753057"/>
      <w:bookmarkStart w:id="378" w:name="_Toc76507316"/>
      <w:bookmarkStart w:id="379" w:name="_Toc83108925"/>
      <w:bookmarkStart w:id="380" w:name="_Toc89877738"/>
      <w:bookmarkStart w:id="381" w:name="_Toc98709589"/>
      <w:bookmarkStart w:id="382" w:name="_Toc105691404"/>
      <w:bookmarkStart w:id="383" w:name="_Toc105693718"/>
      <w:bookmarkStart w:id="384" w:name="_Toc123139054"/>
      <w:bookmarkStart w:id="385" w:name="_Toc124165854"/>
      <w:bookmarkStart w:id="386" w:name="_Toc130922727"/>
      <w:bookmarkStart w:id="387" w:name="_Toc137303139"/>
      <w:bookmarkStart w:id="388" w:name="_Toc138889363"/>
      <w:bookmarkStart w:id="389" w:name="_Toc145111175"/>
      <w:bookmarkStart w:id="390" w:name="_Toc155265151"/>
      <w:bookmarkStart w:id="391" w:name="_Toc161852726"/>
      <w:r w:rsidRPr="00090C64">
        <w:rPr>
          <w:lang w:eastAsia="sv-SE"/>
        </w:rPr>
        <w:t>4.1.</w:t>
      </w:r>
      <w:r w:rsidRPr="00090C64">
        <w:t>2.4</w:t>
      </w:r>
      <w:r w:rsidRPr="00090C64">
        <w:rPr>
          <w:lang w:eastAsia="sv-SE"/>
        </w:rPr>
        <w:tab/>
        <w:t xml:space="preserve">Measurement of </w:t>
      </w:r>
      <w:r w:rsidRPr="00090C64">
        <w:t>performance requirement</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92" w:name="_Toc21124833"/>
      <w:bookmarkStart w:id="393" w:name="_Toc29767823"/>
      <w:bookmarkStart w:id="394" w:name="_Toc36044265"/>
      <w:bookmarkStart w:id="395" w:name="_Toc37230170"/>
      <w:bookmarkStart w:id="396" w:name="_Toc45907313"/>
      <w:bookmarkStart w:id="397" w:name="_Toc53181418"/>
      <w:bookmarkStart w:id="398" w:name="_Toc61127292"/>
      <w:bookmarkStart w:id="399" w:name="_Toc67054299"/>
      <w:bookmarkStart w:id="400" w:name="_Toc67061297"/>
      <w:bookmarkStart w:id="401" w:name="_Toc74734815"/>
      <w:bookmarkStart w:id="402" w:name="_Toc74753058"/>
      <w:bookmarkStart w:id="403" w:name="_Toc76507317"/>
      <w:bookmarkStart w:id="404" w:name="_Toc83108926"/>
      <w:bookmarkStart w:id="405" w:name="_Toc89877739"/>
      <w:bookmarkStart w:id="406" w:name="_Toc98709590"/>
      <w:bookmarkStart w:id="407" w:name="_Toc105691405"/>
      <w:bookmarkStart w:id="408" w:name="_Toc105693719"/>
      <w:bookmarkStart w:id="409" w:name="_Toc123139055"/>
      <w:bookmarkStart w:id="410" w:name="_Toc124165855"/>
      <w:bookmarkStart w:id="411" w:name="_Toc130922728"/>
      <w:bookmarkStart w:id="412" w:name="_Toc137303140"/>
      <w:bookmarkStart w:id="413" w:name="_Toc138889364"/>
      <w:bookmarkStart w:id="414" w:name="_Toc145111176"/>
      <w:bookmarkStart w:id="415" w:name="_Toc155265152"/>
      <w:bookmarkStart w:id="416" w:name="_Toc161852727"/>
      <w:r w:rsidRPr="00090C64">
        <w:rPr>
          <w:lang w:eastAsia="sv-SE"/>
        </w:rPr>
        <w:t>4.1.</w:t>
      </w:r>
      <w:r w:rsidRPr="00090C64">
        <w:t>3</w:t>
      </w:r>
      <w:r w:rsidRPr="00090C64">
        <w:rPr>
          <w:lang w:eastAsia="sv-SE"/>
        </w:rPr>
        <w:tab/>
        <w:t>Interpretation of measurement results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17" w:name="_Toc21124834"/>
      <w:bookmarkStart w:id="418" w:name="_Toc29767824"/>
      <w:bookmarkStart w:id="419" w:name="_Toc36044266"/>
      <w:bookmarkStart w:id="420" w:name="_Toc37230171"/>
      <w:bookmarkStart w:id="421" w:name="_Toc45907314"/>
      <w:bookmarkStart w:id="422" w:name="_Toc53181419"/>
      <w:bookmarkStart w:id="423" w:name="_Toc61127293"/>
      <w:bookmarkStart w:id="424" w:name="_Toc67054300"/>
      <w:bookmarkStart w:id="425" w:name="_Toc67061298"/>
      <w:bookmarkStart w:id="426" w:name="_Toc74734816"/>
      <w:bookmarkStart w:id="427" w:name="_Toc74753059"/>
      <w:bookmarkStart w:id="428" w:name="_Toc76507318"/>
      <w:bookmarkStart w:id="429" w:name="_Toc83108927"/>
      <w:bookmarkStart w:id="430" w:name="_Toc89877740"/>
      <w:bookmarkStart w:id="431" w:name="_Toc98709591"/>
      <w:bookmarkStart w:id="432" w:name="_Toc105691406"/>
      <w:bookmarkStart w:id="433" w:name="_Toc105693720"/>
      <w:bookmarkStart w:id="434" w:name="_Toc123139056"/>
      <w:bookmarkStart w:id="435" w:name="_Toc124165856"/>
      <w:bookmarkStart w:id="436" w:name="_Toc130922729"/>
      <w:bookmarkStart w:id="437" w:name="_Toc137303141"/>
      <w:bookmarkStart w:id="438" w:name="_Toc138889365"/>
      <w:bookmarkStart w:id="439" w:name="_Toc145111177"/>
      <w:bookmarkStart w:id="440" w:name="_Toc155265153"/>
      <w:bookmarkStart w:id="441" w:name="_Toc161852728"/>
      <w:r w:rsidRPr="00090C64">
        <w:rPr>
          <w:snapToGrid w:val="0"/>
        </w:rPr>
        <w:t>4.2</w:t>
      </w:r>
      <w:r w:rsidRPr="00090C64">
        <w:rPr>
          <w:snapToGrid w:val="0"/>
        </w:rPr>
        <w:tab/>
      </w:r>
      <w:r w:rsidRPr="00090C64">
        <w:rPr>
          <w:lang w:eastAsia="zh-CN"/>
        </w:rPr>
        <w:t>Conducted and radiated requirement reference points</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5pt;height:195.5pt" o:ole="">
            <v:imagedata r:id="rId18" o:title=""/>
          </v:shape>
          <o:OLEObject Type="Embed" ProgID="Visio.Drawing.15" ShapeID="_x0000_i1029" DrawAspect="Content" ObjectID="_1773835186"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5pt;height:195.5pt" o:ole="">
            <v:imagedata r:id="rId20" o:title=""/>
          </v:shape>
          <o:OLEObject Type="Embed" ProgID="Visio.Drawing.15" ShapeID="_x0000_i1030" DrawAspect="Content" ObjectID="_1773835187"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42" w:name="_Toc21124835"/>
      <w:bookmarkStart w:id="443" w:name="_Toc29767825"/>
      <w:bookmarkStart w:id="444" w:name="_Toc36044267"/>
      <w:bookmarkStart w:id="445" w:name="_Toc37230172"/>
      <w:bookmarkStart w:id="446" w:name="_Toc45907315"/>
      <w:bookmarkStart w:id="447" w:name="_Toc53181420"/>
      <w:bookmarkStart w:id="448" w:name="_Toc61127294"/>
      <w:bookmarkStart w:id="449" w:name="_Toc67054301"/>
      <w:bookmarkStart w:id="450" w:name="_Toc67061299"/>
      <w:bookmarkStart w:id="451" w:name="_Toc74734817"/>
      <w:bookmarkStart w:id="452" w:name="_Toc74753060"/>
      <w:bookmarkStart w:id="453" w:name="_Toc76507319"/>
      <w:bookmarkStart w:id="454" w:name="_Toc83108928"/>
      <w:bookmarkStart w:id="455" w:name="_Toc89877741"/>
      <w:bookmarkStart w:id="456" w:name="_Toc98709592"/>
      <w:bookmarkStart w:id="457" w:name="_Toc105691407"/>
      <w:bookmarkStart w:id="458" w:name="_Toc105693721"/>
      <w:bookmarkStart w:id="459" w:name="_Toc123139057"/>
      <w:bookmarkStart w:id="460" w:name="_Toc124165857"/>
      <w:bookmarkStart w:id="461" w:name="_Toc130922730"/>
      <w:bookmarkStart w:id="462" w:name="_Toc137303142"/>
      <w:bookmarkStart w:id="463" w:name="_Toc138889366"/>
      <w:bookmarkStart w:id="464" w:name="_Toc145111178"/>
      <w:bookmarkStart w:id="465" w:name="_Toc155265154"/>
      <w:bookmarkStart w:id="466" w:name="_Toc161852729"/>
      <w:r w:rsidRPr="00090C64">
        <w:rPr>
          <w:snapToGrid w:val="0"/>
        </w:rPr>
        <w:t>4.3</w:t>
      </w:r>
      <w:r w:rsidRPr="00090C64">
        <w:rPr>
          <w:snapToGrid w:val="0"/>
        </w:rPr>
        <w:tab/>
      </w:r>
      <w:r w:rsidRPr="00090C64">
        <w:rPr>
          <w:lang w:eastAsia="zh-CN"/>
        </w:rPr>
        <w:t>Base station classes</w:t>
      </w:r>
      <w:r w:rsidRPr="00090C64">
        <w:t xml:space="preserve"> for AAS BS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67" w:name="_Toc21124836"/>
      <w:bookmarkStart w:id="468" w:name="_Toc29767826"/>
      <w:bookmarkStart w:id="469" w:name="_Toc36044268"/>
      <w:bookmarkStart w:id="470" w:name="_Toc37230173"/>
      <w:bookmarkStart w:id="471" w:name="_Toc45907316"/>
      <w:bookmarkStart w:id="472" w:name="_Toc53181421"/>
      <w:bookmarkStart w:id="473" w:name="_Toc61127295"/>
      <w:bookmarkStart w:id="474" w:name="_Toc67054302"/>
      <w:bookmarkStart w:id="475" w:name="_Toc67061300"/>
      <w:bookmarkStart w:id="476" w:name="_Toc74734818"/>
      <w:bookmarkStart w:id="477" w:name="_Toc74753061"/>
      <w:bookmarkStart w:id="478" w:name="_Toc76507320"/>
      <w:bookmarkStart w:id="479" w:name="_Toc83108929"/>
      <w:bookmarkStart w:id="480" w:name="_Toc89877742"/>
      <w:bookmarkStart w:id="481" w:name="_Toc98709593"/>
      <w:bookmarkStart w:id="482" w:name="_Toc105691408"/>
      <w:bookmarkStart w:id="483" w:name="_Toc105693722"/>
      <w:bookmarkStart w:id="484" w:name="_Toc123139058"/>
      <w:bookmarkStart w:id="485" w:name="_Toc124165858"/>
      <w:bookmarkStart w:id="486" w:name="_Toc130922731"/>
      <w:bookmarkStart w:id="487" w:name="_Toc137303143"/>
      <w:bookmarkStart w:id="488" w:name="_Toc138889367"/>
      <w:bookmarkStart w:id="489" w:name="_Toc145111179"/>
      <w:bookmarkStart w:id="490" w:name="_Toc155265155"/>
      <w:bookmarkStart w:id="491" w:name="_Toc161852730"/>
      <w:r w:rsidRPr="00090C64">
        <w:rPr>
          <w:lang w:eastAsia="zh-CN"/>
        </w:rPr>
        <w:t>4.4</w:t>
      </w:r>
      <w:r w:rsidRPr="00090C64">
        <w:rPr>
          <w:lang w:eastAsia="zh-CN"/>
        </w:rPr>
        <w:tab/>
        <w:t>Regional requirements</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492" w:name="_Toc21124837"/>
      <w:bookmarkStart w:id="493" w:name="_Toc29767827"/>
      <w:bookmarkStart w:id="494" w:name="_Toc36044269"/>
      <w:bookmarkStart w:id="495" w:name="_Toc37230174"/>
      <w:bookmarkStart w:id="496" w:name="_Toc45907317"/>
      <w:bookmarkStart w:id="497" w:name="_Toc53181422"/>
      <w:bookmarkStart w:id="498" w:name="_Toc61127296"/>
      <w:bookmarkStart w:id="499" w:name="_Toc67054303"/>
      <w:bookmarkStart w:id="500" w:name="_Toc67061301"/>
      <w:bookmarkStart w:id="501" w:name="_Toc74734819"/>
      <w:bookmarkStart w:id="502" w:name="_Toc74753062"/>
      <w:bookmarkStart w:id="503" w:name="_Toc76507321"/>
      <w:bookmarkStart w:id="504" w:name="_Toc83108930"/>
      <w:bookmarkStart w:id="505" w:name="_Toc89877743"/>
      <w:bookmarkStart w:id="506" w:name="_Toc98709594"/>
      <w:bookmarkStart w:id="507" w:name="_Toc105691409"/>
      <w:bookmarkStart w:id="508" w:name="_Toc105693723"/>
      <w:bookmarkStart w:id="509" w:name="_Toc123139059"/>
      <w:bookmarkStart w:id="510" w:name="_Toc124165859"/>
      <w:bookmarkStart w:id="511" w:name="_Toc130922732"/>
      <w:bookmarkStart w:id="512" w:name="_Toc137303144"/>
      <w:bookmarkStart w:id="513" w:name="_Toc138889368"/>
      <w:bookmarkStart w:id="514" w:name="_Toc145111180"/>
      <w:bookmarkStart w:id="515" w:name="_Toc155265156"/>
      <w:bookmarkStart w:id="516" w:name="_Toc161852731"/>
      <w:r w:rsidRPr="00090C64">
        <w:rPr>
          <w:lang w:eastAsia="zh-CN"/>
        </w:rPr>
        <w:t>4.5</w:t>
      </w:r>
      <w:r w:rsidRPr="00090C64">
        <w:rPr>
          <w:lang w:eastAsia="zh-CN"/>
        </w:rPr>
        <w:tab/>
        <w:t>Operating bands and band categories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17" w:name="_Toc21124838"/>
      <w:bookmarkStart w:id="518" w:name="_Toc29767828"/>
      <w:bookmarkStart w:id="519" w:name="_Toc36044270"/>
      <w:bookmarkStart w:id="520" w:name="_Toc37230175"/>
      <w:bookmarkStart w:id="521" w:name="_Toc45907318"/>
      <w:bookmarkStart w:id="522" w:name="_Toc53181423"/>
      <w:bookmarkStart w:id="523" w:name="_Toc61127297"/>
      <w:bookmarkStart w:id="524" w:name="_Toc67054304"/>
      <w:bookmarkStart w:id="525" w:name="_Toc67061302"/>
      <w:bookmarkStart w:id="526" w:name="_Toc74734820"/>
      <w:bookmarkStart w:id="527" w:name="_Toc74753063"/>
      <w:bookmarkStart w:id="528" w:name="_Toc76507322"/>
      <w:bookmarkStart w:id="529" w:name="_Toc83108931"/>
      <w:bookmarkStart w:id="530" w:name="_Toc89877744"/>
      <w:bookmarkStart w:id="531" w:name="_Toc98709595"/>
      <w:bookmarkStart w:id="532" w:name="_Toc105691410"/>
      <w:bookmarkStart w:id="533" w:name="_Toc105693724"/>
      <w:bookmarkStart w:id="534" w:name="_Toc123139060"/>
      <w:bookmarkStart w:id="535" w:name="_Toc124165860"/>
      <w:bookmarkStart w:id="536" w:name="_Toc130922733"/>
      <w:bookmarkStart w:id="537" w:name="_Toc137303145"/>
      <w:bookmarkStart w:id="538" w:name="_Toc138889369"/>
      <w:bookmarkStart w:id="539" w:name="_Toc145111181"/>
      <w:bookmarkStart w:id="540" w:name="_Toc155265157"/>
      <w:bookmarkStart w:id="541" w:name="_Toc161852732"/>
      <w:r w:rsidRPr="00090C64">
        <w:rPr>
          <w:lang w:eastAsia="zh-CN"/>
        </w:rPr>
        <w:t>4.6</w:t>
      </w:r>
      <w:r w:rsidRPr="00090C64">
        <w:rPr>
          <w:lang w:eastAsia="zh-CN"/>
        </w:rPr>
        <w:tab/>
        <w:t>Channel arrangements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42" w:name="_Toc21124839"/>
      <w:bookmarkStart w:id="543" w:name="_Toc29767829"/>
      <w:bookmarkStart w:id="544" w:name="_Toc36044271"/>
      <w:bookmarkStart w:id="545" w:name="_Toc37230176"/>
      <w:bookmarkStart w:id="546" w:name="_Toc45907319"/>
      <w:bookmarkStart w:id="547" w:name="_Toc53181424"/>
      <w:bookmarkStart w:id="548" w:name="_Toc61127298"/>
      <w:bookmarkStart w:id="549" w:name="_Toc67054305"/>
      <w:bookmarkStart w:id="550" w:name="_Toc67061303"/>
      <w:bookmarkStart w:id="551" w:name="_Toc74734821"/>
      <w:bookmarkStart w:id="552" w:name="_Toc74753064"/>
      <w:bookmarkStart w:id="553" w:name="_Toc76507323"/>
      <w:bookmarkStart w:id="554" w:name="_Toc83108932"/>
      <w:bookmarkStart w:id="555" w:name="_Toc89877745"/>
      <w:bookmarkStart w:id="556" w:name="_Toc98709596"/>
      <w:bookmarkStart w:id="557" w:name="_Toc105691411"/>
      <w:bookmarkStart w:id="558" w:name="_Toc105693725"/>
      <w:bookmarkStart w:id="559" w:name="_Toc123139061"/>
      <w:bookmarkStart w:id="560" w:name="_Toc124165861"/>
      <w:bookmarkStart w:id="561" w:name="_Toc130922734"/>
      <w:bookmarkStart w:id="562" w:name="_Toc137303146"/>
      <w:bookmarkStart w:id="563" w:name="_Toc138889370"/>
      <w:bookmarkStart w:id="564" w:name="_Toc145111182"/>
      <w:bookmarkStart w:id="565" w:name="_Toc155265158"/>
      <w:bookmarkStart w:id="566" w:name="_Toc161852733"/>
      <w:r w:rsidRPr="00090C64">
        <w:rPr>
          <w:lang w:eastAsia="zh-CN"/>
        </w:rPr>
        <w:t>4.7</w:t>
      </w:r>
      <w:r w:rsidRPr="00090C64">
        <w:rPr>
          <w:lang w:eastAsia="zh-CN"/>
        </w:rPr>
        <w:tab/>
        <w:t>Requirements for AAS BS capable of multi-band operation</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67" w:name="_Toc21124840"/>
      <w:bookmarkStart w:id="568" w:name="_Toc29767830"/>
      <w:bookmarkStart w:id="569" w:name="_Toc36044272"/>
      <w:bookmarkStart w:id="570" w:name="_Toc37230177"/>
      <w:bookmarkStart w:id="571" w:name="_Toc45907320"/>
      <w:bookmarkStart w:id="572" w:name="_Toc53181425"/>
      <w:bookmarkStart w:id="573" w:name="_Toc61127299"/>
      <w:bookmarkStart w:id="574" w:name="_Toc67054306"/>
      <w:bookmarkStart w:id="575" w:name="_Toc67061304"/>
      <w:bookmarkStart w:id="576" w:name="_Toc74734822"/>
      <w:bookmarkStart w:id="577" w:name="_Toc74753065"/>
      <w:bookmarkStart w:id="578" w:name="_Toc76507324"/>
      <w:bookmarkStart w:id="579" w:name="_Toc83108933"/>
      <w:bookmarkStart w:id="580" w:name="_Toc89877746"/>
      <w:bookmarkStart w:id="581" w:name="_Toc98709597"/>
      <w:bookmarkStart w:id="582" w:name="_Toc105691412"/>
      <w:bookmarkStart w:id="583" w:name="_Toc105693726"/>
      <w:bookmarkStart w:id="584" w:name="_Toc123139062"/>
      <w:bookmarkStart w:id="585" w:name="_Toc124165862"/>
      <w:bookmarkStart w:id="586" w:name="_Toc130922735"/>
      <w:bookmarkStart w:id="587" w:name="_Toc137303147"/>
      <w:bookmarkStart w:id="588" w:name="_Toc138889371"/>
      <w:bookmarkStart w:id="589" w:name="_Toc145111183"/>
      <w:bookmarkStart w:id="590" w:name="_Toc155265159"/>
      <w:bookmarkStart w:id="591" w:name="_Toc161852734"/>
      <w:r w:rsidRPr="00090C64">
        <w:rPr>
          <w:lang w:eastAsia="zh-CN"/>
        </w:rPr>
        <w:t>4.8</w:t>
      </w:r>
      <w:r w:rsidRPr="00090C64">
        <w:rPr>
          <w:lang w:eastAsia="zh-CN"/>
        </w:rPr>
        <w:tab/>
        <w:t>AAS BS configurations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48C1D565" w14:textId="77777777" w:rsidR="00D57C09" w:rsidRPr="00090C64" w:rsidRDefault="00D57C09" w:rsidP="00D57C09">
      <w:pPr>
        <w:pStyle w:val="Heading3"/>
      </w:pPr>
      <w:bookmarkStart w:id="592" w:name="_Toc21124841"/>
      <w:bookmarkStart w:id="593" w:name="_Toc29767831"/>
      <w:bookmarkStart w:id="594" w:name="_Toc36044273"/>
      <w:bookmarkStart w:id="595" w:name="_Toc37230178"/>
      <w:bookmarkStart w:id="596" w:name="_Toc45907321"/>
      <w:bookmarkStart w:id="597" w:name="_Toc53181426"/>
      <w:bookmarkStart w:id="598" w:name="_Toc61127300"/>
      <w:bookmarkStart w:id="599" w:name="_Toc67054307"/>
      <w:bookmarkStart w:id="600" w:name="_Toc67061305"/>
      <w:bookmarkStart w:id="601" w:name="_Toc74734823"/>
      <w:bookmarkStart w:id="602" w:name="_Toc74753066"/>
      <w:bookmarkStart w:id="603" w:name="_Toc76507325"/>
      <w:bookmarkStart w:id="604" w:name="_Toc83108934"/>
      <w:bookmarkStart w:id="605" w:name="_Toc89877747"/>
      <w:bookmarkStart w:id="606" w:name="_Toc98709598"/>
      <w:bookmarkStart w:id="607" w:name="_Toc105691413"/>
      <w:bookmarkStart w:id="608" w:name="_Toc105693727"/>
      <w:bookmarkStart w:id="609" w:name="_Toc123139063"/>
      <w:bookmarkStart w:id="610" w:name="_Toc124165863"/>
      <w:bookmarkStart w:id="611" w:name="_Toc130922736"/>
      <w:bookmarkStart w:id="612" w:name="_Toc137303148"/>
      <w:bookmarkStart w:id="613" w:name="_Toc138889372"/>
      <w:bookmarkStart w:id="614" w:name="_Toc145111184"/>
      <w:bookmarkStart w:id="615" w:name="_Toc155265160"/>
      <w:bookmarkStart w:id="616" w:name="_Toc161852735"/>
      <w:r w:rsidRPr="00090C64">
        <w:t>4.8.1</w:t>
      </w:r>
      <w:r w:rsidRPr="00090C64">
        <w:tab/>
        <w:t>Transmit 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pt;height:195.5pt" o:ole="">
            <v:imagedata r:id="rId22" o:title=""/>
          </v:shape>
          <o:OLEObject Type="Embed" ProgID="Word.Picture.8" ShapeID="_x0000_i1031" DrawAspect="Content" ObjectID="_1773835188"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5pt;height:5in" o:ole="">
            <v:imagedata r:id="rId24" o:title=""/>
          </v:shape>
          <o:OLEObject Type="Embed" ProgID="Visio.Drawing.15" ShapeID="_x0000_i1032" DrawAspect="Content" ObjectID="_1773835189"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17" w:name="_Toc21124842"/>
      <w:bookmarkStart w:id="618" w:name="_Toc29767832"/>
      <w:bookmarkStart w:id="619" w:name="_Toc36044274"/>
      <w:bookmarkStart w:id="620" w:name="_Toc37230179"/>
      <w:bookmarkStart w:id="621" w:name="_Toc45907322"/>
      <w:bookmarkStart w:id="622" w:name="_Toc53181427"/>
      <w:bookmarkStart w:id="623" w:name="_Toc61127301"/>
      <w:bookmarkStart w:id="624" w:name="_Toc67054308"/>
      <w:bookmarkStart w:id="625" w:name="_Toc67061306"/>
      <w:bookmarkStart w:id="626" w:name="_Toc74734824"/>
      <w:bookmarkStart w:id="627" w:name="_Toc74753067"/>
      <w:bookmarkStart w:id="628" w:name="_Toc76507326"/>
      <w:bookmarkStart w:id="629" w:name="_Toc83108935"/>
      <w:bookmarkStart w:id="630" w:name="_Toc89877748"/>
      <w:bookmarkStart w:id="631" w:name="_Toc98709599"/>
      <w:bookmarkStart w:id="632" w:name="_Toc105691414"/>
      <w:bookmarkStart w:id="633" w:name="_Toc105693728"/>
      <w:bookmarkStart w:id="634" w:name="_Toc123139064"/>
      <w:bookmarkStart w:id="635" w:name="_Toc124165864"/>
      <w:bookmarkStart w:id="636" w:name="_Toc130922737"/>
      <w:bookmarkStart w:id="637" w:name="_Toc137303149"/>
      <w:bookmarkStart w:id="638" w:name="_Toc138889373"/>
      <w:bookmarkStart w:id="639" w:name="_Toc145111185"/>
      <w:bookmarkStart w:id="640" w:name="_Toc155265161"/>
      <w:bookmarkStart w:id="641" w:name="_Toc161852736"/>
      <w:r w:rsidRPr="00090C64">
        <w:t>4.8.2</w:t>
      </w:r>
      <w:r w:rsidRPr="00090C64">
        <w:tab/>
        <w:t>Receive configurations</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42" w:name="_MON_1561373884"/>
    <w:bookmarkEnd w:id="642"/>
    <w:p w14:paraId="7AC8EACA" w14:textId="77777777" w:rsidR="00D57C09" w:rsidRPr="00090C64" w:rsidRDefault="00D57C09" w:rsidP="00D57C09">
      <w:pPr>
        <w:pStyle w:val="TH"/>
      </w:pPr>
      <w:r w:rsidRPr="00090C64">
        <w:object w:dxaOrig="10259" w:dyaOrig="4212" w14:anchorId="05535C2C">
          <v:shape id="_x0000_i1033" type="#_x0000_t75" style="width:478.5pt;height:195.5pt" o:ole="">
            <v:imagedata r:id="rId26" o:title=""/>
          </v:shape>
          <o:OLEObject Type="Embed" ProgID="Word.Picture.8" ShapeID="_x0000_i1033" DrawAspect="Content" ObjectID="_1773835190"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5pt;height:344.5pt" o:ole="">
            <v:imagedata r:id="rId28" o:title=""/>
          </v:shape>
          <o:OLEObject Type="Embed" ProgID="Visio.Drawing.15" ShapeID="_x0000_i1034" DrawAspect="Content" ObjectID="_1773835191"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43" w:name="_Toc21124843"/>
      <w:bookmarkStart w:id="644" w:name="_Toc29767833"/>
      <w:bookmarkStart w:id="645" w:name="_Toc36044275"/>
      <w:bookmarkStart w:id="646" w:name="_Toc37230180"/>
      <w:bookmarkStart w:id="647" w:name="_Toc45907323"/>
      <w:bookmarkStart w:id="648" w:name="_Toc53181428"/>
      <w:bookmarkStart w:id="649" w:name="_Toc61127302"/>
      <w:bookmarkStart w:id="650" w:name="_Toc67054309"/>
      <w:bookmarkStart w:id="651" w:name="_Toc67061307"/>
      <w:bookmarkStart w:id="652" w:name="_Toc74734825"/>
      <w:bookmarkStart w:id="653" w:name="_Toc74753068"/>
      <w:bookmarkStart w:id="654" w:name="_Toc76507327"/>
      <w:bookmarkStart w:id="655" w:name="_Toc83108936"/>
      <w:bookmarkStart w:id="656" w:name="_Toc89877749"/>
      <w:bookmarkStart w:id="657" w:name="_Toc98709600"/>
      <w:bookmarkStart w:id="658" w:name="_Toc105691415"/>
      <w:bookmarkStart w:id="659" w:name="_Toc105693729"/>
      <w:bookmarkStart w:id="660" w:name="_Toc123139065"/>
      <w:bookmarkStart w:id="661" w:name="_Toc124165865"/>
      <w:bookmarkStart w:id="662" w:name="_Toc130922738"/>
      <w:bookmarkStart w:id="663" w:name="_Toc137303150"/>
      <w:bookmarkStart w:id="664" w:name="_Toc138889374"/>
      <w:bookmarkStart w:id="665" w:name="_Toc145111186"/>
      <w:bookmarkStart w:id="666" w:name="_Toc155265162"/>
      <w:bookmarkStart w:id="667" w:name="_Toc161852737"/>
      <w:r w:rsidRPr="00090C64">
        <w:t>4.8.3</w:t>
      </w:r>
      <w:r w:rsidRPr="00090C64">
        <w:tab/>
        <w:t>Power supply options</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68" w:name="_Toc21124844"/>
      <w:bookmarkStart w:id="669" w:name="_Toc29767834"/>
      <w:bookmarkStart w:id="670" w:name="_Toc36044276"/>
      <w:bookmarkStart w:id="671" w:name="_Toc37230181"/>
      <w:bookmarkStart w:id="672" w:name="_Toc45907324"/>
      <w:bookmarkStart w:id="673" w:name="_Toc53181429"/>
      <w:bookmarkStart w:id="674" w:name="_Toc61127303"/>
      <w:bookmarkStart w:id="675" w:name="_Toc67054310"/>
      <w:bookmarkStart w:id="676" w:name="_Toc67061308"/>
      <w:bookmarkStart w:id="677" w:name="_Toc74734826"/>
      <w:bookmarkStart w:id="678" w:name="_Toc74753069"/>
      <w:bookmarkStart w:id="679" w:name="_Toc76507328"/>
      <w:bookmarkStart w:id="680" w:name="_Toc83108937"/>
      <w:bookmarkStart w:id="681" w:name="_Toc89877750"/>
      <w:bookmarkStart w:id="682" w:name="_Toc98709601"/>
      <w:bookmarkStart w:id="683" w:name="_Toc105691416"/>
      <w:bookmarkStart w:id="684" w:name="_Toc105693730"/>
      <w:bookmarkStart w:id="685" w:name="_Toc123139066"/>
      <w:bookmarkStart w:id="686" w:name="_Toc124165866"/>
      <w:bookmarkStart w:id="687" w:name="_Toc130922739"/>
      <w:bookmarkStart w:id="688" w:name="_Toc137303151"/>
      <w:bookmarkStart w:id="689" w:name="_Toc138889375"/>
      <w:bookmarkStart w:id="690" w:name="_Toc145111187"/>
      <w:bookmarkStart w:id="691" w:name="_Toc155265163"/>
      <w:bookmarkStart w:id="692" w:name="_Toc161852738"/>
      <w:r w:rsidRPr="00090C64">
        <w:t>4.8.4</w:t>
      </w:r>
      <w:r w:rsidRPr="00090C64">
        <w:tab/>
        <w:t>BS with integrated Iuant BS modem</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93" w:name="_Toc21124845"/>
      <w:bookmarkStart w:id="694" w:name="_Toc29767835"/>
      <w:bookmarkStart w:id="695" w:name="_Toc36044277"/>
      <w:bookmarkStart w:id="696" w:name="_Toc37230182"/>
      <w:bookmarkStart w:id="697" w:name="_Toc45907325"/>
      <w:bookmarkStart w:id="698" w:name="_Toc53181430"/>
      <w:bookmarkStart w:id="699" w:name="_Toc61127304"/>
      <w:bookmarkStart w:id="700" w:name="_Toc67054311"/>
      <w:bookmarkStart w:id="701" w:name="_Toc67061309"/>
      <w:bookmarkStart w:id="702" w:name="_Toc74734827"/>
      <w:bookmarkStart w:id="703" w:name="_Toc74753070"/>
      <w:bookmarkStart w:id="704" w:name="_Toc76507329"/>
      <w:bookmarkStart w:id="705" w:name="_Toc83108938"/>
      <w:bookmarkStart w:id="706" w:name="_Toc89877751"/>
      <w:bookmarkStart w:id="707" w:name="_Toc98709602"/>
      <w:bookmarkStart w:id="708" w:name="_Toc105691417"/>
      <w:bookmarkStart w:id="709" w:name="_Toc105693731"/>
      <w:bookmarkStart w:id="710" w:name="_Toc123139067"/>
      <w:bookmarkStart w:id="711" w:name="_Toc124165867"/>
      <w:bookmarkStart w:id="712" w:name="_Toc130922740"/>
      <w:bookmarkStart w:id="713" w:name="_Toc137303152"/>
      <w:bookmarkStart w:id="714" w:name="_Toc138889376"/>
      <w:bookmarkStart w:id="715" w:name="_Toc145111188"/>
      <w:bookmarkStart w:id="716" w:name="_Toc155265164"/>
      <w:bookmarkStart w:id="717" w:name="_Toc161852739"/>
      <w:r w:rsidRPr="00090C64">
        <w:rPr>
          <w:lang w:eastAsia="zh-CN"/>
        </w:rPr>
        <w:t>4.9</w:t>
      </w:r>
      <w:r w:rsidRPr="00090C64">
        <w:rPr>
          <w:lang w:eastAsia="zh-CN"/>
        </w:rPr>
        <w:tab/>
        <w:t>Capability sets</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18" w:name="_Toc21124846"/>
      <w:bookmarkStart w:id="719" w:name="_Toc29767836"/>
      <w:bookmarkStart w:id="720" w:name="_Toc36044278"/>
      <w:bookmarkStart w:id="721" w:name="_Toc37230183"/>
      <w:bookmarkStart w:id="722" w:name="_Toc45907326"/>
      <w:bookmarkStart w:id="723" w:name="_Toc53181431"/>
      <w:bookmarkStart w:id="724" w:name="_Toc61127305"/>
      <w:bookmarkStart w:id="725" w:name="_Toc67054312"/>
      <w:bookmarkStart w:id="726" w:name="_Toc67061310"/>
      <w:bookmarkStart w:id="727" w:name="_Toc74734828"/>
      <w:bookmarkStart w:id="728" w:name="_Toc74753071"/>
      <w:bookmarkStart w:id="729" w:name="_Toc76507330"/>
      <w:bookmarkStart w:id="730" w:name="_Toc83108939"/>
      <w:bookmarkStart w:id="731" w:name="_Toc89877752"/>
      <w:bookmarkStart w:id="732" w:name="_Toc98709603"/>
      <w:bookmarkStart w:id="733" w:name="_Toc105691418"/>
      <w:bookmarkStart w:id="734" w:name="_Toc105693732"/>
      <w:bookmarkStart w:id="735" w:name="_Toc123139068"/>
      <w:bookmarkStart w:id="736" w:name="_Toc124165868"/>
      <w:bookmarkStart w:id="737" w:name="_Toc130922741"/>
      <w:bookmarkStart w:id="738" w:name="_Toc137303153"/>
      <w:bookmarkStart w:id="739" w:name="_Toc138889377"/>
      <w:bookmarkStart w:id="740" w:name="_Toc145111189"/>
      <w:bookmarkStart w:id="741" w:name="_Toc155265165"/>
      <w:bookmarkStart w:id="742" w:name="_Toc161852740"/>
      <w:r w:rsidRPr="00090C64">
        <w:rPr>
          <w:lang w:eastAsia="zh-CN"/>
        </w:rPr>
        <w:t>4.10</w:t>
      </w:r>
      <w:r w:rsidRPr="00090C64">
        <w:rPr>
          <w:lang w:eastAsia="zh-CN"/>
        </w:rPr>
        <w:tab/>
        <w:t>Manufacturer declarations</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43" w:name="_Toc21124847"/>
      <w:bookmarkStart w:id="744" w:name="_Toc29767837"/>
      <w:bookmarkStart w:id="745" w:name="_Toc36044279"/>
      <w:bookmarkStart w:id="746" w:name="_Toc37230184"/>
      <w:bookmarkStart w:id="747" w:name="_Toc45907327"/>
      <w:bookmarkStart w:id="748" w:name="_Toc53181432"/>
      <w:bookmarkStart w:id="749" w:name="_Toc61127306"/>
      <w:bookmarkStart w:id="750" w:name="_Toc67054313"/>
      <w:bookmarkStart w:id="751" w:name="_Toc67061311"/>
      <w:bookmarkStart w:id="752" w:name="_Toc74734829"/>
      <w:bookmarkStart w:id="753" w:name="_Toc74753072"/>
      <w:bookmarkStart w:id="754" w:name="_Toc76507331"/>
      <w:bookmarkStart w:id="755" w:name="_Toc83108940"/>
      <w:bookmarkStart w:id="756" w:name="_Toc89877753"/>
      <w:bookmarkStart w:id="757" w:name="_Toc98709604"/>
      <w:bookmarkStart w:id="758" w:name="_Toc105691419"/>
      <w:bookmarkStart w:id="759" w:name="_Toc105693733"/>
      <w:bookmarkStart w:id="760" w:name="_Toc123139069"/>
      <w:bookmarkStart w:id="761" w:name="_Toc124165869"/>
      <w:bookmarkStart w:id="762" w:name="_Toc130922742"/>
      <w:bookmarkStart w:id="763" w:name="_Toc137303154"/>
      <w:bookmarkStart w:id="764" w:name="_Toc138889378"/>
      <w:bookmarkStart w:id="765" w:name="_Toc145111190"/>
      <w:bookmarkStart w:id="766" w:name="_Toc155265166"/>
      <w:bookmarkStart w:id="767" w:name="_Toc161852741"/>
      <w:r w:rsidRPr="00090C64">
        <w:rPr>
          <w:lang w:eastAsia="zh-CN"/>
        </w:rPr>
        <w:t>4.11</w:t>
      </w:r>
      <w:r w:rsidRPr="00090C64">
        <w:rPr>
          <w:lang w:eastAsia="zh-CN"/>
        </w:rPr>
        <w:tab/>
        <w:t>Test signal configurations for testing</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6D83E0B7" w14:textId="77777777" w:rsidR="00D57C09" w:rsidRPr="00090C64" w:rsidRDefault="00D57C09" w:rsidP="000937A4">
      <w:pPr>
        <w:pStyle w:val="Heading3"/>
        <w:rPr>
          <w:lang w:eastAsia="zh-CN"/>
        </w:rPr>
      </w:pPr>
      <w:bookmarkStart w:id="768" w:name="_Toc21124848"/>
      <w:bookmarkStart w:id="769" w:name="_Toc29767838"/>
      <w:bookmarkStart w:id="770" w:name="_Toc36044280"/>
      <w:bookmarkStart w:id="771" w:name="_Toc37230185"/>
      <w:bookmarkStart w:id="772" w:name="_Toc45907328"/>
      <w:bookmarkStart w:id="773" w:name="_Toc53181433"/>
      <w:bookmarkStart w:id="774" w:name="_Toc61127307"/>
      <w:bookmarkStart w:id="775" w:name="_Toc67054314"/>
      <w:bookmarkStart w:id="776" w:name="_Toc67061312"/>
      <w:bookmarkStart w:id="777" w:name="_Toc74734830"/>
      <w:bookmarkStart w:id="778" w:name="_Toc74753073"/>
      <w:bookmarkStart w:id="779" w:name="_Toc76507332"/>
      <w:bookmarkStart w:id="780" w:name="_Toc83108941"/>
      <w:bookmarkStart w:id="781" w:name="_Toc89877754"/>
      <w:bookmarkStart w:id="782" w:name="_Toc98709605"/>
      <w:bookmarkStart w:id="783" w:name="_Toc105691420"/>
      <w:bookmarkStart w:id="784" w:name="_Toc105693734"/>
      <w:bookmarkStart w:id="785" w:name="_Toc123139070"/>
      <w:bookmarkStart w:id="786" w:name="_Toc124165870"/>
      <w:bookmarkStart w:id="787" w:name="_Toc130922743"/>
      <w:bookmarkStart w:id="788" w:name="_Toc137303155"/>
      <w:bookmarkStart w:id="789" w:name="_Toc138889379"/>
      <w:bookmarkStart w:id="790" w:name="_Toc145111191"/>
      <w:bookmarkStart w:id="791" w:name="_Toc155265167"/>
      <w:bookmarkStart w:id="792" w:name="_Toc161852742"/>
      <w:r w:rsidRPr="00090C64">
        <w:rPr>
          <w:lang w:eastAsia="zh-CN"/>
        </w:rPr>
        <w:t>4.11.1</w:t>
      </w:r>
      <w:r w:rsidRPr="00090C64">
        <w:rPr>
          <w:lang w:eastAsia="zh-CN"/>
        </w:rPr>
        <w:tab/>
        <w:t>General</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93" w:name="_Toc21124849"/>
      <w:bookmarkStart w:id="794" w:name="_Toc29767839"/>
      <w:bookmarkStart w:id="795" w:name="_Toc36044281"/>
      <w:bookmarkStart w:id="796" w:name="_Toc37230186"/>
      <w:bookmarkStart w:id="797" w:name="_Toc45907329"/>
      <w:bookmarkStart w:id="798" w:name="_Toc53181434"/>
      <w:bookmarkStart w:id="799" w:name="_Toc61127308"/>
      <w:bookmarkStart w:id="800" w:name="_Toc67054315"/>
      <w:bookmarkStart w:id="801" w:name="_Toc67061313"/>
      <w:bookmarkStart w:id="802" w:name="_Toc74734831"/>
      <w:bookmarkStart w:id="803" w:name="_Toc74753074"/>
      <w:bookmarkStart w:id="804" w:name="_Toc76507333"/>
      <w:bookmarkStart w:id="805" w:name="_Toc83108942"/>
      <w:bookmarkStart w:id="806" w:name="_Toc89877755"/>
      <w:bookmarkStart w:id="807" w:name="_Toc98709606"/>
      <w:bookmarkStart w:id="808" w:name="_Toc105691421"/>
      <w:bookmarkStart w:id="809" w:name="_Toc105693735"/>
      <w:bookmarkStart w:id="810" w:name="_Toc123139071"/>
      <w:bookmarkStart w:id="811" w:name="_Toc124165871"/>
      <w:bookmarkStart w:id="812" w:name="_Toc130922744"/>
      <w:bookmarkStart w:id="813" w:name="_Toc137303156"/>
      <w:bookmarkStart w:id="814" w:name="_Toc138889380"/>
      <w:bookmarkStart w:id="815" w:name="_Toc145111192"/>
      <w:bookmarkStart w:id="816" w:name="_Toc155265168"/>
      <w:bookmarkStart w:id="817" w:name="_Toc161852743"/>
      <w:r w:rsidRPr="00090C64">
        <w:rPr>
          <w:lang w:eastAsia="zh-CN"/>
        </w:rPr>
        <w:t>4.11.1A</w:t>
      </w:r>
      <w:r w:rsidRPr="00090C64">
        <w:rPr>
          <w:lang w:eastAsia="zh-CN"/>
        </w:rPr>
        <w:tab/>
        <w:t xml:space="preserve">NR </w:t>
      </w:r>
      <w:r w:rsidRPr="00090C64">
        <w:t>Test signal used to build Test Configurations</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18" w:name="_Ref516750404"/>
      <w:r w:rsidRPr="004119DC">
        <w:t>Table</w:t>
      </w:r>
      <w:bookmarkEnd w:id="818"/>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19" w:name="_Toc21124850"/>
      <w:bookmarkStart w:id="820" w:name="_Toc29767840"/>
      <w:bookmarkStart w:id="821" w:name="_Toc36044282"/>
      <w:bookmarkStart w:id="822" w:name="_Toc37230187"/>
      <w:bookmarkStart w:id="823" w:name="_Toc45907330"/>
      <w:bookmarkStart w:id="824" w:name="_Toc53181435"/>
      <w:bookmarkStart w:id="825" w:name="_Toc61127309"/>
      <w:bookmarkStart w:id="826" w:name="_Toc67054316"/>
      <w:bookmarkStart w:id="827" w:name="_Toc67061314"/>
      <w:bookmarkStart w:id="828" w:name="_Toc74734832"/>
      <w:bookmarkStart w:id="829" w:name="_Toc74753075"/>
      <w:bookmarkStart w:id="830" w:name="_Toc76507334"/>
      <w:bookmarkStart w:id="831" w:name="_Toc83108943"/>
      <w:bookmarkStart w:id="832" w:name="_Toc89877756"/>
      <w:bookmarkStart w:id="833" w:name="_Toc98709607"/>
      <w:bookmarkStart w:id="834" w:name="_Toc105691422"/>
      <w:bookmarkStart w:id="835" w:name="_Toc105693736"/>
      <w:bookmarkStart w:id="836" w:name="_Toc123139072"/>
      <w:bookmarkStart w:id="837" w:name="_Toc124165872"/>
      <w:bookmarkStart w:id="838" w:name="_Toc130922745"/>
      <w:bookmarkStart w:id="839" w:name="_Toc137303157"/>
      <w:bookmarkStart w:id="840" w:name="_Toc138889381"/>
      <w:bookmarkStart w:id="841" w:name="_Toc145111193"/>
      <w:bookmarkStart w:id="842" w:name="_Toc155265169"/>
      <w:bookmarkStart w:id="843" w:name="_Toc161852744"/>
      <w:r w:rsidRPr="00090C64">
        <w:rPr>
          <w:lang w:eastAsia="zh-CN"/>
        </w:rPr>
        <w:t>4.11.2</w:t>
      </w:r>
      <w:r w:rsidRPr="00090C64">
        <w:rPr>
          <w:lang w:eastAsia="zh-CN"/>
        </w:rPr>
        <w:tab/>
        <w:t>Test signal configurations</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5E286F6D" w14:textId="77777777" w:rsidR="00D57C09" w:rsidRPr="00090C64" w:rsidRDefault="00D57C09" w:rsidP="00D57C09">
      <w:pPr>
        <w:pStyle w:val="Heading4"/>
      </w:pPr>
      <w:bookmarkStart w:id="844" w:name="_Toc21124851"/>
      <w:bookmarkStart w:id="845" w:name="_Toc29767841"/>
      <w:bookmarkStart w:id="846" w:name="_Toc36044283"/>
      <w:bookmarkStart w:id="847" w:name="_Toc37230188"/>
      <w:bookmarkStart w:id="848" w:name="_Toc45907331"/>
      <w:bookmarkStart w:id="849" w:name="_Toc53181436"/>
      <w:bookmarkStart w:id="850" w:name="_Toc61127310"/>
      <w:bookmarkStart w:id="851" w:name="_Toc67054317"/>
      <w:bookmarkStart w:id="852" w:name="_Toc67061315"/>
      <w:bookmarkStart w:id="853" w:name="_Toc74734833"/>
      <w:bookmarkStart w:id="854" w:name="_Toc74753076"/>
      <w:bookmarkStart w:id="855" w:name="_Toc76507335"/>
      <w:bookmarkStart w:id="856" w:name="_Toc83108944"/>
      <w:bookmarkStart w:id="857" w:name="_Toc89877757"/>
      <w:bookmarkStart w:id="858" w:name="_Toc98709608"/>
      <w:bookmarkStart w:id="859" w:name="_Toc105691423"/>
      <w:bookmarkStart w:id="860" w:name="_Toc105693737"/>
      <w:bookmarkStart w:id="861" w:name="_Toc123139073"/>
      <w:bookmarkStart w:id="862" w:name="_Toc124165873"/>
      <w:bookmarkStart w:id="863" w:name="_Toc130922746"/>
      <w:bookmarkStart w:id="864" w:name="_Toc137303158"/>
      <w:bookmarkStart w:id="865" w:name="_Toc138889382"/>
      <w:bookmarkStart w:id="866" w:name="_Toc145111194"/>
      <w:bookmarkStart w:id="867" w:name="_Toc155265170"/>
      <w:bookmarkStart w:id="868" w:name="_Toc161852745"/>
      <w:r w:rsidRPr="00090C64">
        <w:t>4.11.2.1</w:t>
      </w:r>
      <w:r w:rsidRPr="00090C64">
        <w:tab/>
        <w:t>ATCR1: UTRA multicarrier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50478A3B" w14:textId="77777777" w:rsidR="00D57C09" w:rsidRPr="00090C64" w:rsidRDefault="00D57C09" w:rsidP="00D57C09">
      <w:pPr>
        <w:pStyle w:val="Heading5"/>
      </w:pPr>
      <w:bookmarkStart w:id="869" w:name="_Toc21124852"/>
      <w:bookmarkStart w:id="870" w:name="_Toc29767842"/>
      <w:bookmarkStart w:id="871" w:name="_Toc36044284"/>
      <w:bookmarkStart w:id="872" w:name="_Toc37230189"/>
      <w:bookmarkStart w:id="873" w:name="_Toc45907332"/>
      <w:bookmarkStart w:id="874" w:name="_Toc53181437"/>
      <w:bookmarkStart w:id="875" w:name="_Toc61127311"/>
      <w:bookmarkStart w:id="876" w:name="_Toc67054318"/>
      <w:bookmarkStart w:id="877" w:name="_Toc67061316"/>
      <w:bookmarkStart w:id="878" w:name="_Toc74734834"/>
      <w:bookmarkStart w:id="879" w:name="_Toc74753077"/>
      <w:bookmarkStart w:id="880" w:name="_Toc76507336"/>
      <w:bookmarkStart w:id="881" w:name="_Toc83108945"/>
      <w:bookmarkStart w:id="882" w:name="_Toc89877758"/>
      <w:bookmarkStart w:id="883" w:name="_Toc98709609"/>
      <w:bookmarkStart w:id="884" w:name="_Toc105691424"/>
      <w:bookmarkStart w:id="885" w:name="_Toc105693738"/>
      <w:bookmarkStart w:id="886" w:name="_Toc123139074"/>
      <w:bookmarkStart w:id="887" w:name="_Toc124165874"/>
      <w:bookmarkStart w:id="888" w:name="_Toc130922747"/>
      <w:bookmarkStart w:id="889" w:name="_Toc137303159"/>
      <w:bookmarkStart w:id="890" w:name="_Toc138889383"/>
      <w:bookmarkStart w:id="891" w:name="_Toc145111195"/>
      <w:bookmarkStart w:id="892" w:name="_Toc155265171"/>
      <w:bookmarkStart w:id="893" w:name="_Toc161852746"/>
      <w:r w:rsidRPr="00090C64">
        <w:t>4.11.2.1.1</w:t>
      </w:r>
      <w:r w:rsidRPr="00090C64">
        <w:tab/>
        <w:t>General</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894" w:name="_Toc21124853"/>
      <w:bookmarkStart w:id="895" w:name="_Toc29767843"/>
      <w:bookmarkStart w:id="896" w:name="_Toc36044285"/>
      <w:bookmarkStart w:id="897" w:name="_Toc37230190"/>
      <w:bookmarkStart w:id="898" w:name="_Toc45907333"/>
      <w:bookmarkStart w:id="899" w:name="_Toc53181438"/>
      <w:bookmarkStart w:id="900" w:name="_Toc61127312"/>
      <w:bookmarkStart w:id="901" w:name="_Toc67054319"/>
      <w:bookmarkStart w:id="902" w:name="_Toc67061317"/>
      <w:bookmarkStart w:id="903" w:name="_Toc74734835"/>
      <w:bookmarkStart w:id="904" w:name="_Toc74753078"/>
      <w:bookmarkStart w:id="905" w:name="_Toc76507337"/>
      <w:bookmarkStart w:id="906" w:name="_Toc83108946"/>
      <w:bookmarkStart w:id="907" w:name="_Toc89877759"/>
      <w:bookmarkStart w:id="908" w:name="_Toc98709610"/>
      <w:bookmarkStart w:id="909" w:name="_Toc105691425"/>
      <w:bookmarkStart w:id="910" w:name="_Toc105693739"/>
      <w:bookmarkStart w:id="911" w:name="_Toc123139075"/>
      <w:bookmarkStart w:id="912" w:name="_Toc124165875"/>
      <w:bookmarkStart w:id="913" w:name="_Toc130922748"/>
      <w:bookmarkStart w:id="914" w:name="_Toc137303160"/>
      <w:bookmarkStart w:id="915" w:name="_Toc138889384"/>
      <w:bookmarkStart w:id="916" w:name="_Toc145111196"/>
      <w:bookmarkStart w:id="917" w:name="_Toc155265172"/>
      <w:bookmarkStart w:id="918" w:name="_Toc161852747"/>
      <w:r w:rsidRPr="00090C64">
        <w:t>4.11.2.1.2</w:t>
      </w:r>
      <w:r w:rsidRPr="00090C64">
        <w:tab/>
        <w:t>ATCR1a generation</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19" w:name="_Toc21124854"/>
      <w:bookmarkStart w:id="920" w:name="_Toc29767844"/>
      <w:bookmarkStart w:id="921" w:name="_Toc36044286"/>
      <w:bookmarkStart w:id="922" w:name="_Toc37230191"/>
      <w:bookmarkStart w:id="923" w:name="_Toc45907334"/>
      <w:bookmarkStart w:id="924" w:name="_Toc53181439"/>
      <w:bookmarkStart w:id="925" w:name="_Toc61127313"/>
      <w:bookmarkStart w:id="926" w:name="_Toc67054320"/>
      <w:bookmarkStart w:id="927" w:name="_Toc67061318"/>
      <w:bookmarkStart w:id="928" w:name="_Toc74734836"/>
      <w:bookmarkStart w:id="929" w:name="_Toc74753079"/>
      <w:bookmarkStart w:id="930" w:name="_Toc76507338"/>
      <w:bookmarkStart w:id="931" w:name="_Toc83108947"/>
      <w:bookmarkStart w:id="932" w:name="_Toc89877760"/>
      <w:bookmarkStart w:id="933" w:name="_Toc98709611"/>
      <w:bookmarkStart w:id="934" w:name="_Toc105691426"/>
      <w:bookmarkStart w:id="935" w:name="_Toc105693740"/>
      <w:bookmarkStart w:id="936" w:name="_Toc123139076"/>
      <w:bookmarkStart w:id="937" w:name="_Toc124165876"/>
      <w:bookmarkStart w:id="938" w:name="_Toc130922749"/>
      <w:bookmarkStart w:id="939" w:name="_Toc137303161"/>
      <w:bookmarkStart w:id="940" w:name="_Toc138889385"/>
      <w:bookmarkStart w:id="941" w:name="_Toc145111197"/>
      <w:bookmarkStart w:id="942" w:name="_Toc155265173"/>
      <w:bookmarkStart w:id="943" w:name="_Toc161852748"/>
      <w:r w:rsidRPr="00090C64">
        <w:t>4.11.2.1.3</w:t>
      </w:r>
      <w:r w:rsidRPr="00090C64">
        <w:tab/>
        <w:t>ATCR1b generation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44" w:name="_Toc21124855"/>
      <w:bookmarkStart w:id="945" w:name="_Toc29767845"/>
      <w:bookmarkStart w:id="946" w:name="_Toc36044287"/>
      <w:bookmarkStart w:id="947" w:name="_Toc37230192"/>
      <w:bookmarkStart w:id="948" w:name="_Toc45907335"/>
      <w:bookmarkStart w:id="949" w:name="_Toc53181440"/>
      <w:bookmarkStart w:id="950" w:name="_Toc61127314"/>
      <w:bookmarkStart w:id="951" w:name="_Toc67054321"/>
      <w:bookmarkStart w:id="952" w:name="_Toc67061319"/>
      <w:bookmarkStart w:id="953" w:name="_Toc74734837"/>
      <w:bookmarkStart w:id="954" w:name="_Toc74753080"/>
      <w:bookmarkStart w:id="955" w:name="_Toc76507339"/>
      <w:bookmarkStart w:id="956" w:name="_Toc83108948"/>
      <w:bookmarkStart w:id="957" w:name="_Toc89877761"/>
      <w:bookmarkStart w:id="958" w:name="_Toc98709612"/>
      <w:bookmarkStart w:id="959" w:name="_Toc105691427"/>
      <w:bookmarkStart w:id="960" w:name="_Toc105693741"/>
      <w:bookmarkStart w:id="961" w:name="_Toc123139077"/>
      <w:bookmarkStart w:id="962" w:name="_Toc124165877"/>
      <w:bookmarkStart w:id="963" w:name="_Toc130922750"/>
      <w:bookmarkStart w:id="964" w:name="_Toc137303162"/>
      <w:bookmarkStart w:id="965" w:name="_Toc138889386"/>
      <w:bookmarkStart w:id="966" w:name="_Toc145111198"/>
      <w:bookmarkStart w:id="967" w:name="_Toc155265174"/>
      <w:bookmarkStart w:id="968" w:name="_Toc161852749"/>
      <w:r w:rsidRPr="00090C64">
        <w:t>4.11.2.1.4</w:t>
      </w:r>
      <w:r w:rsidRPr="00090C64">
        <w:tab/>
        <w:t>ATCR1 power allocation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969" w:name="_Toc21124856"/>
      <w:bookmarkStart w:id="970" w:name="_Toc29767846"/>
      <w:bookmarkStart w:id="971" w:name="_Toc36044288"/>
      <w:bookmarkStart w:id="972" w:name="_Toc37230193"/>
      <w:bookmarkStart w:id="973" w:name="_Toc45907336"/>
      <w:bookmarkStart w:id="974" w:name="_Toc53181441"/>
      <w:bookmarkStart w:id="975" w:name="_Toc61127315"/>
      <w:bookmarkStart w:id="976" w:name="_Toc67054322"/>
      <w:bookmarkStart w:id="977" w:name="_Toc67061320"/>
      <w:bookmarkStart w:id="978" w:name="_Toc74734838"/>
      <w:bookmarkStart w:id="979" w:name="_Toc74753081"/>
      <w:bookmarkStart w:id="980" w:name="_Toc76507340"/>
      <w:bookmarkStart w:id="981" w:name="_Toc83108949"/>
      <w:bookmarkStart w:id="982" w:name="_Toc89877762"/>
      <w:bookmarkStart w:id="983" w:name="_Toc98709613"/>
      <w:bookmarkStart w:id="984" w:name="_Toc105691428"/>
      <w:bookmarkStart w:id="985" w:name="_Toc105693742"/>
      <w:bookmarkStart w:id="986" w:name="_Toc123139078"/>
      <w:bookmarkStart w:id="987" w:name="_Toc124165878"/>
      <w:bookmarkStart w:id="988" w:name="_Toc130922751"/>
      <w:bookmarkStart w:id="989" w:name="_Toc137303163"/>
      <w:bookmarkStart w:id="990" w:name="_Toc138889387"/>
      <w:bookmarkStart w:id="991" w:name="_Toc145111199"/>
      <w:bookmarkStart w:id="992" w:name="_Toc155265175"/>
      <w:bookmarkStart w:id="993" w:name="_Toc161852750"/>
      <w:r w:rsidRPr="00090C64">
        <w:t>4.11.2.2</w:t>
      </w:r>
      <w:r w:rsidRPr="00090C64">
        <w:tab/>
        <w:t>ANTCR1: UTRA FDD multicarrier non-contiguous operation</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46E51C67" w14:textId="77777777" w:rsidR="00D57C09" w:rsidRPr="00090C64" w:rsidRDefault="00D57C09" w:rsidP="00D57C09">
      <w:pPr>
        <w:pStyle w:val="Heading5"/>
      </w:pPr>
      <w:bookmarkStart w:id="994" w:name="_Toc21124857"/>
      <w:bookmarkStart w:id="995" w:name="_Toc29767847"/>
      <w:bookmarkStart w:id="996" w:name="_Toc36044289"/>
      <w:bookmarkStart w:id="997" w:name="_Toc37230194"/>
      <w:bookmarkStart w:id="998" w:name="_Toc45907337"/>
      <w:bookmarkStart w:id="999" w:name="_Toc53181442"/>
      <w:bookmarkStart w:id="1000" w:name="_Toc61127316"/>
      <w:bookmarkStart w:id="1001" w:name="_Toc67054323"/>
      <w:bookmarkStart w:id="1002" w:name="_Toc67061321"/>
      <w:bookmarkStart w:id="1003" w:name="_Toc74734839"/>
      <w:bookmarkStart w:id="1004" w:name="_Toc74753082"/>
      <w:bookmarkStart w:id="1005" w:name="_Toc76507341"/>
      <w:bookmarkStart w:id="1006" w:name="_Toc83108950"/>
      <w:bookmarkStart w:id="1007" w:name="_Toc89877763"/>
      <w:bookmarkStart w:id="1008" w:name="_Toc98709614"/>
      <w:bookmarkStart w:id="1009" w:name="_Toc105691429"/>
      <w:bookmarkStart w:id="1010" w:name="_Toc105693743"/>
      <w:bookmarkStart w:id="1011" w:name="_Toc123139079"/>
      <w:bookmarkStart w:id="1012" w:name="_Toc124165879"/>
      <w:bookmarkStart w:id="1013" w:name="_Toc130922752"/>
      <w:bookmarkStart w:id="1014" w:name="_Toc137303164"/>
      <w:bookmarkStart w:id="1015" w:name="_Toc138889388"/>
      <w:bookmarkStart w:id="1016" w:name="_Toc145111200"/>
      <w:bookmarkStart w:id="1017" w:name="_Toc155265176"/>
      <w:bookmarkStart w:id="1018" w:name="_Toc161852751"/>
      <w:r w:rsidRPr="00090C64">
        <w:t>4.11.2.2.1</w:t>
      </w:r>
      <w:r w:rsidRPr="00090C64">
        <w:tab/>
        <w:t>General</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19" w:name="_Toc21124858"/>
      <w:bookmarkStart w:id="1020" w:name="_Toc29767848"/>
      <w:bookmarkStart w:id="1021" w:name="_Toc36044290"/>
      <w:bookmarkStart w:id="1022" w:name="_Toc37230195"/>
      <w:bookmarkStart w:id="1023" w:name="_Toc45907338"/>
      <w:bookmarkStart w:id="1024" w:name="_Toc53181443"/>
      <w:bookmarkStart w:id="1025" w:name="_Toc61127317"/>
      <w:bookmarkStart w:id="1026" w:name="_Toc67054324"/>
      <w:bookmarkStart w:id="1027" w:name="_Toc67061322"/>
      <w:bookmarkStart w:id="1028" w:name="_Toc74734840"/>
      <w:bookmarkStart w:id="1029" w:name="_Toc74753083"/>
      <w:bookmarkStart w:id="1030" w:name="_Toc76507342"/>
      <w:bookmarkStart w:id="1031" w:name="_Toc83108951"/>
      <w:bookmarkStart w:id="1032" w:name="_Toc89877764"/>
      <w:bookmarkStart w:id="1033" w:name="_Toc98709615"/>
      <w:bookmarkStart w:id="1034" w:name="_Toc105691430"/>
      <w:bookmarkStart w:id="1035" w:name="_Toc105693744"/>
      <w:bookmarkStart w:id="1036" w:name="_Toc123139080"/>
      <w:bookmarkStart w:id="1037" w:name="_Toc124165880"/>
      <w:bookmarkStart w:id="1038" w:name="_Toc130922753"/>
      <w:bookmarkStart w:id="1039" w:name="_Toc137303165"/>
      <w:bookmarkStart w:id="1040" w:name="_Toc138889389"/>
      <w:bookmarkStart w:id="1041" w:name="_Toc145111201"/>
      <w:bookmarkStart w:id="1042" w:name="_Toc155265177"/>
      <w:bookmarkStart w:id="1043" w:name="_Toc161852752"/>
      <w:r w:rsidRPr="00090C64">
        <w:t>4.11.2.2.2</w:t>
      </w:r>
      <w:r w:rsidRPr="00090C64">
        <w:tab/>
        <w:t>ANTCR1 generation</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44" w:name="_Toc21124859"/>
      <w:bookmarkStart w:id="1045" w:name="_Toc29767849"/>
      <w:bookmarkStart w:id="1046" w:name="_Toc36044291"/>
      <w:bookmarkStart w:id="1047" w:name="_Toc37230196"/>
      <w:bookmarkStart w:id="1048" w:name="_Toc45907339"/>
      <w:bookmarkStart w:id="1049" w:name="_Toc53181444"/>
      <w:bookmarkStart w:id="1050" w:name="_Toc61127318"/>
      <w:bookmarkStart w:id="1051" w:name="_Toc67054325"/>
      <w:bookmarkStart w:id="1052" w:name="_Toc67061323"/>
      <w:bookmarkStart w:id="1053" w:name="_Toc74734841"/>
      <w:bookmarkStart w:id="1054" w:name="_Toc74753084"/>
      <w:bookmarkStart w:id="1055" w:name="_Toc76507343"/>
      <w:bookmarkStart w:id="1056" w:name="_Toc83108952"/>
      <w:bookmarkStart w:id="1057" w:name="_Toc89877765"/>
      <w:bookmarkStart w:id="1058" w:name="_Toc98709616"/>
      <w:bookmarkStart w:id="1059" w:name="_Toc105691431"/>
      <w:bookmarkStart w:id="1060" w:name="_Toc105693745"/>
      <w:bookmarkStart w:id="1061" w:name="_Toc123139081"/>
      <w:bookmarkStart w:id="1062" w:name="_Toc124165881"/>
      <w:bookmarkStart w:id="1063" w:name="_Toc130922754"/>
      <w:bookmarkStart w:id="1064" w:name="_Toc137303166"/>
      <w:bookmarkStart w:id="1065" w:name="_Toc138889390"/>
      <w:bookmarkStart w:id="1066" w:name="_Toc145111202"/>
      <w:bookmarkStart w:id="1067" w:name="_Toc155265178"/>
      <w:bookmarkStart w:id="1068" w:name="_Toc161852753"/>
      <w:r w:rsidRPr="00090C64">
        <w:t>4.11.2.2.3</w:t>
      </w:r>
      <w:r w:rsidRPr="00090C64">
        <w:tab/>
        <w:t>ANTCR1 power allocation</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069" w:name="_Toc21124860"/>
      <w:bookmarkStart w:id="1070" w:name="_Toc29767850"/>
      <w:bookmarkStart w:id="1071" w:name="_Toc36044292"/>
      <w:bookmarkStart w:id="1072" w:name="_Toc37230197"/>
      <w:bookmarkStart w:id="1073" w:name="_Toc45907340"/>
      <w:bookmarkStart w:id="1074" w:name="_Toc53181445"/>
      <w:bookmarkStart w:id="1075" w:name="_Toc61127319"/>
      <w:bookmarkStart w:id="1076" w:name="_Toc67054326"/>
      <w:bookmarkStart w:id="1077" w:name="_Toc67061324"/>
      <w:bookmarkStart w:id="1078" w:name="_Toc74734842"/>
      <w:bookmarkStart w:id="1079" w:name="_Toc74753085"/>
      <w:bookmarkStart w:id="1080" w:name="_Toc76507344"/>
      <w:bookmarkStart w:id="1081" w:name="_Toc83108953"/>
      <w:bookmarkStart w:id="1082" w:name="_Toc89877766"/>
      <w:bookmarkStart w:id="1083" w:name="_Toc98709617"/>
      <w:bookmarkStart w:id="1084" w:name="_Toc105691432"/>
      <w:bookmarkStart w:id="1085" w:name="_Toc105693746"/>
      <w:bookmarkStart w:id="1086" w:name="_Toc123139082"/>
      <w:bookmarkStart w:id="1087" w:name="_Toc124165882"/>
      <w:bookmarkStart w:id="1088" w:name="_Toc130922755"/>
      <w:bookmarkStart w:id="1089" w:name="_Toc137303167"/>
      <w:bookmarkStart w:id="1090" w:name="_Toc138889391"/>
      <w:bookmarkStart w:id="1091" w:name="_Toc145111203"/>
      <w:bookmarkStart w:id="1092" w:name="_Toc155265179"/>
      <w:bookmarkStart w:id="1093" w:name="_Toc161852754"/>
      <w:r w:rsidRPr="00090C64">
        <w:t>4.11.2.3</w:t>
      </w:r>
      <w:r w:rsidRPr="00090C64">
        <w:tab/>
        <w:t>ATCR2: E-UTRA multicarrier operation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242B19A8" w14:textId="77777777" w:rsidR="00D57C09" w:rsidRPr="00090C64" w:rsidRDefault="00D57C09" w:rsidP="00D57C09">
      <w:pPr>
        <w:pStyle w:val="Heading5"/>
      </w:pPr>
      <w:bookmarkStart w:id="1094" w:name="_Toc21124861"/>
      <w:bookmarkStart w:id="1095" w:name="_Toc29767851"/>
      <w:bookmarkStart w:id="1096" w:name="_Toc36044293"/>
      <w:bookmarkStart w:id="1097" w:name="_Toc37230198"/>
      <w:bookmarkStart w:id="1098" w:name="_Toc45907341"/>
      <w:bookmarkStart w:id="1099" w:name="_Toc53181446"/>
      <w:bookmarkStart w:id="1100" w:name="_Toc61127320"/>
      <w:bookmarkStart w:id="1101" w:name="_Toc67054327"/>
      <w:bookmarkStart w:id="1102" w:name="_Toc67061325"/>
      <w:bookmarkStart w:id="1103" w:name="_Toc74734843"/>
      <w:bookmarkStart w:id="1104" w:name="_Toc74753086"/>
      <w:bookmarkStart w:id="1105" w:name="_Toc76507345"/>
      <w:bookmarkStart w:id="1106" w:name="_Toc83108954"/>
      <w:bookmarkStart w:id="1107" w:name="_Toc89877767"/>
      <w:bookmarkStart w:id="1108" w:name="_Toc98709618"/>
      <w:bookmarkStart w:id="1109" w:name="_Toc105691433"/>
      <w:bookmarkStart w:id="1110" w:name="_Toc105693747"/>
      <w:bookmarkStart w:id="1111" w:name="_Toc123139083"/>
      <w:bookmarkStart w:id="1112" w:name="_Toc124165883"/>
      <w:bookmarkStart w:id="1113" w:name="_Toc130922756"/>
      <w:bookmarkStart w:id="1114" w:name="_Toc137303168"/>
      <w:bookmarkStart w:id="1115" w:name="_Toc138889392"/>
      <w:bookmarkStart w:id="1116" w:name="_Toc145111204"/>
      <w:bookmarkStart w:id="1117" w:name="_Toc155265180"/>
      <w:bookmarkStart w:id="1118" w:name="_Toc161852755"/>
      <w:r w:rsidRPr="00090C64">
        <w:t>4.11.2.3.1</w:t>
      </w:r>
      <w:r w:rsidRPr="00090C64">
        <w:tab/>
        <w:t>General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19" w:name="_Toc21124862"/>
      <w:bookmarkStart w:id="1120" w:name="_Toc29767852"/>
      <w:bookmarkStart w:id="1121" w:name="_Toc36044294"/>
      <w:bookmarkStart w:id="1122" w:name="_Toc37230199"/>
      <w:bookmarkStart w:id="1123" w:name="_Toc45907342"/>
      <w:bookmarkStart w:id="1124" w:name="_Toc53181447"/>
      <w:bookmarkStart w:id="1125" w:name="_Toc61127321"/>
      <w:bookmarkStart w:id="1126" w:name="_Toc67054328"/>
      <w:bookmarkStart w:id="1127" w:name="_Toc67061326"/>
      <w:bookmarkStart w:id="1128" w:name="_Toc74734844"/>
      <w:bookmarkStart w:id="1129" w:name="_Toc74753087"/>
      <w:bookmarkStart w:id="1130" w:name="_Toc76507346"/>
      <w:bookmarkStart w:id="1131" w:name="_Toc83108955"/>
      <w:bookmarkStart w:id="1132" w:name="_Toc89877768"/>
      <w:bookmarkStart w:id="1133" w:name="_Toc98709619"/>
      <w:bookmarkStart w:id="1134" w:name="_Toc105691434"/>
      <w:bookmarkStart w:id="1135" w:name="_Toc105693748"/>
      <w:bookmarkStart w:id="1136" w:name="_Toc123139084"/>
      <w:bookmarkStart w:id="1137" w:name="_Toc124165884"/>
      <w:bookmarkStart w:id="1138" w:name="_Toc130922757"/>
      <w:bookmarkStart w:id="1139" w:name="_Toc137303169"/>
      <w:bookmarkStart w:id="1140" w:name="_Toc138889393"/>
      <w:bookmarkStart w:id="1141" w:name="_Toc145111205"/>
      <w:bookmarkStart w:id="1142" w:name="_Toc155265181"/>
      <w:bookmarkStart w:id="1143" w:name="_Toc161852756"/>
      <w:r w:rsidRPr="00090C64">
        <w:t>4.11.2.3.2</w:t>
      </w:r>
      <w:r w:rsidRPr="00090C64">
        <w:tab/>
        <w:t>ATCR2a generation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44" w:name="_Toc21124863"/>
      <w:bookmarkStart w:id="1145" w:name="_Toc29767853"/>
      <w:bookmarkStart w:id="1146" w:name="_Toc36044295"/>
      <w:bookmarkStart w:id="1147" w:name="_Toc37230200"/>
      <w:bookmarkStart w:id="1148" w:name="_Toc45907343"/>
      <w:bookmarkStart w:id="1149" w:name="_Toc53181448"/>
      <w:bookmarkStart w:id="1150" w:name="_Toc61127322"/>
      <w:bookmarkStart w:id="1151" w:name="_Toc67054329"/>
      <w:bookmarkStart w:id="1152" w:name="_Toc67061327"/>
      <w:bookmarkStart w:id="1153" w:name="_Toc74734845"/>
      <w:bookmarkStart w:id="1154" w:name="_Toc74753088"/>
      <w:bookmarkStart w:id="1155" w:name="_Toc76507347"/>
      <w:bookmarkStart w:id="1156" w:name="_Toc83108956"/>
      <w:bookmarkStart w:id="1157" w:name="_Toc89877769"/>
      <w:bookmarkStart w:id="1158" w:name="_Toc98709620"/>
      <w:bookmarkStart w:id="1159" w:name="_Toc105691435"/>
      <w:bookmarkStart w:id="1160" w:name="_Toc105693749"/>
      <w:bookmarkStart w:id="1161" w:name="_Toc123139085"/>
      <w:bookmarkStart w:id="1162" w:name="_Toc124165885"/>
      <w:bookmarkStart w:id="1163" w:name="_Toc130922758"/>
      <w:bookmarkStart w:id="1164" w:name="_Toc137303170"/>
      <w:bookmarkStart w:id="1165" w:name="_Toc138889394"/>
      <w:bookmarkStart w:id="1166" w:name="_Toc145111206"/>
      <w:bookmarkStart w:id="1167" w:name="_Toc155265182"/>
      <w:bookmarkStart w:id="1168" w:name="_Toc161852757"/>
      <w:r w:rsidRPr="00090C64">
        <w:t>4.11.2.3.3</w:t>
      </w:r>
      <w:r w:rsidRPr="00090C64">
        <w:tab/>
        <w:t>ATCR2b generation</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169" w:name="_Toc21124864"/>
      <w:bookmarkStart w:id="1170" w:name="_Toc29767854"/>
      <w:bookmarkStart w:id="1171" w:name="_Toc36044296"/>
      <w:bookmarkStart w:id="1172" w:name="_Toc37230201"/>
      <w:bookmarkStart w:id="1173" w:name="_Toc45907344"/>
      <w:bookmarkStart w:id="1174" w:name="_Toc53181449"/>
      <w:bookmarkStart w:id="1175" w:name="_Toc61127323"/>
      <w:bookmarkStart w:id="1176" w:name="_Toc67054330"/>
      <w:bookmarkStart w:id="1177" w:name="_Toc67061328"/>
      <w:bookmarkStart w:id="1178" w:name="_Toc74734846"/>
      <w:bookmarkStart w:id="1179" w:name="_Toc74753089"/>
      <w:bookmarkStart w:id="1180" w:name="_Toc76507348"/>
      <w:bookmarkStart w:id="1181" w:name="_Toc83108957"/>
      <w:bookmarkStart w:id="1182" w:name="_Toc89877770"/>
      <w:bookmarkStart w:id="1183" w:name="_Toc98709621"/>
      <w:bookmarkStart w:id="1184" w:name="_Toc105691436"/>
      <w:bookmarkStart w:id="1185" w:name="_Toc105693750"/>
      <w:bookmarkStart w:id="1186" w:name="_Toc123139086"/>
      <w:bookmarkStart w:id="1187" w:name="_Toc124165886"/>
      <w:bookmarkStart w:id="1188" w:name="_Toc130922759"/>
      <w:bookmarkStart w:id="1189" w:name="_Toc137303171"/>
      <w:bookmarkStart w:id="1190" w:name="_Toc138889395"/>
      <w:bookmarkStart w:id="1191" w:name="_Toc145111207"/>
      <w:bookmarkStart w:id="1192" w:name="_Toc155265183"/>
      <w:bookmarkStart w:id="1193" w:name="_Toc161852758"/>
      <w:r w:rsidRPr="00090C64">
        <w:t>4.11.2.3.4</w:t>
      </w:r>
      <w:r w:rsidRPr="00090C64">
        <w:tab/>
        <w:t>ATCR2 power allocation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194" w:name="_Toc21124865"/>
      <w:bookmarkStart w:id="1195" w:name="_Toc29767855"/>
      <w:bookmarkStart w:id="1196" w:name="_Toc36044297"/>
      <w:bookmarkStart w:id="1197" w:name="_Toc37230202"/>
      <w:bookmarkStart w:id="1198" w:name="_Toc45907345"/>
      <w:bookmarkStart w:id="1199" w:name="_Toc53181450"/>
      <w:bookmarkStart w:id="1200" w:name="_Toc61127324"/>
      <w:bookmarkStart w:id="1201" w:name="_Toc67054331"/>
      <w:bookmarkStart w:id="1202" w:name="_Toc67061329"/>
      <w:bookmarkStart w:id="1203" w:name="_Toc74734847"/>
      <w:bookmarkStart w:id="1204" w:name="_Toc74753090"/>
      <w:bookmarkStart w:id="1205" w:name="_Toc76507349"/>
      <w:bookmarkStart w:id="1206" w:name="_Toc83108958"/>
      <w:bookmarkStart w:id="1207" w:name="_Toc89877771"/>
      <w:bookmarkStart w:id="1208" w:name="_Toc98709622"/>
      <w:bookmarkStart w:id="1209" w:name="_Toc105691437"/>
      <w:bookmarkStart w:id="1210" w:name="_Toc105693751"/>
      <w:bookmarkStart w:id="1211" w:name="_Toc123139087"/>
      <w:bookmarkStart w:id="1212" w:name="_Toc124165887"/>
      <w:bookmarkStart w:id="1213" w:name="_Toc130922760"/>
      <w:bookmarkStart w:id="1214" w:name="_Toc137303172"/>
      <w:bookmarkStart w:id="1215" w:name="_Toc138889396"/>
      <w:bookmarkStart w:id="1216" w:name="_Toc145111208"/>
      <w:bookmarkStart w:id="1217" w:name="_Toc155265184"/>
      <w:bookmarkStart w:id="1218" w:name="_Toc161852759"/>
      <w:r w:rsidRPr="00090C64">
        <w:t>4.11.2.4</w:t>
      </w:r>
      <w:r w:rsidRPr="00090C64">
        <w:tab/>
        <w:t>ANTCR2: E-UTRA multicarrier non-contiguous operation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555C75A2" w14:textId="77777777" w:rsidR="00D57C09" w:rsidRPr="00090C64" w:rsidRDefault="00D57C09" w:rsidP="00D57C09">
      <w:pPr>
        <w:pStyle w:val="Heading5"/>
      </w:pPr>
      <w:bookmarkStart w:id="1219" w:name="_Toc21124866"/>
      <w:bookmarkStart w:id="1220" w:name="_Toc29767856"/>
      <w:bookmarkStart w:id="1221" w:name="_Toc36044298"/>
      <w:bookmarkStart w:id="1222" w:name="_Toc37230203"/>
      <w:bookmarkStart w:id="1223" w:name="_Toc45907346"/>
      <w:bookmarkStart w:id="1224" w:name="_Toc53181451"/>
      <w:bookmarkStart w:id="1225" w:name="_Toc61127325"/>
      <w:bookmarkStart w:id="1226" w:name="_Toc67054332"/>
      <w:bookmarkStart w:id="1227" w:name="_Toc67061330"/>
      <w:bookmarkStart w:id="1228" w:name="_Toc74734848"/>
      <w:bookmarkStart w:id="1229" w:name="_Toc74753091"/>
      <w:bookmarkStart w:id="1230" w:name="_Toc76507350"/>
      <w:bookmarkStart w:id="1231" w:name="_Toc83108959"/>
      <w:bookmarkStart w:id="1232" w:name="_Toc89877772"/>
      <w:bookmarkStart w:id="1233" w:name="_Toc98709623"/>
      <w:bookmarkStart w:id="1234" w:name="_Toc105691438"/>
      <w:bookmarkStart w:id="1235" w:name="_Toc105693752"/>
      <w:bookmarkStart w:id="1236" w:name="_Toc123139088"/>
      <w:bookmarkStart w:id="1237" w:name="_Toc124165888"/>
      <w:bookmarkStart w:id="1238" w:name="_Toc130922761"/>
      <w:bookmarkStart w:id="1239" w:name="_Toc137303173"/>
      <w:bookmarkStart w:id="1240" w:name="_Toc138889397"/>
      <w:bookmarkStart w:id="1241" w:name="_Toc145111209"/>
      <w:bookmarkStart w:id="1242" w:name="_Toc155265185"/>
      <w:bookmarkStart w:id="1243" w:name="_Toc161852760"/>
      <w:r w:rsidRPr="00090C64">
        <w:t>4.11.2.4.1</w:t>
      </w:r>
      <w:r w:rsidRPr="00090C64">
        <w:tab/>
        <w:t>General</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44" w:name="_Toc21124867"/>
      <w:bookmarkStart w:id="1245" w:name="_Toc29767857"/>
      <w:bookmarkStart w:id="1246" w:name="_Toc36044299"/>
      <w:bookmarkStart w:id="1247" w:name="_Toc37230204"/>
      <w:bookmarkStart w:id="1248" w:name="_Toc45907347"/>
      <w:bookmarkStart w:id="1249" w:name="_Toc53181452"/>
      <w:bookmarkStart w:id="1250" w:name="_Toc61127326"/>
      <w:bookmarkStart w:id="1251" w:name="_Toc67054333"/>
      <w:bookmarkStart w:id="1252" w:name="_Toc67061331"/>
      <w:bookmarkStart w:id="1253" w:name="_Toc74734849"/>
      <w:bookmarkStart w:id="1254" w:name="_Toc74753092"/>
      <w:bookmarkStart w:id="1255" w:name="_Toc76507351"/>
      <w:bookmarkStart w:id="1256" w:name="_Toc83108960"/>
      <w:bookmarkStart w:id="1257" w:name="_Toc89877773"/>
      <w:bookmarkStart w:id="1258" w:name="_Toc98709624"/>
      <w:bookmarkStart w:id="1259" w:name="_Toc105691439"/>
      <w:bookmarkStart w:id="1260" w:name="_Toc105693753"/>
      <w:bookmarkStart w:id="1261" w:name="_Toc123139089"/>
      <w:bookmarkStart w:id="1262" w:name="_Toc124165889"/>
      <w:bookmarkStart w:id="1263" w:name="_Toc130922762"/>
      <w:bookmarkStart w:id="1264" w:name="_Toc137303174"/>
      <w:bookmarkStart w:id="1265" w:name="_Toc138889398"/>
      <w:bookmarkStart w:id="1266" w:name="_Toc145111210"/>
      <w:bookmarkStart w:id="1267" w:name="_Toc155265186"/>
      <w:bookmarkStart w:id="1268" w:name="_Toc161852761"/>
      <w:r w:rsidRPr="00090C64">
        <w:t>4.11.2.4.2</w:t>
      </w:r>
      <w:r w:rsidRPr="00090C64">
        <w:tab/>
        <w:t>ANTCR2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269" w:name="_Toc21124868"/>
      <w:bookmarkStart w:id="1270" w:name="_Toc29767858"/>
      <w:bookmarkStart w:id="1271" w:name="_Toc36044300"/>
      <w:bookmarkStart w:id="1272" w:name="_Toc37230205"/>
      <w:bookmarkStart w:id="1273" w:name="_Toc45907348"/>
      <w:bookmarkStart w:id="1274" w:name="_Toc53181453"/>
      <w:bookmarkStart w:id="1275" w:name="_Toc61127327"/>
      <w:bookmarkStart w:id="1276" w:name="_Toc67054334"/>
      <w:bookmarkStart w:id="1277" w:name="_Toc67061332"/>
      <w:bookmarkStart w:id="1278" w:name="_Toc74734850"/>
      <w:bookmarkStart w:id="1279" w:name="_Toc74753093"/>
      <w:bookmarkStart w:id="1280" w:name="_Toc76507352"/>
      <w:bookmarkStart w:id="1281" w:name="_Toc83108961"/>
      <w:bookmarkStart w:id="1282" w:name="_Toc89877774"/>
      <w:bookmarkStart w:id="1283" w:name="_Toc98709625"/>
      <w:bookmarkStart w:id="1284" w:name="_Toc105691440"/>
      <w:bookmarkStart w:id="1285" w:name="_Toc105693754"/>
      <w:bookmarkStart w:id="1286" w:name="_Toc123139090"/>
      <w:bookmarkStart w:id="1287" w:name="_Toc124165890"/>
      <w:bookmarkStart w:id="1288" w:name="_Toc130922763"/>
      <w:bookmarkStart w:id="1289" w:name="_Toc137303175"/>
      <w:bookmarkStart w:id="1290" w:name="_Toc138889399"/>
      <w:bookmarkStart w:id="1291" w:name="_Toc145111211"/>
      <w:bookmarkStart w:id="1292" w:name="_Toc155265187"/>
      <w:bookmarkStart w:id="1293" w:name="_Toc161852762"/>
      <w:r w:rsidRPr="00090C64">
        <w:t>4.11.2.4.3</w:t>
      </w:r>
      <w:r w:rsidRPr="00090C64">
        <w:tab/>
        <w:t>ANTCR2 power allocation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294" w:name="_Toc21124869"/>
      <w:bookmarkStart w:id="1295" w:name="_Toc29767859"/>
      <w:bookmarkStart w:id="1296" w:name="_Toc36044301"/>
      <w:bookmarkStart w:id="1297" w:name="_Toc37230206"/>
      <w:bookmarkStart w:id="1298" w:name="_Toc45907349"/>
      <w:bookmarkStart w:id="1299" w:name="_Toc53181454"/>
      <w:bookmarkStart w:id="1300" w:name="_Toc61127328"/>
      <w:bookmarkStart w:id="1301" w:name="_Toc67054335"/>
      <w:bookmarkStart w:id="1302" w:name="_Toc67061333"/>
      <w:bookmarkStart w:id="1303" w:name="_Toc74734851"/>
      <w:bookmarkStart w:id="1304" w:name="_Toc74753094"/>
      <w:bookmarkStart w:id="1305" w:name="_Toc76507353"/>
      <w:bookmarkStart w:id="1306" w:name="_Toc83108962"/>
      <w:bookmarkStart w:id="1307" w:name="_Toc89877775"/>
      <w:bookmarkStart w:id="1308" w:name="_Toc98709626"/>
      <w:bookmarkStart w:id="1309" w:name="_Toc105691441"/>
      <w:bookmarkStart w:id="1310" w:name="_Toc105693755"/>
      <w:bookmarkStart w:id="1311" w:name="_Toc123139091"/>
      <w:bookmarkStart w:id="1312" w:name="_Toc124165891"/>
      <w:bookmarkStart w:id="1313" w:name="_Toc130922764"/>
      <w:bookmarkStart w:id="1314" w:name="_Toc137303176"/>
      <w:bookmarkStart w:id="1315" w:name="_Toc138889400"/>
      <w:bookmarkStart w:id="1316" w:name="_Toc145111212"/>
      <w:bookmarkStart w:id="1317" w:name="_Toc155265188"/>
      <w:bookmarkStart w:id="1318" w:name="_Toc161852763"/>
      <w:r w:rsidRPr="00090C64">
        <w:t>4.11.2.5</w:t>
      </w:r>
      <w:r w:rsidRPr="00090C64">
        <w:tab/>
        <w:t>ATCR3: UTRA and E-UTRA multi</w:t>
      </w:r>
      <w:r w:rsidR="006761FA">
        <w:t>-</w:t>
      </w:r>
      <w:r w:rsidRPr="00090C64">
        <w:t>RAT operation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EED3F35" w14:textId="77777777" w:rsidR="00D57C09" w:rsidRPr="00090C64" w:rsidRDefault="00D57C09" w:rsidP="00D57C09">
      <w:pPr>
        <w:pStyle w:val="Heading5"/>
      </w:pPr>
      <w:bookmarkStart w:id="1319" w:name="_Toc21124870"/>
      <w:bookmarkStart w:id="1320" w:name="_Toc29767860"/>
      <w:bookmarkStart w:id="1321" w:name="_Toc36044302"/>
      <w:bookmarkStart w:id="1322" w:name="_Toc37230207"/>
      <w:bookmarkStart w:id="1323" w:name="_Toc45907350"/>
      <w:bookmarkStart w:id="1324" w:name="_Toc53181455"/>
      <w:bookmarkStart w:id="1325" w:name="_Toc61127329"/>
      <w:bookmarkStart w:id="1326" w:name="_Toc67054336"/>
      <w:bookmarkStart w:id="1327" w:name="_Toc67061334"/>
      <w:bookmarkStart w:id="1328" w:name="_Toc74734852"/>
      <w:bookmarkStart w:id="1329" w:name="_Toc74753095"/>
      <w:bookmarkStart w:id="1330" w:name="_Toc76507354"/>
      <w:bookmarkStart w:id="1331" w:name="_Toc83108963"/>
      <w:bookmarkStart w:id="1332" w:name="_Toc89877776"/>
      <w:bookmarkStart w:id="1333" w:name="_Toc98709627"/>
      <w:bookmarkStart w:id="1334" w:name="_Toc105691442"/>
      <w:bookmarkStart w:id="1335" w:name="_Toc105693756"/>
      <w:bookmarkStart w:id="1336" w:name="_Toc123139092"/>
      <w:bookmarkStart w:id="1337" w:name="_Toc124165892"/>
      <w:bookmarkStart w:id="1338" w:name="_Toc130922765"/>
      <w:bookmarkStart w:id="1339" w:name="_Toc137303177"/>
      <w:bookmarkStart w:id="1340" w:name="_Toc138889401"/>
      <w:bookmarkStart w:id="1341" w:name="_Toc145111213"/>
      <w:bookmarkStart w:id="1342" w:name="_Toc155265189"/>
      <w:bookmarkStart w:id="1343" w:name="_Toc161852764"/>
      <w:r w:rsidRPr="00090C64">
        <w:t>4.11.2.5.1</w:t>
      </w:r>
      <w:r w:rsidRPr="00090C64">
        <w:tab/>
        <w:t>General</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44" w:name="_Toc21124871"/>
      <w:bookmarkStart w:id="1345" w:name="_Toc29767861"/>
      <w:bookmarkStart w:id="1346" w:name="_Toc36044303"/>
      <w:bookmarkStart w:id="1347" w:name="_Toc37230208"/>
      <w:bookmarkStart w:id="1348" w:name="_Toc45907351"/>
      <w:bookmarkStart w:id="1349" w:name="_Toc53181456"/>
      <w:bookmarkStart w:id="1350" w:name="_Toc61127330"/>
      <w:bookmarkStart w:id="1351" w:name="_Toc67054337"/>
      <w:bookmarkStart w:id="1352" w:name="_Toc67061335"/>
      <w:bookmarkStart w:id="1353" w:name="_Toc74734853"/>
      <w:bookmarkStart w:id="1354" w:name="_Toc74753096"/>
      <w:bookmarkStart w:id="1355" w:name="_Toc76507355"/>
      <w:bookmarkStart w:id="1356" w:name="_Toc83108964"/>
      <w:bookmarkStart w:id="1357" w:name="_Toc89877777"/>
      <w:bookmarkStart w:id="1358" w:name="_Toc98709628"/>
      <w:bookmarkStart w:id="1359" w:name="_Toc105691443"/>
      <w:bookmarkStart w:id="1360" w:name="_Toc105693757"/>
      <w:bookmarkStart w:id="1361" w:name="_Toc123139093"/>
      <w:bookmarkStart w:id="1362" w:name="_Toc124165893"/>
      <w:bookmarkStart w:id="1363" w:name="_Toc130922766"/>
      <w:bookmarkStart w:id="1364" w:name="_Toc137303178"/>
      <w:bookmarkStart w:id="1365" w:name="_Toc138889402"/>
      <w:bookmarkStart w:id="1366" w:name="_Toc145111214"/>
      <w:bookmarkStart w:id="1367" w:name="_Toc155265190"/>
      <w:bookmarkStart w:id="1368" w:name="_Toc161852765"/>
      <w:r w:rsidRPr="00090C64">
        <w:t>4.11.2.5.2</w:t>
      </w:r>
      <w:r w:rsidRPr="00090C64">
        <w:tab/>
        <w:t>ATCR3a generation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369" w:name="_Toc21124872"/>
      <w:bookmarkStart w:id="1370" w:name="_Toc29767862"/>
      <w:bookmarkStart w:id="1371" w:name="_Toc36044304"/>
      <w:bookmarkStart w:id="1372" w:name="_Toc37230209"/>
      <w:bookmarkStart w:id="1373" w:name="_Toc45907352"/>
      <w:bookmarkStart w:id="1374" w:name="_Toc53181457"/>
      <w:bookmarkStart w:id="1375" w:name="_Toc61127331"/>
      <w:bookmarkStart w:id="1376" w:name="_Toc67054338"/>
      <w:bookmarkStart w:id="1377" w:name="_Toc67061336"/>
      <w:bookmarkStart w:id="1378" w:name="_Toc74734854"/>
      <w:bookmarkStart w:id="1379" w:name="_Toc74753097"/>
      <w:bookmarkStart w:id="1380" w:name="_Toc76507356"/>
      <w:bookmarkStart w:id="1381" w:name="_Toc83108965"/>
      <w:bookmarkStart w:id="1382" w:name="_Toc89877778"/>
      <w:bookmarkStart w:id="1383" w:name="_Toc98709629"/>
      <w:bookmarkStart w:id="1384" w:name="_Toc105691444"/>
      <w:bookmarkStart w:id="1385" w:name="_Toc105693758"/>
      <w:bookmarkStart w:id="1386" w:name="_Toc123139094"/>
      <w:bookmarkStart w:id="1387" w:name="_Toc124165894"/>
      <w:bookmarkStart w:id="1388" w:name="_Toc130922767"/>
      <w:bookmarkStart w:id="1389" w:name="_Toc137303179"/>
      <w:bookmarkStart w:id="1390" w:name="_Toc138889403"/>
      <w:bookmarkStart w:id="1391" w:name="_Toc145111215"/>
      <w:bookmarkStart w:id="1392" w:name="_Toc155265191"/>
      <w:bookmarkStart w:id="1393" w:name="_Toc161852766"/>
      <w:r w:rsidRPr="00090C64">
        <w:t>4.11.2.5.3</w:t>
      </w:r>
      <w:r w:rsidRPr="00090C64">
        <w:tab/>
        <w:t>ATCR3b generation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394" w:name="_Toc21124873"/>
      <w:bookmarkStart w:id="1395" w:name="_Toc29767863"/>
      <w:bookmarkStart w:id="1396" w:name="_Toc36044305"/>
      <w:bookmarkStart w:id="1397" w:name="_Toc37230210"/>
      <w:bookmarkStart w:id="1398" w:name="_Toc45907353"/>
      <w:bookmarkStart w:id="1399" w:name="_Toc53181458"/>
      <w:bookmarkStart w:id="1400" w:name="_Toc61127332"/>
      <w:bookmarkStart w:id="1401" w:name="_Toc67054339"/>
      <w:bookmarkStart w:id="1402" w:name="_Toc67061337"/>
      <w:bookmarkStart w:id="1403" w:name="_Toc74734855"/>
      <w:bookmarkStart w:id="1404" w:name="_Toc74753098"/>
      <w:bookmarkStart w:id="1405" w:name="_Toc76507357"/>
      <w:bookmarkStart w:id="1406" w:name="_Toc83108966"/>
      <w:bookmarkStart w:id="1407" w:name="_Toc89877779"/>
      <w:bookmarkStart w:id="1408" w:name="_Toc98709630"/>
      <w:bookmarkStart w:id="1409" w:name="_Toc105691445"/>
      <w:bookmarkStart w:id="1410" w:name="_Toc105693759"/>
      <w:bookmarkStart w:id="1411" w:name="_Toc123139095"/>
      <w:bookmarkStart w:id="1412" w:name="_Toc124165895"/>
      <w:bookmarkStart w:id="1413" w:name="_Toc130922768"/>
      <w:bookmarkStart w:id="1414" w:name="_Toc137303180"/>
      <w:bookmarkStart w:id="1415" w:name="_Toc138889404"/>
      <w:bookmarkStart w:id="1416" w:name="_Toc145111216"/>
      <w:bookmarkStart w:id="1417" w:name="_Toc155265192"/>
      <w:bookmarkStart w:id="1418" w:name="_Toc161852767"/>
      <w:r w:rsidRPr="00090C64">
        <w:t>4.11.2.5.4</w:t>
      </w:r>
      <w:r w:rsidRPr="00090C64">
        <w:tab/>
        <w:t>ATCR3 power allocation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19" w:name="_Toc21124874"/>
      <w:bookmarkStart w:id="1420" w:name="_Toc29767864"/>
      <w:bookmarkStart w:id="1421" w:name="_Toc36044306"/>
      <w:bookmarkStart w:id="1422" w:name="_Toc37230211"/>
      <w:bookmarkStart w:id="1423" w:name="_Toc45907354"/>
      <w:bookmarkStart w:id="1424" w:name="_Toc53181459"/>
      <w:bookmarkStart w:id="1425" w:name="_Toc61127333"/>
      <w:bookmarkStart w:id="1426" w:name="_Toc67054340"/>
      <w:bookmarkStart w:id="1427" w:name="_Toc67061338"/>
      <w:bookmarkStart w:id="1428" w:name="_Toc74734856"/>
      <w:bookmarkStart w:id="1429" w:name="_Toc74753099"/>
      <w:bookmarkStart w:id="1430" w:name="_Toc76507358"/>
      <w:bookmarkStart w:id="1431" w:name="_Toc83108967"/>
      <w:bookmarkStart w:id="1432" w:name="_Toc89877780"/>
      <w:bookmarkStart w:id="1433" w:name="_Toc98709631"/>
      <w:bookmarkStart w:id="1434" w:name="_Toc105691446"/>
      <w:bookmarkStart w:id="1435" w:name="_Toc105693760"/>
      <w:bookmarkStart w:id="1436" w:name="_Toc123139096"/>
      <w:bookmarkStart w:id="1437" w:name="_Toc124165896"/>
      <w:bookmarkStart w:id="1438" w:name="_Toc130922769"/>
      <w:bookmarkStart w:id="1439" w:name="_Toc137303181"/>
      <w:bookmarkStart w:id="1440" w:name="_Toc138889405"/>
      <w:bookmarkStart w:id="1441" w:name="_Toc145111217"/>
      <w:bookmarkStart w:id="1442" w:name="_Toc155265193"/>
      <w:bookmarkStart w:id="1443" w:name="_Toc161852768"/>
      <w:r w:rsidRPr="00090C64">
        <w:t>4.11.2.6</w:t>
      </w:r>
      <w:r w:rsidRPr="00090C64">
        <w:tab/>
        <w:t>ANTCR3: UTRA and E-UTRA multi</w:t>
      </w:r>
      <w:r w:rsidR="006761FA">
        <w:t>-</w:t>
      </w:r>
      <w:r w:rsidRPr="00090C64">
        <w:t>RAT non-contiguous operation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5A11F17" w14:textId="77777777" w:rsidR="00D57C09" w:rsidRPr="00090C64" w:rsidRDefault="00D57C09" w:rsidP="00D57C09">
      <w:pPr>
        <w:pStyle w:val="Heading5"/>
      </w:pPr>
      <w:bookmarkStart w:id="1444" w:name="_Toc21124875"/>
      <w:bookmarkStart w:id="1445" w:name="_Toc29767865"/>
      <w:bookmarkStart w:id="1446" w:name="_Toc36044307"/>
      <w:bookmarkStart w:id="1447" w:name="_Toc37230212"/>
      <w:bookmarkStart w:id="1448" w:name="_Toc45907355"/>
      <w:bookmarkStart w:id="1449" w:name="_Toc53181460"/>
      <w:bookmarkStart w:id="1450" w:name="_Toc61127334"/>
      <w:bookmarkStart w:id="1451" w:name="_Toc67054341"/>
      <w:bookmarkStart w:id="1452" w:name="_Toc67061339"/>
      <w:bookmarkStart w:id="1453" w:name="_Toc74734857"/>
      <w:bookmarkStart w:id="1454" w:name="_Toc74753100"/>
      <w:bookmarkStart w:id="1455" w:name="_Toc76507359"/>
      <w:bookmarkStart w:id="1456" w:name="_Toc83108968"/>
      <w:bookmarkStart w:id="1457" w:name="_Toc89877781"/>
      <w:bookmarkStart w:id="1458" w:name="_Toc98709632"/>
      <w:bookmarkStart w:id="1459" w:name="_Toc105691447"/>
      <w:bookmarkStart w:id="1460" w:name="_Toc105693761"/>
      <w:bookmarkStart w:id="1461" w:name="_Toc123139097"/>
      <w:bookmarkStart w:id="1462" w:name="_Toc124165897"/>
      <w:bookmarkStart w:id="1463" w:name="_Toc130922770"/>
      <w:bookmarkStart w:id="1464" w:name="_Toc137303182"/>
      <w:bookmarkStart w:id="1465" w:name="_Toc138889406"/>
      <w:bookmarkStart w:id="1466" w:name="_Toc145111218"/>
      <w:bookmarkStart w:id="1467" w:name="_Toc155265194"/>
      <w:bookmarkStart w:id="1468" w:name="_Toc161852769"/>
      <w:r w:rsidRPr="00090C64">
        <w:t>4.11.2.6.1</w:t>
      </w:r>
      <w:r w:rsidRPr="00090C64">
        <w:tab/>
        <w:t>General</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500A4A9A" w14:textId="77777777" w:rsidR="00771DDA" w:rsidRPr="00090C64" w:rsidRDefault="00771DDA" w:rsidP="00771DDA">
      <w:bookmarkStart w:id="1469" w:name="_Toc21124876"/>
      <w:bookmarkStart w:id="1470" w:name="_Toc29767866"/>
      <w:bookmarkStart w:id="1471" w:name="_Toc36044308"/>
      <w:bookmarkStart w:id="1472" w:name="_Toc37230213"/>
      <w:bookmarkStart w:id="1473" w:name="_Toc45907356"/>
      <w:bookmarkStart w:id="1474" w:name="_Toc53181461"/>
      <w:bookmarkStart w:id="1475" w:name="_Toc61127335"/>
      <w:bookmarkStart w:id="1476" w:name="_Toc67054342"/>
      <w:bookmarkStart w:id="1477" w:name="_Toc67061340"/>
      <w:bookmarkStart w:id="1478" w:name="_Toc74734858"/>
      <w:bookmarkStart w:id="1479" w:name="_Toc74753101"/>
      <w:bookmarkStart w:id="1480" w:name="_Toc76507360"/>
      <w:bookmarkStart w:id="1481" w:name="_Toc83108969"/>
      <w:bookmarkStart w:id="1482"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483" w:name="_Toc98709633"/>
      <w:bookmarkStart w:id="1484" w:name="_Toc105691448"/>
      <w:bookmarkStart w:id="1485" w:name="_Toc105693762"/>
      <w:bookmarkStart w:id="1486" w:name="_Toc123139098"/>
      <w:bookmarkStart w:id="1487" w:name="_Toc124165898"/>
      <w:bookmarkStart w:id="1488" w:name="_Toc130922771"/>
      <w:bookmarkStart w:id="1489" w:name="_Toc137303183"/>
      <w:bookmarkStart w:id="1490" w:name="_Toc138889407"/>
      <w:bookmarkStart w:id="1491" w:name="_Toc145111219"/>
      <w:bookmarkStart w:id="1492" w:name="_Toc155265195"/>
      <w:bookmarkStart w:id="1493" w:name="_Toc161852770"/>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r w:rsidRPr="00090C64">
        <w:t>4.11.2.6.2</w:t>
      </w:r>
      <w:r w:rsidRPr="00090C64">
        <w:tab/>
        <w:t>ANTCR3 generation</w:t>
      </w:r>
      <w:bookmarkEnd w:id="1483"/>
      <w:bookmarkEnd w:id="1484"/>
      <w:bookmarkEnd w:id="1485"/>
      <w:bookmarkEnd w:id="1486"/>
      <w:bookmarkEnd w:id="1487"/>
      <w:bookmarkEnd w:id="1488"/>
      <w:bookmarkEnd w:id="1489"/>
      <w:bookmarkEnd w:id="1490"/>
      <w:bookmarkEnd w:id="1491"/>
      <w:bookmarkEnd w:id="1492"/>
      <w:bookmarkEnd w:id="1493"/>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494" w:name="_Toc21124877"/>
      <w:bookmarkStart w:id="1495" w:name="_Toc29767867"/>
      <w:bookmarkStart w:id="1496" w:name="_Toc36044309"/>
      <w:bookmarkStart w:id="1497" w:name="_Toc37230214"/>
      <w:bookmarkStart w:id="1498" w:name="_Toc45907357"/>
      <w:bookmarkStart w:id="1499" w:name="_Toc53181462"/>
      <w:bookmarkStart w:id="1500" w:name="_Toc61127336"/>
      <w:bookmarkStart w:id="1501" w:name="_Toc67054343"/>
      <w:bookmarkStart w:id="1502" w:name="_Toc67061341"/>
      <w:bookmarkStart w:id="1503" w:name="_Toc74734859"/>
      <w:bookmarkStart w:id="1504" w:name="_Toc74753102"/>
      <w:bookmarkStart w:id="1505" w:name="_Toc76507361"/>
      <w:bookmarkStart w:id="1506" w:name="_Toc83108970"/>
      <w:bookmarkStart w:id="1507" w:name="_Toc89877783"/>
      <w:bookmarkStart w:id="1508" w:name="_Toc98709634"/>
      <w:bookmarkStart w:id="1509" w:name="_Toc105691449"/>
      <w:bookmarkStart w:id="1510" w:name="_Toc105693763"/>
      <w:bookmarkStart w:id="1511" w:name="_Toc123139099"/>
      <w:bookmarkStart w:id="1512" w:name="_Toc124165899"/>
      <w:bookmarkStart w:id="1513" w:name="_Toc130922772"/>
      <w:bookmarkStart w:id="1514" w:name="_Toc137303184"/>
      <w:bookmarkStart w:id="1515" w:name="_Toc138889408"/>
      <w:bookmarkStart w:id="1516" w:name="_Toc145111220"/>
      <w:bookmarkStart w:id="1517" w:name="_Toc155265196"/>
      <w:bookmarkStart w:id="1518" w:name="_Toc161852771"/>
      <w:r w:rsidRPr="00090C64">
        <w:t>4.11.2.6.3</w:t>
      </w:r>
      <w:r w:rsidRPr="00090C64">
        <w:tab/>
        <w:t>ANTCR3 power allocation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19" w:name="_Toc21124878"/>
      <w:bookmarkStart w:id="1520" w:name="_Toc29767868"/>
      <w:bookmarkStart w:id="1521" w:name="_Toc36044310"/>
      <w:bookmarkStart w:id="1522" w:name="_Toc37230215"/>
      <w:bookmarkStart w:id="1523" w:name="_Toc45907358"/>
      <w:bookmarkStart w:id="1524" w:name="_Toc53181463"/>
      <w:bookmarkStart w:id="1525" w:name="_Toc61127337"/>
      <w:bookmarkStart w:id="1526" w:name="_Toc67054344"/>
      <w:bookmarkStart w:id="1527" w:name="_Toc67061342"/>
      <w:bookmarkStart w:id="1528" w:name="_Toc74734860"/>
      <w:bookmarkStart w:id="1529" w:name="_Toc74753103"/>
      <w:bookmarkStart w:id="1530" w:name="_Toc76507362"/>
      <w:bookmarkStart w:id="1531" w:name="_Toc83108971"/>
      <w:bookmarkStart w:id="1532" w:name="_Toc89877784"/>
      <w:bookmarkStart w:id="1533" w:name="_Toc98709635"/>
      <w:bookmarkStart w:id="1534" w:name="_Toc105691450"/>
      <w:bookmarkStart w:id="1535" w:name="_Toc105693764"/>
      <w:bookmarkStart w:id="1536" w:name="_Toc123139100"/>
      <w:bookmarkStart w:id="1537" w:name="_Toc124165900"/>
      <w:bookmarkStart w:id="1538" w:name="_Toc130922773"/>
      <w:bookmarkStart w:id="1539" w:name="_Toc137303185"/>
      <w:bookmarkStart w:id="1540" w:name="_Toc138889409"/>
      <w:bookmarkStart w:id="1541" w:name="_Toc145111221"/>
      <w:bookmarkStart w:id="1542" w:name="_Toc155265197"/>
      <w:bookmarkStart w:id="1543" w:name="_Toc161852772"/>
      <w:r w:rsidRPr="00090C64">
        <w:t>4.11.2.7</w:t>
      </w:r>
      <w:r w:rsidRPr="00090C64">
        <w:tab/>
        <w:t>ATCR4: Single carrier for receiver tests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4B541C5F" w14:textId="77777777" w:rsidR="00D57C09" w:rsidRPr="00090C64" w:rsidRDefault="00D57C09" w:rsidP="00D57C09">
      <w:pPr>
        <w:pStyle w:val="Heading5"/>
      </w:pPr>
      <w:bookmarkStart w:id="1544" w:name="_Toc21124879"/>
      <w:bookmarkStart w:id="1545" w:name="_Toc29767869"/>
      <w:bookmarkStart w:id="1546" w:name="_Toc36044311"/>
      <w:bookmarkStart w:id="1547" w:name="_Toc37230216"/>
      <w:bookmarkStart w:id="1548" w:name="_Toc45907359"/>
      <w:bookmarkStart w:id="1549" w:name="_Toc53181464"/>
      <w:bookmarkStart w:id="1550" w:name="_Toc61127338"/>
      <w:bookmarkStart w:id="1551" w:name="_Toc67054345"/>
      <w:bookmarkStart w:id="1552" w:name="_Toc67061343"/>
      <w:bookmarkStart w:id="1553" w:name="_Toc74734861"/>
      <w:bookmarkStart w:id="1554" w:name="_Toc74753104"/>
      <w:bookmarkStart w:id="1555" w:name="_Toc76507363"/>
      <w:bookmarkStart w:id="1556" w:name="_Toc83108972"/>
      <w:bookmarkStart w:id="1557" w:name="_Toc89877785"/>
      <w:bookmarkStart w:id="1558" w:name="_Toc98709636"/>
      <w:bookmarkStart w:id="1559" w:name="_Toc105691451"/>
      <w:bookmarkStart w:id="1560" w:name="_Toc105693765"/>
      <w:bookmarkStart w:id="1561" w:name="_Toc123139101"/>
      <w:bookmarkStart w:id="1562" w:name="_Toc124165901"/>
      <w:bookmarkStart w:id="1563" w:name="_Toc130922774"/>
      <w:bookmarkStart w:id="1564" w:name="_Toc137303186"/>
      <w:bookmarkStart w:id="1565" w:name="_Toc138889410"/>
      <w:bookmarkStart w:id="1566" w:name="_Toc145111222"/>
      <w:bookmarkStart w:id="1567" w:name="_Toc155265198"/>
      <w:bookmarkStart w:id="1568" w:name="_Toc161852773"/>
      <w:r w:rsidRPr="00090C64">
        <w:t>4.11.2.7.1</w:t>
      </w:r>
      <w:r w:rsidRPr="00090C64">
        <w:tab/>
        <w:t>ATCR4a generation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569" w:name="_Toc21124880"/>
      <w:bookmarkStart w:id="1570" w:name="_Toc29767870"/>
      <w:bookmarkStart w:id="1571" w:name="_Toc36044312"/>
      <w:bookmarkStart w:id="1572" w:name="_Toc37230217"/>
      <w:bookmarkStart w:id="1573" w:name="_Toc45907360"/>
      <w:bookmarkStart w:id="1574" w:name="_Toc53181465"/>
      <w:bookmarkStart w:id="1575" w:name="_Toc61127339"/>
      <w:bookmarkStart w:id="1576" w:name="_Toc67054346"/>
      <w:bookmarkStart w:id="1577" w:name="_Toc67061344"/>
      <w:bookmarkStart w:id="1578" w:name="_Toc74734862"/>
      <w:bookmarkStart w:id="1579" w:name="_Toc74753105"/>
      <w:bookmarkStart w:id="1580" w:name="_Toc76507364"/>
      <w:bookmarkStart w:id="1581" w:name="_Toc83108973"/>
      <w:bookmarkStart w:id="1582" w:name="_Toc89877786"/>
      <w:bookmarkStart w:id="1583" w:name="_Toc98709637"/>
      <w:bookmarkStart w:id="1584" w:name="_Toc105691452"/>
      <w:bookmarkStart w:id="1585" w:name="_Toc105693766"/>
      <w:bookmarkStart w:id="1586" w:name="_Toc123139102"/>
      <w:bookmarkStart w:id="1587" w:name="_Toc124165902"/>
      <w:bookmarkStart w:id="1588" w:name="_Toc130922775"/>
      <w:bookmarkStart w:id="1589" w:name="_Toc137303187"/>
      <w:bookmarkStart w:id="1590" w:name="_Toc138889411"/>
      <w:bookmarkStart w:id="1591" w:name="_Toc145111223"/>
      <w:bookmarkStart w:id="1592" w:name="_Toc155265199"/>
      <w:bookmarkStart w:id="1593" w:name="_Toc161852774"/>
      <w:r w:rsidRPr="00090C64">
        <w:t>4.11.2.7.2</w:t>
      </w:r>
      <w:r w:rsidRPr="00090C64">
        <w:tab/>
        <w:t>ATCR4b generation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594" w:name="_Toc21124881"/>
      <w:bookmarkStart w:id="1595" w:name="_Toc29767871"/>
      <w:bookmarkStart w:id="1596" w:name="_Toc36044313"/>
      <w:bookmarkStart w:id="1597" w:name="_Toc37230218"/>
      <w:bookmarkStart w:id="1598" w:name="_Toc45907361"/>
      <w:bookmarkStart w:id="1599" w:name="_Toc53181466"/>
      <w:bookmarkStart w:id="1600" w:name="_Toc61127340"/>
      <w:bookmarkStart w:id="1601" w:name="_Toc67054347"/>
      <w:bookmarkStart w:id="1602" w:name="_Toc67061345"/>
      <w:bookmarkStart w:id="1603" w:name="_Toc74734863"/>
      <w:bookmarkStart w:id="1604" w:name="_Toc74753106"/>
      <w:bookmarkStart w:id="1605" w:name="_Toc76507365"/>
      <w:bookmarkStart w:id="1606" w:name="_Toc83108974"/>
      <w:bookmarkStart w:id="1607" w:name="_Toc89877787"/>
      <w:bookmarkStart w:id="1608" w:name="_Toc98709638"/>
      <w:bookmarkStart w:id="1609" w:name="_Toc105691453"/>
      <w:bookmarkStart w:id="1610" w:name="_Toc105693767"/>
      <w:bookmarkStart w:id="1611" w:name="_Toc123139103"/>
      <w:bookmarkStart w:id="1612" w:name="_Toc124165903"/>
      <w:bookmarkStart w:id="1613" w:name="_Toc130922776"/>
      <w:bookmarkStart w:id="1614" w:name="_Toc137303188"/>
      <w:bookmarkStart w:id="1615" w:name="_Toc138889412"/>
      <w:bookmarkStart w:id="1616" w:name="_Toc145111224"/>
      <w:bookmarkStart w:id="1617" w:name="_Toc155265200"/>
      <w:bookmarkStart w:id="1618" w:name="_Toc161852775"/>
      <w:r w:rsidRPr="00090C64">
        <w:t>4.11.2.7.3</w:t>
      </w:r>
      <w:r w:rsidRPr="00090C64">
        <w:tab/>
        <w:t>ATCR4c generation</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19" w:name="_Toc21124882"/>
      <w:bookmarkStart w:id="1620" w:name="_Toc29767872"/>
      <w:bookmarkStart w:id="1621" w:name="_Toc36044314"/>
      <w:bookmarkStart w:id="1622" w:name="_Toc37230219"/>
      <w:bookmarkStart w:id="1623" w:name="_Toc45907362"/>
      <w:bookmarkStart w:id="1624" w:name="_Toc53181467"/>
      <w:bookmarkStart w:id="1625" w:name="_Toc61127341"/>
      <w:bookmarkStart w:id="1626" w:name="_Toc67054348"/>
      <w:bookmarkStart w:id="1627" w:name="_Toc67061346"/>
      <w:bookmarkStart w:id="1628" w:name="_Toc74734864"/>
      <w:bookmarkStart w:id="1629" w:name="_Toc74753107"/>
      <w:bookmarkStart w:id="1630" w:name="_Toc76507366"/>
      <w:bookmarkStart w:id="1631" w:name="_Toc83108975"/>
      <w:bookmarkStart w:id="1632" w:name="_Toc89877788"/>
      <w:bookmarkStart w:id="1633" w:name="_Toc98709639"/>
      <w:bookmarkStart w:id="1634" w:name="_Toc105691454"/>
      <w:bookmarkStart w:id="1635" w:name="_Toc105693768"/>
      <w:bookmarkStart w:id="1636" w:name="_Toc123139104"/>
      <w:bookmarkStart w:id="1637" w:name="_Toc124165904"/>
      <w:bookmarkStart w:id="1638" w:name="_Toc130922777"/>
      <w:bookmarkStart w:id="1639" w:name="_Toc137303189"/>
      <w:bookmarkStart w:id="1640" w:name="_Toc138889413"/>
      <w:bookmarkStart w:id="1641" w:name="_Toc145111225"/>
      <w:bookmarkStart w:id="1642" w:name="_Toc155265201"/>
      <w:bookmarkStart w:id="1643" w:name="_Toc161852776"/>
      <w:r w:rsidRPr="00090C64">
        <w:t>4.11.2.7.3A</w:t>
      </w:r>
      <w:r w:rsidRPr="00090C64">
        <w:tab/>
        <w:t>ATCR4d generation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644" w:name="_Toc21124883"/>
      <w:bookmarkStart w:id="1645" w:name="_Toc29767873"/>
      <w:bookmarkStart w:id="1646" w:name="_Toc36044315"/>
      <w:bookmarkStart w:id="1647" w:name="_Toc37230220"/>
      <w:bookmarkStart w:id="1648" w:name="_Toc45907363"/>
      <w:bookmarkStart w:id="1649" w:name="_Toc53181468"/>
      <w:bookmarkStart w:id="1650" w:name="_Toc61127342"/>
      <w:bookmarkStart w:id="1651" w:name="_Toc67054349"/>
      <w:bookmarkStart w:id="1652" w:name="_Toc67061347"/>
      <w:bookmarkStart w:id="1653" w:name="_Toc74734865"/>
      <w:bookmarkStart w:id="1654" w:name="_Toc74753108"/>
      <w:bookmarkStart w:id="1655" w:name="_Toc76507367"/>
      <w:bookmarkStart w:id="1656" w:name="_Toc83108976"/>
      <w:bookmarkStart w:id="1657" w:name="_Toc89877789"/>
      <w:bookmarkStart w:id="1658" w:name="_Toc98709640"/>
      <w:bookmarkStart w:id="1659" w:name="_Toc105691455"/>
      <w:bookmarkStart w:id="1660" w:name="_Toc105693769"/>
      <w:bookmarkStart w:id="1661" w:name="_Toc123139105"/>
      <w:bookmarkStart w:id="1662" w:name="_Toc124165905"/>
      <w:bookmarkStart w:id="1663" w:name="_Toc130922778"/>
      <w:bookmarkStart w:id="1664" w:name="_Toc137303190"/>
      <w:bookmarkStart w:id="1665" w:name="_Toc138889414"/>
      <w:bookmarkStart w:id="1666" w:name="_Toc145111226"/>
      <w:bookmarkStart w:id="1667" w:name="_Toc155265202"/>
      <w:bookmarkStart w:id="1668" w:name="_Toc161852777"/>
      <w:r w:rsidRPr="00090C64">
        <w:t>11.2.7.4</w:t>
      </w:r>
      <w:r w:rsidRPr="00090C64">
        <w:tab/>
        <w:t>ATCR4 power allocation</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669" w:name="_Toc21124884"/>
      <w:bookmarkStart w:id="1670" w:name="_Toc29767874"/>
      <w:bookmarkStart w:id="1671" w:name="_Toc36044316"/>
      <w:bookmarkStart w:id="1672" w:name="_Toc37230221"/>
      <w:bookmarkStart w:id="1673" w:name="_Toc45907364"/>
      <w:bookmarkStart w:id="1674" w:name="_Toc53181469"/>
      <w:bookmarkStart w:id="1675" w:name="_Toc61127343"/>
      <w:bookmarkStart w:id="1676" w:name="_Toc67054350"/>
      <w:bookmarkStart w:id="1677" w:name="_Toc67061348"/>
      <w:bookmarkStart w:id="1678" w:name="_Toc74734866"/>
      <w:bookmarkStart w:id="1679" w:name="_Toc74753109"/>
      <w:bookmarkStart w:id="1680" w:name="_Toc76507368"/>
      <w:bookmarkStart w:id="1681" w:name="_Toc83108977"/>
      <w:bookmarkStart w:id="1682" w:name="_Toc89877790"/>
      <w:bookmarkStart w:id="1683" w:name="_Toc98709641"/>
      <w:bookmarkStart w:id="1684" w:name="_Toc105691456"/>
      <w:bookmarkStart w:id="1685" w:name="_Toc105693770"/>
      <w:bookmarkStart w:id="1686" w:name="_Toc123139106"/>
      <w:bookmarkStart w:id="1687" w:name="_Toc124165906"/>
      <w:bookmarkStart w:id="1688" w:name="_Toc130922779"/>
      <w:bookmarkStart w:id="1689" w:name="_Toc137303191"/>
      <w:bookmarkStart w:id="1690" w:name="_Toc138889415"/>
      <w:bookmarkStart w:id="1691" w:name="_Toc145111227"/>
      <w:bookmarkStart w:id="1692" w:name="_Toc155265203"/>
      <w:bookmarkStart w:id="1693" w:name="_Toc161852778"/>
      <w:r w:rsidRPr="00090C64">
        <w:rPr>
          <w:lang w:eastAsia="zh-CN"/>
        </w:rPr>
        <w:t>4.11.2.8</w:t>
      </w:r>
      <w:r w:rsidRPr="00090C64">
        <w:tab/>
      </w:r>
      <w:bookmarkEnd w:id="1669"/>
      <w:bookmarkEnd w:id="1670"/>
      <w:bookmarkEnd w:id="1671"/>
      <w:bookmarkEnd w:id="1672"/>
      <w:bookmarkEnd w:id="1673"/>
      <w:bookmarkEnd w:id="1674"/>
      <w:bookmarkEnd w:id="1675"/>
      <w:r w:rsidR="00784970" w:rsidRPr="00E84EF6">
        <w:t xml:space="preserve">ATCR5: MB-MSR </w:t>
      </w:r>
      <w:r w:rsidR="00784970" w:rsidRPr="00E84EF6">
        <w:rPr>
          <w:lang w:eastAsia="zh-CN"/>
        </w:rPr>
        <w:t>operation</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5025D606" w14:textId="77777777" w:rsidR="00D57C09" w:rsidRPr="00090C64" w:rsidRDefault="00D57C09" w:rsidP="00D57C09">
      <w:pPr>
        <w:pStyle w:val="Heading5"/>
      </w:pPr>
      <w:bookmarkStart w:id="1694" w:name="_Toc21124885"/>
      <w:bookmarkStart w:id="1695" w:name="_Toc29767875"/>
      <w:bookmarkStart w:id="1696" w:name="_Toc36044317"/>
      <w:bookmarkStart w:id="1697" w:name="_Toc37230222"/>
      <w:bookmarkStart w:id="1698" w:name="_Toc45907365"/>
      <w:bookmarkStart w:id="1699" w:name="_Toc53181470"/>
      <w:bookmarkStart w:id="1700" w:name="_Toc61127344"/>
      <w:bookmarkStart w:id="1701" w:name="_Toc67054351"/>
      <w:bookmarkStart w:id="1702" w:name="_Toc67061349"/>
      <w:bookmarkStart w:id="1703" w:name="_Toc74734867"/>
      <w:bookmarkStart w:id="1704" w:name="_Toc74753110"/>
      <w:bookmarkStart w:id="1705" w:name="_Toc76507369"/>
      <w:bookmarkStart w:id="1706" w:name="_Toc83108978"/>
      <w:bookmarkStart w:id="1707" w:name="_Toc89877791"/>
      <w:bookmarkStart w:id="1708" w:name="_Toc98709642"/>
      <w:bookmarkStart w:id="1709" w:name="_Toc105691457"/>
      <w:bookmarkStart w:id="1710" w:name="_Toc105693771"/>
      <w:bookmarkStart w:id="1711" w:name="_Toc123139107"/>
      <w:bookmarkStart w:id="1712" w:name="_Toc124165907"/>
      <w:bookmarkStart w:id="1713" w:name="_Toc130922780"/>
      <w:bookmarkStart w:id="1714" w:name="_Toc137303192"/>
      <w:bookmarkStart w:id="1715" w:name="_Toc138889416"/>
      <w:bookmarkStart w:id="1716" w:name="_Toc145111228"/>
      <w:bookmarkStart w:id="1717" w:name="_Toc155265204"/>
      <w:bookmarkStart w:id="1718" w:name="_Toc16185277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56907626" w14:textId="77777777" w:rsidR="00D57C09" w:rsidRPr="00090C64" w:rsidRDefault="00D57C09" w:rsidP="00554118">
      <w:pPr>
        <w:pStyle w:val="H6"/>
      </w:pPr>
      <w:bookmarkStart w:id="1719" w:name="_Toc21124886"/>
      <w:bookmarkStart w:id="1720" w:name="_Toc29767876"/>
      <w:bookmarkStart w:id="1721" w:name="_Toc36044318"/>
      <w:bookmarkStart w:id="1722" w:name="_Toc37230223"/>
      <w:bookmarkStart w:id="1723" w:name="_Toc45907366"/>
      <w:bookmarkStart w:id="1724" w:name="_Toc53181471"/>
      <w:r w:rsidRPr="00090C64">
        <w:rPr>
          <w:lang w:eastAsia="zh-CN"/>
        </w:rPr>
        <w:t>4</w:t>
      </w:r>
      <w:r w:rsidRPr="00090C64">
        <w:t>.</w:t>
      </w:r>
      <w:r w:rsidRPr="00090C64">
        <w:rPr>
          <w:lang w:eastAsia="zh-CN"/>
        </w:rPr>
        <w:t>11.2.8</w:t>
      </w:r>
      <w:r w:rsidRPr="00090C64">
        <w:t>.1.1</w:t>
      </w:r>
      <w:r w:rsidRPr="00090C64">
        <w:tab/>
        <w:t>General</w:t>
      </w:r>
      <w:bookmarkEnd w:id="1719"/>
      <w:bookmarkEnd w:id="1720"/>
      <w:bookmarkEnd w:id="1721"/>
      <w:bookmarkEnd w:id="1722"/>
      <w:bookmarkEnd w:id="1723"/>
      <w:bookmarkEnd w:id="1724"/>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25" w:name="_Toc21124887"/>
      <w:bookmarkStart w:id="1726" w:name="_Toc29767877"/>
      <w:bookmarkStart w:id="1727" w:name="_Toc36044319"/>
      <w:bookmarkStart w:id="1728" w:name="_Toc37230224"/>
      <w:bookmarkStart w:id="1729" w:name="_Toc45907367"/>
      <w:bookmarkStart w:id="1730" w:name="_Toc53181472"/>
      <w:r w:rsidRPr="00090C64">
        <w:rPr>
          <w:lang w:eastAsia="zh-CN"/>
        </w:rPr>
        <w:t>4</w:t>
      </w:r>
      <w:r w:rsidRPr="00090C64">
        <w:t>.</w:t>
      </w:r>
      <w:r w:rsidRPr="00090C64">
        <w:rPr>
          <w:lang w:eastAsia="zh-CN"/>
        </w:rPr>
        <w:t>11.2.8</w:t>
      </w:r>
      <w:r w:rsidRPr="00090C64">
        <w:t>.1.2</w:t>
      </w:r>
      <w:r w:rsidRPr="00090C64">
        <w:tab/>
        <w:t>ATCR5a generation</w:t>
      </w:r>
      <w:bookmarkEnd w:id="1725"/>
      <w:bookmarkEnd w:id="1726"/>
      <w:bookmarkEnd w:id="1727"/>
      <w:bookmarkEnd w:id="1728"/>
      <w:bookmarkEnd w:id="1729"/>
      <w:bookmarkEnd w:id="1730"/>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31" w:name="_Toc21124888"/>
      <w:bookmarkStart w:id="1732" w:name="_Toc29767878"/>
      <w:bookmarkStart w:id="1733" w:name="_Toc36044320"/>
      <w:bookmarkStart w:id="1734" w:name="_Toc37230225"/>
      <w:bookmarkStart w:id="1735" w:name="_Toc45907368"/>
      <w:bookmarkStart w:id="1736"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31"/>
      <w:bookmarkEnd w:id="1732"/>
      <w:bookmarkEnd w:id="1733"/>
      <w:bookmarkEnd w:id="1734"/>
      <w:bookmarkEnd w:id="1735"/>
      <w:bookmarkEnd w:id="1736"/>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737" w:name="_Toc21124889"/>
      <w:bookmarkStart w:id="1738" w:name="_Toc29767879"/>
      <w:bookmarkStart w:id="1739" w:name="_Toc36044321"/>
      <w:bookmarkStart w:id="1740" w:name="_Toc37230226"/>
      <w:bookmarkStart w:id="1741" w:name="_Toc45907369"/>
      <w:bookmarkStart w:id="1742" w:name="_Toc53181474"/>
      <w:bookmarkStart w:id="1743" w:name="_Toc61127345"/>
      <w:bookmarkStart w:id="1744" w:name="_Toc67054352"/>
      <w:bookmarkStart w:id="1745" w:name="_Toc67061350"/>
      <w:bookmarkStart w:id="1746" w:name="_Toc74734868"/>
      <w:bookmarkStart w:id="1747" w:name="_Toc74753111"/>
      <w:bookmarkStart w:id="1748" w:name="_Toc76507370"/>
      <w:bookmarkStart w:id="1749" w:name="_Toc83108979"/>
      <w:bookmarkStart w:id="1750" w:name="_Toc89877792"/>
      <w:bookmarkStart w:id="1751" w:name="_Toc98709643"/>
      <w:bookmarkStart w:id="1752" w:name="_Toc105691458"/>
      <w:bookmarkStart w:id="1753" w:name="_Toc105693772"/>
      <w:bookmarkStart w:id="1754" w:name="_Toc123139108"/>
      <w:bookmarkStart w:id="1755" w:name="_Toc124165908"/>
      <w:bookmarkStart w:id="1756" w:name="_Toc130922781"/>
      <w:bookmarkStart w:id="1757" w:name="_Toc137303193"/>
      <w:bookmarkStart w:id="1758" w:name="_Toc138889417"/>
      <w:bookmarkStart w:id="1759" w:name="_Toc145111229"/>
      <w:bookmarkStart w:id="1760" w:name="_Toc155265205"/>
      <w:bookmarkStart w:id="1761" w:name="_Toc16185278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126B1A93" w14:textId="77777777" w:rsidR="00D57C09" w:rsidRPr="00090C64" w:rsidRDefault="00D57C09" w:rsidP="00554118">
      <w:pPr>
        <w:pStyle w:val="H6"/>
      </w:pPr>
      <w:bookmarkStart w:id="1762" w:name="_Toc21124890"/>
      <w:bookmarkStart w:id="1763" w:name="_Toc29767880"/>
      <w:bookmarkStart w:id="1764" w:name="_Toc36044322"/>
      <w:bookmarkStart w:id="1765" w:name="_Toc37230227"/>
      <w:bookmarkStart w:id="1766" w:name="_Toc45907370"/>
      <w:bookmarkStart w:id="1767"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762"/>
      <w:bookmarkEnd w:id="1763"/>
      <w:bookmarkEnd w:id="1764"/>
      <w:bookmarkEnd w:id="1765"/>
      <w:bookmarkEnd w:id="1766"/>
      <w:bookmarkEnd w:id="1767"/>
    </w:p>
    <w:p w14:paraId="78FD15E2" w14:textId="77777777" w:rsidR="00784970" w:rsidRPr="00E84EF6" w:rsidRDefault="00784970" w:rsidP="00784970">
      <w:bookmarkStart w:id="1768" w:name="_Toc21124891"/>
      <w:bookmarkStart w:id="1769" w:name="_Toc29767881"/>
      <w:bookmarkStart w:id="1770" w:name="_Toc36044323"/>
      <w:bookmarkStart w:id="1771" w:name="_Toc37230228"/>
      <w:bookmarkStart w:id="1772" w:name="_Toc45907371"/>
      <w:bookmarkStart w:id="1773"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768"/>
      <w:bookmarkEnd w:id="1769"/>
      <w:bookmarkEnd w:id="1770"/>
      <w:bookmarkEnd w:id="1771"/>
      <w:bookmarkEnd w:id="1772"/>
      <w:bookmarkEnd w:id="1773"/>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774" w:name="_Toc21124892"/>
      <w:bookmarkStart w:id="1775" w:name="_Toc29767882"/>
      <w:bookmarkStart w:id="1776" w:name="_Toc36044324"/>
      <w:bookmarkStart w:id="1777" w:name="_Toc37230229"/>
      <w:bookmarkStart w:id="1778" w:name="_Toc45907372"/>
      <w:bookmarkStart w:id="1779" w:name="_Toc53181477"/>
      <w:r w:rsidRPr="00090C64">
        <w:rPr>
          <w:lang w:eastAsia="zh-CN"/>
        </w:rPr>
        <w:t>4</w:t>
      </w:r>
      <w:r w:rsidRPr="00090C64">
        <w:t>.</w:t>
      </w:r>
      <w:r w:rsidRPr="00090C64">
        <w:rPr>
          <w:lang w:eastAsia="zh-CN"/>
        </w:rPr>
        <w:t>11.2.8</w:t>
      </w:r>
      <w:r w:rsidRPr="00090C64">
        <w:t>.2.3</w:t>
      </w:r>
      <w:r w:rsidRPr="00090C64">
        <w:tab/>
        <w:t>ATCR5b power allocation</w:t>
      </w:r>
      <w:bookmarkEnd w:id="1774"/>
      <w:bookmarkEnd w:id="1775"/>
      <w:bookmarkEnd w:id="1776"/>
      <w:bookmarkEnd w:id="1777"/>
      <w:bookmarkEnd w:id="1778"/>
      <w:bookmarkEnd w:id="1779"/>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780" w:name="_Toc21124893"/>
      <w:bookmarkStart w:id="1781" w:name="_Toc29767883"/>
      <w:bookmarkStart w:id="1782" w:name="_Toc36044325"/>
      <w:bookmarkStart w:id="1783" w:name="_Toc37230230"/>
      <w:bookmarkStart w:id="1784" w:name="_Toc45907373"/>
      <w:bookmarkStart w:id="1785" w:name="_Toc53181478"/>
      <w:bookmarkStart w:id="1786" w:name="_Toc61127346"/>
      <w:bookmarkStart w:id="1787" w:name="_Toc67054353"/>
      <w:bookmarkStart w:id="1788" w:name="_Toc67061351"/>
      <w:bookmarkStart w:id="1789" w:name="_Toc74734869"/>
      <w:bookmarkStart w:id="1790" w:name="_Toc74753112"/>
      <w:bookmarkStart w:id="1791" w:name="_Toc76507371"/>
      <w:bookmarkStart w:id="1792" w:name="_Toc83108980"/>
      <w:bookmarkStart w:id="1793" w:name="_Toc89877793"/>
      <w:bookmarkStart w:id="1794" w:name="_Toc98709644"/>
      <w:bookmarkStart w:id="1795" w:name="_Toc105691459"/>
      <w:bookmarkStart w:id="1796" w:name="_Toc105693773"/>
      <w:bookmarkStart w:id="1797" w:name="_Toc123139109"/>
      <w:bookmarkStart w:id="1798" w:name="_Toc124165909"/>
      <w:bookmarkStart w:id="1799" w:name="_Toc130922782"/>
      <w:bookmarkStart w:id="1800" w:name="_Toc137303194"/>
      <w:bookmarkStart w:id="1801" w:name="_Toc138889418"/>
      <w:bookmarkStart w:id="1802" w:name="_Toc145111230"/>
      <w:bookmarkStart w:id="1803" w:name="_Toc155265206"/>
      <w:bookmarkStart w:id="1804" w:name="_Toc161852781"/>
      <w:r w:rsidRPr="00090C64">
        <w:t>4.11.2.9</w:t>
      </w:r>
      <w:r w:rsidRPr="00090C64">
        <w:tab/>
        <w:t xml:space="preserve">ATCR6: Single carrier for </w:t>
      </w:r>
      <w:r w:rsidR="006761FA">
        <w:t>t</w:t>
      </w:r>
      <w:r w:rsidRPr="00090C64">
        <w:t>ransmitter tests</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382E65A9" w14:textId="77777777" w:rsidR="00D57C09" w:rsidRPr="00090C64" w:rsidRDefault="00D57C09" w:rsidP="00D57C09">
      <w:pPr>
        <w:pStyle w:val="Heading5"/>
      </w:pPr>
      <w:bookmarkStart w:id="1805" w:name="_Toc21124894"/>
      <w:bookmarkStart w:id="1806" w:name="_Toc29767884"/>
      <w:bookmarkStart w:id="1807" w:name="_Toc36044326"/>
      <w:bookmarkStart w:id="1808" w:name="_Toc37230231"/>
      <w:bookmarkStart w:id="1809" w:name="_Toc45907374"/>
      <w:bookmarkStart w:id="1810" w:name="_Toc53181479"/>
      <w:bookmarkStart w:id="1811" w:name="_Toc61127347"/>
      <w:bookmarkStart w:id="1812" w:name="_Toc67054354"/>
      <w:bookmarkStart w:id="1813" w:name="_Toc67061352"/>
      <w:bookmarkStart w:id="1814" w:name="_Toc74734870"/>
      <w:bookmarkStart w:id="1815" w:name="_Toc74753113"/>
      <w:bookmarkStart w:id="1816" w:name="_Toc76507372"/>
      <w:bookmarkStart w:id="1817" w:name="_Toc83108981"/>
      <w:bookmarkStart w:id="1818" w:name="_Toc89877794"/>
      <w:bookmarkStart w:id="1819" w:name="_Toc98709645"/>
      <w:bookmarkStart w:id="1820" w:name="_Toc105691460"/>
      <w:bookmarkStart w:id="1821" w:name="_Toc105693774"/>
      <w:bookmarkStart w:id="1822" w:name="_Toc123139110"/>
      <w:bookmarkStart w:id="1823" w:name="_Toc124165910"/>
      <w:bookmarkStart w:id="1824" w:name="_Toc130922783"/>
      <w:bookmarkStart w:id="1825" w:name="_Toc137303195"/>
      <w:bookmarkStart w:id="1826" w:name="_Toc138889419"/>
      <w:bookmarkStart w:id="1827" w:name="_Toc145111231"/>
      <w:bookmarkStart w:id="1828" w:name="_Toc155265207"/>
      <w:bookmarkStart w:id="1829" w:name="_Toc161852782"/>
      <w:r w:rsidRPr="00090C64">
        <w:t>4.11.2.9.1</w:t>
      </w:r>
      <w:r w:rsidRPr="00090C64">
        <w:tab/>
        <w:t>ATCR6a generation</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830" w:name="_Toc21124895"/>
      <w:bookmarkStart w:id="1831" w:name="_Toc29767885"/>
      <w:bookmarkStart w:id="1832" w:name="_Toc36044327"/>
      <w:bookmarkStart w:id="1833" w:name="_Toc37230232"/>
      <w:bookmarkStart w:id="1834" w:name="_Toc45907375"/>
      <w:bookmarkStart w:id="1835" w:name="_Toc53181480"/>
      <w:bookmarkStart w:id="1836" w:name="_Toc61127348"/>
      <w:bookmarkStart w:id="1837" w:name="_Toc67054355"/>
      <w:bookmarkStart w:id="1838" w:name="_Toc67061353"/>
      <w:bookmarkStart w:id="1839" w:name="_Toc74734871"/>
      <w:bookmarkStart w:id="1840" w:name="_Toc74753114"/>
      <w:bookmarkStart w:id="1841" w:name="_Toc76507373"/>
      <w:bookmarkStart w:id="1842" w:name="_Toc83108982"/>
      <w:bookmarkStart w:id="1843" w:name="_Toc89877795"/>
      <w:bookmarkStart w:id="1844" w:name="_Toc98709646"/>
      <w:bookmarkStart w:id="1845" w:name="_Toc105691461"/>
      <w:bookmarkStart w:id="1846" w:name="_Toc105693775"/>
      <w:bookmarkStart w:id="1847" w:name="_Toc123139111"/>
      <w:bookmarkStart w:id="1848" w:name="_Toc124165911"/>
      <w:bookmarkStart w:id="1849" w:name="_Toc130922784"/>
      <w:bookmarkStart w:id="1850" w:name="_Toc137303196"/>
      <w:bookmarkStart w:id="1851" w:name="_Toc138889420"/>
      <w:bookmarkStart w:id="1852" w:name="_Toc145111232"/>
      <w:bookmarkStart w:id="1853" w:name="_Toc155265208"/>
      <w:bookmarkStart w:id="1854" w:name="_Toc161852783"/>
      <w:r w:rsidRPr="00090C64">
        <w:t>4.11.2.9.2</w:t>
      </w:r>
      <w:r w:rsidRPr="00090C64">
        <w:tab/>
        <w:t>ATCR6b generation</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855" w:name="_Toc21124896"/>
      <w:bookmarkStart w:id="1856" w:name="_Toc29767886"/>
      <w:bookmarkStart w:id="1857" w:name="_Toc36044328"/>
      <w:bookmarkStart w:id="1858" w:name="_Toc37230233"/>
      <w:bookmarkStart w:id="1859" w:name="_Toc45907376"/>
      <w:bookmarkStart w:id="1860" w:name="_Toc53181481"/>
      <w:bookmarkStart w:id="1861" w:name="_Toc61127349"/>
      <w:bookmarkStart w:id="1862" w:name="_Toc67054356"/>
      <w:bookmarkStart w:id="1863" w:name="_Toc67061354"/>
      <w:bookmarkStart w:id="1864" w:name="_Toc74734872"/>
      <w:bookmarkStart w:id="1865" w:name="_Toc74753115"/>
      <w:bookmarkStart w:id="1866" w:name="_Toc76507374"/>
      <w:bookmarkStart w:id="1867" w:name="_Toc83108983"/>
      <w:bookmarkStart w:id="1868" w:name="_Toc89877796"/>
      <w:bookmarkStart w:id="1869" w:name="_Toc98709647"/>
      <w:bookmarkStart w:id="1870" w:name="_Toc105691462"/>
      <w:bookmarkStart w:id="1871" w:name="_Toc105693776"/>
      <w:bookmarkStart w:id="1872" w:name="_Toc123139112"/>
      <w:bookmarkStart w:id="1873" w:name="_Toc124165912"/>
      <w:bookmarkStart w:id="1874" w:name="_Toc130922785"/>
      <w:bookmarkStart w:id="1875" w:name="_Toc137303197"/>
      <w:bookmarkStart w:id="1876" w:name="_Toc138889421"/>
      <w:bookmarkStart w:id="1877" w:name="_Toc145111233"/>
      <w:bookmarkStart w:id="1878" w:name="_Toc155265209"/>
      <w:bookmarkStart w:id="1879" w:name="_Toc161852784"/>
      <w:r w:rsidRPr="00090C64">
        <w:t>4.11.2.9.3</w:t>
      </w:r>
      <w:r w:rsidRPr="00090C64">
        <w:tab/>
        <w:t>Void</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5D6019A9" w14:textId="77777777" w:rsidR="00D57C09" w:rsidRPr="00090C64" w:rsidRDefault="00D57C09" w:rsidP="00D57C09">
      <w:pPr>
        <w:pStyle w:val="Heading5"/>
      </w:pPr>
      <w:bookmarkStart w:id="1880" w:name="_Toc21124897"/>
      <w:bookmarkStart w:id="1881" w:name="_Toc29767887"/>
      <w:bookmarkStart w:id="1882" w:name="_Toc36044329"/>
      <w:bookmarkStart w:id="1883" w:name="_Toc37230234"/>
      <w:bookmarkStart w:id="1884" w:name="_Toc45907377"/>
      <w:bookmarkStart w:id="1885" w:name="_Toc53181482"/>
      <w:bookmarkStart w:id="1886" w:name="_Toc61127350"/>
      <w:bookmarkStart w:id="1887" w:name="_Toc67054357"/>
      <w:bookmarkStart w:id="1888" w:name="_Toc67061355"/>
      <w:bookmarkStart w:id="1889" w:name="_Toc74734873"/>
      <w:bookmarkStart w:id="1890" w:name="_Toc74753116"/>
      <w:bookmarkStart w:id="1891" w:name="_Toc76507375"/>
      <w:bookmarkStart w:id="1892" w:name="_Toc83108984"/>
      <w:bookmarkStart w:id="1893" w:name="_Toc89877797"/>
      <w:bookmarkStart w:id="1894" w:name="_Toc98709648"/>
      <w:bookmarkStart w:id="1895" w:name="_Toc105691463"/>
      <w:bookmarkStart w:id="1896" w:name="_Toc105693777"/>
      <w:bookmarkStart w:id="1897" w:name="_Toc123139113"/>
      <w:bookmarkStart w:id="1898" w:name="_Toc124165913"/>
      <w:bookmarkStart w:id="1899" w:name="_Toc130922786"/>
      <w:bookmarkStart w:id="1900" w:name="_Toc137303198"/>
      <w:bookmarkStart w:id="1901" w:name="_Toc138889422"/>
      <w:bookmarkStart w:id="1902" w:name="_Toc145111234"/>
      <w:bookmarkStart w:id="1903" w:name="_Toc155265210"/>
      <w:bookmarkStart w:id="1904" w:name="_Toc161852785"/>
      <w:r w:rsidRPr="00090C64">
        <w:t>4.11.2.9.3A</w:t>
      </w:r>
      <w:r w:rsidRPr="00090C64">
        <w:tab/>
        <w:t>ATCR6d generation</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05" w:name="_Toc21124898"/>
      <w:bookmarkStart w:id="1906" w:name="_Toc29767888"/>
      <w:bookmarkStart w:id="1907" w:name="_Toc36044330"/>
      <w:bookmarkStart w:id="1908" w:name="_Toc37230235"/>
      <w:bookmarkStart w:id="1909" w:name="_Toc45907378"/>
      <w:bookmarkStart w:id="1910" w:name="_Toc53181483"/>
      <w:bookmarkStart w:id="1911" w:name="_Toc61127351"/>
      <w:bookmarkStart w:id="1912" w:name="_Toc67054358"/>
      <w:bookmarkStart w:id="1913" w:name="_Toc67061356"/>
      <w:bookmarkStart w:id="1914" w:name="_Toc74734874"/>
      <w:bookmarkStart w:id="1915" w:name="_Toc74753117"/>
      <w:bookmarkStart w:id="1916" w:name="_Toc76507376"/>
      <w:bookmarkStart w:id="1917" w:name="_Toc83108985"/>
      <w:bookmarkStart w:id="1918" w:name="_Toc89877798"/>
      <w:bookmarkStart w:id="1919" w:name="_Toc98709649"/>
      <w:bookmarkStart w:id="1920" w:name="_Toc105691464"/>
      <w:bookmarkStart w:id="1921" w:name="_Toc105693778"/>
      <w:bookmarkStart w:id="1922" w:name="_Toc123139114"/>
      <w:bookmarkStart w:id="1923" w:name="_Toc124165914"/>
      <w:bookmarkStart w:id="1924" w:name="_Toc130922787"/>
      <w:bookmarkStart w:id="1925" w:name="_Toc137303199"/>
      <w:bookmarkStart w:id="1926" w:name="_Toc138889423"/>
      <w:bookmarkStart w:id="1927" w:name="_Toc145111235"/>
      <w:bookmarkStart w:id="1928" w:name="_Toc155265211"/>
      <w:bookmarkStart w:id="1929" w:name="_Toc161852786"/>
      <w:r w:rsidRPr="00090C64">
        <w:t>4.11.2.9.4</w:t>
      </w:r>
      <w:r w:rsidRPr="00090C64">
        <w:tab/>
        <w:t>ATCR6 power allocation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930" w:name="_Toc21124899"/>
      <w:bookmarkStart w:id="1931" w:name="_Toc29767889"/>
      <w:bookmarkStart w:id="1932" w:name="_Toc36044331"/>
      <w:bookmarkStart w:id="1933" w:name="_Toc37230236"/>
      <w:bookmarkStart w:id="1934" w:name="_Toc45907379"/>
      <w:bookmarkStart w:id="1935" w:name="_Toc53181484"/>
      <w:bookmarkStart w:id="1936" w:name="_Toc61127352"/>
      <w:bookmarkStart w:id="1937" w:name="_Toc67054359"/>
      <w:bookmarkStart w:id="1938" w:name="_Toc67061357"/>
      <w:bookmarkStart w:id="1939" w:name="_Toc74734875"/>
      <w:bookmarkStart w:id="1940" w:name="_Toc74753118"/>
      <w:bookmarkStart w:id="1941" w:name="_Toc76507377"/>
      <w:bookmarkStart w:id="1942" w:name="_Toc83108986"/>
      <w:bookmarkStart w:id="1943" w:name="_Toc89877799"/>
      <w:bookmarkStart w:id="1944" w:name="_Toc98709650"/>
      <w:bookmarkStart w:id="1945" w:name="_Toc105691465"/>
      <w:bookmarkStart w:id="1946" w:name="_Toc105693779"/>
      <w:bookmarkStart w:id="1947" w:name="_Toc123139115"/>
      <w:bookmarkStart w:id="1948" w:name="_Toc124165915"/>
      <w:bookmarkStart w:id="1949" w:name="_Toc130922788"/>
      <w:bookmarkStart w:id="1950" w:name="_Toc137303200"/>
      <w:bookmarkStart w:id="1951" w:name="_Toc138889424"/>
      <w:bookmarkStart w:id="1952" w:name="_Toc145111236"/>
      <w:bookmarkStart w:id="1953" w:name="_Toc155265212"/>
      <w:bookmarkStart w:id="1954" w:name="_Toc161852787"/>
      <w:r w:rsidRPr="00090C64">
        <w:t>4.11.2.10</w:t>
      </w:r>
      <w:r w:rsidRPr="00090C64">
        <w:tab/>
        <w:t>ATCR7: E-UTRA and NR multi RAT operation</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BF8A015" w14:textId="77777777" w:rsidR="00D57C09" w:rsidRPr="00090C64" w:rsidRDefault="00D57C09" w:rsidP="00D57C09">
      <w:pPr>
        <w:pStyle w:val="Heading5"/>
      </w:pPr>
      <w:bookmarkStart w:id="1955" w:name="_Toc21124900"/>
      <w:bookmarkStart w:id="1956" w:name="_Toc29767890"/>
      <w:bookmarkStart w:id="1957" w:name="_Toc36044332"/>
      <w:bookmarkStart w:id="1958" w:name="_Toc37230237"/>
      <w:bookmarkStart w:id="1959" w:name="_Toc45907380"/>
      <w:bookmarkStart w:id="1960" w:name="_Toc53181485"/>
      <w:bookmarkStart w:id="1961" w:name="_Toc61127353"/>
      <w:bookmarkStart w:id="1962" w:name="_Toc67054360"/>
      <w:bookmarkStart w:id="1963" w:name="_Toc67061358"/>
      <w:bookmarkStart w:id="1964" w:name="_Toc74734876"/>
      <w:bookmarkStart w:id="1965" w:name="_Toc74753119"/>
      <w:bookmarkStart w:id="1966" w:name="_Toc76507378"/>
      <w:bookmarkStart w:id="1967" w:name="_Toc83108987"/>
      <w:bookmarkStart w:id="1968" w:name="_Toc89877800"/>
      <w:bookmarkStart w:id="1969" w:name="_Toc98709651"/>
      <w:bookmarkStart w:id="1970" w:name="_Toc105691466"/>
      <w:bookmarkStart w:id="1971" w:name="_Toc105693780"/>
      <w:bookmarkStart w:id="1972" w:name="_Toc123139116"/>
      <w:bookmarkStart w:id="1973" w:name="_Toc124165916"/>
      <w:bookmarkStart w:id="1974" w:name="_Toc130922789"/>
      <w:bookmarkStart w:id="1975" w:name="_Toc137303201"/>
      <w:bookmarkStart w:id="1976" w:name="_Toc138889425"/>
      <w:bookmarkStart w:id="1977" w:name="_Toc145111237"/>
      <w:bookmarkStart w:id="1978" w:name="_Toc155265213"/>
      <w:bookmarkStart w:id="1979" w:name="_Toc161852788"/>
      <w:r w:rsidRPr="00090C64">
        <w:t>4.11.2.10.1</w:t>
      </w:r>
      <w:r w:rsidRPr="00090C64">
        <w:tab/>
        <w:t>General</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07BF2604" w14:textId="77777777" w:rsidR="00784970" w:rsidRPr="00E84EF6" w:rsidRDefault="00784970" w:rsidP="00784970">
      <w:pPr>
        <w:keepNext/>
        <w:keepLines/>
      </w:pPr>
      <w:bookmarkStart w:id="1980" w:name="_Toc21124901"/>
      <w:bookmarkStart w:id="1981" w:name="_Toc29767891"/>
      <w:bookmarkStart w:id="1982" w:name="_Toc36044333"/>
      <w:bookmarkStart w:id="1983" w:name="_Toc37230238"/>
      <w:bookmarkStart w:id="1984" w:name="_Toc45907381"/>
      <w:bookmarkStart w:id="1985" w:name="_Toc53181486"/>
      <w:bookmarkStart w:id="1986"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987" w:name="_Toc67054361"/>
      <w:bookmarkStart w:id="1988" w:name="_Toc67061359"/>
      <w:bookmarkStart w:id="1989" w:name="_Toc74734877"/>
      <w:bookmarkStart w:id="1990" w:name="_Toc74753120"/>
      <w:bookmarkStart w:id="1991" w:name="_Toc76507379"/>
      <w:bookmarkStart w:id="1992" w:name="_Toc83108988"/>
      <w:bookmarkStart w:id="1993" w:name="_Toc89877801"/>
      <w:bookmarkStart w:id="1994" w:name="_Toc98709652"/>
      <w:bookmarkStart w:id="1995" w:name="_Toc105691467"/>
      <w:bookmarkStart w:id="1996" w:name="_Toc105693781"/>
      <w:bookmarkStart w:id="1997" w:name="_Toc123139117"/>
      <w:bookmarkStart w:id="1998" w:name="_Toc124165917"/>
      <w:bookmarkStart w:id="1999" w:name="_Toc130922790"/>
      <w:bookmarkStart w:id="2000" w:name="_Toc137303202"/>
      <w:bookmarkStart w:id="2001" w:name="_Toc138889426"/>
      <w:bookmarkStart w:id="2002" w:name="_Toc145111238"/>
      <w:bookmarkStart w:id="2003" w:name="_Toc155265214"/>
      <w:bookmarkStart w:id="2004" w:name="_Toc161852789"/>
      <w:r w:rsidRPr="00090C64">
        <w:t>4.11.2.10.2</w:t>
      </w:r>
      <w:r w:rsidRPr="00090C64">
        <w:tab/>
        <w:t>ATCR7 generation</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65975FF5" w14:textId="77777777" w:rsidR="00784970" w:rsidRPr="00E84EF6" w:rsidRDefault="00784970" w:rsidP="00784970">
      <w:bookmarkStart w:id="2005" w:name="_Toc21124902"/>
      <w:bookmarkStart w:id="2006" w:name="_Toc29767892"/>
      <w:bookmarkStart w:id="2007" w:name="_Toc36044334"/>
      <w:bookmarkStart w:id="2008" w:name="_Toc37230239"/>
      <w:bookmarkStart w:id="2009" w:name="_Toc45907382"/>
      <w:bookmarkStart w:id="2010" w:name="_Toc53181487"/>
      <w:bookmarkStart w:id="2011"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12" w:name="_Toc67054362"/>
      <w:bookmarkStart w:id="2013" w:name="_Toc67061360"/>
      <w:bookmarkStart w:id="2014" w:name="_Toc74734878"/>
      <w:bookmarkStart w:id="2015" w:name="_Toc74753121"/>
      <w:bookmarkStart w:id="2016" w:name="_Toc76507380"/>
      <w:bookmarkStart w:id="2017" w:name="_Toc83108989"/>
      <w:bookmarkStart w:id="2018" w:name="_Toc89877802"/>
      <w:bookmarkStart w:id="2019" w:name="_Toc98709653"/>
      <w:bookmarkStart w:id="2020" w:name="_Toc105691468"/>
      <w:bookmarkStart w:id="2021" w:name="_Toc105693782"/>
      <w:bookmarkStart w:id="2022" w:name="_Toc123139118"/>
      <w:bookmarkStart w:id="2023" w:name="_Toc124165918"/>
      <w:bookmarkStart w:id="2024" w:name="_Toc130922791"/>
      <w:bookmarkStart w:id="2025" w:name="_Toc137303203"/>
      <w:bookmarkStart w:id="2026" w:name="_Toc138889427"/>
      <w:bookmarkStart w:id="2027" w:name="_Toc145111239"/>
      <w:bookmarkStart w:id="2028" w:name="_Toc155265215"/>
      <w:bookmarkStart w:id="2029" w:name="_Toc161852790"/>
      <w:r w:rsidRPr="00090C64">
        <w:t>4.11.2.10.3</w:t>
      </w:r>
      <w:r w:rsidRPr="00090C64">
        <w:tab/>
        <w:t>ATCR7 power allocation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60E6ABB1" w14:textId="77777777" w:rsidR="00784970" w:rsidRPr="00E84EF6" w:rsidRDefault="00784970" w:rsidP="00784970">
      <w:pPr>
        <w:pStyle w:val="B10"/>
      </w:pPr>
      <w:bookmarkStart w:id="2030" w:name="_Toc21124903"/>
      <w:bookmarkStart w:id="2031" w:name="_Toc29767893"/>
      <w:bookmarkStart w:id="2032" w:name="_Toc36044335"/>
      <w:bookmarkStart w:id="2033" w:name="_Toc37230240"/>
      <w:bookmarkStart w:id="2034" w:name="_Toc45907383"/>
      <w:bookmarkStart w:id="2035" w:name="_Toc53181488"/>
      <w:bookmarkStart w:id="2036"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030"/>
      <w:bookmarkEnd w:id="2031"/>
      <w:bookmarkEnd w:id="2032"/>
      <w:bookmarkEnd w:id="2033"/>
      <w:bookmarkEnd w:id="2034"/>
      <w:bookmarkEnd w:id="2035"/>
      <w:bookmarkEnd w:id="2036"/>
    </w:p>
    <w:p w14:paraId="1DB7CEC7" w14:textId="77777777" w:rsidR="0031480F" w:rsidRPr="00E84EF6" w:rsidRDefault="0031480F" w:rsidP="0031480F">
      <w:pPr>
        <w:pStyle w:val="Heading4"/>
      </w:pPr>
      <w:bookmarkStart w:id="2037" w:name="_Toc67061361"/>
      <w:bookmarkStart w:id="2038" w:name="_Toc74734879"/>
      <w:bookmarkStart w:id="2039" w:name="_Toc74753122"/>
      <w:bookmarkStart w:id="2040" w:name="_Toc76507381"/>
      <w:bookmarkStart w:id="2041" w:name="_Toc83108990"/>
      <w:bookmarkStart w:id="2042" w:name="_Toc89877803"/>
      <w:bookmarkStart w:id="2043" w:name="_Toc98709654"/>
      <w:bookmarkStart w:id="2044" w:name="_Toc105691469"/>
      <w:bookmarkStart w:id="2045" w:name="_Toc105693783"/>
      <w:bookmarkStart w:id="2046" w:name="_Toc123139119"/>
      <w:bookmarkStart w:id="2047" w:name="_Toc124165919"/>
      <w:bookmarkStart w:id="2048" w:name="_Toc130922792"/>
      <w:bookmarkStart w:id="2049" w:name="_Toc137303204"/>
      <w:bookmarkStart w:id="2050" w:name="_Toc138889428"/>
      <w:bookmarkStart w:id="2051" w:name="_Toc145111240"/>
      <w:bookmarkStart w:id="2052" w:name="_Toc155265216"/>
      <w:bookmarkStart w:id="2053" w:name="_Toc161852791"/>
      <w:r w:rsidRPr="00E84EF6">
        <w:t>4.11.2.11</w:t>
      </w:r>
      <w:r w:rsidRPr="00E84EF6">
        <w:tab/>
        <w:t>ANTCR7: E-UTRA and NR multi RAT non-contiguous operation</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2F8461EA" w14:textId="77777777" w:rsidR="0031480F" w:rsidRPr="00E84EF6" w:rsidRDefault="0031480F" w:rsidP="0031480F">
      <w:pPr>
        <w:pStyle w:val="Heading5"/>
      </w:pPr>
      <w:bookmarkStart w:id="2054" w:name="_Toc21124904"/>
      <w:bookmarkStart w:id="2055" w:name="_Toc29767894"/>
      <w:bookmarkStart w:id="2056" w:name="_Toc36044336"/>
      <w:bookmarkStart w:id="2057" w:name="_Toc37230241"/>
      <w:bookmarkStart w:id="2058" w:name="_Toc45907384"/>
      <w:bookmarkStart w:id="2059" w:name="_Toc67061362"/>
      <w:bookmarkStart w:id="2060" w:name="_Toc74734880"/>
      <w:bookmarkStart w:id="2061" w:name="_Toc74753123"/>
      <w:bookmarkStart w:id="2062" w:name="_Toc76507382"/>
      <w:bookmarkStart w:id="2063" w:name="_Toc83108991"/>
      <w:bookmarkStart w:id="2064" w:name="_Toc89877804"/>
      <w:bookmarkStart w:id="2065" w:name="_Toc98709655"/>
      <w:bookmarkStart w:id="2066" w:name="_Toc105691470"/>
      <w:bookmarkStart w:id="2067" w:name="_Toc105693784"/>
      <w:bookmarkStart w:id="2068" w:name="_Toc123139120"/>
      <w:bookmarkStart w:id="2069" w:name="_Toc124165920"/>
      <w:bookmarkStart w:id="2070" w:name="_Toc130922793"/>
      <w:bookmarkStart w:id="2071" w:name="_Toc137303205"/>
      <w:bookmarkStart w:id="2072" w:name="_Toc138889429"/>
      <w:bookmarkStart w:id="2073" w:name="_Toc145111241"/>
      <w:bookmarkStart w:id="2074" w:name="_Toc155265217"/>
      <w:bookmarkStart w:id="2075" w:name="_Toc161852792"/>
      <w:r w:rsidRPr="00E84EF6">
        <w:t>4.11.2.11.1</w:t>
      </w:r>
      <w:r w:rsidRPr="00E84EF6">
        <w:tab/>
        <w:t>General</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7D84A606" w14:textId="77777777" w:rsidR="00771DDA" w:rsidRPr="00090C64" w:rsidRDefault="00771DDA" w:rsidP="00771DDA">
      <w:bookmarkStart w:id="2076" w:name="_Toc21124905"/>
      <w:bookmarkStart w:id="2077" w:name="_Toc29767895"/>
      <w:bookmarkStart w:id="2078" w:name="_Toc36044337"/>
      <w:bookmarkStart w:id="2079" w:name="_Toc37230242"/>
      <w:bookmarkStart w:id="2080" w:name="_Toc45907385"/>
      <w:bookmarkStart w:id="2081" w:name="_Toc53181490"/>
      <w:bookmarkStart w:id="2082"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083" w:name="_Toc67054364"/>
      <w:bookmarkStart w:id="2084" w:name="_Toc67061363"/>
      <w:bookmarkStart w:id="2085" w:name="_Toc74734881"/>
      <w:bookmarkStart w:id="2086" w:name="_Toc74753124"/>
      <w:bookmarkStart w:id="2087" w:name="_Toc76507383"/>
      <w:bookmarkStart w:id="2088" w:name="_Toc83108992"/>
      <w:bookmarkStart w:id="2089" w:name="_Toc89877805"/>
      <w:bookmarkStart w:id="2090" w:name="_Toc98709656"/>
      <w:bookmarkStart w:id="2091" w:name="_Toc105691471"/>
      <w:bookmarkStart w:id="2092" w:name="_Toc105693785"/>
      <w:bookmarkStart w:id="2093" w:name="_Toc123139121"/>
      <w:bookmarkStart w:id="2094" w:name="_Toc124165921"/>
      <w:bookmarkStart w:id="2095" w:name="_Toc130922794"/>
      <w:bookmarkStart w:id="2096" w:name="_Toc137303206"/>
      <w:bookmarkStart w:id="2097" w:name="_Toc138889430"/>
      <w:bookmarkStart w:id="2098" w:name="_Toc145111242"/>
      <w:bookmarkStart w:id="2099" w:name="_Toc155265218"/>
      <w:bookmarkStart w:id="2100" w:name="_Toc161852793"/>
      <w:r w:rsidRPr="00090C64">
        <w:t>4.11.2.11.2</w:t>
      </w:r>
      <w:r w:rsidRPr="00090C64">
        <w:tab/>
        <w:t>ANTCR7 generation</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226EE186" w14:textId="77777777" w:rsidR="00771DDA" w:rsidRPr="00E84EF6" w:rsidRDefault="00771DDA" w:rsidP="00771DDA">
      <w:pPr>
        <w:rPr>
          <w:lang w:eastAsia="zh-CN"/>
        </w:rPr>
      </w:pPr>
      <w:bookmarkStart w:id="2101" w:name="_Toc21124906"/>
      <w:bookmarkStart w:id="2102" w:name="_Toc29767896"/>
      <w:bookmarkStart w:id="2103" w:name="_Toc36044338"/>
      <w:bookmarkStart w:id="2104" w:name="_Toc37230243"/>
      <w:bookmarkStart w:id="2105" w:name="_Toc45907386"/>
      <w:bookmarkStart w:id="2106" w:name="_Toc53181491"/>
      <w:bookmarkStart w:id="2107"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08" w:name="_Toc67054365"/>
      <w:bookmarkStart w:id="2109" w:name="_Toc67061364"/>
      <w:bookmarkStart w:id="2110" w:name="_Toc74734882"/>
      <w:bookmarkStart w:id="2111" w:name="_Toc74753125"/>
      <w:bookmarkStart w:id="2112" w:name="_Toc76507384"/>
      <w:bookmarkStart w:id="2113" w:name="_Toc83108993"/>
      <w:bookmarkStart w:id="2114" w:name="_Toc89877806"/>
      <w:bookmarkStart w:id="2115" w:name="_Toc98709657"/>
      <w:bookmarkStart w:id="2116" w:name="_Toc105691472"/>
      <w:bookmarkStart w:id="2117" w:name="_Toc105693786"/>
      <w:bookmarkStart w:id="2118" w:name="_Toc123139122"/>
      <w:bookmarkStart w:id="2119" w:name="_Toc124165922"/>
      <w:bookmarkStart w:id="2120" w:name="_Toc130922795"/>
      <w:bookmarkStart w:id="2121" w:name="_Toc137303207"/>
      <w:bookmarkStart w:id="2122" w:name="_Toc138889431"/>
      <w:bookmarkStart w:id="2123" w:name="_Toc145111243"/>
      <w:bookmarkStart w:id="2124" w:name="_Toc155265219"/>
      <w:bookmarkStart w:id="2125" w:name="_Toc161852794"/>
      <w:r w:rsidRPr="00090C64">
        <w:t>4.11.2.11.3</w:t>
      </w:r>
      <w:r w:rsidRPr="00090C64">
        <w:tab/>
        <w:t>ANTCR7 power allocation</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6DCB3D3B" w14:textId="77777777" w:rsidR="00784970" w:rsidRPr="00E84EF6" w:rsidRDefault="00784970" w:rsidP="00784970">
      <w:pPr>
        <w:pStyle w:val="B10"/>
      </w:pPr>
      <w:bookmarkStart w:id="2126" w:name="_Toc21124907"/>
      <w:bookmarkStart w:id="2127" w:name="_Toc29767897"/>
      <w:bookmarkStart w:id="2128" w:name="_Toc36044339"/>
      <w:bookmarkStart w:id="2129" w:name="_Toc37230244"/>
      <w:bookmarkStart w:id="2130" w:name="_Toc45907387"/>
      <w:bookmarkStart w:id="2131" w:name="_Toc53181492"/>
      <w:bookmarkStart w:id="2132"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133" w:name="_Toc67054366"/>
      <w:bookmarkStart w:id="2134" w:name="_Toc67061365"/>
      <w:bookmarkStart w:id="2135" w:name="_Toc74734883"/>
      <w:bookmarkStart w:id="2136" w:name="_Toc74753126"/>
      <w:bookmarkStart w:id="2137" w:name="_Toc76507385"/>
      <w:bookmarkStart w:id="2138" w:name="_Toc83108994"/>
      <w:bookmarkStart w:id="2139" w:name="_Toc89877807"/>
      <w:bookmarkStart w:id="2140" w:name="_Toc98709658"/>
      <w:bookmarkStart w:id="2141" w:name="_Toc105691473"/>
      <w:bookmarkStart w:id="2142" w:name="_Toc105693787"/>
      <w:bookmarkStart w:id="2143" w:name="_Toc123139123"/>
      <w:bookmarkStart w:id="2144" w:name="_Toc124165923"/>
      <w:bookmarkStart w:id="2145" w:name="_Toc130922796"/>
      <w:bookmarkStart w:id="2146" w:name="_Toc137303208"/>
      <w:bookmarkStart w:id="2147" w:name="_Toc138889432"/>
      <w:bookmarkStart w:id="2148" w:name="_Toc145111244"/>
      <w:bookmarkStart w:id="2149" w:name="_Toc155265220"/>
      <w:bookmarkStart w:id="2150" w:name="_Toc161852795"/>
      <w:r w:rsidRPr="00090C64">
        <w:t>4.11.</w:t>
      </w:r>
      <w:r w:rsidR="00E92402" w:rsidRPr="00090C64">
        <w:t>2.</w:t>
      </w:r>
      <w:r w:rsidRPr="00090C64">
        <w:t>12</w:t>
      </w:r>
      <w:r w:rsidRPr="00090C64">
        <w:tab/>
        <w:t>ATCR8: NR multicarrier operation</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E1A02A6" w14:textId="77777777" w:rsidR="00D57C09" w:rsidRPr="00090C64" w:rsidRDefault="00D57C09" w:rsidP="00D57C09">
      <w:pPr>
        <w:pStyle w:val="Heading5"/>
      </w:pPr>
      <w:bookmarkStart w:id="2151" w:name="_Toc21124908"/>
      <w:bookmarkStart w:id="2152" w:name="_Toc29767898"/>
      <w:bookmarkStart w:id="2153" w:name="_Toc36044340"/>
      <w:bookmarkStart w:id="2154" w:name="_Toc37230245"/>
      <w:bookmarkStart w:id="2155" w:name="_Toc45907388"/>
      <w:bookmarkStart w:id="2156" w:name="_Toc53181493"/>
      <w:bookmarkStart w:id="2157" w:name="_Toc61127361"/>
      <w:bookmarkStart w:id="2158" w:name="_Toc67054367"/>
      <w:bookmarkStart w:id="2159" w:name="_Toc67061366"/>
      <w:bookmarkStart w:id="2160" w:name="_Toc74734884"/>
      <w:bookmarkStart w:id="2161" w:name="_Toc74753127"/>
      <w:bookmarkStart w:id="2162" w:name="_Toc76507386"/>
      <w:bookmarkStart w:id="2163" w:name="_Toc83108995"/>
      <w:bookmarkStart w:id="2164" w:name="_Toc89877808"/>
      <w:bookmarkStart w:id="2165" w:name="_Toc98709659"/>
      <w:bookmarkStart w:id="2166" w:name="_Toc105691474"/>
      <w:bookmarkStart w:id="2167" w:name="_Toc105693788"/>
      <w:bookmarkStart w:id="2168" w:name="_Toc123139124"/>
      <w:bookmarkStart w:id="2169" w:name="_Toc124165924"/>
      <w:bookmarkStart w:id="2170" w:name="_Toc130922797"/>
      <w:bookmarkStart w:id="2171" w:name="_Toc137303209"/>
      <w:bookmarkStart w:id="2172" w:name="_Toc138889433"/>
      <w:bookmarkStart w:id="2173" w:name="_Toc145111245"/>
      <w:bookmarkStart w:id="2174" w:name="_Toc155265221"/>
      <w:bookmarkStart w:id="2175" w:name="_Toc161852796"/>
      <w:r w:rsidRPr="00090C64">
        <w:t>4.11.2.12.1</w:t>
      </w:r>
      <w:r w:rsidRPr="00090C64">
        <w:tab/>
        <w:t>General</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176" w:name="_Toc21124909"/>
      <w:bookmarkStart w:id="2177" w:name="_Toc29767899"/>
      <w:bookmarkStart w:id="2178" w:name="_Toc36044341"/>
      <w:bookmarkStart w:id="2179" w:name="_Toc37230246"/>
      <w:bookmarkStart w:id="2180" w:name="_Toc45907389"/>
      <w:bookmarkStart w:id="2181" w:name="_Toc53181494"/>
      <w:bookmarkStart w:id="2182" w:name="_Toc61127362"/>
      <w:bookmarkStart w:id="2183" w:name="_Toc67054368"/>
      <w:bookmarkStart w:id="2184" w:name="_Toc67061367"/>
      <w:bookmarkStart w:id="2185" w:name="_Toc74734885"/>
      <w:bookmarkStart w:id="2186" w:name="_Toc74753128"/>
      <w:bookmarkStart w:id="2187" w:name="_Toc76507387"/>
      <w:bookmarkStart w:id="2188" w:name="_Toc83108996"/>
      <w:bookmarkStart w:id="2189" w:name="_Toc89877809"/>
      <w:bookmarkStart w:id="2190" w:name="_Toc98709660"/>
      <w:bookmarkStart w:id="2191" w:name="_Toc105691475"/>
      <w:bookmarkStart w:id="2192" w:name="_Toc105693789"/>
      <w:bookmarkStart w:id="2193" w:name="_Toc123139125"/>
      <w:bookmarkStart w:id="2194" w:name="_Toc124165925"/>
      <w:bookmarkStart w:id="2195" w:name="_Toc130922798"/>
      <w:bookmarkStart w:id="2196" w:name="_Toc137303210"/>
      <w:bookmarkStart w:id="2197" w:name="_Toc138889434"/>
      <w:bookmarkStart w:id="2198" w:name="_Toc145111246"/>
      <w:bookmarkStart w:id="2199" w:name="_Toc155265222"/>
      <w:bookmarkStart w:id="2200" w:name="_Toc161852797"/>
      <w:r w:rsidRPr="00090C64">
        <w:t>4.11.2.12.2</w:t>
      </w:r>
      <w:r w:rsidRPr="00090C64">
        <w:tab/>
        <w:t>ATCR8a generation</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01" w:name="_Toc21124910"/>
      <w:bookmarkStart w:id="2202" w:name="_Toc29767900"/>
      <w:bookmarkStart w:id="2203" w:name="_Toc36044342"/>
      <w:bookmarkStart w:id="2204" w:name="_Toc37230247"/>
      <w:bookmarkStart w:id="2205" w:name="_Toc45907390"/>
      <w:bookmarkStart w:id="2206" w:name="_Toc53181495"/>
      <w:bookmarkStart w:id="2207" w:name="_Toc61127363"/>
      <w:bookmarkStart w:id="2208" w:name="_Toc67054369"/>
      <w:bookmarkStart w:id="2209" w:name="_Toc67061368"/>
      <w:bookmarkStart w:id="2210" w:name="_Toc74734886"/>
      <w:bookmarkStart w:id="2211" w:name="_Toc74753129"/>
      <w:bookmarkStart w:id="2212" w:name="_Toc76507388"/>
      <w:bookmarkStart w:id="2213" w:name="_Toc83108997"/>
      <w:bookmarkStart w:id="2214" w:name="_Toc89877810"/>
      <w:bookmarkStart w:id="2215" w:name="_Toc98709661"/>
      <w:bookmarkStart w:id="2216" w:name="_Toc105691476"/>
      <w:bookmarkStart w:id="2217" w:name="_Toc105693790"/>
      <w:bookmarkStart w:id="2218" w:name="_Toc123139126"/>
      <w:bookmarkStart w:id="2219" w:name="_Toc124165926"/>
      <w:bookmarkStart w:id="2220" w:name="_Toc130922799"/>
      <w:bookmarkStart w:id="2221" w:name="_Toc137303211"/>
      <w:bookmarkStart w:id="2222" w:name="_Toc138889435"/>
      <w:bookmarkStart w:id="2223" w:name="_Toc145111247"/>
      <w:bookmarkStart w:id="2224" w:name="_Toc155265223"/>
      <w:bookmarkStart w:id="2225" w:name="_Toc161852798"/>
      <w:r w:rsidRPr="00090C64">
        <w:t>4.11.2.</w:t>
      </w:r>
      <w:r w:rsidR="00F407D2" w:rsidRPr="00090C64">
        <w:t>12</w:t>
      </w:r>
      <w:r w:rsidRPr="00090C64">
        <w:t>.3</w:t>
      </w:r>
      <w:r w:rsidRPr="00090C64">
        <w:tab/>
        <w:t>ATCR8b generation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226" w:name="_Toc21124911"/>
      <w:bookmarkStart w:id="2227" w:name="_Toc29767901"/>
      <w:bookmarkStart w:id="2228" w:name="_Toc36044343"/>
      <w:bookmarkStart w:id="2229" w:name="_Toc37230248"/>
      <w:bookmarkStart w:id="2230" w:name="_Toc45907391"/>
      <w:bookmarkStart w:id="2231" w:name="_Toc53181496"/>
      <w:bookmarkStart w:id="2232" w:name="_Toc61127364"/>
      <w:bookmarkStart w:id="2233" w:name="_Toc67054370"/>
      <w:bookmarkStart w:id="2234" w:name="_Toc67061369"/>
      <w:bookmarkStart w:id="2235" w:name="_Toc74734887"/>
      <w:bookmarkStart w:id="2236" w:name="_Toc74753130"/>
      <w:bookmarkStart w:id="2237" w:name="_Toc76507389"/>
      <w:bookmarkStart w:id="2238" w:name="_Toc83108998"/>
      <w:bookmarkStart w:id="2239" w:name="_Toc89877811"/>
      <w:bookmarkStart w:id="2240" w:name="_Toc98709662"/>
      <w:bookmarkStart w:id="2241" w:name="_Toc105691477"/>
      <w:bookmarkStart w:id="2242" w:name="_Toc105693791"/>
      <w:bookmarkStart w:id="2243" w:name="_Toc123139127"/>
      <w:bookmarkStart w:id="2244" w:name="_Toc124165927"/>
      <w:bookmarkStart w:id="2245" w:name="_Toc130922800"/>
      <w:bookmarkStart w:id="2246" w:name="_Toc137303212"/>
      <w:bookmarkStart w:id="2247" w:name="_Toc138889436"/>
      <w:bookmarkStart w:id="2248" w:name="_Toc145111248"/>
      <w:bookmarkStart w:id="2249" w:name="_Toc155265224"/>
      <w:bookmarkStart w:id="2250" w:name="_Toc161852799"/>
      <w:r w:rsidRPr="00090C64">
        <w:t>4.11.2.12.4</w:t>
      </w:r>
      <w:r w:rsidRPr="00090C64">
        <w:tab/>
        <w:t>ATCR8 power allocation</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251" w:name="_Toc21124912"/>
      <w:bookmarkStart w:id="2252" w:name="_Toc29767902"/>
      <w:bookmarkStart w:id="2253" w:name="_Toc36044344"/>
      <w:bookmarkStart w:id="2254" w:name="_Toc37230249"/>
      <w:bookmarkStart w:id="2255" w:name="_Toc45907392"/>
      <w:bookmarkStart w:id="2256" w:name="_Toc53181497"/>
      <w:bookmarkStart w:id="2257" w:name="_Toc61127365"/>
      <w:bookmarkStart w:id="2258" w:name="_Toc67054371"/>
      <w:bookmarkStart w:id="2259" w:name="_Toc67061370"/>
      <w:bookmarkStart w:id="2260" w:name="_Toc74734888"/>
      <w:bookmarkStart w:id="2261" w:name="_Toc74753131"/>
      <w:bookmarkStart w:id="2262" w:name="_Toc76507390"/>
      <w:bookmarkStart w:id="2263" w:name="_Toc83108999"/>
      <w:bookmarkStart w:id="2264" w:name="_Toc89877812"/>
      <w:bookmarkStart w:id="2265" w:name="_Toc98709663"/>
      <w:bookmarkStart w:id="2266" w:name="_Toc105691478"/>
      <w:bookmarkStart w:id="2267" w:name="_Toc105693792"/>
      <w:bookmarkStart w:id="2268" w:name="_Toc123139128"/>
      <w:bookmarkStart w:id="2269" w:name="_Toc124165928"/>
      <w:bookmarkStart w:id="2270" w:name="_Toc130922801"/>
      <w:bookmarkStart w:id="2271" w:name="_Toc137303213"/>
      <w:bookmarkStart w:id="2272" w:name="_Toc138889437"/>
      <w:bookmarkStart w:id="2273" w:name="_Toc145111249"/>
      <w:bookmarkStart w:id="2274" w:name="_Toc155265225"/>
      <w:bookmarkStart w:id="2275" w:name="_Toc161852800"/>
      <w:r w:rsidRPr="00090C64">
        <w:t>4.11.2.13</w:t>
      </w:r>
      <w:r w:rsidRPr="00090C64">
        <w:tab/>
        <w:t>ANTCR8: NR multicarrier non-contiguous operation</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03166A4C" w14:textId="77777777" w:rsidR="00D57C09" w:rsidRPr="00090C64" w:rsidRDefault="00D57C09" w:rsidP="00D57C09">
      <w:pPr>
        <w:pStyle w:val="Heading5"/>
      </w:pPr>
      <w:bookmarkStart w:id="2276" w:name="_Toc21124913"/>
      <w:bookmarkStart w:id="2277" w:name="_Toc29767903"/>
      <w:bookmarkStart w:id="2278" w:name="_Toc36044345"/>
      <w:bookmarkStart w:id="2279" w:name="_Toc37230250"/>
      <w:bookmarkStart w:id="2280" w:name="_Toc45907393"/>
      <w:bookmarkStart w:id="2281" w:name="_Toc53181498"/>
      <w:bookmarkStart w:id="2282" w:name="_Toc61127366"/>
      <w:bookmarkStart w:id="2283" w:name="_Toc67054372"/>
      <w:bookmarkStart w:id="2284" w:name="_Toc67061371"/>
      <w:bookmarkStart w:id="2285" w:name="_Toc74734889"/>
      <w:bookmarkStart w:id="2286" w:name="_Toc74753132"/>
      <w:bookmarkStart w:id="2287" w:name="_Toc76507391"/>
      <w:bookmarkStart w:id="2288" w:name="_Toc83109000"/>
      <w:bookmarkStart w:id="2289" w:name="_Toc89877813"/>
      <w:bookmarkStart w:id="2290" w:name="_Toc98709664"/>
      <w:bookmarkStart w:id="2291" w:name="_Toc105691479"/>
      <w:bookmarkStart w:id="2292" w:name="_Toc105693793"/>
      <w:bookmarkStart w:id="2293" w:name="_Toc123139129"/>
      <w:bookmarkStart w:id="2294" w:name="_Toc124165929"/>
      <w:bookmarkStart w:id="2295" w:name="_Toc130922802"/>
      <w:bookmarkStart w:id="2296" w:name="_Toc137303214"/>
      <w:bookmarkStart w:id="2297" w:name="_Toc138889438"/>
      <w:bookmarkStart w:id="2298" w:name="_Toc145111250"/>
      <w:bookmarkStart w:id="2299" w:name="_Toc155265226"/>
      <w:bookmarkStart w:id="2300" w:name="_Toc161852801"/>
      <w:r w:rsidRPr="00090C64">
        <w:t>4.11.2.13.1</w:t>
      </w:r>
      <w:r w:rsidRPr="00090C64">
        <w:tab/>
        <w:t>General</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01" w:name="_Toc21124914"/>
      <w:bookmarkStart w:id="2302" w:name="_Toc29767904"/>
      <w:bookmarkStart w:id="2303" w:name="_Toc36044346"/>
      <w:bookmarkStart w:id="2304" w:name="_Toc37230251"/>
      <w:bookmarkStart w:id="2305" w:name="_Toc45907394"/>
      <w:bookmarkStart w:id="2306" w:name="_Toc53181499"/>
      <w:bookmarkStart w:id="2307" w:name="_Toc61127367"/>
      <w:bookmarkStart w:id="2308" w:name="_Toc67054373"/>
      <w:bookmarkStart w:id="2309" w:name="_Toc67061372"/>
      <w:bookmarkStart w:id="2310" w:name="_Toc74734890"/>
      <w:bookmarkStart w:id="2311" w:name="_Toc74753133"/>
      <w:bookmarkStart w:id="2312" w:name="_Toc76507392"/>
      <w:bookmarkStart w:id="2313" w:name="_Toc83109001"/>
      <w:bookmarkStart w:id="2314" w:name="_Toc89877814"/>
      <w:bookmarkStart w:id="2315" w:name="_Toc98709665"/>
      <w:bookmarkStart w:id="2316" w:name="_Toc105691480"/>
      <w:bookmarkStart w:id="2317" w:name="_Toc105693794"/>
      <w:bookmarkStart w:id="2318" w:name="_Toc123139130"/>
      <w:bookmarkStart w:id="2319" w:name="_Toc124165930"/>
      <w:bookmarkStart w:id="2320" w:name="_Toc130922803"/>
      <w:bookmarkStart w:id="2321" w:name="_Toc137303215"/>
      <w:bookmarkStart w:id="2322" w:name="_Toc138889439"/>
      <w:bookmarkStart w:id="2323" w:name="_Toc145111251"/>
      <w:bookmarkStart w:id="2324" w:name="_Toc155265227"/>
      <w:bookmarkStart w:id="2325" w:name="_Toc161852802"/>
      <w:r w:rsidRPr="00090C64">
        <w:t>4.11.2.13.2</w:t>
      </w:r>
      <w:r w:rsidRPr="00090C64">
        <w:tab/>
        <w:t>ANTCR8 generation</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326" w:name="_Toc21124915"/>
      <w:bookmarkStart w:id="2327" w:name="_Toc29767905"/>
      <w:bookmarkStart w:id="2328" w:name="_Toc36044347"/>
      <w:bookmarkStart w:id="2329" w:name="_Toc37230252"/>
      <w:bookmarkStart w:id="2330" w:name="_Toc45907395"/>
      <w:bookmarkStart w:id="2331" w:name="_Toc53181500"/>
      <w:bookmarkStart w:id="2332" w:name="_Toc61127368"/>
      <w:bookmarkStart w:id="2333" w:name="_Toc67054374"/>
      <w:bookmarkStart w:id="2334" w:name="_Toc67061373"/>
      <w:bookmarkStart w:id="2335" w:name="_Toc74734891"/>
      <w:bookmarkStart w:id="2336" w:name="_Toc74753134"/>
      <w:bookmarkStart w:id="2337" w:name="_Toc76507393"/>
      <w:bookmarkStart w:id="2338" w:name="_Toc83109002"/>
      <w:bookmarkStart w:id="2339" w:name="_Toc89877815"/>
      <w:bookmarkStart w:id="2340" w:name="_Toc98709666"/>
      <w:bookmarkStart w:id="2341" w:name="_Toc105691481"/>
      <w:bookmarkStart w:id="2342" w:name="_Toc105693795"/>
      <w:bookmarkStart w:id="2343" w:name="_Toc123139131"/>
      <w:bookmarkStart w:id="2344" w:name="_Toc124165931"/>
      <w:bookmarkStart w:id="2345" w:name="_Toc130922804"/>
      <w:bookmarkStart w:id="2346" w:name="_Toc137303216"/>
      <w:bookmarkStart w:id="2347" w:name="_Toc138889440"/>
      <w:bookmarkStart w:id="2348" w:name="_Toc145111252"/>
      <w:bookmarkStart w:id="2349" w:name="_Toc155265228"/>
      <w:bookmarkStart w:id="2350" w:name="_Toc161852803"/>
      <w:r w:rsidRPr="00090C64">
        <w:t>4.11.2.13.3</w:t>
      </w:r>
      <w:r w:rsidRPr="00090C64">
        <w:tab/>
        <w:t>ANTCR8 power allocation</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351" w:name="_Toc67054375"/>
      <w:bookmarkStart w:id="2352" w:name="_Toc67061374"/>
      <w:bookmarkStart w:id="2353" w:name="_Toc74734892"/>
      <w:bookmarkStart w:id="2354" w:name="_Toc74753135"/>
      <w:bookmarkStart w:id="2355" w:name="_Toc76507394"/>
      <w:bookmarkStart w:id="2356" w:name="_Toc83109003"/>
      <w:bookmarkStart w:id="2357" w:name="_Toc89877816"/>
      <w:bookmarkStart w:id="2358" w:name="_Toc98709667"/>
      <w:bookmarkStart w:id="2359" w:name="_Toc105691482"/>
      <w:bookmarkStart w:id="2360" w:name="_Toc105693796"/>
      <w:bookmarkStart w:id="2361" w:name="_Toc123139132"/>
      <w:bookmarkStart w:id="2362" w:name="_Toc124165932"/>
      <w:bookmarkStart w:id="2363" w:name="_Toc130922805"/>
      <w:bookmarkStart w:id="2364" w:name="_Toc137303217"/>
      <w:bookmarkStart w:id="2365" w:name="_Toc138889441"/>
      <w:bookmarkStart w:id="2366" w:name="_Toc145111253"/>
      <w:bookmarkStart w:id="2367" w:name="_Toc155265229"/>
      <w:bookmarkStart w:id="2368" w:name="_Toc161852804"/>
      <w:r w:rsidRPr="00E84EF6">
        <w:t>4.11.2.1</w:t>
      </w:r>
      <w:r>
        <w:t>4</w:t>
      </w:r>
      <w:r w:rsidRPr="00E84EF6">
        <w:tab/>
        <w:t>ATCR9: UTRA, E-UTRA and NR multi-RAT operation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62FCC15" w14:textId="2260167E" w:rsidR="00784970" w:rsidRPr="00E84EF6" w:rsidRDefault="00784970" w:rsidP="00784970">
      <w:pPr>
        <w:pStyle w:val="Heading5"/>
      </w:pPr>
      <w:bookmarkStart w:id="2369" w:name="_Toc67054376"/>
      <w:bookmarkStart w:id="2370" w:name="_Toc67061375"/>
      <w:bookmarkStart w:id="2371" w:name="_Toc74734893"/>
      <w:bookmarkStart w:id="2372" w:name="_Toc74753136"/>
      <w:bookmarkStart w:id="2373" w:name="_Toc76507395"/>
      <w:bookmarkStart w:id="2374" w:name="_Toc83109004"/>
      <w:bookmarkStart w:id="2375" w:name="_Toc89877817"/>
      <w:bookmarkStart w:id="2376" w:name="_Toc98709668"/>
      <w:bookmarkStart w:id="2377" w:name="_Toc105691483"/>
      <w:bookmarkStart w:id="2378" w:name="_Toc105693797"/>
      <w:bookmarkStart w:id="2379" w:name="_Toc123139133"/>
      <w:bookmarkStart w:id="2380" w:name="_Toc124165933"/>
      <w:bookmarkStart w:id="2381" w:name="_Toc130922806"/>
      <w:bookmarkStart w:id="2382" w:name="_Toc137303218"/>
      <w:bookmarkStart w:id="2383" w:name="_Toc138889442"/>
      <w:bookmarkStart w:id="2384" w:name="_Toc145111254"/>
      <w:bookmarkStart w:id="2385" w:name="_Toc155265230"/>
      <w:bookmarkStart w:id="2386" w:name="_Toc161852805"/>
      <w:r w:rsidRPr="00E84EF6">
        <w:t>4.11.2.1</w:t>
      </w:r>
      <w:r>
        <w:t>4</w:t>
      </w:r>
      <w:r w:rsidRPr="00E84EF6">
        <w:t>.1</w:t>
      </w:r>
      <w:r w:rsidRPr="00E84EF6">
        <w:tab/>
        <w:t>General</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387" w:name="_Toc67054377"/>
      <w:bookmarkStart w:id="2388" w:name="_Toc74734894"/>
      <w:r w:rsidRPr="00E84EF6">
        <w:t>Unless otherwise stated, the E-UTRA bandwidth shall be 5 MHz unless the BS does not support 5 MHz E-UTRA, in which case the E-UTRA bandwidth shall be the lowest supported bandwidth for the operating band.</w:t>
      </w:r>
      <w:bookmarkStart w:id="2389" w:name="_Toc67054378"/>
      <w:bookmarkStart w:id="2390" w:name="_Toc67061376"/>
      <w:bookmarkEnd w:id="2387"/>
    </w:p>
    <w:p w14:paraId="52058D45" w14:textId="1D5E2A8D" w:rsidR="00784970" w:rsidRPr="00E84EF6" w:rsidRDefault="00784970" w:rsidP="00CD0660">
      <w:pPr>
        <w:pStyle w:val="Heading5"/>
      </w:pPr>
      <w:bookmarkStart w:id="2391" w:name="_Toc74753137"/>
      <w:bookmarkStart w:id="2392" w:name="_Toc76507396"/>
      <w:bookmarkStart w:id="2393" w:name="_Toc83109005"/>
      <w:bookmarkStart w:id="2394" w:name="_Toc89877818"/>
      <w:bookmarkStart w:id="2395" w:name="_Toc98709669"/>
      <w:bookmarkStart w:id="2396" w:name="_Toc105691484"/>
      <w:bookmarkStart w:id="2397" w:name="_Toc105693798"/>
      <w:bookmarkStart w:id="2398" w:name="_Toc123139134"/>
      <w:bookmarkStart w:id="2399" w:name="_Toc124165934"/>
      <w:bookmarkStart w:id="2400" w:name="_Toc130922807"/>
      <w:bookmarkStart w:id="2401" w:name="_Toc137303219"/>
      <w:bookmarkStart w:id="2402" w:name="_Toc138889443"/>
      <w:bookmarkStart w:id="2403" w:name="_Toc145111255"/>
      <w:bookmarkStart w:id="2404" w:name="_Toc155265231"/>
      <w:bookmarkStart w:id="2405" w:name="_Toc161852806"/>
      <w:r w:rsidRPr="00E84EF6">
        <w:t>4.11.2.1</w:t>
      </w:r>
      <w:r>
        <w:t>4</w:t>
      </w:r>
      <w:r w:rsidRPr="00E84EF6">
        <w:t>.2</w:t>
      </w:r>
      <w:r w:rsidRPr="00E84EF6">
        <w:tab/>
      </w:r>
      <w:r w:rsidRPr="00E84EF6">
        <w:tab/>
        <w:t>ATCR9 generation</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406" w:name="_Toc67054379"/>
      <w:bookmarkStart w:id="2407" w:name="_Toc67061377"/>
      <w:bookmarkStart w:id="2408" w:name="_Toc74734895"/>
      <w:bookmarkStart w:id="2409" w:name="_Toc74753138"/>
      <w:bookmarkStart w:id="2410" w:name="_Toc76507397"/>
      <w:bookmarkStart w:id="2411" w:name="_Toc83109006"/>
      <w:bookmarkStart w:id="2412" w:name="_Toc89877819"/>
      <w:bookmarkStart w:id="2413" w:name="_Toc98709670"/>
      <w:bookmarkStart w:id="2414" w:name="_Toc105691485"/>
      <w:bookmarkStart w:id="2415" w:name="_Toc105693799"/>
      <w:bookmarkStart w:id="2416" w:name="_Toc123139135"/>
      <w:bookmarkStart w:id="2417" w:name="_Toc124165935"/>
      <w:bookmarkStart w:id="2418" w:name="_Toc130922808"/>
      <w:bookmarkStart w:id="2419" w:name="_Toc137303220"/>
      <w:bookmarkStart w:id="2420" w:name="_Toc138889444"/>
      <w:bookmarkStart w:id="2421" w:name="_Toc145111256"/>
      <w:bookmarkStart w:id="2422" w:name="_Toc155265232"/>
      <w:bookmarkStart w:id="2423" w:name="_Toc161852807"/>
      <w:r w:rsidRPr="00E84EF6">
        <w:t>4.11.2.1</w:t>
      </w:r>
      <w:r>
        <w:t>4</w:t>
      </w:r>
      <w:r w:rsidRPr="00E84EF6">
        <w:t>.3</w:t>
      </w:r>
      <w:r w:rsidRPr="00E84EF6">
        <w:tab/>
      </w:r>
      <w:r w:rsidRPr="00E84EF6">
        <w:tab/>
        <w:t>ATCR9 power allocation</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424" w:name="_Toc67054380"/>
      <w:bookmarkStart w:id="2425" w:name="_Toc67061378"/>
      <w:bookmarkStart w:id="2426" w:name="_Toc74734896"/>
      <w:bookmarkStart w:id="2427" w:name="_Toc74753139"/>
      <w:bookmarkStart w:id="2428" w:name="_Toc76507398"/>
      <w:bookmarkStart w:id="2429" w:name="_Toc83109007"/>
      <w:bookmarkStart w:id="2430" w:name="_Toc89877820"/>
      <w:bookmarkStart w:id="2431" w:name="_Toc98709671"/>
      <w:bookmarkStart w:id="2432" w:name="_Toc105691486"/>
      <w:bookmarkStart w:id="2433" w:name="_Toc105693800"/>
      <w:bookmarkStart w:id="2434" w:name="_Toc123139136"/>
      <w:bookmarkStart w:id="2435" w:name="_Toc124165936"/>
      <w:bookmarkStart w:id="2436" w:name="_Toc130922809"/>
      <w:bookmarkStart w:id="2437" w:name="_Toc137303221"/>
      <w:bookmarkStart w:id="2438" w:name="_Toc138889445"/>
      <w:bookmarkStart w:id="2439" w:name="_Toc145111257"/>
      <w:bookmarkStart w:id="2440" w:name="_Toc155265233"/>
      <w:bookmarkStart w:id="2441" w:name="_Toc161852808"/>
      <w:r w:rsidRPr="00E84EF6">
        <w:t>4.11.2.1</w:t>
      </w:r>
      <w:r>
        <w:t>5</w:t>
      </w:r>
      <w:r w:rsidRPr="00E84EF6">
        <w:tab/>
        <w:t>ANTCR9: UTRA, E-UTRA and NR multi-RAT non-contiguous operation</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442" w:name="_Toc67054381"/>
      <w:bookmarkStart w:id="2443" w:name="_Toc67061379"/>
      <w:bookmarkStart w:id="2444" w:name="_Toc74734897"/>
      <w:bookmarkStart w:id="2445" w:name="_Toc74753140"/>
      <w:bookmarkStart w:id="2446" w:name="_Toc76507399"/>
      <w:bookmarkStart w:id="2447" w:name="_Toc83109008"/>
      <w:bookmarkStart w:id="2448" w:name="_Toc89877821"/>
      <w:bookmarkStart w:id="2449" w:name="_Toc98709672"/>
      <w:bookmarkStart w:id="2450" w:name="_Toc105691487"/>
      <w:bookmarkStart w:id="2451" w:name="_Toc105693801"/>
      <w:bookmarkStart w:id="2452" w:name="_Toc123139137"/>
      <w:bookmarkStart w:id="2453" w:name="_Toc124165937"/>
      <w:bookmarkStart w:id="2454" w:name="_Toc130922810"/>
      <w:bookmarkStart w:id="2455" w:name="_Toc137303222"/>
      <w:bookmarkStart w:id="2456" w:name="_Toc138889446"/>
      <w:bookmarkStart w:id="2457" w:name="_Toc145111258"/>
      <w:bookmarkStart w:id="2458" w:name="_Toc155265234"/>
      <w:bookmarkStart w:id="2459" w:name="_Toc161852809"/>
      <w:r w:rsidRPr="00E84EF6">
        <w:t>4.11.2.1</w:t>
      </w:r>
      <w:r>
        <w:t>5</w:t>
      </w:r>
      <w:r w:rsidRPr="00E84EF6">
        <w:t>.1</w:t>
      </w:r>
      <w:r w:rsidRPr="00E84EF6">
        <w:rPr>
          <w:lang w:eastAsia="zh-CN"/>
        </w:rPr>
        <w:tab/>
      </w:r>
      <w:r w:rsidRPr="00E84EF6">
        <w:t xml:space="preserve">ANTCR9 </w:t>
      </w:r>
      <w:r w:rsidRPr="00E84EF6">
        <w:rPr>
          <w:lang w:eastAsia="zh-CN"/>
        </w:rPr>
        <w:t>generation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460" w:name="_Toc67054382"/>
      <w:bookmarkStart w:id="2461" w:name="_Toc67061380"/>
      <w:bookmarkStart w:id="2462" w:name="_Toc74734898"/>
      <w:bookmarkStart w:id="2463" w:name="_Toc74753141"/>
      <w:bookmarkStart w:id="2464" w:name="_Toc76507400"/>
      <w:bookmarkStart w:id="2465" w:name="_Toc83109009"/>
      <w:bookmarkStart w:id="2466" w:name="_Toc89877822"/>
      <w:bookmarkStart w:id="2467" w:name="_Toc98709673"/>
      <w:bookmarkStart w:id="2468" w:name="_Toc105691488"/>
      <w:bookmarkStart w:id="2469" w:name="_Toc105693802"/>
      <w:bookmarkStart w:id="2470" w:name="_Toc123139138"/>
      <w:bookmarkStart w:id="2471" w:name="_Toc124165938"/>
      <w:bookmarkStart w:id="2472" w:name="_Toc130922811"/>
      <w:bookmarkStart w:id="2473" w:name="_Toc137303223"/>
      <w:bookmarkStart w:id="2474" w:name="_Toc138889447"/>
      <w:bookmarkStart w:id="2475" w:name="_Toc145111259"/>
      <w:bookmarkStart w:id="2476" w:name="_Toc155265235"/>
      <w:bookmarkStart w:id="2477" w:name="_Toc161852810"/>
      <w:r w:rsidRPr="00E84EF6">
        <w:t>4.11.2.1</w:t>
      </w:r>
      <w:r>
        <w:t>5</w:t>
      </w:r>
      <w:r w:rsidRPr="00E84EF6">
        <w:t>.2</w:t>
      </w:r>
      <w:r w:rsidRPr="00E84EF6">
        <w:tab/>
        <w:t>ANTCR9 power allocation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478" w:name="_Toc21124916"/>
      <w:bookmarkStart w:id="2479" w:name="_Toc29767906"/>
      <w:bookmarkStart w:id="2480" w:name="_Toc36044348"/>
      <w:bookmarkStart w:id="2481" w:name="_Toc37230253"/>
      <w:bookmarkStart w:id="2482" w:name="_Toc45907396"/>
      <w:bookmarkStart w:id="2483" w:name="_Toc53181501"/>
      <w:bookmarkStart w:id="2484" w:name="_Toc61127369"/>
      <w:bookmarkStart w:id="2485" w:name="_Toc67054383"/>
      <w:bookmarkStart w:id="2486" w:name="_Toc67061381"/>
      <w:bookmarkStart w:id="2487" w:name="_Toc74734899"/>
      <w:bookmarkStart w:id="2488" w:name="_Toc74753142"/>
      <w:bookmarkStart w:id="2489" w:name="_Toc76507401"/>
      <w:bookmarkStart w:id="2490" w:name="_Toc83109010"/>
      <w:bookmarkStart w:id="2491" w:name="_Toc89877823"/>
      <w:bookmarkStart w:id="2492" w:name="_Toc98709674"/>
      <w:bookmarkStart w:id="2493" w:name="_Toc105691489"/>
      <w:bookmarkStart w:id="2494" w:name="_Toc105693803"/>
      <w:bookmarkStart w:id="2495" w:name="_Toc123139139"/>
      <w:bookmarkStart w:id="2496" w:name="_Toc124165939"/>
      <w:bookmarkStart w:id="2497" w:name="_Toc130922812"/>
      <w:bookmarkStart w:id="2498" w:name="_Toc137303224"/>
      <w:bookmarkStart w:id="2499" w:name="_Toc138889448"/>
      <w:bookmarkStart w:id="2500" w:name="_Toc145111260"/>
      <w:bookmarkStart w:id="2501" w:name="_Toc155265236"/>
      <w:bookmarkStart w:id="2502" w:name="_Toc161852811"/>
      <w:r w:rsidRPr="00090C64">
        <w:rPr>
          <w:lang w:eastAsia="zh-CN"/>
        </w:rPr>
        <w:t>4.12</w:t>
      </w:r>
      <w:r w:rsidRPr="00090C64">
        <w:rPr>
          <w:lang w:eastAsia="zh-CN"/>
        </w:rPr>
        <w:tab/>
        <w:t>RF channels and test models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765D7CC6" w14:textId="77777777" w:rsidR="00D57C09" w:rsidRPr="00090C64" w:rsidRDefault="00D57C09" w:rsidP="00D57C09">
      <w:pPr>
        <w:pStyle w:val="Heading3"/>
      </w:pPr>
      <w:bookmarkStart w:id="2503" w:name="_Toc21124917"/>
      <w:bookmarkStart w:id="2504" w:name="_Toc29767907"/>
      <w:bookmarkStart w:id="2505" w:name="_Toc36044349"/>
      <w:bookmarkStart w:id="2506" w:name="_Toc37230254"/>
      <w:bookmarkStart w:id="2507" w:name="_Toc45907397"/>
      <w:bookmarkStart w:id="2508" w:name="_Toc53181502"/>
      <w:bookmarkStart w:id="2509" w:name="_Toc61127370"/>
      <w:bookmarkStart w:id="2510" w:name="_Toc67054384"/>
      <w:bookmarkStart w:id="2511" w:name="_Toc67061382"/>
      <w:bookmarkStart w:id="2512" w:name="_Toc74734900"/>
      <w:bookmarkStart w:id="2513" w:name="_Toc74753143"/>
      <w:bookmarkStart w:id="2514" w:name="_Toc76507402"/>
      <w:bookmarkStart w:id="2515" w:name="_Toc83109011"/>
      <w:bookmarkStart w:id="2516" w:name="_Toc89877824"/>
      <w:bookmarkStart w:id="2517" w:name="_Toc98709675"/>
      <w:bookmarkStart w:id="2518" w:name="_Toc105691490"/>
      <w:bookmarkStart w:id="2519" w:name="_Toc105693804"/>
      <w:bookmarkStart w:id="2520" w:name="_Toc123139140"/>
      <w:bookmarkStart w:id="2521" w:name="_Toc124165940"/>
      <w:bookmarkStart w:id="2522" w:name="_Toc130922813"/>
      <w:bookmarkStart w:id="2523" w:name="_Toc137303225"/>
      <w:bookmarkStart w:id="2524" w:name="_Toc138889449"/>
      <w:bookmarkStart w:id="2525" w:name="_Toc145111261"/>
      <w:bookmarkStart w:id="2526" w:name="_Toc155265237"/>
      <w:bookmarkStart w:id="2527" w:name="_Toc161852812"/>
      <w:r w:rsidRPr="00090C64">
        <w:t>4.12.1</w:t>
      </w:r>
      <w:r w:rsidRPr="00090C64">
        <w:tab/>
        <w:t>RF channels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528" w:name="_Toc21124918"/>
      <w:bookmarkStart w:id="2529" w:name="_Toc29767908"/>
      <w:bookmarkStart w:id="2530" w:name="_Toc36044350"/>
      <w:bookmarkStart w:id="2531" w:name="_Toc37230255"/>
      <w:bookmarkStart w:id="2532" w:name="_Toc45907398"/>
      <w:bookmarkStart w:id="2533" w:name="_Toc53181503"/>
      <w:bookmarkStart w:id="2534" w:name="_Toc61127371"/>
      <w:bookmarkStart w:id="2535" w:name="_Toc67054385"/>
      <w:bookmarkStart w:id="2536" w:name="_Toc67061383"/>
      <w:bookmarkStart w:id="2537" w:name="_Toc74734901"/>
      <w:bookmarkStart w:id="2538" w:name="_Toc74753144"/>
      <w:bookmarkStart w:id="2539" w:name="_Toc76507403"/>
      <w:bookmarkStart w:id="2540" w:name="_Toc83109012"/>
      <w:bookmarkStart w:id="2541" w:name="_Toc89877825"/>
      <w:bookmarkStart w:id="2542" w:name="_Toc98709676"/>
      <w:bookmarkStart w:id="2543" w:name="_Toc105691491"/>
      <w:bookmarkStart w:id="2544" w:name="_Toc105693805"/>
      <w:bookmarkStart w:id="2545" w:name="_Toc123139141"/>
      <w:bookmarkStart w:id="2546" w:name="_Toc124165941"/>
      <w:bookmarkStart w:id="2547" w:name="_Toc130922814"/>
      <w:bookmarkStart w:id="2548" w:name="_Toc137303226"/>
      <w:bookmarkStart w:id="2549" w:name="_Toc138889450"/>
      <w:bookmarkStart w:id="2550" w:name="_Toc145111262"/>
      <w:bookmarkStart w:id="2551" w:name="_Toc155265238"/>
      <w:bookmarkStart w:id="2552" w:name="_Toc161852813"/>
      <w:r w:rsidRPr="00090C64">
        <w:t>4.12.2</w:t>
      </w:r>
      <w:r w:rsidRPr="00090C64">
        <w:tab/>
        <w:t>Test models</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553" w:name="_Toc21124919"/>
      <w:bookmarkStart w:id="2554" w:name="_Toc29767909"/>
      <w:bookmarkStart w:id="2555" w:name="_Toc36044351"/>
      <w:bookmarkStart w:id="2556" w:name="_Toc37230256"/>
      <w:bookmarkStart w:id="2557" w:name="_Toc45907399"/>
      <w:bookmarkStart w:id="2558" w:name="_Toc53181504"/>
      <w:bookmarkStart w:id="2559" w:name="_Toc61127372"/>
      <w:bookmarkStart w:id="2560" w:name="_Toc67054386"/>
      <w:bookmarkStart w:id="2561" w:name="_Toc67061384"/>
      <w:bookmarkStart w:id="2562" w:name="_Toc74734902"/>
      <w:bookmarkStart w:id="2563" w:name="_Toc74753145"/>
      <w:bookmarkStart w:id="2564" w:name="_Toc76507404"/>
      <w:bookmarkStart w:id="2565" w:name="_Toc83109013"/>
      <w:bookmarkStart w:id="2566"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567" w:name="_Toc98709677"/>
      <w:bookmarkStart w:id="2568" w:name="_Toc105691492"/>
      <w:bookmarkStart w:id="2569" w:name="_Toc105693806"/>
      <w:bookmarkStart w:id="2570" w:name="_Toc123139142"/>
      <w:bookmarkStart w:id="2571" w:name="_Toc124165942"/>
      <w:bookmarkStart w:id="2572" w:name="_Toc130922815"/>
      <w:bookmarkStart w:id="2573" w:name="_Toc137303227"/>
      <w:bookmarkStart w:id="2574" w:name="_Toc138889451"/>
      <w:bookmarkStart w:id="2575" w:name="_Toc145111263"/>
      <w:bookmarkStart w:id="2576" w:name="_Toc155265239"/>
      <w:bookmarkStart w:id="2577" w:name="_Toc161852814"/>
      <w:r w:rsidRPr="00090C64">
        <w:rPr>
          <w:lang w:eastAsia="zh-CN"/>
        </w:rPr>
        <w:t>4.13</w:t>
      </w:r>
      <w:r w:rsidRPr="00090C64">
        <w:rPr>
          <w:lang w:eastAsia="zh-CN"/>
        </w:rPr>
        <w:tab/>
      </w:r>
      <w:r w:rsidRPr="00090C64">
        <w:t>Format and interpretation of tests</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578" w:name="_Toc21124920"/>
      <w:bookmarkStart w:id="2579" w:name="_Toc29767910"/>
      <w:bookmarkStart w:id="2580" w:name="_Toc36044352"/>
      <w:bookmarkStart w:id="2581" w:name="_Toc37230257"/>
      <w:bookmarkStart w:id="2582" w:name="_Toc45907400"/>
      <w:bookmarkStart w:id="2583" w:name="_Toc53181505"/>
      <w:bookmarkStart w:id="2584" w:name="_Toc61127373"/>
      <w:bookmarkStart w:id="2585" w:name="_Toc67054387"/>
      <w:bookmarkStart w:id="2586" w:name="_Toc67061385"/>
      <w:bookmarkStart w:id="2587" w:name="_Toc74734903"/>
      <w:bookmarkStart w:id="2588" w:name="_Toc74753146"/>
      <w:bookmarkStart w:id="2589" w:name="_Toc76507405"/>
      <w:bookmarkStart w:id="2590" w:name="_Toc83109014"/>
      <w:bookmarkStart w:id="2591" w:name="_Toc89877827"/>
      <w:bookmarkStart w:id="2592" w:name="_Toc98709678"/>
      <w:bookmarkStart w:id="2593" w:name="_Toc105691493"/>
      <w:bookmarkStart w:id="2594" w:name="_Toc105693807"/>
      <w:bookmarkStart w:id="2595" w:name="_Toc123139143"/>
      <w:bookmarkStart w:id="2596" w:name="_Toc124165943"/>
      <w:bookmarkStart w:id="2597" w:name="_Toc130922816"/>
      <w:bookmarkStart w:id="2598" w:name="_Toc137303228"/>
      <w:bookmarkStart w:id="2599" w:name="_Toc138889452"/>
      <w:bookmarkStart w:id="2600" w:name="_Toc145111264"/>
      <w:bookmarkStart w:id="2601" w:name="_Toc155265240"/>
      <w:bookmarkStart w:id="2602" w:name="_Toc161852815"/>
      <w:r w:rsidRPr="00090C64">
        <w:rPr>
          <w:lang w:eastAsia="zh-CN"/>
        </w:rPr>
        <w:t>4.14</w:t>
      </w:r>
      <w:r w:rsidRPr="00090C64">
        <w:rPr>
          <w:lang w:eastAsia="zh-CN"/>
        </w:rPr>
        <w:tab/>
      </w:r>
      <w:r w:rsidRPr="00090C64">
        <w:t>Reference coordinate system</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603" w:name="_Toc21124921"/>
      <w:bookmarkStart w:id="2604" w:name="_Toc29767911"/>
      <w:bookmarkStart w:id="2605" w:name="_Toc36044353"/>
      <w:bookmarkStart w:id="2606" w:name="_Toc37230258"/>
      <w:bookmarkStart w:id="2607" w:name="_Toc45907401"/>
      <w:bookmarkStart w:id="2608" w:name="_Toc53181506"/>
      <w:bookmarkStart w:id="2609" w:name="_Toc61127374"/>
      <w:bookmarkStart w:id="2610" w:name="_Toc67054388"/>
      <w:bookmarkStart w:id="2611" w:name="_Toc67061386"/>
      <w:bookmarkStart w:id="2612" w:name="_Toc74734904"/>
      <w:bookmarkStart w:id="2613" w:name="_Toc74753147"/>
      <w:bookmarkStart w:id="2614" w:name="_Toc76507406"/>
      <w:bookmarkStart w:id="2615" w:name="_Toc83109015"/>
      <w:bookmarkStart w:id="2616" w:name="_Toc89877828"/>
      <w:bookmarkStart w:id="2617" w:name="_Toc98709679"/>
      <w:bookmarkStart w:id="2618" w:name="_Toc105691494"/>
      <w:bookmarkStart w:id="2619" w:name="_Toc105693808"/>
      <w:bookmarkStart w:id="2620" w:name="_Toc123139144"/>
      <w:bookmarkStart w:id="2621" w:name="_Toc124165944"/>
      <w:bookmarkStart w:id="2622" w:name="_Toc130922817"/>
      <w:bookmarkStart w:id="2623" w:name="_Toc137303229"/>
      <w:bookmarkStart w:id="2624" w:name="_Toc138889453"/>
      <w:bookmarkStart w:id="2625" w:name="_Toc145111265"/>
      <w:bookmarkStart w:id="2626" w:name="_Toc155265241"/>
      <w:bookmarkStart w:id="2627" w:name="_Toc161852816"/>
      <w:r w:rsidRPr="00090C64">
        <w:rPr>
          <w:lang w:eastAsia="zh-CN"/>
        </w:rPr>
        <w:t>4.15</w:t>
      </w:r>
      <w:r w:rsidRPr="00090C64">
        <w:rPr>
          <w:lang w:eastAsia="zh-CN"/>
        </w:rPr>
        <w:tab/>
      </w:r>
      <w:r w:rsidRPr="00090C64">
        <w:t>Co-location requirements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80116E9" w14:textId="77777777" w:rsidR="00D57C09" w:rsidRPr="00090C64" w:rsidRDefault="00D57C09" w:rsidP="00D57C09">
      <w:pPr>
        <w:pStyle w:val="Heading3"/>
        <w:rPr>
          <w:lang w:eastAsia="zh-CN"/>
        </w:rPr>
      </w:pPr>
      <w:bookmarkStart w:id="2628" w:name="_Toc21124922"/>
      <w:bookmarkStart w:id="2629" w:name="_Toc29767912"/>
      <w:bookmarkStart w:id="2630" w:name="_Toc36044354"/>
      <w:bookmarkStart w:id="2631" w:name="_Toc37230259"/>
      <w:bookmarkStart w:id="2632" w:name="_Toc45907402"/>
      <w:bookmarkStart w:id="2633" w:name="_Toc53181507"/>
      <w:bookmarkStart w:id="2634" w:name="_Toc61127375"/>
      <w:bookmarkStart w:id="2635" w:name="_Toc67054389"/>
      <w:bookmarkStart w:id="2636" w:name="_Toc67061387"/>
      <w:bookmarkStart w:id="2637" w:name="_Toc74734905"/>
      <w:bookmarkStart w:id="2638" w:name="_Toc74753148"/>
      <w:bookmarkStart w:id="2639" w:name="_Toc76507407"/>
      <w:bookmarkStart w:id="2640" w:name="_Toc83109016"/>
      <w:bookmarkStart w:id="2641" w:name="_Toc89877829"/>
      <w:bookmarkStart w:id="2642" w:name="_Toc98709680"/>
      <w:bookmarkStart w:id="2643" w:name="_Toc105691495"/>
      <w:bookmarkStart w:id="2644" w:name="_Toc105693809"/>
      <w:bookmarkStart w:id="2645" w:name="_Toc123139145"/>
      <w:bookmarkStart w:id="2646" w:name="_Toc124165945"/>
      <w:bookmarkStart w:id="2647" w:name="_Toc130922818"/>
      <w:bookmarkStart w:id="2648" w:name="_Toc137303230"/>
      <w:bookmarkStart w:id="2649" w:name="_Toc138889454"/>
      <w:bookmarkStart w:id="2650" w:name="_Toc145111266"/>
      <w:bookmarkStart w:id="2651" w:name="_Toc155265242"/>
      <w:bookmarkStart w:id="2652" w:name="_Toc161852817"/>
      <w:r w:rsidRPr="00090C64">
        <w:rPr>
          <w:lang w:eastAsia="zh-CN"/>
        </w:rPr>
        <w:t>4.15.1</w:t>
      </w:r>
      <w:r w:rsidRPr="00090C64">
        <w:rPr>
          <w:lang w:eastAsia="zh-CN"/>
        </w:rPr>
        <w:tab/>
        <w:t>General</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653" w:name="_Toc61127376"/>
      <w:bookmarkStart w:id="2654" w:name="_Toc67054390"/>
      <w:bookmarkStart w:id="2655" w:name="_Toc67061388"/>
      <w:bookmarkStart w:id="2656" w:name="_Toc74734906"/>
      <w:bookmarkStart w:id="2657" w:name="_Toc74753149"/>
      <w:bookmarkStart w:id="2658" w:name="_Toc76507408"/>
      <w:bookmarkStart w:id="2659" w:name="_Toc83109017"/>
      <w:bookmarkStart w:id="2660" w:name="_Toc89877830"/>
      <w:bookmarkStart w:id="2661" w:name="_Toc98709681"/>
      <w:bookmarkStart w:id="2662" w:name="_Toc105691496"/>
      <w:bookmarkStart w:id="2663" w:name="_Toc105693810"/>
      <w:bookmarkStart w:id="2664" w:name="_Toc123139146"/>
      <w:bookmarkStart w:id="2665" w:name="_Toc124165946"/>
      <w:bookmarkStart w:id="2666" w:name="_Toc130922819"/>
      <w:bookmarkStart w:id="2667" w:name="_Toc137303231"/>
      <w:bookmarkStart w:id="2668" w:name="_Toc138889455"/>
      <w:bookmarkStart w:id="2669" w:name="_Toc145111267"/>
      <w:bookmarkStart w:id="2670" w:name="_Toc155265243"/>
      <w:bookmarkStart w:id="2671" w:name="_Toc161852818"/>
      <w:r w:rsidRPr="00090C64">
        <w:rPr>
          <w:lang w:eastAsia="zh-CN"/>
        </w:rPr>
        <w:t>4.15.2</w:t>
      </w:r>
      <w:r w:rsidRPr="00090C64">
        <w:rPr>
          <w:lang w:eastAsia="zh-CN"/>
        </w:rPr>
        <w:tab/>
        <w:t>Co-location test antenna</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238D13C6" w14:textId="77777777" w:rsidR="00D57C09" w:rsidRPr="00090C64" w:rsidRDefault="00D57C09" w:rsidP="005D2715">
      <w:pPr>
        <w:pStyle w:val="Heading4"/>
        <w:rPr>
          <w:lang w:eastAsia="zh-CN"/>
        </w:rPr>
      </w:pPr>
      <w:bookmarkStart w:id="2672" w:name="_Toc61127377"/>
      <w:bookmarkStart w:id="2673" w:name="_Toc67054391"/>
      <w:bookmarkStart w:id="2674" w:name="_Toc67061389"/>
      <w:bookmarkStart w:id="2675" w:name="_Toc74734907"/>
      <w:bookmarkStart w:id="2676" w:name="_Toc74753150"/>
      <w:bookmarkStart w:id="2677" w:name="_Toc76507409"/>
      <w:bookmarkStart w:id="2678" w:name="_Toc83109018"/>
      <w:bookmarkStart w:id="2679" w:name="_Toc89877831"/>
      <w:bookmarkStart w:id="2680" w:name="_Toc98709682"/>
      <w:bookmarkStart w:id="2681" w:name="_Toc105691497"/>
      <w:bookmarkStart w:id="2682" w:name="_Toc105693811"/>
      <w:bookmarkStart w:id="2683" w:name="_Toc123139147"/>
      <w:bookmarkStart w:id="2684" w:name="_Toc124165947"/>
      <w:bookmarkStart w:id="2685" w:name="_Toc130922820"/>
      <w:bookmarkStart w:id="2686" w:name="_Toc137303232"/>
      <w:bookmarkStart w:id="2687" w:name="_Toc138889456"/>
      <w:bookmarkStart w:id="2688" w:name="_Toc145111268"/>
      <w:bookmarkStart w:id="2689" w:name="_Toc155265244"/>
      <w:bookmarkStart w:id="2690" w:name="_Toc161852819"/>
      <w:r w:rsidRPr="00090C64">
        <w:rPr>
          <w:lang w:eastAsia="zh-CN"/>
        </w:rPr>
        <w:t>4.15.2.1</w:t>
      </w:r>
      <w:r w:rsidRPr="00090C64">
        <w:rPr>
          <w:lang w:eastAsia="zh-CN"/>
        </w:rPr>
        <w:tab/>
        <w:t>General</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691" w:name="_Toc21124923"/>
      <w:bookmarkStart w:id="2692" w:name="_Toc29767913"/>
      <w:bookmarkStart w:id="2693" w:name="_Toc36044355"/>
      <w:bookmarkStart w:id="2694" w:name="_Toc37230260"/>
      <w:bookmarkStart w:id="2695" w:name="_Toc45907403"/>
      <w:bookmarkStart w:id="2696" w:name="_Toc53181508"/>
      <w:bookmarkStart w:id="2697" w:name="_Toc61127378"/>
      <w:bookmarkStart w:id="2698" w:name="_Toc67054392"/>
      <w:bookmarkStart w:id="2699" w:name="_Toc67061390"/>
      <w:bookmarkStart w:id="2700" w:name="_Toc74734908"/>
      <w:bookmarkStart w:id="2701" w:name="_Toc74753151"/>
      <w:bookmarkStart w:id="2702" w:name="_Toc76507410"/>
      <w:bookmarkStart w:id="2703" w:name="_Toc83109019"/>
      <w:bookmarkStart w:id="2704" w:name="_Toc89877832"/>
      <w:bookmarkStart w:id="2705" w:name="_Toc98709683"/>
      <w:bookmarkStart w:id="2706" w:name="_Toc105691498"/>
      <w:bookmarkStart w:id="2707" w:name="_Toc105693812"/>
      <w:bookmarkStart w:id="2708" w:name="_Toc123139148"/>
      <w:bookmarkStart w:id="2709" w:name="_Toc124165948"/>
      <w:bookmarkStart w:id="2710" w:name="_Toc130922821"/>
      <w:bookmarkStart w:id="2711" w:name="_Toc137303233"/>
      <w:bookmarkStart w:id="2712" w:name="_Toc138889457"/>
      <w:bookmarkStart w:id="2713" w:name="_Toc145111269"/>
      <w:bookmarkStart w:id="2714" w:name="_Toc155265245"/>
      <w:bookmarkStart w:id="2715" w:name="_Toc161852820"/>
      <w:r w:rsidRPr="00090C64">
        <w:rPr>
          <w:lang w:eastAsia="zh-CN"/>
        </w:rPr>
        <w:t>4.15.2.2</w:t>
      </w:r>
      <w:r w:rsidRPr="00090C64">
        <w:rPr>
          <w:lang w:eastAsia="zh-CN"/>
        </w:rPr>
        <w:tab/>
        <w:t>Co-location test antenna characteristics</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716" w:name="_Toc61127379"/>
      <w:bookmarkStart w:id="2717" w:name="_Toc67054393"/>
      <w:bookmarkStart w:id="2718" w:name="_Toc67061391"/>
      <w:bookmarkStart w:id="2719" w:name="_Toc74734909"/>
      <w:bookmarkStart w:id="2720" w:name="_Toc74753152"/>
      <w:bookmarkStart w:id="2721" w:name="_Toc76507411"/>
      <w:bookmarkStart w:id="2722" w:name="_Toc83109020"/>
      <w:bookmarkStart w:id="2723" w:name="_Toc89877833"/>
      <w:bookmarkStart w:id="2724" w:name="_Toc98709684"/>
      <w:bookmarkStart w:id="2725" w:name="_Toc105691499"/>
      <w:bookmarkStart w:id="2726" w:name="_Toc105693813"/>
      <w:bookmarkStart w:id="2727" w:name="_Toc123139149"/>
      <w:bookmarkStart w:id="2728" w:name="_Toc124165949"/>
      <w:bookmarkStart w:id="2729" w:name="_Toc130922822"/>
      <w:bookmarkStart w:id="2730" w:name="_Toc137303234"/>
      <w:bookmarkStart w:id="2731" w:name="_Toc138889458"/>
      <w:bookmarkStart w:id="2732" w:name="_Toc145111270"/>
      <w:bookmarkStart w:id="2733" w:name="_Toc155265246"/>
      <w:bookmarkStart w:id="2734" w:name="_Toc161852821"/>
      <w:r w:rsidRPr="00090C64">
        <w:rPr>
          <w:lang w:eastAsia="zh-CN"/>
        </w:rPr>
        <w:t>4.15.2.3</w:t>
      </w:r>
      <w:r w:rsidRPr="00090C64">
        <w:rPr>
          <w:lang w:eastAsia="zh-CN"/>
        </w:rPr>
        <w:tab/>
        <w:t>Co-location test antenna alignment</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735" w:name="_Toc21124924"/>
      <w:bookmarkStart w:id="2736" w:name="_Toc29767914"/>
      <w:bookmarkStart w:id="2737" w:name="_Toc36044356"/>
      <w:bookmarkStart w:id="2738" w:name="_Toc37230261"/>
      <w:bookmarkStart w:id="2739" w:name="_Toc45907404"/>
      <w:bookmarkStart w:id="2740" w:name="_Toc53181509"/>
      <w:bookmarkStart w:id="2741" w:name="_Toc61127380"/>
      <w:bookmarkStart w:id="2742" w:name="_Toc67054394"/>
      <w:bookmarkStart w:id="2743" w:name="_Toc67061392"/>
      <w:bookmarkStart w:id="2744" w:name="_Toc74734910"/>
      <w:bookmarkStart w:id="2745" w:name="_Toc74753153"/>
      <w:bookmarkStart w:id="2746" w:name="_Toc76507412"/>
      <w:bookmarkStart w:id="2747" w:name="_Toc83109021"/>
      <w:bookmarkStart w:id="2748" w:name="_Toc89877834"/>
      <w:bookmarkStart w:id="2749" w:name="_Toc98709685"/>
      <w:bookmarkStart w:id="2750" w:name="_Toc105691500"/>
      <w:bookmarkStart w:id="2751" w:name="_Toc105693814"/>
      <w:bookmarkStart w:id="2752" w:name="_Toc123139150"/>
      <w:bookmarkStart w:id="2753" w:name="_Toc124165950"/>
      <w:bookmarkStart w:id="2754" w:name="_Toc130922823"/>
      <w:bookmarkStart w:id="2755" w:name="_Toc137303235"/>
      <w:bookmarkStart w:id="2756" w:name="_Toc138889459"/>
      <w:bookmarkStart w:id="2757" w:name="_Toc145111271"/>
      <w:bookmarkStart w:id="2758" w:name="_Toc155265247"/>
      <w:bookmarkStart w:id="2759" w:name="_Toc161852822"/>
      <w:r w:rsidRPr="00090C64">
        <w:rPr>
          <w:lang w:eastAsia="zh-CN"/>
        </w:rPr>
        <w:t>5</w:t>
      </w:r>
      <w:r w:rsidRPr="00090C64">
        <w:rPr>
          <w:lang w:eastAsia="zh-CN"/>
        </w:rPr>
        <w:tab/>
        <w:t>Applicability of Requirements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6C897F96" w14:textId="77777777" w:rsidR="00D57C09" w:rsidRPr="00090C64" w:rsidRDefault="00D57C09" w:rsidP="00D57C09">
      <w:pPr>
        <w:pStyle w:val="Heading2"/>
      </w:pPr>
      <w:bookmarkStart w:id="2760" w:name="_Toc21124925"/>
      <w:bookmarkStart w:id="2761" w:name="_Toc29767915"/>
      <w:bookmarkStart w:id="2762" w:name="_Toc36044357"/>
      <w:bookmarkStart w:id="2763" w:name="_Toc37230262"/>
      <w:bookmarkStart w:id="2764" w:name="_Toc45907405"/>
      <w:bookmarkStart w:id="2765" w:name="_Toc53181510"/>
      <w:bookmarkStart w:id="2766" w:name="_Toc61127381"/>
      <w:bookmarkStart w:id="2767" w:name="_Toc67054395"/>
      <w:bookmarkStart w:id="2768" w:name="_Toc67061393"/>
      <w:bookmarkStart w:id="2769" w:name="_Toc74734911"/>
      <w:bookmarkStart w:id="2770" w:name="_Toc74753154"/>
      <w:bookmarkStart w:id="2771" w:name="_Toc76507413"/>
      <w:bookmarkStart w:id="2772" w:name="_Toc83109022"/>
      <w:bookmarkStart w:id="2773" w:name="_Toc89877835"/>
      <w:bookmarkStart w:id="2774" w:name="_Toc98709686"/>
      <w:bookmarkStart w:id="2775" w:name="_Toc105691501"/>
      <w:bookmarkStart w:id="2776" w:name="_Toc105693815"/>
      <w:bookmarkStart w:id="2777" w:name="_Toc123139151"/>
      <w:bookmarkStart w:id="2778" w:name="_Toc124165951"/>
      <w:bookmarkStart w:id="2779" w:name="_Toc130922824"/>
      <w:bookmarkStart w:id="2780" w:name="_Toc137303236"/>
      <w:bookmarkStart w:id="2781" w:name="_Toc138889460"/>
      <w:bookmarkStart w:id="2782" w:name="_Toc145111272"/>
      <w:bookmarkStart w:id="2783" w:name="_Toc155265248"/>
      <w:bookmarkStart w:id="2784" w:name="_Toc161852823"/>
      <w:r w:rsidRPr="00090C64">
        <w:t>5.1</w:t>
      </w:r>
      <w:r w:rsidRPr="00090C64">
        <w:tab/>
        <w:t>General</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785" w:name="_Toc21124926"/>
      <w:bookmarkStart w:id="2786" w:name="_Toc29767916"/>
      <w:bookmarkStart w:id="2787" w:name="_Toc36044358"/>
      <w:bookmarkStart w:id="2788" w:name="_Toc37230263"/>
      <w:bookmarkStart w:id="2789" w:name="_Toc45907406"/>
      <w:bookmarkStart w:id="2790" w:name="_Toc53181511"/>
      <w:bookmarkStart w:id="2791" w:name="_Toc61127382"/>
      <w:bookmarkStart w:id="2792" w:name="_Toc67054396"/>
      <w:bookmarkStart w:id="2793" w:name="_Toc67061394"/>
      <w:bookmarkStart w:id="2794" w:name="_Toc74734912"/>
      <w:bookmarkStart w:id="2795" w:name="_Toc74753155"/>
      <w:bookmarkStart w:id="2796" w:name="_Toc76507414"/>
      <w:bookmarkStart w:id="2797" w:name="_Toc83109023"/>
      <w:bookmarkStart w:id="2798" w:name="_Toc89877836"/>
      <w:bookmarkStart w:id="2799" w:name="_Toc98709687"/>
      <w:bookmarkStart w:id="2800" w:name="_Toc105691502"/>
      <w:bookmarkStart w:id="2801" w:name="_Toc105693816"/>
      <w:bookmarkStart w:id="2802" w:name="_Toc123139152"/>
      <w:bookmarkStart w:id="2803" w:name="_Toc124165952"/>
      <w:bookmarkStart w:id="2804" w:name="_Toc130922825"/>
      <w:bookmarkStart w:id="2805" w:name="_Toc137303237"/>
      <w:bookmarkStart w:id="2806" w:name="_Toc138889461"/>
      <w:bookmarkStart w:id="2807" w:name="_Toc145111273"/>
      <w:bookmarkStart w:id="2808" w:name="_Toc155265249"/>
      <w:bookmarkStart w:id="2809" w:name="_Toc161852824"/>
      <w:r w:rsidRPr="00090C64">
        <w:t>5.2</w:t>
      </w:r>
      <w:r w:rsidRPr="00090C64">
        <w:tab/>
        <w:t>Test configurations for AAS BS for operating bands where MSR with more than 1 RAT is supported</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810" w:name="_Toc21124927"/>
      <w:bookmarkStart w:id="2811" w:name="_Toc29767917"/>
      <w:bookmarkStart w:id="2812" w:name="_Toc36044359"/>
      <w:bookmarkStart w:id="2813" w:name="_Toc37230264"/>
      <w:bookmarkStart w:id="2814" w:name="_Toc45907407"/>
      <w:bookmarkStart w:id="2815" w:name="_Toc53181512"/>
      <w:bookmarkStart w:id="2816" w:name="_Toc61127383"/>
      <w:bookmarkStart w:id="2817" w:name="_Toc67054397"/>
      <w:bookmarkStart w:id="2818" w:name="_Toc67061395"/>
      <w:bookmarkStart w:id="2819" w:name="_Toc74734913"/>
      <w:bookmarkStart w:id="2820" w:name="_Toc74753156"/>
      <w:bookmarkStart w:id="2821" w:name="_Toc76507415"/>
      <w:bookmarkStart w:id="2822" w:name="_Toc83109024"/>
      <w:bookmarkStart w:id="2823" w:name="_Toc89877837"/>
      <w:bookmarkStart w:id="2824" w:name="_Toc98709688"/>
      <w:bookmarkStart w:id="2825" w:name="_Toc105691503"/>
      <w:bookmarkStart w:id="2826" w:name="_Toc105693817"/>
      <w:bookmarkStart w:id="2827" w:name="_Toc123139153"/>
      <w:bookmarkStart w:id="2828" w:name="_Toc124165953"/>
      <w:bookmarkStart w:id="2829" w:name="_Toc130922826"/>
      <w:bookmarkStart w:id="2830" w:name="_Toc137303238"/>
      <w:bookmarkStart w:id="2831" w:name="_Toc138889462"/>
      <w:bookmarkStart w:id="2832" w:name="_Toc145111274"/>
      <w:bookmarkStart w:id="2833" w:name="_Toc155265250"/>
      <w:bookmarkStart w:id="2834" w:name="_Toc161852825"/>
      <w:r w:rsidRPr="00090C64">
        <w:t>5.3</w:t>
      </w:r>
      <w:r w:rsidRPr="00090C64">
        <w:tab/>
        <w:t>Test configurations for multi-carrier capable AAS BS in operating bands where one RAT capability sets are supported</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31455A18" w14:textId="77777777" w:rsidR="00D57C09" w:rsidRPr="00090C64" w:rsidRDefault="00D57C09" w:rsidP="00D57C09">
      <w:pPr>
        <w:pStyle w:val="Heading3"/>
      </w:pPr>
      <w:bookmarkStart w:id="2835" w:name="_Toc21124928"/>
      <w:bookmarkStart w:id="2836" w:name="_Toc29767918"/>
      <w:bookmarkStart w:id="2837" w:name="_Toc36044360"/>
      <w:bookmarkStart w:id="2838" w:name="_Toc37230265"/>
      <w:bookmarkStart w:id="2839" w:name="_Toc45907408"/>
      <w:bookmarkStart w:id="2840" w:name="_Toc53181513"/>
      <w:bookmarkStart w:id="2841" w:name="_Toc61127384"/>
      <w:bookmarkStart w:id="2842" w:name="_Toc67054398"/>
      <w:bookmarkStart w:id="2843" w:name="_Toc67061396"/>
      <w:bookmarkStart w:id="2844" w:name="_Toc74734914"/>
      <w:bookmarkStart w:id="2845" w:name="_Toc74753157"/>
      <w:bookmarkStart w:id="2846" w:name="_Toc76507416"/>
      <w:bookmarkStart w:id="2847" w:name="_Toc83109025"/>
      <w:bookmarkStart w:id="2848" w:name="_Toc89877838"/>
      <w:bookmarkStart w:id="2849" w:name="_Toc98709689"/>
      <w:bookmarkStart w:id="2850" w:name="_Toc105691504"/>
      <w:bookmarkStart w:id="2851" w:name="_Toc105693818"/>
      <w:bookmarkStart w:id="2852" w:name="_Toc123139154"/>
      <w:bookmarkStart w:id="2853" w:name="_Toc124165954"/>
      <w:bookmarkStart w:id="2854" w:name="_Toc130922827"/>
      <w:bookmarkStart w:id="2855" w:name="_Toc137303239"/>
      <w:bookmarkStart w:id="2856" w:name="_Toc138889463"/>
      <w:bookmarkStart w:id="2857" w:name="_Toc145111275"/>
      <w:bookmarkStart w:id="2858" w:name="_Toc155265251"/>
      <w:bookmarkStart w:id="2859" w:name="_Toc161852826"/>
      <w:r w:rsidRPr="00090C64">
        <w:t>5.3.1</w:t>
      </w:r>
      <w:r w:rsidRPr="00090C64">
        <w:tab/>
        <w:t>General</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860" w:name="_Toc21124929"/>
      <w:bookmarkStart w:id="2861" w:name="_Toc29767919"/>
      <w:bookmarkStart w:id="2862" w:name="_Toc36044361"/>
      <w:bookmarkStart w:id="2863" w:name="_Toc37230266"/>
      <w:bookmarkStart w:id="2864" w:name="_Toc45907409"/>
      <w:bookmarkStart w:id="2865" w:name="_Toc53181514"/>
      <w:bookmarkStart w:id="2866" w:name="_Toc61127385"/>
      <w:bookmarkStart w:id="2867" w:name="_Toc67054399"/>
      <w:bookmarkStart w:id="2868" w:name="_Toc67061397"/>
      <w:bookmarkStart w:id="2869" w:name="_Toc74734915"/>
      <w:bookmarkStart w:id="2870" w:name="_Toc74753158"/>
      <w:bookmarkStart w:id="2871" w:name="_Toc76507417"/>
      <w:bookmarkStart w:id="2872" w:name="_Toc83109026"/>
      <w:bookmarkStart w:id="2873" w:name="_Toc89877839"/>
      <w:bookmarkStart w:id="2874" w:name="_Toc98709690"/>
      <w:bookmarkStart w:id="2875" w:name="_Toc105691505"/>
      <w:bookmarkStart w:id="2876" w:name="_Toc105693819"/>
      <w:bookmarkStart w:id="2877" w:name="_Toc123139155"/>
      <w:bookmarkStart w:id="2878" w:name="_Toc124165955"/>
      <w:bookmarkStart w:id="2879" w:name="_Toc130922828"/>
      <w:bookmarkStart w:id="2880" w:name="_Toc137303240"/>
      <w:bookmarkStart w:id="2881" w:name="_Toc138889464"/>
      <w:bookmarkStart w:id="2882" w:name="_Toc145111276"/>
      <w:bookmarkStart w:id="2883" w:name="_Toc155265252"/>
      <w:bookmarkStart w:id="2884" w:name="_Toc161852827"/>
      <w:r w:rsidRPr="00090C64">
        <w:t>5.3.2</w:t>
      </w:r>
      <w:r w:rsidRPr="00090C64">
        <w:tab/>
        <w:t>AAS BS supporting one RAT only MSR in the operating band</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2885" w:name="_Toc21124930"/>
      <w:bookmarkStart w:id="2886" w:name="_Toc29767920"/>
      <w:bookmarkStart w:id="2887" w:name="_Toc36044362"/>
      <w:bookmarkStart w:id="2888" w:name="_Toc37230267"/>
      <w:bookmarkStart w:id="2889" w:name="_Toc45907410"/>
      <w:bookmarkStart w:id="2890" w:name="_Toc53181515"/>
      <w:bookmarkStart w:id="2891" w:name="_Toc61127386"/>
      <w:bookmarkStart w:id="2892" w:name="_Toc67054400"/>
      <w:bookmarkStart w:id="2893" w:name="_Toc67061398"/>
      <w:bookmarkStart w:id="2894" w:name="_Toc74734916"/>
      <w:bookmarkStart w:id="2895" w:name="_Toc74753159"/>
      <w:bookmarkStart w:id="2896" w:name="_Toc76507418"/>
      <w:bookmarkStart w:id="2897" w:name="_Toc83109027"/>
      <w:bookmarkStart w:id="2898" w:name="_Toc89877840"/>
      <w:bookmarkStart w:id="2899" w:name="_Toc98709691"/>
      <w:bookmarkStart w:id="2900" w:name="_Toc105691506"/>
      <w:bookmarkStart w:id="2901" w:name="_Toc105693820"/>
      <w:bookmarkStart w:id="2902" w:name="_Toc123139156"/>
      <w:bookmarkStart w:id="2903" w:name="_Toc124165956"/>
      <w:bookmarkStart w:id="2904" w:name="_Toc130922829"/>
      <w:bookmarkStart w:id="2905" w:name="_Toc137303241"/>
      <w:bookmarkStart w:id="2906" w:name="_Toc138889465"/>
      <w:bookmarkStart w:id="2907" w:name="_Toc145111277"/>
      <w:bookmarkStart w:id="2908" w:name="_Toc155265253"/>
      <w:bookmarkStart w:id="2909" w:name="_Toc161852828"/>
      <w:r w:rsidRPr="00090C64">
        <w:t>5.3.3</w:t>
      </w:r>
      <w:r w:rsidRPr="00090C64">
        <w:tab/>
        <w:t>AAS BS supporting Single-RAT UTRA in the operating band</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2910" w:name="_Toc21124931"/>
      <w:bookmarkStart w:id="2911" w:name="_Toc29767921"/>
      <w:bookmarkStart w:id="2912" w:name="_Toc36044363"/>
      <w:bookmarkStart w:id="2913" w:name="_Toc37230268"/>
      <w:bookmarkStart w:id="2914" w:name="_Toc45907411"/>
      <w:bookmarkStart w:id="2915" w:name="_Toc53181516"/>
      <w:bookmarkStart w:id="2916" w:name="_Toc61127387"/>
      <w:bookmarkStart w:id="2917" w:name="_Toc67054401"/>
      <w:bookmarkStart w:id="2918" w:name="_Toc67061399"/>
      <w:bookmarkStart w:id="2919" w:name="_Toc74734917"/>
      <w:bookmarkStart w:id="2920" w:name="_Toc74753160"/>
      <w:bookmarkStart w:id="2921" w:name="_Toc76507419"/>
      <w:bookmarkStart w:id="2922" w:name="_Toc83109028"/>
      <w:bookmarkStart w:id="2923" w:name="_Toc89877841"/>
      <w:bookmarkStart w:id="2924" w:name="_Toc98709692"/>
      <w:bookmarkStart w:id="2925" w:name="_Toc105691507"/>
      <w:bookmarkStart w:id="2926" w:name="_Toc105693821"/>
      <w:bookmarkStart w:id="2927" w:name="_Toc123139157"/>
      <w:bookmarkStart w:id="2928" w:name="_Toc124165957"/>
      <w:bookmarkStart w:id="2929" w:name="_Toc130922830"/>
      <w:bookmarkStart w:id="2930" w:name="_Toc137303242"/>
      <w:bookmarkStart w:id="2931" w:name="_Toc138889466"/>
      <w:bookmarkStart w:id="2932" w:name="_Toc145111278"/>
      <w:bookmarkStart w:id="2933" w:name="_Toc155265254"/>
      <w:bookmarkStart w:id="2934" w:name="_Toc161852829"/>
      <w:r w:rsidRPr="00090C64">
        <w:t>5.3.4</w:t>
      </w:r>
      <w:r w:rsidRPr="00090C64">
        <w:tab/>
        <w:t>AAS BS supporting Single-RAT E-UTRA in the operating band</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2935" w:name="_Toc21124932"/>
      <w:bookmarkStart w:id="2936" w:name="_Toc29767922"/>
      <w:bookmarkStart w:id="2937" w:name="_Toc36044364"/>
      <w:bookmarkStart w:id="2938" w:name="_Toc37230269"/>
      <w:bookmarkStart w:id="2939" w:name="_Toc45907412"/>
      <w:bookmarkStart w:id="2940" w:name="_Toc53181517"/>
      <w:bookmarkStart w:id="2941" w:name="_Toc61127388"/>
      <w:bookmarkStart w:id="2942" w:name="_Toc67054402"/>
      <w:bookmarkStart w:id="2943" w:name="_Toc67061400"/>
      <w:bookmarkStart w:id="2944" w:name="_Toc74734918"/>
      <w:bookmarkStart w:id="2945" w:name="_Toc74753161"/>
      <w:bookmarkStart w:id="2946" w:name="_Toc76507420"/>
      <w:bookmarkStart w:id="2947" w:name="_Toc83109029"/>
      <w:bookmarkStart w:id="2948" w:name="_Toc89877842"/>
      <w:bookmarkStart w:id="2949" w:name="_Toc98709693"/>
      <w:bookmarkStart w:id="2950" w:name="_Toc105691508"/>
      <w:bookmarkStart w:id="2951" w:name="_Toc105693822"/>
      <w:bookmarkStart w:id="2952" w:name="_Toc123139158"/>
      <w:bookmarkStart w:id="2953" w:name="_Toc124165958"/>
      <w:bookmarkStart w:id="2954" w:name="_Toc130922831"/>
      <w:bookmarkStart w:id="2955" w:name="_Toc137303243"/>
      <w:bookmarkStart w:id="2956" w:name="_Toc138889467"/>
      <w:bookmarkStart w:id="2957" w:name="_Toc145111279"/>
      <w:bookmarkStart w:id="2958" w:name="_Toc155265255"/>
      <w:bookmarkStart w:id="2959" w:name="_Toc161852830"/>
      <w:r w:rsidRPr="00090C64">
        <w:t>5.</w:t>
      </w:r>
      <w:r w:rsidRPr="00090C64">
        <w:rPr>
          <w:lang w:eastAsia="zh-CN"/>
        </w:rPr>
        <w:t>4</w:t>
      </w:r>
      <w:r w:rsidRPr="00090C64">
        <w:tab/>
        <w:t>Test configurations for AAS BS operating bands with multi-band dependencies</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76C7DB60" w14:textId="77777777" w:rsidR="00D57C09" w:rsidRPr="00090C64" w:rsidRDefault="00D57C09" w:rsidP="00D57C09">
      <w:pPr>
        <w:pStyle w:val="Heading3"/>
      </w:pPr>
      <w:bookmarkStart w:id="2960" w:name="_Toc21124933"/>
      <w:bookmarkStart w:id="2961" w:name="_Toc29767923"/>
      <w:bookmarkStart w:id="2962" w:name="_Toc36044365"/>
      <w:bookmarkStart w:id="2963" w:name="_Toc37230270"/>
      <w:bookmarkStart w:id="2964" w:name="_Toc45907413"/>
      <w:bookmarkStart w:id="2965" w:name="_Toc53181518"/>
      <w:bookmarkStart w:id="2966" w:name="_Toc61127389"/>
      <w:bookmarkStart w:id="2967" w:name="_Toc67054403"/>
      <w:bookmarkStart w:id="2968" w:name="_Toc67061401"/>
      <w:bookmarkStart w:id="2969" w:name="_Toc74734919"/>
      <w:bookmarkStart w:id="2970" w:name="_Toc74753162"/>
      <w:bookmarkStart w:id="2971" w:name="_Toc76507421"/>
      <w:bookmarkStart w:id="2972" w:name="_Toc83109030"/>
      <w:bookmarkStart w:id="2973" w:name="_Toc89877843"/>
      <w:bookmarkStart w:id="2974" w:name="_Toc98709694"/>
      <w:bookmarkStart w:id="2975" w:name="_Toc105691509"/>
      <w:bookmarkStart w:id="2976" w:name="_Toc105693823"/>
      <w:bookmarkStart w:id="2977" w:name="_Toc123139159"/>
      <w:bookmarkStart w:id="2978" w:name="_Toc124165959"/>
      <w:bookmarkStart w:id="2979" w:name="_Toc130922832"/>
      <w:bookmarkStart w:id="2980" w:name="_Toc137303244"/>
      <w:bookmarkStart w:id="2981" w:name="_Toc138889468"/>
      <w:bookmarkStart w:id="2982" w:name="_Toc145111280"/>
      <w:bookmarkStart w:id="2983" w:name="_Toc155265256"/>
      <w:bookmarkStart w:id="2984" w:name="_Toc161852831"/>
      <w:r w:rsidRPr="00090C64">
        <w:t>5.4.1</w:t>
      </w:r>
      <w:r w:rsidRPr="00090C64">
        <w:tab/>
        <w:t>AAS BS operating bands with multi-band dependencies supporting MSR operation</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2985" w:name="_Toc21124934"/>
      <w:bookmarkStart w:id="2986" w:name="_Toc29767924"/>
      <w:bookmarkStart w:id="2987" w:name="_Toc36044366"/>
      <w:bookmarkStart w:id="2988" w:name="_Toc37230271"/>
      <w:bookmarkStart w:id="2989" w:name="_Toc45907414"/>
      <w:bookmarkStart w:id="2990" w:name="_Toc53181519"/>
      <w:bookmarkStart w:id="2991" w:name="_Toc61127390"/>
      <w:bookmarkStart w:id="2992" w:name="_Toc67054404"/>
      <w:bookmarkStart w:id="2993" w:name="_Toc67061402"/>
      <w:bookmarkStart w:id="2994" w:name="_Toc74734920"/>
      <w:bookmarkStart w:id="2995" w:name="_Toc74753163"/>
      <w:bookmarkStart w:id="2996" w:name="_Toc76507422"/>
      <w:bookmarkStart w:id="2997" w:name="_Toc83109031"/>
      <w:bookmarkStart w:id="2998" w:name="_Toc89877844"/>
      <w:bookmarkStart w:id="2999" w:name="_Toc98709695"/>
      <w:bookmarkStart w:id="3000" w:name="_Toc105691510"/>
      <w:bookmarkStart w:id="3001" w:name="_Toc105693824"/>
      <w:bookmarkStart w:id="3002" w:name="_Toc123139160"/>
      <w:bookmarkStart w:id="3003" w:name="_Toc124165960"/>
      <w:bookmarkStart w:id="3004" w:name="_Toc130922833"/>
      <w:bookmarkStart w:id="3005" w:name="_Toc137303245"/>
      <w:bookmarkStart w:id="3006" w:name="_Toc138889469"/>
      <w:bookmarkStart w:id="3007" w:name="_Toc145111281"/>
      <w:bookmarkStart w:id="3008" w:name="_Toc155265257"/>
      <w:bookmarkStart w:id="3009" w:name="_Toc16185283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010" w:name="_Toc21124935"/>
      <w:bookmarkStart w:id="3011" w:name="_Toc29767925"/>
      <w:bookmarkStart w:id="3012" w:name="_Toc36044367"/>
      <w:bookmarkStart w:id="3013" w:name="_Toc37230272"/>
      <w:bookmarkStart w:id="3014" w:name="_Toc45907415"/>
      <w:bookmarkStart w:id="3015" w:name="_Toc53181520"/>
      <w:bookmarkStart w:id="3016" w:name="_Toc61127391"/>
      <w:bookmarkStart w:id="3017" w:name="_Toc67054405"/>
      <w:bookmarkStart w:id="3018" w:name="_Toc67061403"/>
      <w:bookmarkStart w:id="3019" w:name="_Toc74734921"/>
      <w:bookmarkStart w:id="3020" w:name="_Toc74753164"/>
      <w:bookmarkStart w:id="3021" w:name="_Toc76507423"/>
      <w:bookmarkStart w:id="3022" w:name="_Toc83109032"/>
      <w:bookmarkStart w:id="3023" w:name="_Toc89877845"/>
      <w:bookmarkStart w:id="3024" w:name="_Toc98709696"/>
      <w:bookmarkStart w:id="3025" w:name="_Toc105691511"/>
      <w:bookmarkStart w:id="3026" w:name="_Toc105693825"/>
      <w:bookmarkStart w:id="3027" w:name="_Toc123139161"/>
      <w:bookmarkStart w:id="3028" w:name="_Toc124165961"/>
      <w:bookmarkStart w:id="3029" w:name="_Toc130922834"/>
      <w:bookmarkStart w:id="3030" w:name="_Toc137303246"/>
      <w:bookmarkStart w:id="3031" w:name="_Toc138889470"/>
      <w:bookmarkStart w:id="3032" w:name="_Toc145111282"/>
      <w:bookmarkStart w:id="3033" w:name="_Toc155265258"/>
      <w:bookmarkStart w:id="3034" w:name="_Toc161852833"/>
      <w:r w:rsidRPr="00090C64">
        <w:rPr>
          <w:lang w:eastAsia="zh-CN"/>
        </w:rPr>
        <w:t>6</w:t>
      </w:r>
      <w:r w:rsidRPr="00090C64">
        <w:rPr>
          <w:lang w:eastAsia="zh-CN"/>
        </w:rPr>
        <w:tab/>
        <w:t>Radiated transmitter characteristics</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27F3F2BF" w14:textId="77777777" w:rsidR="00D57C09" w:rsidRPr="00090C64" w:rsidRDefault="00D57C09" w:rsidP="00D57C09">
      <w:pPr>
        <w:pStyle w:val="Heading2"/>
        <w:rPr>
          <w:lang w:eastAsia="zh-CN"/>
        </w:rPr>
      </w:pPr>
      <w:bookmarkStart w:id="3035" w:name="_Toc21124936"/>
      <w:bookmarkStart w:id="3036" w:name="_Toc29767926"/>
      <w:bookmarkStart w:id="3037" w:name="_Toc36044368"/>
      <w:bookmarkStart w:id="3038" w:name="_Toc37230273"/>
      <w:bookmarkStart w:id="3039" w:name="_Toc45907416"/>
      <w:bookmarkStart w:id="3040" w:name="_Toc53181521"/>
      <w:bookmarkStart w:id="3041" w:name="_Toc61127392"/>
      <w:bookmarkStart w:id="3042" w:name="_Toc67054406"/>
      <w:bookmarkStart w:id="3043" w:name="_Toc67061404"/>
      <w:bookmarkStart w:id="3044" w:name="_Toc74734922"/>
      <w:bookmarkStart w:id="3045" w:name="_Toc74753165"/>
      <w:bookmarkStart w:id="3046" w:name="_Toc76507424"/>
      <w:bookmarkStart w:id="3047" w:name="_Toc83109033"/>
      <w:bookmarkStart w:id="3048" w:name="_Toc89877846"/>
      <w:bookmarkStart w:id="3049" w:name="_Toc98709697"/>
      <w:bookmarkStart w:id="3050" w:name="_Toc105691512"/>
      <w:bookmarkStart w:id="3051" w:name="_Toc105693826"/>
      <w:bookmarkStart w:id="3052" w:name="_Toc123139162"/>
      <w:bookmarkStart w:id="3053" w:name="_Toc124165962"/>
      <w:bookmarkStart w:id="3054" w:name="_Toc130922835"/>
      <w:bookmarkStart w:id="3055" w:name="_Toc137303247"/>
      <w:bookmarkStart w:id="3056" w:name="_Toc138889471"/>
      <w:bookmarkStart w:id="3057" w:name="_Toc145111283"/>
      <w:bookmarkStart w:id="3058" w:name="_Toc155265259"/>
      <w:bookmarkStart w:id="3059" w:name="_Toc161852834"/>
      <w:r w:rsidRPr="00090C64">
        <w:rPr>
          <w:lang w:eastAsia="zh-CN"/>
        </w:rPr>
        <w:t>6.1</w:t>
      </w:r>
      <w:r w:rsidRPr="00090C64">
        <w:rPr>
          <w:lang w:eastAsia="zh-CN"/>
        </w:rPr>
        <w:tab/>
        <w:t>General</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5pt;height:35.55pt" o:ole="">
            <v:imagedata r:id="rId32" o:title=""/>
          </v:shape>
          <o:OLEObject Type="Embed" ProgID="Equation.3" ShapeID="_x0000_i1035" DrawAspect="Content" ObjectID="_1773835192"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060" w:name="_Toc21124937"/>
      <w:bookmarkStart w:id="3061" w:name="_Toc29767927"/>
      <w:bookmarkStart w:id="3062" w:name="_Toc36044369"/>
      <w:bookmarkStart w:id="3063" w:name="_Toc37230274"/>
      <w:bookmarkStart w:id="3064" w:name="_Toc45907417"/>
      <w:bookmarkStart w:id="3065" w:name="_Toc53181522"/>
      <w:bookmarkStart w:id="3066" w:name="_Toc61127393"/>
      <w:bookmarkStart w:id="3067" w:name="_Toc67054407"/>
      <w:bookmarkStart w:id="3068" w:name="_Toc67061405"/>
      <w:bookmarkStart w:id="3069" w:name="_Toc74734923"/>
      <w:bookmarkStart w:id="3070" w:name="_Toc74753166"/>
      <w:bookmarkStart w:id="3071" w:name="_Toc76507425"/>
      <w:bookmarkStart w:id="3072" w:name="_Toc83109034"/>
      <w:bookmarkStart w:id="3073" w:name="_Toc89877847"/>
      <w:bookmarkStart w:id="3074" w:name="_Toc98709698"/>
      <w:bookmarkStart w:id="3075" w:name="_Toc105691513"/>
      <w:bookmarkStart w:id="3076" w:name="_Toc105693827"/>
      <w:bookmarkStart w:id="3077" w:name="_Toc123139163"/>
      <w:bookmarkStart w:id="3078" w:name="_Toc124165963"/>
      <w:bookmarkStart w:id="3079" w:name="_Toc130922836"/>
      <w:bookmarkStart w:id="3080" w:name="_Toc137303248"/>
      <w:bookmarkStart w:id="3081" w:name="_Toc138889472"/>
      <w:bookmarkStart w:id="3082" w:name="_Toc145111284"/>
      <w:bookmarkStart w:id="3083" w:name="_Toc155265260"/>
      <w:bookmarkStart w:id="3084" w:name="_Toc161852835"/>
      <w:r w:rsidRPr="00090C64">
        <w:rPr>
          <w:lang w:eastAsia="zh-CN"/>
        </w:rPr>
        <w:t>6.2</w:t>
      </w:r>
      <w:r w:rsidRPr="00090C64">
        <w:rPr>
          <w:lang w:eastAsia="zh-CN"/>
        </w:rPr>
        <w:tab/>
        <w:t>Radiated Transmit Power</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66F46D24" w14:textId="77777777" w:rsidR="00D57C09" w:rsidRPr="00090C64" w:rsidRDefault="00D57C09" w:rsidP="00D57C09">
      <w:pPr>
        <w:pStyle w:val="Heading3"/>
        <w:rPr>
          <w:lang w:eastAsia="sv-SE"/>
        </w:rPr>
      </w:pPr>
      <w:bookmarkStart w:id="3085" w:name="_Toc21124938"/>
      <w:bookmarkStart w:id="3086" w:name="_Toc29767928"/>
      <w:bookmarkStart w:id="3087" w:name="_Toc36044370"/>
      <w:bookmarkStart w:id="3088" w:name="_Toc37230275"/>
      <w:bookmarkStart w:id="3089" w:name="_Toc45907418"/>
      <w:bookmarkStart w:id="3090" w:name="_Toc53181523"/>
      <w:bookmarkStart w:id="3091" w:name="_Toc61127394"/>
      <w:bookmarkStart w:id="3092" w:name="_Toc67054408"/>
      <w:bookmarkStart w:id="3093" w:name="_Toc67061406"/>
      <w:bookmarkStart w:id="3094" w:name="_Toc74734924"/>
      <w:bookmarkStart w:id="3095" w:name="_Toc74753167"/>
      <w:bookmarkStart w:id="3096" w:name="_Toc76507426"/>
      <w:bookmarkStart w:id="3097" w:name="_Toc83109035"/>
      <w:bookmarkStart w:id="3098" w:name="_Toc89877848"/>
      <w:bookmarkStart w:id="3099" w:name="_Toc98709699"/>
      <w:bookmarkStart w:id="3100" w:name="_Toc105691514"/>
      <w:bookmarkStart w:id="3101" w:name="_Toc105693828"/>
      <w:bookmarkStart w:id="3102" w:name="_Toc123139164"/>
      <w:bookmarkStart w:id="3103" w:name="_Toc124165964"/>
      <w:bookmarkStart w:id="3104" w:name="_Toc130922837"/>
      <w:bookmarkStart w:id="3105" w:name="_Toc137303249"/>
      <w:bookmarkStart w:id="3106" w:name="_Toc138889473"/>
      <w:bookmarkStart w:id="3107" w:name="_Toc145111285"/>
      <w:bookmarkStart w:id="3108" w:name="_Toc155265261"/>
      <w:bookmarkStart w:id="3109" w:name="_Toc161852836"/>
      <w:r w:rsidRPr="00090C64">
        <w:rPr>
          <w:lang w:eastAsia="sv-SE"/>
        </w:rPr>
        <w:t>6.2.1</w:t>
      </w:r>
      <w:r w:rsidRPr="00090C64">
        <w:rPr>
          <w:lang w:eastAsia="sv-SE"/>
        </w:rPr>
        <w:tab/>
        <w:t>Definition and applicability</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110" w:name="_Toc21124939"/>
      <w:bookmarkStart w:id="3111" w:name="_Toc29767929"/>
      <w:bookmarkStart w:id="3112" w:name="_Toc36044371"/>
      <w:bookmarkStart w:id="3113" w:name="_Toc37230276"/>
      <w:bookmarkStart w:id="3114" w:name="_Toc45907419"/>
      <w:bookmarkStart w:id="3115" w:name="_Toc53181524"/>
      <w:bookmarkStart w:id="3116" w:name="_Toc61127395"/>
      <w:bookmarkStart w:id="3117" w:name="_Toc67054409"/>
      <w:bookmarkStart w:id="3118" w:name="_Toc67061407"/>
      <w:bookmarkStart w:id="3119" w:name="_Toc74734925"/>
      <w:bookmarkStart w:id="3120" w:name="_Toc74753168"/>
      <w:bookmarkStart w:id="3121" w:name="_Toc76507427"/>
      <w:bookmarkStart w:id="3122" w:name="_Toc83109036"/>
      <w:bookmarkStart w:id="3123" w:name="_Toc89877849"/>
      <w:bookmarkStart w:id="3124" w:name="_Toc98709700"/>
      <w:bookmarkStart w:id="3125" w:name="_Toc105691515"/>
      <w:bookmarkStart w:id="3126" w:name="_Toc105693829"/>
      <w:bookmarkStart w:id="3127" w:name="_Toc123139165"/>
      <w:bookmarkStart w:id="3128" w:name="_Toc124165965"/>
      <w:bookmarkStart w:id="3129" w:name="_Toc130922838"/>
      <w:bookmarkStart w:id="3130" w:name="_Toc137303250"/>
      <w:bookmarkStart w:id="3131" w:name="_Toc138889474"/>
      <w:bookmarkStart w:id="3132" w:name="_Toc145111286"/>
      <w:bookmarkStart w:id="3133" w:name="_Toc155265262"/>
      <w:bookmarkStart w:id="3134" w:name="_Toc161852837"/>
      <w:r w:rsidRPr="00090C64">
        <w:rPr>
          <w:lang w:eastAsia="sv-SE"/>
        </w:rPr>
        <w:t>6.2.2</w:t>
      </w:r>
      <w:r w:rsidRPr="00090C64">
        <w:rPr>
          <w:lang w:eastAsia="sv-SE"/>
        </w:rPr>
        <w:tab/>
        <w:t>Minimum Requirement</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135" w:name="_Toc21124940"/>
      <w:bookmarkStart w:id="3136" w:name="_Toc29767930"/>
      <w:bookmarkStart w:id="3137" w:name="_Toc36044372"/>
      <w:bookmarkStart w:id="3138" w:name="_Toc37230277"/>
      <w:bookmarkStart w:id="3139" w:name="_Toc45907420"/>
      <w:bookmarkStart w:id="3140" w:name="_Toc53181525"/>
      <w:bookmarkStart w:id="3141" w:name="_Toc61127396"/>
      <w:bookmarkStart w:id="3142" w:name="_Toc67054410"/>
      <w:bookmarkStart w:id="3143" w:name="_Toc67061408"/>
      <w:bookmarkStart w:id="3144" w:name="_Toc74734926"/>
      <w:bookmarkStart w:id="3145" w:name="_Toc74753169"/>
      <w:bookmarkStart w:id="3146" w:name="_Toc76507428"/>
      <w:bookmarkStart w:id="3147" w:name="_Toc83109037"/>
      <w:bookmarkStart w:id="3148" w:name="_Toc89877850"/>
      <w:bookmarkStart w:id="3149" w:name="_Toc98709701"/>
      <w:bookmarkStart w:id="3150" w:name="_Toc105691516"/>
      <w:bookmarkStart w:id="3151" w:name="_Toc105693830"/>
      <w:bookmarkStart w:id="3152" w:name="_Toc123139166"/>
      <w:bookmarkStart w:id="3153" w:name="_Toc124165966"/>
      <w:bookmarkStart w:id="3154" w:name="_Toc130922839"/>
      <w:bookmarkStart w:id="3155" w:name="_Toc137303251"/>
      <w:bookmarkStart w:id="3156" w:name="_Toc138889475"/>
      <w:bookmarkStart w:id="3157" w:name="_Toc145111287"/>
      <w:bookmarkStart w:id="3158" w:name="_Toc155265263"/>
      <w:bookmarkStart w:id="3159" w:name="_Toc161852838"/>
      <w:r w:rsidRPr="00090C64">
        <w:rPr>
          <w:lang w:eastAsia="sv-SE"/>
        </w:rPr>
        <w:t>6.2.3</w:t>
      </w:r>
      <w:r w:rsidRPr="00090C64">
        <w:rPr>
          <w:lang w:eastAsia="sv-SE"/>
        </w:rPr>
        <w:tab/>
        <w:t>Test purpose</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160" w:name="_Toc21124941"/>
      <w:bookmarkStart w:id="3161" w:name="_Toc29767931"/>
      <w:bookmarkStart w:id="3162" w:name="_Toc36044373"/>
      <w:bookmarkStart w:id="3163" w:name="_Toc37230278"/>
      <w:bookmarkStart w:id="3164" w:name="_Toc45907421"/>
      <w:bookmarkStart w:id="3165" w:name="_Toc53181526"/>
      <w:bookmarkStart w:id="3166" w:name="_Toc61127397"/>
      <w:bookmarkStart w:id="3167" w:name="_Toc67054411"/>
      <w:bookmarkStart w:id="3168" w:name="_Toc67061409"/>
      <w:bookmarkStart w:id="3169" w:name="_Toc74734927"/>
      <w:bookmarkStart w:id="3170" w:name="_Toc74753170"/>
      <w:bookmarkStart w:id="3171" w:name="_Toc76507429"/>
      <w:bookmarkStart w:id="3172" w:name="_Toc83109038"/>
      <w:bookmarkStart w:id="3173" w:name="_Toc89877851"/>
      <w:bookmarkStart w:id="3174" w:name="_Toc98709702"/>
      <w:bookmarkStart w:id="3175" w:name="_Toc105691517"/>
      <w:bookmarkStart w:id="3176" w:name="_Toc105693831"/>
      <w:bookmarkStart w:id="3177" w:name="_Toc123139167"/>
      <w:bookmarkStart w:id="3178" w:name="_Toc124165967"/>
      <w:bookmarkStart w:id="3179" w:name="_Toc130922840"/>
      <w:bookmarkStart w:id="3180" w:name="_Toc137303252"/>
      <w:bookmarkStart w:id="3181" w:name="_Toc138889476"/>
      <w:bookmarkStart w:id="3182" w:name="_Toc145111288"/>
      <w:bookmarkStart w:id="3183" w:name="_Toc155265264"/>
      <w:bookmarkStart w:id="3184" w:name="_Toc161852839"/>
      <w:r w:rsidRPr="00090C64">
        <w:rPr>
          <w:lang w:eastAsia="sv-SE"/>
        </w:rPr>
        <w:t>6.</w:t>
      </w:r>
      <w:r w:rsidRPr="00090C64">
        <w:rPr>
          <w:lang w:eastAsia="zh-CN"/>
        </w:rPr>
        <w:t>2</w:t>
      </w:r>
      <w:r w:rsidRPr="00090C64">
        <w:rPr>
          <w:lang w:eastAsia="sv-SE"/>
        </w:rPr>
        <w:t>.4</w:t>
      </w:r>
      <w:r w:rsidRPr="00090C64">
        <w:rPr>
          <w:lang w:eastAsia="sv-SE"/>
        </w:rPr>
        <w:tab/>
        <w:t>Method of test</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538ECBFD" w14:textId="77777777" w:rsidR="00D57C09" w:rsidRPr="00090C64" w:rsidRDefault="00D57C09" w:rsidP="00D57C09">
      <w:pPr>
        <w:pStyle w:val="Heading4"/>
        <w:rPr>
          <w:lang w:eastAsia="sv-SE"/>
        </w:rPr>
      </w:pPr>
      <w:bookmarkStart w:id="3185" w:name="_Toc21124942"/>
      <w:bookmarkStart w:id="3186" w:name="_Toc29767932"/>
      <w:bookmarkStart w:id="3187" w:name="_Toc36044374"/>
      <w:bookmarkStart w:id="3188" w:name="_Toc37230279"/>
      <w:bookmarkStart w:id="3189" w:name="_Toc45907422"/>
      <w:bookmarkStart w:id="3190" w:name="_Toc53181527"/>
      <w:bookmarkStart w:id="3191" w:name="_Toc61127398"/>
      <w:bookmarkStart w:id="3192" w:name="_Toc67054412"/>
      <w:bookmarkStart w:id="3193" w:name="_Toc67061410"/>
      <w:bookmarkStart w:id="3194" w:name="_Toc74734928"/>
      <w:bookmarkStart w:id="3195" w:name="_Toc74753171"/>
      <w:bookmarkStart w:id="3196" w:name="_Toc76507430"/>
      <w:bookmarkStart w:id="3197" w:name="_Toc83109039"/>
      <w:bookmarkStart w:id="3198" w:name="_Toc89877852"/>
      <w:bookmarkStart w:id="3199" w:name="_Toc98709703"/>
      <w:bookmarkStart w:id="3200" w:name="_Toc105691518"/>
      <w:bookmarkStart w:id="3201" w:name="_Toc105693832"/>
      <w:bookmarkStart w:id="3202" w:name="_Toc123139168"/>
      <w:bookmarkStart w:id="3203" w:name="_Toc124165968"/>
      <w:bookmarkStart w:id="3204" w:name="_Toc130922841"/>
      <w:bookmarkStart w:id="3205" w:name="_Toc137303253"/>
      <w:bookmarkStart w:id="3206" w:name="_Toc138889477"/>
      <w:bookmarkStart w:id="3207" w:name="_Toc145111289"/>
      <w:bookmarkStart w:id="3208" w:name="_Toc155265265"/>
      <w:bookmarkStart w:id="3209" w:name="_Toc161852840"/>
      <w:r w:rsidRPr="00090C64">
        <w:rPr>
          <w:lang w:eastAsia="sv-SE"/>
        </w:rPr>
        <w:t>6.2.4.1</w:t>
      </w:r>
      <w:r w:rsidRPr="00090C64">
        <w:rPr>
          <w:lang w:eastAsia="sv-SE"/>
        </w:rPr>
        <w:tab/>
        <w:t>Initial conditions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210" w:name="_Toc21124943"/>
      <w:bookmarkStart w:id="3211" w:name="_Toc29767933"/>
      <w:bookmarkStart w:id="3212" w:name="_Toc36044375"/>
      <w:bookmarkStart w:id="3213" w:name="_Toc37230280"/>
      <w:bookmarkStart w:id="3214" w:name="_Toc45907423"/>
      <w:bookmarkStart w:id="3215" w:name="_Toc53181528"/>
      <w:bookmarkStart w:id="3216" w:name="_Toc61127399"/>
      <w:bookmarkStart w:id="3217" w:name="_Toc67054413"/>
      <w:bookmarkStart w:id="3218" w:name="_Toc67061411"/>
      <w:bookmarkStart w:id="3219" w:name="_Toc74734929"/>
      <w:bookmarkStart w:id="3220" w:name="_Toc74753172"/>
      <w:bookmarkStart w:id="3221" w:name="_Toc76507431"/>
      <w:bookmarkStart w:id="3222" w:name="_Toc83109040"/>
      <w:bookmarkStart w:id="3223" w:name="_Toc89877853"/>
      <w:bookmarkStart w:id="3224" w:name="_Toc98709704"/>
      <w:bookmarkStart w:id="3225" w:name="_Toc105691519"/>
      <w:bookmarkStart w:id="3226" w:name="_Toc105693833"/>
      <w:bookmarkStart w:id="3227" w:name="_Toc123139169"/>
      <w:bookmarkStart w:id="3228" w:name="_Toc124165969"/>
      <w:bookmarkStart w:id="3229" w:name="_Toc130922842"/>
      <w:bookmarkStart w:id="3230" w:name="_Toc137303254"/>
      <w:bookmarkStart w:id="3231" w:name="_Toc138889478"/>
      <w:bookmarkStart w:id="3232" w:name="_Toc145111290"/>
      <w:bookmarkStart w:id="3233" w:name="_Toc155265266"/>
      <w:bookmarkStart w:id="3234" w:name="_Toc161852841"/>
      <w:r w:rsidRPr="00090C64">
        <w:rPr>
          <w:lang w:eastAsia="sv-SE"/>
        </w:rPr>
        <w:t>6.2.4.2</w:t>
      </w:r>
      <w:r w:rsidRPr="00090C64">
        <w:rPr>
          <w:lang w:eastAsia="sv-SE"/>
        </w:rPr>
        <w:tab/>
        <w:t>Procedure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235" w:name="_Toc21124944"/>
      <w:bookmarkStart w:id="3236" w:name="_Toc29767934"/>
      <w:bookmarkStart w:id="3237" w:name="_Toc36044376"/>
      <w:bookmarkStart w:id="3238" w:name="_Toc37230281"/>
      <w:bookmarkStart w:id="3239" w:name="_Toc45907424"/>
      <w:bookmarkStart w:id="3240" w:name="_Toc53181529"/>
      <w:bookmarkStart w:id="3241" w:name="_Toc61127400"/>
      <w:bookmarkStart w:id="3242" w:name="_Toc67054414"/>
      <w:bookmarkStart w:id="3243" w:name="_Toc67061412"/>
      <w:bookmarkStart w:id="3244" w:name="_Toc74734930"/>
      <w:bookmarkStart w:id="3245" w:name="_Toc74753173"/>
      <w:bookmarkStart w:id="3246" w:name="_Toc76507432"/>
      <w:bookmarkStart w:id="3247" w:name="_Toc83109041"/>
      <w:bookmarkStart w:id="3248" w:name="_Toc89877854"/>
      <w:bookmarkStart w:id="3249" w:name="_Toc98709705"/>
      <w:bookmarkStart w:id="3250" w:name="_Toc105691520"/>
      <w:bookmarkStart w:id="3251" w:name="_Toc105693834"/>
      <w:bookmarkStart w:id="3252" w:name="_Toc123139170"/>
      <w:bookmarkStart w:id="3253" w:name="_Toc124165970"/>
      <w:bookmarkStart w:id="3254" w:name="_Toc130922843"/>
      <w:bookmarkStart w:id="3255" w:name="_Toc137303255"/>
      <w:bookmarkStart w:id="3256" w:name="_Toc138889479"/>
      <w:bookmarkStart w:id="3257" w:name="_Toc145111291"/>
      <w:bookmarkStart w:id="3258" w:name="_Toc155265267"/>
      <w:bookmarkStart w:id="3259" w:name="_Toc161852842"/>
      <w:r w:rsidRPr="00090C64">
        <w:rPr>
          <w:lang w:eastAsia="sv-SE"/>
        </w:rPr>
        <w:t>6.</w:t>
      </w:r>
      <w:r w:rsidRPr="00090C64">
        <w:rPr>
          <w:lang w:eastAsia="zh-CN"/>
        </w:rPr>
        <w:t>2</w:t>
      </w:r>
      <w:r w:rsidRPr="00090C64">
        <w:rPr>
          <w:lang w:eastAsia="sv-SE"/>
        </w:rPr>
        <w:t>.5</w:t>
      </w:r>
      <w:r w:rsidRPr="00090C64">
        <w:rPr>
          <w:lang w:eastAsia="sv-SE"/>
        </w:rPr>
        <w:tab/>
        <w:t>Test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260" w:name="_Toc21124945"/>
      <w:bookmarkStart w:id="3261" w:name="_Toc29767935"/>
      <w:bookmarkStart w:id="3262" w:name="_Toc36044377"/>
      <w:bookmarkStart w:id="3263" w:name="_Toc37230282"/>
      <w:bookmarkStart w:id="3264" w:name="_Toc45907425"/>
      <w:bookmarkStart w:id="3265" w:name="_Toc53181530"/>
      <w:bookmarkStart w:id="3266" w:name="_Toc61127401"/>
      <w:bookmarkStart w:id="3267" w:name="_Toc67054415"/>
      <w:bookmarkStart w:id="3268" w:name="_Toc67061413"/>
      <w:bookmarkStart w:id="3269" w:name="_Toc74734931"/>
      <w:bookmarkStart w:id="3270" w:name="_Toc74753174"/>
      <w:bookmarkStart w:id="3271" w:name="_Toc76507433"/>
      <w:bookmarkStart w:id="3272" w:name="_Toc83109042"/>
      <w:bookmarkStart w:id="3273" w:name="_Toc89877855"/>
      <w:bookmarkStart w:id="3274" w:name="_Toc98709706"/>
      <w:bookmarkStart w:id="3275" w:name="_Toc105691521"/>
      <w:bookmarkStart w:id="3276" w:name="_Toc105693835"/>
      <w:bookmarkStart w:id="3277" w:name="_Toc123139171"/>
      <w:bookmarkStart w:id="3278" w:name="_Toc124165971"/>
      <w:bookmarkStart w:id="3279" w:name="_Toc130922844"/>
      <w:bookmarkStart w:id="3280" w:name="_Toc137303256"/>
      <w:bookmarkStart w:id="3281" w:name="_Toc138889480"/>
      <w:bookmarkStart w:id="3282" w:name="_Toc145111292"/>
      <w:bookmarkStart w:id="3283" w:name="_Toc155265268"/>
      <w:bookmarkStart w:id="3284" w:name="_Toc161852843"/>
      <w:r w:rsidRPr="00090C64">
        <w:t>6.3</w:t>
      </w:r>
      <w:r w:rsidRPr="00090C64">
        <w:tab/>
        <w:t>OTA Base Station output power</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A1AD85B" w14:textId="77777777" w:rsidR="00D57C09" w:rsidRPr="00090C64" w:rsidRDefault="00D57C09" w:rsidP="00D57C09">
      <w:pPr>
        <w:pStyle w:val="Heading3"/>
      </w:pPr>
      <w:bookmarkStart w:id="3285" w:name="_Toc21124946"/>
      <w:bookmarkStart w:id="3286" w:name="_Toc29767936"/>
      <w:bookmarkStart w:id="3287" w:name="_Toc36044378"/>
      <w:bookmarkStart w:id="3288" w:name="_Toc37230283"/>
      <w:bookmarkStart w:id="3289" w:name="_Toc45907426"/>
      <w:bookmarkStart w:id="3290" w:name="_Toc53181531"/>
      <w:bookmarkStart w:id="3291" w:name="_Toc61127402"/>
      <w:bookmarkStart w:id="3292" w:name="_Toc67054416"/>
      <w:bookmarkStart w:id="3293" w:name="_Toc67061414"/>
      <w:bookmarkStart w:id="3294" w:name="_Toc74734932"/>
      <w:bookmarkStart w:id="3295" w:name="_Toc74753175"/>
      <w:bookmarkStart w:id="3296" w:name="_Toc76507434"/>
      <w:bookmarkStart w:id="3297" w:name="_Toc83109043"/>
      <w:bookmarkStart w:id="3298" w:name="_Toc89877856"/>
      <w:bookmarkStart w:id="3299" w:name="_Toc98709707"/>
      <w:bookmarkStart w:id="3300" w:name="_Toc105691522"/>
      <w:bookmarkStart w:id="3301" w:name="_Toc105693836"/>
      <w:bookmarkStart w:id="3302" w:name="_Toc123139172"/>
      <w:bookmarkStart w:id="3303" w:name="_Toc124165972"/>
      <w:bookmarkStart w:id="3304" w:name="_Toc130922845"/>
      <w:bookmarkStart w:id="3305" w:name="_Toc137303257"/>
      <w:bookmarkStart w:id="3306" w:name="_Toc138889481"/>
      <w:bookmarkStart w:id="3307" w:name="_Toc145111293"/>
      <w:bookmarkStart w:id="3308" w:name="_Toc155265269"/>
      <w:bookmarkStart w:id="3309" w:name="_Toc161852844"/>
      <w:r w:rsidRPr="00090C64">
        <w:t>6.3.1</w:t>
      </w:r>
      <w:r w:rsidRPr="00090C64">
        <w:tab/>
        <w:t>General</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310" w:name="_Toc21124947"/>
      <w:bookmarkStart w:id="3311" w:name="_Toc29767937"/>
      <w:bookmarkStart w:id="3312" w:name="_Toc36044379"/>
      <w:bookmarkStart w:id="3313" w:name="_Toc37230284"/>
      <w:bookmarkStart w:id="3314" w:name="_Toc45907427"/>
      <w:bookmarkStart w:id="3315" w:name="_Toc53181532"/>
      <w:bookmarkStart w:id="3316" w:name="_Toc61127403"/>
      <w:bookmarkStart w:id="3317" w:name="_Toc67054417"/>
      <w:bookmarkStart w:id="3318" w:name="_Toc67061415"/>
      <w:bookmarkStart w:id="3319" w:name="_Toc74734933"/>
      <w:bookmarkStart w:id="3320" w:name="_Toc74753176"/>
      <w:bookmarkStart w:id="3321" w:name="_Toc76507435"/>
      <w:bookmarkStart w:id="3322" w:name="_Toc83109044"/>
      <w:bookmarkStart w:id="3323" w:name="_Toc89877857"/>
      <w:bookmarkStart w:id="3324" w:name="_Toc98709708"/>
      <w:bookmarkStart w:id="3325" w:name="_Toc105691523"/>
      <w:bookmarkStart w:id="3326" w:name="_Toc105693837"/>
      <w:bookmarkStart w:id="3327" w:name="_Toc123139173"/>
      <w:bookmarkStart w:id="3328" w:name="_Toc124165973"/>
      <w:bookmarkStart w:id="3329" w:name="_Toc130922846"/>
      <w:bookmarkStart w:id="3330" w:name="_Toc137303258"/>
      <w:bookmarkStart w:id="3331" w:name="_Toc138889482"/>
      <w:bookmarkStart w:id="3332" w:name="_Toc145111294"/>
      <w:bookmarkStart w:id="3333" w:name="_Toc155265270"/>
      <w:bookmarkStart w:id="3334" w:name="_Toc161852845"/>
      <w:r w:rsidRPr="00090C64">
        <w:t>6.3.2</w:t>
      </w:r>
      <w:r w:rsidRPr="00090C64">
        <w:tab/>
        <w:t>OTA Maximum output power</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794D2DAF" w14:textId="77777777" w:rsidR="00D57C09" w:rsidRPr="00090C64" w:rsidRDefault="00D57C09" w:rsidP="00D57C09">
      <w:pPr>
        <w:pStyle w:val="Heading4"/>
        <w:rPr>
          <w:lang w:eastAsia="sv-SE"/>
        </w:rPr>
      </w:pPr>
      <w:bookmarkStart w:id="3335" w:name="_Toc21124948"/>
      <w:bookmarkStart w:id="3336" w:name="_Toc29767938"/>
      <w:bookmarkStart w:id="3337" w:name="_Toc36044380"/>
      <w:bookmarkStart w:id="3338" w:name="_Toc37230285"/>
      <w:bookmarkStart w:id="3339" w:name="_Toc45907428"/>
      <w:bookmarkStart w:id="3340" w:name="_Toc53181533"/>
      <w:bookmarkStart w:id="3341" w:name="_Toc61127404"/>
      <w:bookmarkStart w:id="3342" w:name="_Toc67054418"/>
      <w:bookmarkStart w:id="3343" w:name="_Toc67061416"/>
      <w:bookmarkStart w:id="3344" w:name="_Toc74734934"/>
      <w:bookmarkStart w:id="3345" w:name="_Toc74753177"/>
      <w:bookmarkStart w:id="3346" w:name="_Toc76507436"/>
      <w:bookmarkStart w:id="3347" w:name="_Toc83109045"/>
      <w:bookmarkStart w:id="3348" w:name="_Toc89877858"/>
      <w:bookmarkStart w:id="3349" w:name="_Toc98709709"/>
      <w:bookmarkStart w:id="3350" w:name="_Toc105691524"/>
      <w:bookmarkStart w:id="3351" w:name="_Toc105693838"/>
      <w:bookmarkStart w:id="3352" w:name="_Toc123139174"/>
      <w:bookmarkStart w:id="3353" w:name="_Toc124165974"/>
      <w:bookmarkStart w:id="3354" w:name="_Toc130922847"/>
      <w:bookmarkStart w:id="3355" w:name="_Toc137303259"/>
      <w:bookmarkStart w:id="3356" w:name="_Toc138889483"/>
      <w:bookmarkStart w:id="3357" w:name="_Toc145111295"/>
      <w:bookmarkStart w:id="3358" w:name="_Toc155265271"/>
      <w:bookmarkStart w:id="3359" w:name="_Toc161852846"/>
      <w:r w:rsidRPr="00090C64">
        <w:rPr>
          <w:lang w:eastAsia="sv-SE"/>
        </w:rPr>
        <w:t>6.3.2.1</w:t>
      </w:r>
      <w:r w:rsidRPr="00090C64">
        <w:rPr>
          <w:lang w:eastAsia="sv-SE"/>
        </w:rPr>
        <w:tab/>
        <w:t>Definition and applicability</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360" w:name="_Toc21124949"/>
      <w:bookmarkStart w:id="3361" w:name="_Toc29767939"/>
      <w:bookmarkStart w:id="3362" w:name="_Toc36044381"/>
      <w:bookmarkStart w:id="3363" w:name="_Toc37230286"/>
      <w:bookmarkStart w:id="3364" w:name="_Toc45907429"/>
      <w:bookmarkStart w:id="3365" w:name="_Toc53181534"/>
      <w:bookmarkStart w:id="3366" w:name="_Toc61127405"/>
      <w:bookmarkStart w:id="3367" w:name="_Toc67054419"/>
      <w:bookmarkStart w:id="3368" w:name="_Toc67061417"/>
      <w:bookmarkStart w:id="3369" w:name="_Toc74734935"/>
      <w:bookmarkStart w:id="3370" w:name="_Toc74753178"/>
      <w:bookmarkStart w:id="3371" w:name="_Toc76507437"/>
      <w:bookmarkStart w:id="3372" w:name="_Toc83109046"/>
      <w:bookmarkStart w:id="3373" w:name="_Toc89877859"/>
      <w:bookmarkStart w:id="3374" w:name="_Toc98709710"/>
      <w:bookmarkStart w:id="3375" w:name="_Toc105691525"/>
      <w:bookmarkStart w:id="3376" w:name="_Toc105693839"/>
      <w:bookmarkStart w:id="3377" w:name="_Toc123139175"/>
      <w:bookmarkStart w:id="3378" w:name="_Toc124165975"/>
      <w:bookmarkStart w:id="3379" w:name="_Toc130922848"/>
      <w:bookmarkStart w:id="3380" w:name="_Toc137303260"/>
      <w:bookmarkStart w:id="3381" w:name="_Toc138889484"/>
      <w:bookmarkStart w:id="3382" w:name="_Toc145111296"/>
      <w:bookmarkStart w:id="3383" w:name="_Toc155265272"/>
      <w:bookmarkStart w:id="3384" w:name="_Toc161852847"/>
      <w:r w:rsidRPr="00090C64">
        <w:rPr>
          <w:lang w:eastAsia="sv-SE"/>
        </w:rPr>
        <w:t>6.3.2.2</w:t>
      </w:r>
      <w:r w:rsidRPr="00090C64">
        <w:rPr>
          <w:lang w:eastAsia="sv-SE"/>
        </w:rPr>
        <w:tab/>
        <w:t>Minimum Requirement</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385" w:name="_Toc21124950"/>
      <w:bookmarkStart w:id="3386" w:name="_Toc29767940"/>
      <w:bookmarkStart w:id="3387" w:name="_Toc36044382"/>
      <w:bookmarkStart w:id="3388" w:name="_Toc37230287"/>
      <w:bookmarkStart w:id="3389" w:name="_Toc45907430"/>
      <w:bookmarkStart w:id="3390" w:name="_Toc53181535"/>
      <w:bookmarkStart w:id="3391" w:name="_Toc61127406"/>
      <w:bookmarkStart w:id="3392" w:name="_Toc67054420"/>
      <w:bookmarkStart w:id="3393" w:name="_Toc67061418"/>
      <w:bookmarkStart w:id="3394" w:name="_Toc74734936"/>
      <w:bookmarkStart w:id="3395" w:name="_Toc74753179"/>
      <w:bookmarkStart w:id="3396" w:name="_Toc76507438"/>
      <w:bookmarkStart w:id="3397" w:name="_Toc83109047"/>
      <w:bookmarkStart w:id="3398" w:name="_Toc89877860"/>
      <w:bookmarkStart w:id="3399" w:name="_Toc98709711"/>
      <w:bookmarkStart w:id="3400" w:name="_Toc105691526"/>
      <w:bookmarkStart w:id="3401" w:name="_Toc105693840"/>
      <w:bookmarkStart w:id="3402" w:name="_Toc123139176"/>
      <w:bookmarkStart w:id="3403" w:name="_Toc124165976"/>
      <w:bookmarkStart w:id="3404" w:name="_Toc130922849"/>
      <w:bookmarkStart w:id="3405" w:name="_Toc137303261"/>
      <w:bookmarkStart w:id="3406" w:name="_Toc138889485"/>
      <w:bookmarkStart w:id="3407" w:name="_Toc145111297"/>
      <w:bookmarkStart w:id="3408" w:name="_Toc155265273"/>
      <w:bookmarkStart w:id="3409" w:name="_Toc161852848"/>
      <w:r w:rsidRPr="00090C64">
        <w:rPr>
          <w:lang w:eastAsia="sv-SE"/>
        </w:rPr>
        <w:t>6.3.2.3</w:t>
      </w:r>
      <w:r w:rsidRPr="00090C64">
        <w:rPr>
          <w:lang w:eastAsia="sv-SE"/>
        </w:rPr>
        <w:tab/>
        <w:t>Test purpose</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410" w:name="_Toc21124951"/>
      <w:bookmarkStart w:id="3411" w:name="_Toc29767941"/>
      <w:bookmarkStart w:id="3412" w:name="_Toc36044383"/>
      <w:bookmarkStart w:id="3413" w:name="_Toc37230288"/>
      <w:bookmarkStart w:id="3414" w:name="_Toc45907431"/>
      <w:bookmarkStart w:id="3415" w:name="_Toc53181536"/>
      <w:bookmarkStart w:id="3416" w:name="_Toc61127407"/>
      <w:bookmarkStart w:id="3417" w:name="_Toc67054421"/>
      <w:bookmarkStart w:id="3418" w:name="_Toc67061419"/>
      <w:bookmarkStart w:id="3419" w:name="_Toc74734937"/>
      <w:bookmarkStart w:id="3420" w:name="_Toc74753180"/>
      <w:bookmarkStart w:id="3421" w:name="_Toc76507439"/>
      <w:bookmarkStart w:id="3422" w:name="_Toc83109048"/>
      <w:bookmarkStart w:id="3423" w:name="_Toc89877861"/>
      <w:bookmarkStart w:id="3424" w:name="_Toc98709712"/>
      <w:bookmarkStart w:id="3425" w:name="_Toc105691527"/>
      <w:bookmarkStart w:id="3426" w:name="_Toc105693841"/>
      <w:bookmarkStart w:id="3427" w:name="_Toc123139177"/>
      <w:bookmarkStart w:id="3428" w:name="_Toc124165977"/>
      <w:bookmarkStart w:id="3429" w:name="_Toc130922850"/>
      <w:bookmarkStart w:id="3430" w:name="_Toc137303262"/>
      <w:bookmarkStart w:id="3431" w:name="_Toc138889486"/>
      <w:bookmarkStart w:id="3432" w:name="_Toc145111298"/>
      <w:bookmarkStart w:id="3433" w:name="_Toc155265274"/>
      <w:bookmarkStart w:id="3434" w:name="_Toc161852849"/>
      <w:r w:rsidRPr="00090C64">
        <w:rPr>
          <w:lang w:eastAsia="sv-SE"/>
        </w:rPr>
        <w:t>6.</w:t>
      </w:r>
      <w:r w:rsidRPr="00090C64">
        <w:rPr>
          <w:lang w:eastAsia="zh-CN"/>
        </w:rPr>
        <w:t>3.2.</w:t>
      </w:r>
      <w:r w:rsidRPr="00090C64">
        <w:rPr>
          <w:lang w:eastAsia="sv-SE"/>
        </w:rPr>
        <w:t>4</w:t>
      </w:r>
      <w:r w:rsidRPr="00090C64">
        <w:rPr>
          <w:lang w:eastAsia="sv-SE"/>
        </w:rPr>
        <w:tab/>
        <w:t>Method of test</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5664324" w14:textId="77777777" w:rsidR="00D57C09" w:rsidRPr="00090C64" w:rsidRDefault="00D57C09" w:rsidP="00D57C09">
      <w:pPr>
        <w:pStyle w:val="Heading5"/>
        <w:rPr>
          <w:lang w:eastAsia="sv-SE"/>
        </w:rPr>
      </w:pPr>
      <w:bookmarkStart w:id="3435" w:name="_Toc21124952"/>
      <w:bookmarkStart w:id="3436" w:name="_Toc29767942"/>
      <w:bookmarkStart w:id="3437" w:name="_Toc36044384"/>
      <w:bookmarkStart w:id="3438" w:name="_Toc37230289"/>
      <w:bookmarkStart w:id="3439" w:name="_Toc45907432"/>
      <w:bookmarkStart w:id="3440" w:name="_Toc53181537"/>
      <w:bookmarkStart w:id="3441" w:name="_Toc61127408"/>
      <w:bookmarkStart w:id="3442" w:name="_Toc67054422"/>
      <w:bookmarkStart w:id="3443" w:name="_Toc67061420"/>
      <w:bookmarkStart w:id="3444" w:name="_Toc74734938"/>
      <w:bookmarkStart w:id="3445" w:name="_Toc74753181"/>
      <w:bookmarkStart w:id="3446" w:name="_Toc76507440"/>
      <w:bookmarkStart w:id="3447" w:name="_Toc83109049"/>
      <w:bookmarkStart w:id="3448" w:name="_Toc89877862"/>
      <w:bookmarkStart w:id="3449" w:name="_Toc98709713"/>
      <w:bookmarkStart w:id="3450" w:name="_Toc105691528"/>
      <w:bookmarkStart w:id="3451" w:name="_Toc105693842"/>
      <w:bookmarkStart w:id="3452" w:name="_Toc123139178"/>
      <w:bookmarkStart w:id="3453" w:name="_Toc124165978"/>
      <w:bookmarkStart w:id="3454" w:name="_Toc130922851"/>
      <w:bookmarkStart w:id="3455" w:name="_Toc137303263"/>
      <w:bookmarkStart w:id="3456" w:name="_Toc138889487"/>
      <w:bookmarkStart w:id="3457" w:name="_Toc145111299"/>
      <w:bookmarkStart w:id="3458" w:name="_Toc155265275"/>
      <w:bookmarkStart w:id="3459" w:name="_Toc161852850"/>
      <w:r w:rsidRPr="00090C64">
        <w:rPr>
          <w:lang w:eastAsia="sv-SE"/>
        </w:rPr>
        <w:t>6.3.2.4.1</w:t>
      </w:r>
      <w:r w:rsidRPr="00090C64">
        <w:rPr>
          <w:lang w:eastAsia="sv-SE"/>
        </w:rPr>
        <w:tab/>
        <w:t>Initial conditions</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460" w:name="_Toc21124953"/>
      <w:bookmarkStart w:id="3461" w:name="_Toc29767943"/>
      <w:bookmarkStart w:id="3462" w:name="_Toc36044385"/>
      <w:bookmarkStart w:id="3463" w:name="_Toc37230290"/>
      <w:bookmarkStart w:id="3464" w:name="_Toc45907433"/>
      <w:bookmarkStart w:id="3465" w:name="_Toc53181538"/>
      <w:bookmarkStart w:id="3466" w:name="_Toc61127409"/>
      <w:bookmarkStart w:id="3467" w:name="_Toc67054423"/>
      <w:bookmarkStart w:id="3468" w:name="_Toc67061421"/>
      <w:bookmarkStart w:id="3469" w:name="_Toc74734939"/>
      <w:bookmarkStart w:id="3470" w:name="_Toc74753182"/>
      <w:bookmarkStart w:id="3471" w:name="_Toc76507441"/>
      <w:bookmarkStart w:id="3472" w:name="_Toc83109050"/>
      <w:bookmarkStart w:id="3473" w:name="_Toc89877863"/>
      <w:bookmarkStart w:id="3474" w:name="_Toc98709714"/>
      <w:bookmarkStart w:id="3475" w:name="_Toc105691529"/>
      <w:bookmarkStart w:id="3476" w:name="_Toc105693843"/>
      <w:bookmarkStart w:id="3477" w:name="_Toc123139179"/>
      <w:bookmarkStart w:id="3478" w:name="_Toc124165979"/>
      <w:bookmarkStart w:id="3479" w:name="_Toc130922852"/>
      <w:bookmarkStart w:id="3480" w:name="_Toc137303264"/>
      <w:bookmarkStart w:id="3481" w:name="_Toc138889488"/>
      <w:bookmarkStart w:id="3482" w:name="_Toc145111300"/>
      <w:bookmarkStart w:id="3483" w:name="_Toc155265276"/>
      <w:bookmarkStart w:id="3484" w:name="_Toc161852851"/>
      <w:r w:rsidRPr="00090C64">
        <w:rPr>
          <w:lang w:eastAsia="sv-SE"/>
        </w:rPr>
        <w:t>6.3.2.4.2</w:t>
      </w:r>
      <w:r w:rsidRPr="00090C64">
        <w:rPr>
          <w:lang w:eastAsia="sv-SE"/>
        </w:rPr>
        <w:tab/>
        <w:t>Procedure</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485" w:name="_Toc21124954"/>
      <w:bookmarkStart w:id="3486" w:name="_Toc29767944"/>
      <w:bookmarkStart w:id="3487" w:name="_Toc36044386"/>
      <w:bookmarkStart w:id="3488" w:name="_Toc37230291"/>
      <w:bookmarkStart w:id="3489" w:name="_Toc45907434"/>
      <w:bookmarkStart w:id="3490" w:name="_Toc53181539"/>
      <w:bookmarkStart w:id="3491" w:name="_Toc61127410"/>
      <w:bookmarkStart w:id="3492" w:name="_Toc67054424"/>
      <w:bookmarkStart w:id="3493" w:name="_Toc67061422"/>
      <w:bookmarkStart w:id="3494" w:name="_Toc74734940"/>
      <w:bookmarkStart w:id="3495" w:name="_Toc74753183"/>
      <w:bookmarkStart w:id="3496" w:name="_Toc76507442"/>
      <w:bookmarkStart w:id="3497" w:name="_Toc83109051"/>
      <w:bookmarkStart w:id="3498" w:name="_Toc89877864"/>
      <w:bookmarkStart w:id="3499" w:name="_Toc98709715"/>
      <w:bookmarkStart w:id="3500" w:name="_Toc105691530"/>
      <w:bookmarkStart w:id="3501" w:name="_Toc105693844"/>
      <w:bookmarkStart w:id="3502" w:name="_Toc123139180"/>
      <w:bookmarkStart w:id="3503" w:name="_Toc124165980"/>
      <w:bookmarkStart w:id="3504" w:name="_Toc130922853"/>
      <w:bookmarkStart w:id="3505" w:name="_Toc137303265"/>
      <w:bookmarkStart w:id="3506" w:name="_Toc138889489"/>
      <w:bookmarkStart w:id="3507" w:name="_Toc145111301"/>
      <w:bookmarkStart w:id="3508" w:name="_Toc155265277"/>
      <w:bookmarkStart w:id="3509" w:name="_Toc161852852"/>
      <w:r w:rsidRPr="00090C64">
        <w:rPr>
          <w:lang w:eastAsia="sv-SE"/>
        </w:rPr>
        <w:t>6.</w:t>
      </w:r>
      <w:r w:rsidRPr="00090C64">
        <w:rPr>
          <w:lang w:eastAsia="zh-CN"/>
        </w:rPr>
        <w:t>3.2.</w:t>
      </w:r>
      <w:r w:rsidRPr="00090C64">
        <w:rPr>
          <w:lang w:eastAsia="sv-SE"/>
        </w:rPr>
        <w:t>5</w:t>
      </w:r>
      <w:r w:rsidRPr="00090C64">
        <w:rPr>
          <w:lang w:eastAsia="sv-SE"/>
        </w:rPr>
        <w:tab/>
        <w:t>Test Requirement</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510" w:name="_Toc21124955"/>
      <w:bookmarkStart w:id="3511" w:name="_Toc29767945"/>
      <w:bookmarkStart w:id="3512" w:name="_Toc36044387"/>
      <w:bookmarkStart w:id="3513" w:name="_Toc37230292"/>
      <w:bookmarkStart w:id="3514" w:name="_Toc45907435"/>
      <w:bookmarkStart w:id="3515" w:name="_Toc53181540"/>
      <w:bookmarkStart w:id="3516" w:name="_Toc61127411"/>
      <w:bookmarkStart w:id="3517" w:name="_Toc67054425"/>
      <w:bookmarkStart w:id="3518" w:name="_Toc67061423"/>
      <w:bookmarkStart w:id="3519" w:name="_Toc74734941"/>
      <w:bookmarkStart w:id="3520" w:name="_Toc74753184"/>
      <w:bookmarkStart w:id="3521" w:name="_Toc76507443"/>
      <w:bookmarkStart w:id="3522" w:name="_Toc83109052"/>
      <w:bookmarkStart w:id="3523" w:name="_Toc89877865"/>
      <w:bookmarkStart w:id="3524" w:name="_Toc98709716"/>
      <w:bookmarkStart w:id="3525" w:name="_Toc105691531"/>
      <w:bookmarkStart w:id="3526" w:name="_Toc105693845"/>
      <w:bookmarkStart w:id="3527" w:name="_Toc123139181"/>
      <w:bookmarkStart w:id="3528" w:name="_Toc124165981"/>
      <w:bookmarkStart w:id="3529" w:name="_Toc130922854"/>
      <w:bookmarkStart w:id="3530" w:name="_Toc137303266"/>
      <w:bookmarkStart w:id="3531" w:name="_Toc138889490"/>
      <w:bookmarkStart w:id="3532" w:name="_Toc145111302"/>
      <w:bookmarkStart w:id="3533" w:name="_Toc155265278"/>
      <w:bookmarkStart w:id="3534" w:name="_Toc161852853"/>
      <w:r w:rsidRPr="00090C64">
        <w:t>6.3.3</w:t>
      </w:r>
      <w:r w:rsidRPr="00090C64">
        <w:tab/>
        <w:t>OTA E-UTRA DL RS power</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7F34C950" w14:textId="77777777" w:rsidR="00D57C09" w:rsidRPr="00090C64" w:rsidRDefault="00D57C09" w:rsidP="00D57C09">
      <w:pPr>
        <w:pStyle w:val="Heading4"/>
        <w:rPr>
          <w:lang w:eastAsia="sv-SE"/>
        </w:rPr>
      </w:pPr>
      <w:bookmarkStart w:id="3535" w:name="_Toc21124956"/>
      <w:bookmarkStart w:id="3536" w:name="_Toc29767946"/>
      <w:bookmarkStart w:id="3537" w:name="_Toc36044388"/>
      <w:bookmarkStart w:id="3538" w:name="_Toc37230293"/>
      <w:bookmarkStart w:id="3539" w:name="_Toc45907436"/>
      <w:bookmarkStart w:id="3540" w:name="_Toc53181541"/>
      <w:bookmarkStart w:id="3541" w:name="_Toc61127412"/>
      <w:bookmarkStart w:id="3542" w:name="_Toc67054426"/>
      <w:bookmarkStart w:id="3543" w:name="_Toc67061424"/>
      <w:bookmarkStart w:id="3544" w:name="_Toc74734942"/>
      <w:bookmarkStart w:id="3545" w:name="_Toc74753185"/>
      <w:bookmarkStart w:id="3546" w:name="_Toc76507444"/>
      <w:bookmarkStart w:id="3547" w:name="_Toc83109053"/>
      <w:bookmarkStart w:id="3548" w:name="_Toc89877866"/>
      <w:bookmarkStart w:id="3549" w:name="_Toc98709717"/>
      <w:bookmarkStart w:id="3550" w:name="_Toc105691532"/>
      <w:bookmarkStart w:id="3551" w:name="_Toc105693846"/>
      <w:bookmarkStart w:id="3552" w:name="_Toc123139182"/>
      <w:bookmarkStart w:id="3553" w:name="_Toc124165982"/>
      <w:bookmarkStart w:id="3554" w:name="_Toc130922855"/>
      <w:bookmarkStart w:id="3555" w:name="_Toc137303267"/>
      <w:bookmarkStart w:id="3556" w:name="_Toc138889491"/>
      <w:bookmarkStart w:id="3557" w:name="_Toc145111303"/>
      <w:bookmarkStart w:id="3558" w:name="_Toc155265279"/>
      <w:bookmarkStart w:id="3559" w:name="_Toc161852854"/>
      <w:r w:rsidRPr="00090C64">
        <w:rPr>
          <w:lang w:eastAsia="sv-SE"/>
        </w:rPr>
        <w:t>6.3.3.1</w:t>
      </w:r>
      <w:r w:rsidRPr="00090C64">
        <w:rPr>
          <w:lang w:eastAsia="sv-SE"/>
        </w:rPr>
        <w:tab/>
        <w:t>Definition and applicability</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560" w:name="_Toc21124957"/>
      <w:bookmarkStart w:id="3561" w:name="_Toc29767947"/>
      <w:bookmarkStart w:id="3562" w:name="_Toc36044389"/>
      <w:bookmarkStart w:id="3563" w:name="_Toc37230294"/>
      <w:bookmarkStart w:id="3564" w:name="_Toc45907437"/>
      <w:bookmarkStart w:id="3565" w:name="_Toc53181542"/>
      <w:bookmarkStart w:id="3566" w:name="_Toc61127413"/>
      <w:bookmarkStart w:id="3567" w:name="_Toc67054427"/>
      <w:bookmarkStart w:id="3568" w:name="_Toc67061425"/>
      <w:bookmarkStart w:id="3569" w:name="_Toc74734943"/>
      <w:bookmarkStart w:id="3570" w:name="_Toc74753186"/>
      <w:bookmarkStart w:id="3571" w:name="_Toc76507445"/>
      <w:bookmarkStart w:id="3572" w:name="_Toc83109054"/>
      <w:bookmarkStart w:id="3573" w:name="_Toc89877867"/>
      <w:bookmarkStart w:id="3574" w:name="_Toc98709718"/>
      <w:bookmarkStart w:id="3575" w:name="_Toc105691533"/>
      <w:bookmarkStart w:id="3576" w:name="_Toc105693847"/>
      <w:bookmarkStart w:id="3577" w:name="_Toc123139183"/>
      <w:bookmarkStart w:id="3578" w:name="_Toc124165983"/>
      <w:bookmarkStart w:id="3579" w:name="_Toc130922856"/>
      <w:bookmarkStart w:id="3580" w:name="_Toc137303268"/>
      <w:bookmarkStart w:id="3581" w:name="_Toc138889492"/>
      <w:bookmarkStart w:id="3582" w:name="_Toc145111304"/>
      <w:bookmarkStart w:id="3583" w:name="_Toc155265280"/>
      <w:bookmarkStart w:id="3584" w:name="_Toc161852855"/>
      <w:r w:rsidRPr="00090C64">
        <w:rPr>
          <w:lang w:eastAsia="sv-SE"/>
        </w:rPr>
        <w:t>6.3.3.2</w:t>
      </w:r>
      <w:r w:rsidRPr="00090C64">
        <w:rPr>
          <w:lang w:eastAsia="sv-SE"/>
        </w:rPr>
        <w:tab/>
        <w:t>Minimum Requirement</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585" w:name="_Toc21124958"/>
      <w:bookmarkStart w:id="3586" w:name="_Toc29767948"/>
      <w:bookmarkStart w:id="3587" w:name="_Toc36044390"/>
      <w:bookmarkStart w:id="3588" w:name="_Toc37230295"/>
      <w:bookmarkStart w:id="3589" w:name="_Toc45907438"/>
      <w:bookmarkStart w:id="3590" w:name="_Toc53181543"/>
      <w:bookmarkStart w:id="3591" w:name="_Toc61127414"/>
      <w:bookmarkStart w:id="3592" w:name="_Toc67054428"/>
      <w:bookmarkStart w:id="3593" w:name="_Toc67061426"/>
      <w:bookmarkStart w:id="3594" w:name="_Toc74734944"/>
      <w:bookmarkStart w:id="3595" w:name="_Toc74753187"/>
      <w:bookmarkStart w:id="3596" w:name="_Toc76507446"/>
      <w:bookmarkStart w:id="3597" w:name="_Toc83109055"/>
      <w:bookmarkStart w:id="3598" w:name="_Toc89877868"/>
      <w:bookmarkStart w:id="3599" w:name="_Toc98709719"/>
      <w:bookmarkStart w:id="3600" w:name="_Toc105691534"/>
      <w:bookmarkStart w:id="3601" w:name="_Toc105693848"/>
      <w:bookmarkStart w:id="3602" w:name="_Toc123139184"/>
      <w:bookmarkStart w:id="3603" w:name="_Toc124165984"/>
      <w:bookmarkStart w:id="3604" w:name="_Toc130922857"/>
      <w:bookmarkStart w:id="3605" w:name="_Toc137303269"/>
      <w:bookmarkStart w:id="3606" w:name="_Toc138889493"/>
      <w:bookmarkStart w:id="3607" w:name="_Toc145111305"/>
      <w:bookmarkStart w:id="3608" w:name="_Toc155265281"/>
      <w:bookmarkStart w:id="3609" w:name="_Toc161852856"/>
      <w:r w:rsidRPr="00090C64">
        <w:rPr>
          <w:lang w:eastAsia="sv-SE"/>
        </w:rPr>
        <w:t>6.3.3.3</w:t>
      </w:r>
      <w:r w:rsidRPr="00090C64">
        <w:rPr>
          <w:lang w:eastAsia="sv-SE"/>
        </w:rPr>
        <w:tab/>
        <w:t>Test purpose</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610" w:name="_Toc21124959"/>
      <w:bookmarkStart w:id="3611" w:name="_Toc29767949"/>
      <w:bookmarkStart w:id="3612" w:name="_Toc36044391"/>
      <w:bookmarkStart w:id="3613" w:name="_Toc37230296"/>
      <w:bookmarkStart w:id="3614" w:name="_Toc45907439"/>
      <w:bookmarkStart w:id="3615" w:name="_Toc53181544"/>
      <w:bookmarkStart w:id="3616" w:name="_Toc61127415"/>
      <w:bookmarkStart w:id="3617" w:name="_Toc67054429"/>
      <w:bookmarkStart w:id="3618" w:name="_Toc67061427"/>
      <w:bookmarkStart w:id="3619" w:name="_Toc74734945"/>
      <w:bookmarkStart w:id="3620" w:name="_Toc74753188"/>
      <w:bookmarkStart w:id="3621" w:name="_Toc76507447"/>
      <w:bookmarkStart w:id="3622" w:name="_Toc83109056"/>
      <w:bookmarkStart w:id="3623" w:name="_Toc89877869"/>
      <w:bookmarkStart w:id="3624" w:name="_Toc98709720"/>
      <w:bookmarkStart w:id="3625" w:name="_Toc105691535"/>
      <w:bookmarkStart w:id="3626" w:name="_Toc105693849"/>
      <w:bookmarkStart w:id="3627" w:name="_Toc123139185"/>
      <w:bookmarkStart w:id="3628" w:name="_Toc124165985"/>
      <w:bookmarkStart w:id="3629" w:name="_Toc130922858"/>
      <w:bookmarkStart w:id="3630" w:name="_Toc137303270"/>
      <w:bookmarkStart w:id="3631" w:name="_Toc138889494"/>
      <w:bookmarkStart w:id="3632" w:name="_Toc145111306"/>
      <w:bookmarkStart w:id="3633" w:name="_Toc155265282"/>
      <w:bookmarkStart w:id="3634" w:name="_Toc161852857"/>
      <w:r w:rsidRPr="00090C64">
        <w:rPr>
          <w:lang w:eastAsia="sv-SE"/>
        </w:rPr>
        <w:t>6.</w:t>
      </w:r>
      <w:r w:rsidRPr="00090C64">
        <w:rPr>
          <w:lang w:eastAsia="zh-CN"/>
        </w:rPr>
        <w:t>3.3.</w:t>
      </w:r>
      <w:r w:rsidRPr="00090C64">
        <w:rPr>
          <w:lang w:eastAsia="sv-SE"/>
        </w:rPr>
        <w:t>4</w:t>
      </w:r>
      <w:r w:rsidRPr="00090C64">
        <w:rPr>
          <w:lang w:eastAsia="sv-SE"/>
        </w:rPr>
        <w:tab/>
        <w:t>Method of test</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3030F5E7" w14:textId="77777777" w:rsidR="00D57C09" w:rsidRPr="00090C64" w:rsidRDefault="00D57C09" w:rsidP="00D57C09">
      <w:pPr>
        <w:pStyle w:val="Heading5"/>
        <w:rPr>
          <w:lang w:eastAsia="sv-SE"/>
        </w:rPr>
      </w:pPr>
      <w:bookmarkStart w:id="3635" w:name="_Toc21124960"/>
      <w:bookmarkStart w:id="3636" w:name="_Toc29767950"/>
      <w:bookmarkStart w:id="3637" w:name="_Toc36044392"/>
      <w:bookmarkStart w:id="3638" w:name="_Toc37230297"/>
      <w:bookmarkStart w:id="3639" w:name="_Toc45907440"/>
      <w:bookmarkStart w:id="3640" w:name="_Toc53181545"/>
      <w:bookmarkStart w:id="3641" w:name="_Toc61127416"/>
      <w:bookmarkStart w:id="3642" w:name="_Toc67054430"/>
      <w:bookmarkStart w:id="3643" w:name="_Toc67061428"/>
      <w:bookmarkStart w:id="3644" w:name="_Toc74734946"/>
      <w:bookmarkStart w:id="3645" w:name="_Toc74753189"/>
      <w:bookmarkStart w:id="3646" w:name="_Toc76507448"/>
      <w:bookmarkStart w:id="3647" w:name="_Toc83109057"/>
      <w:bookmarkStart w:id="3648" w:name="_Toc89877870"/>
      <w:bookmarkStart w:id="3649" w:name="_Toc98709721"/>
      <w:bookmarkStart w:id="3650" w:name="_Toc105691536"/>
      <w:bookmarkStart w:id="3651" w:name="_Toc105693850"/>
      <w:bookmarkStart w:id="3652" w:name="_Toc123139186"/>
      <w:bookmarkStart w:id="3653" w:name="_Toc124165986"/>
      <w:bookmarkStart w:id="3654" w:name="_Toc130922859"/>
      <w:bookmarkStart w:id="3655" w:name="_Toc137303271"/>
      <w:bookmarkStart w:id="3656" w:name="_Toc138889495"/>
      <w:bookmarkStart w:id="3657" w:name="_Toc145111307"/>
      <w:bookmarkStart w:id="3658" w:name="_Toc155265283"/>
      <w:bookmarkStart w:id="3659" w:name="_Toc161852858"/>
      <w:r w:rsidRPr="00090C64">
        <w:rPr>
          <w:lang w:eastAsia="sv-SE"/>
        </w:rPr>
        <w:t>6.3.3.4.1</w:t>
      </w:r>
      <w:r w:rsidRPr="00090C64">
        <w:rPr>
          <w:lang w:eastAsia="sv-SE"/>
        </w:rPr>
        <w:tab/>
        <w:t>Initial conditions</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660" w:name="_Toc21124961"/>
      <w:bookmarkStart w:id="3661" w:name="_Toc29767951"/>
      <w:bookmarkStart w:id="3662" w:name="_Toc36044393"/>
      <w:bookmarkStart w:id="3663" w:name="_Toc37230298"/>
      <w:bookmarkStart w:id="3664" w:name="_Toc45907441"/>
      <w:bookmarkStart w:id="3665" w:name="_Toc53181546"/>
      <w:bookmarkStart w:id="3666" w:name="_Toc61127417"/>
      <w:bookmarkStart w:id="3667" w:name="_Toc67054431"/>
      <w:bookmarkStart w:id="3668" w:name="_Toc67061429"/>
      <w:bookmarkStart w:id="3669" w:name="_Toc74734947"/>
      <w:bookmarkStart w:id="3670" w:name="_Toc74753190"/>
      <w:bookmarkStart w:id="3671" w:name="_Toc76507449"/>
      <w:bookmarkStart w:id="3672" w:name="_Toc83109058"/>
      <w:bookmarkStart w:id="3673" w:name="_Toc89877871"/>
      <w:bookmarkStart w:id="3674" w:name="_Toc98709722"/>
      <w:bookmarkStart w:id="3675" w:name="_Toc105691537"/>
      <w:bookmarkStart w:id="3676" w:name="_Toc105693851"/>
      <w:bookmarkStart w:id="3677" w:name="_Toc123139187"/>
      <w:bookmarkStart w:id="3678" w:name="_Toc124165987"/>
      <w:bookmarkStart w:id="3679" w:name="_Toc130922860"/>
      <w:bookmarkStart w:id="3680" w:name="_Toc137303272"/>
      <w:bookmarkStart w:id="3681" w:name="_Toc138889496"/>
      <w:bookmarkStart w:id="3682" w:name="_Toc145111308"/>
      <w:bookmarkStart w:id="3683" w:name="_Toc155265284"/>
      <w:bookmarkStart w:id="3684" w:name="_Toc161852859"/>
      <w:r w:rsidRPr="00090C64">
        <w:rPr>
          <w:lang w:eastAsia="sv-SE"/>
        </w:rPr>
        <w:t>6.3.3.4.2</w:t>
      </w:r>
      <w:r w:rsidRPr="00090C64">
        <w:rPr>
          <w:lang w:eastAsia="sv-SE"/>
        </w:rPr>
        <w:tab/>
        <w:t>Procedure</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685" w:name="_Toc21124962"/>
      <w:bookmarkStart w:id="3686" w:name="_Toc29767952"/>
      <w:bookmarkStart w:id="3687" w:name="_Toc36044394"/>
      <w:bookmarkStart w:id="3688" w:name="_Toc37230299"/>
      <w:bookmarkStart w:id="3689" w:name="_Toc45907442"/>
      <w:bookmarkStart w:id="3690" w:name="_Toc53181547"/>
      <w:bookmarkStart w:id="3691" w:name="_Toc61127418"/>
      <w:bookmarkStart w:id="3692" w:name="_Toc67054432"/>
      <w:bookmarkStart w:id="3693" w:name="_Toc67061430"/>
      <w:bookmarkStart w:id="3694" w:name="_Toc74734948"/>
      <w:bookmarkStart w:id="3695" w:name="_Toc74753191"/>
      <w:bookmarkStart w:id="3696" w:name="_Toc76507450"/>
      <w:bookmarkStart w:id="3697" w:name="_Toc83109059"/>
      <w:bookmarkStart w:id="3698" w:name="_Toc89877872"/>
      <w:bookmarkStart w:id="3699" w:name="_Toc98709723"/>
      <w:bookmarkStart w:id="3700" w:name="_Toc105691538"/>
      <w:bookmarkStart w:id="3701" w:name="_Toc105693852"/>
      <w:bookmarkStart w:id="3702" w:name="_Toc123139188"/>
      <w:bookmarkStart w:id="3703" w:name="_Toc124165988"/>
      <w:bookmarkStart w:id="3704" w:name="_Toc130922861"/>
      <w:bookmarkStart w:id="3705" w:name="_Toc137303273"/>
      <w:bookmarkStart w:id="3706" w:name="_Toc138889497"/>
      <w:bookmarkStart w:id="3707" w:name="_Toc145111309"/>
      <w:bookmarkStart w:id="3708" w:name="_Toc155265285"/>
      <w:bookmarkStart w:id="3709" w:name="_Toc161852860"/>
      <w:r w:rsidRPr="00090C64">
        <w:rPr>
          <w:lang w:eastAsia="sv-SE"/>
        </w:rPr>
        <w:t>6.</w:t>
      </w:r>
      <w:r w:rsidRPr="00090C64">
        <w:rPr>
          <w:lang w:eastAsia="zh-CN"/>
        </w:rPr>
        <w:t>3.3.</w:t>
      </w:r>
      <w:r w:rsidRPr="00090C64">
        <w:rPr>
          <w:lang w:eastAsia="sv-SE"/>
        </w:rPr>
        <w:t>5</w:t>
      </w:r>
      <w:r w:rsidRPr="00090C64">
        <w:rPr>
          <w:lang w:eastAsia="sv-SE"/>
        </w:rPr>
        <w:tab/>
        <w:t>Test Requirement</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710" w:name="_Toc21124963"/>
      <w:bookmarkStart w:id="3711" w:name="_Toc29767953"/>
      <w:bookmarkStart w:id="3712" w:name="_Toc36044395"/>
      <w:bookmarkStart w:id="3713" w:name="_Toc37230300"/>
      <w:bookmarkStart w:id="3714" w:name="_Toc45907443"/>
      <w:bookmarkStart w:id="3715" w:name="_Toc53181548"/>
      <w:bookmarkStart w:id="3716" w:name="_Toc61127419"/>
      <w:bookmarkStart w:id="3717" w:name="_Toc67054433"/>
      <w:bookmarkStart w:id="3718" w:name="_Toc67061431"/>
      <w:bookmarkStart w:id="3719" w:name="_Toc74734949"/>
      <w:bookmarkStart w:id="3720" w:name="_Toc74753192"/>
      <w:bookmarkStart w:id="3721" w:name="_Toc76507451"/>
      <w:bookmarkStart w:id="3722" w:name="_Toc83109060"/>
      <w:bookmarkStart w:id="3723" w:name="_Toc89877873"/>
      <w:bookmarkStart w:id="3724" w:name="_Toc98709724"/>
      <w:bookmarkStart w:id="3725" w:name="_Toc105691539"/>
      <w:bookmarkStart w:id="3726" w:name="_Toc105693853"/>
      <w:bookmarkStart w:id="3727" w:name="_Toc123139189"/>
      <w:bookmarkStart w:id="3728" w:name="_Toc124165989"/>
      <w:bookmarkStart w:id="3729" w:name="_Toc130922862"/>
      <w:bookmarkStart w:id="3730" w:name="_Toc137303274"/>
      <w:bookmarkStart w:id="3731" w:name="_Toc138889498"/>
      <w:bookmarkStart w:id="3732" w:name="_Toc145111310"/>
      <w:bookmarkStart w:id="3733" w:name="_Toc155265286"/>
      <w:bookmarkStart w:id="3734" w:name="_Toc161852861"/>
      <w:r w:rsidRPr="00090C64">
        <w:t>6.4</w:t>
      </w:r>
      <w:r w:rsidRPr="00090C64">
        <w:tab/>
        <w:t>OTA Output power dynamics</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52185E47" w14:textId="77777777" w:rsidR="00D57C09" w:rsidRPr="00090C64" w:rsidRDefault="00D57C09" w:rsidP="00D57C09">
      <w:pPr>
        <w:pStyle w:val="Heading3"/>
      </w:pPr>
      <w:bookmarkStart w:id="3735" w:name="_Toc21124964"/>
      <w:bookmarkStart w:id="3736" w:name="_Toc29767954"/>
      <w:bookmarkStart w:id="3737" w:name="_Toc36044396"/>
      <w:bookmarkStart w:id="3738" w:name="_Toc37230301"/>
      <w:bookmarkStart w:id="3739" w:name="_Toc45907444"/>
      <w:bookmarkStart w:id="3740" w:name="_Toc53181549"/>
      <w:bookmarkStart w:id="3741" w:name="_Toc61127420"/>
      <w:bookmarkStart w:id="3742" w:name="_Toc67054434"/>
      <w:bookmarkStart w:id="3743" w:name="_Toc67061432"/>
      <w:bookmarkStart w:id="3744" w:name="_Toc74734950"/>
      <w:bookmarkStart w:id="3745" w:name="_Toc74753193"/>
      <w:bookmarkStart w:id="3746" w:name="_Toc76507452"/>
      <w:bookmarkStart w:id="3747" w:name="_Toc83109061"/>
      <w:bookmarkStart w:id="3748" w:name="_Toc89877874"/>
      <w:bookmarkStart w:id="3749" w:name="_Toc98709725"/>
      <w:bookmarkStart w:id="3750" w:name="_Toc105691540"/>
      <w:bookmarkStart w:id="3751" w:name="_Toc105693854"/>
      <w:bookmarkStart w:id="3752" w:name="_Toc123139190"/>
      <w:bookmarkStart w:id="3753" w:name="_Toc124165990"/>
      <w:bookmarkStart w:id="3754" w:name="_Toc130922863"/>
      <w:bookmarkStart w:id="3755" w:name="_Toc137303275"/>
      <w:bookmarkStart w:id="3756" w:name="_Toc138889499"/>
      <w:bookmarkStart w:id="3757" w:name="_Toc145111311"/>
      <w:bookmarkStart w:id="3758" w:name="_Toc155265287"/>
      <w:bookmarkStart w:id="3759" w:name="_Toc161852862"/>
      <w:r w:rsidRPr="00090C64">
        <w:t>6.4.1</w:t>
      </w:r>
      <w:r w:rsidRPr="00090C64">
        <w:tab/>
        <w:t>General</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760" w:name="_Toc21124965"/>
      <w:bookmarkStart w:id="3761" w:name="_Toc29767955"/>
      <w:bookmarkStart w:id="3762" w:name="_Toc36044397"/>
      <w:bookmarkStart w:id="3763" w:name="_Toc37230302"/>
      <w:bookmarkStart w:id="3764" w:name="_Toc45907445"/>
      <w:bookmarkStart w:id="3765" w:name="_Toc53181550"/>
      <w:bookmarkStart w:id="3766" w:name="_Toc61127421"/>
      <w:bookmarkStart w:id="3767" w:name="_Toc67054435"/>
      <w:bookmarkStart w:id="3768" w:name="_Toc67061433"/>
      <w:bookmarkStart w:id="3769" w:name="_Toc74734951"/>
      <w:bookmarkStart w:id="3770" w:name="_Toc74753194"/>
      <w:bookmarkStart w:id="3771" w:name="_Toc76507453"/>
      <w:bookmarkStart w:id="3772" w:name="_Toc83109062"/>
      <w:bookmarkStart w:id="3773" w:name="_Toc89877875"/>
      <w:bookmarkStart w:id="3774" w:name="_Toc98709726"/>
      <w:bookmarkStart w:id="3775" w:name="_Toc105691541"/>
      <w:bookmarkStart w:id="3776" w:name="_Toc105693855"/>
      <w:bookmarkStart w:id="3777" w:name="_Toc123139191"/>
      <w:bookmarkStart w:id="3778" w:name="_Toc124165991"/>
      <w:bookmarkStart w:id="3779" w:name="_Toc130922864"/>
      <w:bookmarkStart w:id="3780" w:name="_Toc137303276"/>
      <w:bookmarkStart w:id="3781" w:name="_Toc138889500"/>
      <w:bookmarkStart w:id="3782" w:name="_Toc145111312"/>
      <w:bookmarkStart w:id="3783" w:name="_Toc155265288"/>
      <w:bookmarkStart w:id="3784" w:name="_Toc161852863"/>
      <w:r w:rsidRPr="00090C64">
        <w:t>6.4.2</w:t>
      </w:r>
      <w:r w:rsidRPr="00090C64">
        <w:tab/>
        <w:t>OTA UTRA Inner loop power control in the downlink</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4CCCFCE9" w14:textId="77777777" w:rsidR="00D57C09" w:rsidRPr="00090C64" w:rsidRDefault="00D57C09" w:rsidP="00D57C09">
      <w:pPr>
        <w:pStyle w:val="Heading4"/>
        <w:rPr>
          <w:lang w:eastAsia="sv-SE"/>
        </w:rPr>
      </w:pPr>
      <w:bookmarkStart w:id="3785" w:name="_Toc21124966"/>
      <w:bookmarkStart w:id="3786" w:name="_Toc29767956"/>
      <w:bookmarkStart w:id="3787" w:name="_Toc36044398"/>
      <w:bookmarkStart w:id="3788" w:name="_Toc37230303"/>
      <w:bookmarkStart w:id="3789" w:name="_Toc45907446"/>
      <w:bookmarkStart w:id="3790" w:name="_Toc53181551"/>
      <w:bookmarkStart w:id="3791" w:name="_Toc61127422"/>
      <w:bookmarkStart w:id="3792" w:name="_Toc67054436"/>
      <w:bookmarkStart w:id="3793" w:name="_Toc67061434"/>
      <w:bookmarkStart w:id="3794" w:name="_Toc74734952"/>
      <w:bookmarkStart w:id="3795" w:name="_Toc74753195"/>
      <w:bookmarkStart w:id="3796" w:name="_Toc76507454"/>
      <w:bookmarkStart w:id="3797" w:name="_Toc83109063"/>
      <w:bookmarkStart w:id="3798" w:name="_Toc89877876"/>
      <w:bookmarkStart w:id="3799" w:name="_Toc98709727"/>
      <w:bookmarkStart w:id="3800" w:name="_Toc105691542"/>
      <w:bookmarkStart w:id="3801" w:name="_Toc105693856"/>
      <w:bookmarkStart w:id="3802" w:name="_Toc123139192"/>
      <w:bookmarkStart w:id="3803" w:name="_Toc124165992"/>
      <w:bookmarkStart w:id="3804" w:name="_Toc130922865"/>
      <w:bookmarkStart w:id="3805" w:name="_Toc137303277"/>
      <w:bookmarkStart w:id="3806" w:name="_Toc138889501"/>
      <w:bookmarkStart w:id="3807" w:name="_Toc145111313"/>
      <w:bookmarkStart w:id="3808" w:name="_Toc155265289"/>
      <w:bookmarkStart w:id="3809" w:name="_Toc161852864"/>
      <w:r w:rsidRPr="00090C64">
        <w:rPr>
          <w:lang w:eastAsia="sv-SE"/>
        </w:rPr>
        <w:t>6.4.2.1</w:t>
      </w:r>
      <w:r w:rsidRPr="00090C64">
        <w:rPr>
          <w:lang w:eastAsia="sv-SE"/>
        </w:rPr>
        <w:tab/>
        <w:t>Definition and applicability</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810" w:name="_Toc21124967"/>
      <w:bookmarkStart w:id="3811" w:name="_Toc29767957"/>
      <w:bookmarkStart w:id="3812" w:name="_Toc36044399"/>
      <w:bookmarkStart w:id="3813" w:name="_Toc37230304"/>
      <w:bookmarkStart w:id="3814" w:name="_Toc45907447"/>
      <w:bookmarkStart w:id="3815" w:name="_Toc53181552"/>
      <w:bookmarkStart w:id="3816" w:name="_Toc61127423"/>
      <w:bookmarkStart w:id="3817" w:name="_Toc67054437"/>
      <w:bookmarkStart w:id="3818" w:name="_Toc67061435"/>
      <w:bookmarkStart w:id="3819" w:name="_Toc74734953"/>
      <w:bookmarkStart w:id="3820" w:name="_Toc74753196"/>
      <w:bookmarkStart w:id="3821" w:name="_Toc76507455"/>
      <w:bookmarkStart w:id="3822" w:name="_Toc83109064"/>
      <w:bookmarkStart w:id="3823" w:name="_Toc89877877"/>
      <w:bookmarkStart w:id="3824" w:name="_Toc98709728"/>
      <w:bookmarkStart w:id="3825" w:name="_Toc105691543"/>
      <w:bookmarkStart w:id="3826" w:name="_Toc105693857"/>
      <w:bookmarkStart w:id="3827" w:name="_Toc123139193"/>
      <w:bookmarkStart w:id="3828" w:name="_Toc124165993"/>
      <w:bookmarkStart w:id="3829" w:name="_Toc130922866"/>
      <w:bookmarkStart w:id="3830" w:name="_Toc137303278"/>
      <w:bookmarkStart w:id="3831" w:name="_Toc138889502"/>
      <w:bookmarkStart w:id="3832" w:name="_Toc145111314"/>
      <w:bookmarkStart w:id="3833" w:name="_Toc155265290"/>
      <w:bookmarkStart w:id="3834" w:name="_Toc161852865"/>
      <w:r w:rsidRPr="00090C64">
        <w:rPr>
          <w:lang w:eastAsia="sv-SE"/>
        </w:rPr>
        <w:t>6.4.2.2</w:t>
      </w:r>
      <w:r w:rsidRPr="00090C64">
        <w:rPr>
          <w:lang w:eastAsia="sv-SE"/>
        </w:rPr>
        <w:tab/>
        <w:t>Minimum requirement</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835" w:name="_Toc21124968"/>
      <w:bookmarkStart w:id="3836" w:name="_Toc29767958"/>
      <w:bookmarkStart w:id="3837" w:name="_Toc36044400"/>
      <w:bookmarkStart w:id="3838" w:name="_Toc37230305"/>
      <w:bookmarkStart w:id="3839" w:name="_Toc45907448"/>
      <w:bookmarkStart w:id="3840" w:name="_Toc53181553"/>
      <w:bookmarkStart w:id="3841" w:name="_Toc61127424"/>
      <w:bookmarkStart w:id="3842" w:name="_Toc67054438"/>
      <w:bookmarkStart w:id="3843" w:name="_Toc67061436"/>
      <w:bookmarkStart w:id="3844" w:name="_Toc74734954"/>
      <w:bookmarkStart w:id="3845" w:name="_Toc74753197"/>
      <w:bookmarkStart w:id="3846" w:name="_Toc76507456"/>
      <w:bookmarkStart w:id="3847" w:name="_Toc83109065"/>
      <w:bookmarkStart w:id="3848" w:name="_Toc89877878"/>
      <w:bookmarkStart w:id="3849" w:name="_Toc98709729"/>
      <w:bookmarkStart w:id="3850" w:name="_Toc105691544"/>
      <w:bookmarkStart w:id="3851" w:name="_Toc105693858"/>
      <w:bookmarkStart w:id="3852" w:name="_Toc123139194"/>
      <w:bookmarkStart w:id="3853" w:name="_Toc124165994"/>
      <w:bookmarkStart w:id="3854" w:name="_Toc130922867"/>
      <w:bookmarkStart w:id="3855" w:name="_Toc137303279"/>
      <w:bookmarkStart w:id="3856" w:name="_Toc138889503"/>
      <w:bookmarkStart w:id="3857" w:name="_Toc145111315"/>
      <w:bookmarkStart w:id="3858" w:name="_Toc155265291"/>
      <w:bookmarkStart w:id="3859" w:name="_Toc161852866"/>
      <w:r w:rsidRPr="00090C64">
        <w:rPr>
          <w:lang w:eastAsia="sv-SE"/>
        </w:rPr>
        <w:t>6.4.2.3</w:t>
      </w:r>
      <w:r w:rsidRPr="00090C64">
        <w:rPr>
          <w:lang w:eastAsia="sv-SE"/>
        </w:rPr>
        <w:tab/>
        <w:t>Test purpose</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860" w:name="_Toc21124969"/>
      <w:bookmarkStart w:id="3861" w:name="_Toc29767959"/>
      <w:bookmarkStart w:id="3862" w:name="_Toc36044401"/>
      <w:bookmarkStart w:id="3863" w:name="_Toc37230306"/>
      <w:bookmarkStart w:id="3864" w:name="_Toc45907449"/>
      <w:bookmarkStart w:id="3865" w:name="_Toc53181554"/>
      <w:bookmarkStart w:id="3866" w:name="_Toc61127425"/>
      <w:bookmarkStart w:id="3867" w:name="_Toc67054439"/>
      <w:bookmarkStart w:id="3868" w:name="_Toc67061437"/>
      <w:bookmarkStart w:id="3869" w:name="_Toc74734955"/>
      <w:bookmarkStart w:id="3870" w:name="_Toc74753198"/>
      <w:bookmarkStart w:id="3871" w:name="_Toc76507457"/>
      <w:bookmarkStart w:id="3872" w:name="_Toc83109066"/>
      <w:bookmarkStart w:id="3873" w:name="_Toc89877879"/>
      <w:bookmarkStart w:id="3874" w:name="_Toc98709730"/>
      <w:bookmarkStart w:id="3875" w:name="_Toc105691545"/>
      <w:bookmarkStart w:id="3876" w:name="_Toc105693859"/>
      <w:bookmarkStart w:id="3877" w:name="_Toc123139195"/>
      <w:bookmarkStart w:id="3878" w:name="_Toc124165995"/>
      <w:bookmarkStart w:id="3879" w:name="_Toc130922868"/>
      <w:bookmarkStart w:id="3880" w:name="_Toc137303280"/>
      <w:bookmarkStart w:id="3881" w:name="_Toc138889504"/>
      <w:bookmarkStart w:id="3882" w:name="_Toc145111316"/>
      <w:bookmarkStart w:id="3883" w:name="_Toc155265292"/>
      <w:bookmarkStart w:id="3884" w:name="_Toc161852867"/>
      <w:r w:rsidRPr="00090C64">
        <w:rPr>
          <w:lang w:eastAsia="sv-SE"/>
        </w:rPr>
        <w:t>6.</w:t>
      </w:r>
      <w:r w:rsidRPr="00090C64">
        <w:rPr>
          <w:lang w:eastAsia="zh-CN"/>
        </w:rPr>
        <w:t>4.2.</w:t>
      </w:r>
      <w:r w:rsidRPr="00090C64">
        <w:rPr>
          <w:lang w:eastAsia="sv-SE"/>
        </w:rPr>
        <w:t>4</w:t>
      </w:r>
      <w:r w:rsidRPr="00090C64">
        <w:rPr>
          <w:lang w:eastAsia="sv-SE"/>
        </w:rPr>
        <w:tab/>
        <w:t>Method of test</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5497B7E" w14:textId="77777777" w:rsidR="00D57C09" w:rsidRPr="00090C64" w:rsidRDefault="00D57C09" w:rsidP="00D57C09">
      <w:pPr>
        <w:pStyle w:val="Heading5"/>
        <w:rPr>
          <w:lang w:eastAsia="sv-SE"/>
        </w:rPr>
      </w:pPr>
      <w:bookmarkStart w:id="3885" w:name="_Toc21124970"/>
      <w:bookmarkStart w:id="3886" w:name="_Toc29767960"/>
      <w:bookmarkStart w:id="3887" w:name="_Toc36044402"/>
      <w:bookmarkStart w:id="3888" w:name="_Toc37230307"/>
      <w:bookmarkStart w:id="3889" w:name="_Toc45907450"/>
      <w:bookmarkStart w:id="3890" w:name="_Toc53181555"/>
      <w:bookmarkStart w:id="3891" w:name="_Toc61127426"/>
      <w:bookmarkStart w:id="3892" w:name="_Toc67054440"/>
      <w:bookmarkStart w:id="3893" w:name="_Toc67061438"/>
      <w:bookmarkStart w:id="3894" w:name="_Toc74734956"/>
      <w:bookmarkStart w:id="3895" w:name="_Toc74753199"/>
      <w:bookmarkStart w:id="3896" w:name="_Toc76507458"/>
      <w:bookmarkStart w:id="3897" w:name="_Toc83109067"/>
      <w:bookmarkStart w:id="3898" w:name="_Toc89877880"/>
      <w:bookmarkStart w:id="3899" w:name="_Toc98709731"/>
      <w:bookmarkStart w:id="3900" w:name="_Toc105691546"/>
      <w:bookmarkStart w:id="3901" w:name="_Toc105693860"/>
      <w:bookmarkStart w:id="3902" w:name="_Toc123139196"/>
      <w:bookmarkStart w:id="3903" w:name="_Toc124165996"/>
      <w:bookmarkStart w:id="3904" w:name="_Toc130922869"/>
      <w:bookmarkStart w:id="3905" w:name="_Toc137303281"/>
      <w:bookmarkStart w:id="3906" w:name="_Toc138889505"/>
      <w:bookmarkStart w:id="3907" w:name="_Toc145111317"/>
      <w:bookmarkStart w:id="3908" w:name="_Toc155265293"/>
      <w:bookmarkStart w:id="3909" w:name="_Toc161852868"/>
      <w:r w:rsidRPr="00090C64">
        <w:rPr>
          <w:lang w:eastAsia="sv-SE"/>
        </w:rPr>
        <w:t>6.4.2.4.1</w:t>
      </w:r>
      <w:r w:rsidRPr="00090C64">
        <w:rPr>
          <w:lang w:eastAsia="sv-SE"/>
        </w:rPr>
        <w:tab/>
        <w:t>Initial conditions</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3910" w:name="_Toc21124971"/>
      <w:bookmarkStart w:id="3911" w:name="_Toc29767961"/>
      <w:bookmarkStart w:id="3912" w:name="_Toc36044403"/>
      <w:bookmarkStart w:id="3913" w:name="_Toc37230308"/>
      <w:bookmarkStart w:id="3914" w:name="_Toc45907451"/>
      <w:bookmarkStart w:id="3915" w:name="_Toc53181556"/>
      <w:bookmarkStart w:id="3916" w:name="_Toc61127427"/>
      <w:bookmarkStart w:id="3917" w:name="_Toc67054441"/>
      <w:bookmarkStart w:id="3918" w:name="_Toc67061439"/>
      <w:bookmarkStart w:id="3919" w:name="_Toc74734957"/>
      <w:bookmarkStart w:id="3920" w:name="_Toc74753200"/>
      <w:bookmarkStart w:id="3921" w:name="_Toc76507459"/>
      <w:bookmarkStart w:id="3922" w:name="_Toc83109068"/>
      <w:bookmarkStart w:id="3923" w:name="_Toc89877881"/>
      <w:bookmarkStart w:id="3924" w:name="_Toc98709732"/>
      <w:bookmarkStart w:id="3925" w:name="_Toc105691547"/>
      <w:bookmarkStart w:id="3926" w:name="_Toc105693861"/>
      <w:bookmarkStart w:id="3927" w:name="_Toc123139197"/>
      <w:bookmarkStart w:id="3928" w:name="_Toc124165997"/>
      <w:bookmarkStart w:id="3929" w:name="_Toc130922870"/>
      <w:bookmarkStart w:id="3930" w:name="_Toc137303282"/>
      <w:bookmarkStart w:id="3931" w:name="_Toc138889506"/>
      <w:bookmarkStart w:id="3932" w:name="_Toc145111318"/>
      <w:bookmarkStart w:id="3933" w:name="_Toc155265294"/>
      <w:bookmarkStart w:id="3934" w:name="_Toc161852869"/>
      <w:r w:rsidRPr="00090C64">
        <w:rPr>
          <w:lang w:eastAsia="sv-SE"/>
        </w:rPr>
        <w:t>6.4.2.4.2</w:t>
      </w:r>
      <w:r w:rsidRPr="00090C64">
        <w:rPr>
          <w:lang w:eastAsia="sv-SE"/>
        </w:rPr>
        <w:tab/>
        <w:t>Procedure</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935" w:name="_Toc21124972"/>
      <w:bookmarkStart w:id="3936" w:name="_Toc29767962"/>
      <w:bookmarkStart w:id="3937" w:name="_Toc36044404"/>
      <w:bookmarkStart w:id="3938" w:name="_Toc37230309"/>
      <w:bookmarkStart w:id="3939" w:name="_Toc45907452"/>
      <w:bookmarkStart w:id="3940" w:name="_Toc53181557"/>
      <w:bookmarkStart w:id="3941" w:name="_Toc61127428"/>
      <w:bookmarkStart w:id="3942" w:name="_Toc67054442"/>
      <w:bookmarkStart w:id="3943" w:name="_Toc67061440"/>
      <w:bookmarkStart w:id="3944" w:name="_Toc74734958"/>
      <w:bookmarkStart w:id="3945" w:name="_Toc74753201"/>
      <w:bookmarkStart w:id="3946" w:name="_Toc76507460"/>
      <w:bookmarkStart w:id="3947" w:name="_Toc83109069"/>
      <w:bookmarkStart w:id="3948" w:name="_Toc89877882"/>
      <w:bookmarkStart w:id="3949" w:name="_Toc98709733"/>
      <w:bookmarkStart w:id="3950" w:name="_Toc105691548"/>
      <w:bookmarkStart w:id="3951" w:name="_Toc105693862"/>
      <w:bookmarkStart w:id="3952" w:name="_Toc123139198"/>
      <w:bookmarkStart w:id="3953" w:name="_Toc124165998"/>
      <w:bookmarkStart w:id="3954" w:name="_Toc130922871"/>
      <w:bookmarkStart w:id="3955" w:name="_Toc137303283"/>
      <w:bookmarkStart w:id="3956" w:name="_Toc138889507"/>
      <w:bookmarkStart w:id="3957" w:name="_Toc145111319"/>
      <w:bookmarkStart w:id="3958" w:name="_Toc155265295"/>
      <w:bookmarkStart w:id="3959" w:name="_Toc161852870"/>
      <w:r w:rsidRPr="00090C64">
        <w:rPr>
          <w:lang w:eastAsia="sv-SE"/>
        </w:rPr>
        <w:t>6.</w:t>
      </w:r>
      <w:r w:rsidRPr="00090C64">
        <w:rPr>
          <w:lang w:eastAsia="zh-CN"/>
        </w:rPr>
        <w:t>4.2.</w:t>
      </w:r>
      <w:r w:rsidRPr="00090C64">
        <w:rPr>
          <w:lang w:eastAsia="sv-SE"/>
        </w:rPr>
        <w:t>5</w:t>
      </w:r>
      <w:r w:rsidRPr="00090C64">
        <w:rPr>
          <w:lang w:eastAsia="sv-SE"/>
        </w:rPr>
        <w:tab/>
        <w:t>Test Requirement</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960" w:name="_Toc21124973"/>
      <w:bookmarkStart w:id="3961" w:name="_Toc29767963"/>
      <w:bookmarkStart w:id="3962" w:name="_Toc36044405"/>
      <w:bookmarkStart w:id="3963" w:name="_Toc37230310"/>
      <w:bookmarkStart w:id="3964" w:name="_Toc45907453"/>
      <w:bookmarkStart w:id="3965" w:name="_Toc53181558"/>
      <w:bookmarkStart w:id="3966" w:name="_Toc61127429"/>
      <w:bookmarkStart w:id="3967" w:name="_Toc67054443"/>
      <w:bookmarkStart w:id="3968" w:name="_Toc67061441"/>
      <w:bookmarkStart w:id="3969" w:name="_Toc74734959"/>
      <w:bookmarkStart w:id="3970" w:name="_Toc74753202"/>
      <w:bookmarkStart w:id="3971" w:name="_Toc76507461"/>
      <w:bookmarkStart w:id="3972" w:name="_Toc83109070"/>
      <w:bookmarkStart w:id="3973" w:name="_Toc89877883"/>
      <w:bookmarkStart w:id="3974" w:name="_Toc98709734"/>
      <w:bookmarkStart w:id="3975" w:name="_Toc105691549"/>
      <w:bookmarkStart w:id="3976" w:name="_Toc105693863"/>
      <w:bookmarkStart w:id="3977" w:name="_Toc123139199"/>
      <w:bookmarkStart w:id="3978" w:name="_Toc124165999"/>
      <w:bookmarkStart w:id="3979" w:name="_Toc130922872"/>
      <w:bookmarkStart w:id="3980" w:name="_Toc137303284"/>
      <w:bookmarkStart w:id="3981" w:name="_Toc138889508"/>
      <w:bookmarkStart w:id="3982" w:name="_Toc145111320"/>
      <w:bookmarkStart w:id="3983" w:name="_Toc155265296"/>
      <w:bookmarkStart w:id="3984" w:name="_Toc161852871"/>
      <w:r w:rsidRPr="00090C64">
        <w:t>6.4.3</w:t>
      </w:r>
      <w:r w:rsidRPr="00090C64">
        <w:tab/>
        <w:t>OTA Power control dynamic range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3B1FC766" w14:textId="77777777" w:rsidR="00D57C09" w:rsidRPr="00090C64" w:rsidRDefault="00D57C09" w:rsidP="00D57C09">
      <w:pPr>
        <w:pStyle w:val="Heading4"/>
        <w:rPr>
          <w:lang w:eastAsia="sv-SE"/>
        </w:rPr>
      </w:pPr>
      <w:bookmarkStart w:id="3985" w:name="_Toc21124974"/>
      <w:bookmarkStart w:id="3986" w:name="_Toc29767964"/>
      <w:bookmarkStart w:id="3987" w:name="_Toc36044406"/>
      <w:bookmarkStart w:id="3988" w:name="_Toc37230311"/>
      <w:bookmarkStart w:id="3989" w:name="_Toc45907454"/>
      <w:bookmarkStart w:id="3990" w:name="_Toc53181559"/>
      <w:bookmarkStart w:id="3991" w:name="_Toc61127430"/>
      <w:bookmarkStart w:id="3992" w:name="_Toc67054444"/>
      <w:bookmarkStart w:id="3993" w:name="_Toc67061442"/>
      <w:bookmarkStart w:id="3994" w:name="_Toc74734960"/>
      <w:bookmarkStart w:id="3995" w:name="_Toc74753203"/>
      <w:bookmarkStart w:id="3996" w:name="_Toc76507462"/>
      <w:bookmarkStart w:id="3997" w:name="_Toc83109071"/>
      <w:bookmarkStart w:id="3998" w:name="_Toc89877884"/>
      <w:bookmarkStart w:id="3999" w:name="_Toc98709735"/>
      <w:bookmarkStart w:id="4000" w:name="_Toc105691550"/>
      <w:bookmarkStart w:id="4001" w:name="_Toc105693864"/>
      <w:bookmarkStart w:id="4002" w:name="_Toc123139200"/>
      <w:bookmarkStart w:id="4003" w:name="_Toc124166000"/>
      <w:bookmarkStart w:id="4004" w:name="_Toc130922873"/>
      <w:bookmarkStart w:id="4005" w:name="_Toc137303285"/>
      <w:bookmarkStart w:id="4006" w:name="_Toc138889509"/>
      <w:bookmarkStart w:id="4007" w:name="_Toc145111321"/>
      <w:bookmarkStart w:id="4008" w:name="_Toc155265297"/>
      <w:bookmarkStart w:id="4009" w:name="_Toc161852872"/>
      <w:r w:rsidRPr="00090C64">
        <w:rPr>
          <w:lang w:eastAsia="sv-SE"/>
        </w:rPr>
        <w:t>6.4.3.1</w:t>
      </w:r>
      <w:r w:rsidRPr="00090C64">
        <w:rPr>
          <w:lang w:eastAsia="sv-SE"/>
        </w:rPr>
        <w:tab/>
        <w:t>Definition and applicability</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010" w:name="_Toc21124975"/>
      <w:bookmarkStart w:id="4011" w:name="_Toc29767965"/>
      <w:bookmarkStart w:id="4012" w:name="_Toc36044407"/>
      <w:bookmarkStart w:id="4013" w:name="_Toc37230312"/>
      <w:bookmarkStart w:id="4014" w:name="_Toc45907455"/>
      <w:bookmarkStart w:id="4015" w:name="_Toc53181560"/>
      <w:bookmarkStart w:id="4016" w:name="_Toc61127431"/>
      <w:bookmarkStart w:id="4017" w:name="_Toc67054445"/>
      <w:bookmarkStart w:id="4018" w:name="_Toc67061443"/>
      <w:bookmarkStart w:id="4019" w:name="_Toc74734961"/>
      <w:bookmarkStart w:id="4020" w:name="_Toc74753204"/>
      <w:bookmarkStart w:id="4021" w:name="_Toc76507463"/>
      <w:bookmarkStart w:id="4022" w:name="_Toc83109072"/>
      <w:bookmarkStart w:id="4023" w:name="_Toc89877885"/>
      <w:bookmarkStart w:id="4024" w:name="_Toc98709736"/>
      <w:bookmarkStart w:id="4025" w:name="_Toc105691551"/>
      <w:bookmarkStart w:id="4026" w:name="_Toc105693865"/>
      <w:bookmarkStart w:id="4027" w:name="_Toc123139201"/>
      <w:bookmarkStart w:id="4028" w:name="_Toc124166001"/>
      <w:bookmarkStart w:id="4029" w:name="_Toc130922874"/>
      <w:bookmarkStart w:id="4030" w:name="_Toc137303286"/>
      <w:bookmarkStart w:id="4031" w:name="_Toc138889510"/>
      <w:bookmarkStart w:id="4032" w:name="_Toc145111322"/>
      <w:bookmarkStart w:id="4033" w:name="_Toc155265298"/>
      <w:bookmarkStart w:id="4034" w:name="_Toc161852873"/>
      <w:r w:rsidRPr="00090C64">
        <w:rPr>
          <w:lang w:eastAsia="sv-SE"/>
        </w:rPr>
        <w:t>6.4.3.2</w:t>
      </w:r>
      <w:r w:rsidRPr="00090C64">
        <w:rPr>
          <w:lang w:eastAsia="sv-SE"/>
        </w:rPr>
        <w:tab/>
        <w:t>Minimum Requirement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035" w:name="_Toc21124976"/>
      <w:bookmarkStart w:id="4036" w:name="_Toc29767966"/>
      <w:bookmarkStart w:id="4037" w:name="_Toc36044408"/>
      <w:bookmarkStart w:id="4038" w:name="_Toc37230313"/>
      <w:bookmarkStart w:id="4039" w:name="_Toc45907456"/>
      <w:bookmarkStart w:id="4040" w:name="_Toc53181561"/>
      <w:bookmarkStart w:id="4041" w:name="_Toc61127432"/>
      <w:bookmarkStart w:id="4042" w:name="_Toc67054446"/>
      <w:bookmarkStart w:id="4043" w:name="_Toc67061444"/>
      <w:bookmarkStart w:id="4044" w:name="_Toc74734962"/>
      <w:bookmarkStart w:id="4045" w:name="_Toc74753205"/>
      <w:bookmarkStart w:id="4046" w:name="_Toc76507464"/>
      <w:bookmarkStart w:id="4047" w:name="_Toc83109073"/>
      <w:bookmarkStart w:id="4048" w:name="_Toc89877886"/>
      <w:bookmarkStart w:id="4049" w:name="_Toc98709737"/>
      <w:bookmarkStart w:id="4050" w:name="_Toc105691552"/>
      <w:bookmarkStart w:id="4051" w:name="_Toc105693866"/>
      <w:bookmarkStart w:id="4052" w:name="_Toc123139202"/>
      <w:bookmarkStart w:id="4053" w:name="_Toc124166002"/>
      <w:bookmarkStart w:id="4054" w:name="_Toc130922875"/>
      <w:bookmarkStart w:id="4055" w:name="_Toc137303287"/>
      <w:bookmarkStart w:id="4056" w:name="_Toc138889511"/>
      <w:bookmarkStart w:id="4057" w:name="_Toc145111323"/>
      <w:bookmarkStart w:id="4058" w:name="_Toc155265299"/>
      <w:bookmarkStart w:id="4059" w:name="_Toc161852874"/>
      <w:r w:rsidRPr="00090C64">
        <w:rPr>
          <w:lang w:eastAsia="sv-SE"/>
        </w:rPr>
        <w:t>6.4.3.3</w:t>
      </w:r>
      <w:r w:rsidRPr="00090C64">
        <w:rPr>
          <w:lang w:eastAsia="sv-SE"/>
        </w:rPr>
        <w:tab/>
        <w:t>Test purpose</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060" w:name="_Toc21124977"/>
      <w:bookmarkStart w:id="4061" w:name="_Toc29767967"/>
      <w:bookmarkStart w:id="4062" w:name="_Toc36044409"/>
      <w:bookmarkStart w:id="4063" w:name="_Toc37230314"/>
      <w:bookmarkStart w:id="4064" w:name="_Toc45907457"/>
      <w:bookmarkStart w:id="4065" w:name="_Toc53181562"/>
      <w:bookmarkStart w:id="4066" w:name="_Toc61127433"/>
      <w:bookmarkStart w:id="4067" w:name="_Toc67054447"/>
      <w:bookmarkStart w:id="4068" w:name="_Toc67061445"/>
      <w:bookmarkStart w:id="4069" w:name="_Toc74734963"/>
      <w:bookmarkStart w:id="4070" w:name="_Toc74753206"/>
      <w:bookmarkStart w:id="4071" w:name="_Toc76507465"/>
      <w:bookmarkStart w:id="4072" w:name="_Toc83109074"/>
      <w:bookmarkStart w:id="4073" w:name="_Toc89877887"/>
      <w:bookmarkStart w:id="4074" w:name="_Toc98709738"/>
      <w:bookmarkStart w:id="4075" w:name="_Toc105691553"/>
      <w:bookmarkStart w:id="4076" w:name="_Toc105693867"/>
      <w:bookmarkStart w:id="4077" w:name="_Toc123139203"/>
      <w:bookmarkStart w:id="4078" w:name="_Toc124166003"/>
      <w:bookmarkStart w:id="4079" w:name="_Toc130922876"/>
      <w:bookmarkStart w:id="4080" w:name="_Toc137303288"/>
      <w:bookmarkStart w:id="4081" w:name="_Toc138889512"/>
      <w:bookmarkStart w:id="4082" w:name="_Toc145111324"/>
      <w:bookmarkStart w:id="4083" w:name="_Toc155265300"/>
      <w:bookmarkStart w:id="4084" w:name="_Toc161852875"/>
      <w:r w:rsidRPr="00090C64">
        <w:rPr>
          <w:lang w:eastAsia="sv-SE"/>
        </w:rPr>
        <w:t>6.</w:t>
      </w:r>
      <w:r w:rsidRPr="00090C64">
        <w:rPr>
          <w:lang w:eastAsia="zh-CN"/>
        </w:rPr>
        <w:t>4.3.</w:t>
      </w:r>
      <w:r w:rsidRPr="00090C64">
        <w:rPr>
          <w:lang w:eastAsia="sv-SE"/>
        </w:rPr>
        <w:t>4</w:t>
      </w:r>
      <w:r w:rsidRPr="00090C64">
        <w:rPr>
          <w:lang w:eastAsia="sv-SE"/>
        </w:rPr>
        <w:tab/>
        <w:t>Method of test</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5565108E" w14:textId="77777777" w:rsidR="00D57C09" w:rsidRPr="00090C64" w:rsidRDefault="00D57C09" w:rsidP="00D57C09">
      <w:pPr>
        <w:pStyle w:val="Heading5"/>
        <w:rPr>
          <w:lang w:eastAsia="sv-SE"/>
        </w:rPr>
      </w:pPr>
      <w:bookmarkStart w:id="4085" w:name="_Toc21124978"/>
      <w:bookmarkStart w:id="4086" w:name="_Toc29767968"/>
      <w:bookmarkStart w:id="4087" w:name="_Toc36044410"/>
      <w:bookmarkStart w:id="4088" w:name="_Toc37230315"/>
      <w:bookmarkStart w:id="4089" w:name="_Toc45907458"/>
      <w:bookmarkStart w:id="4090" w:name="_Toc53181563"/>
      <w:bookmarkStart w:id="4091" w:name="_Toc61127434"/>
      <w:bookmarkStart w:id="4092" w:name="_Toc67054448"/>
      <w:bookmarkStart w:id="4093" w:name="_Toc67061446"/>
      <w:bookmarkStart w:id="4094" w:name="_Toc74734964"/>
      <w:bookmarkStart w:id="4095" w:name="_Toc74753207"/>
      <w:bookmarkStart w:id="4096" w:name="_Toc76507466"/>
      <w:bookmarkStart w:id="4097" w:name="_Toc83109075"/>
      <w:bookmarkStart w:id="4098" w:name="_Toc89877888"/>
      <w:bookmarkStart w:id="4099" w:name="_Toc98709739"/>
      <w:bookmarkStart w:id="4100" w:name="_Toc105691554"/>
      <w:bookmarkStart w:id="4101" w:name="_Toc105693868"/>
      <w:bookmarkStart w:id="4102" w:name="_Toc123139204"/>
      <w:bookmarkStart w:id="4103" w:name="_Toc124166004"/>
      <w:bookmarkStart w:id="4104" w:name="_Toc130922877"/>
      <w:bookmarkStart w:id="4105" w:name="_Toc137303289"/>
      <w:bookmarkStart w:id="4106" w:name="_Toc138889513"/>
      <w:bookmarkStart w:id="4107" w:name="_Toc145111325"/>
      <w:bookmarkStart w:id="4108" w:name="_Toc155265301"/>
      <w:bookmarkStart w:id="4109" w:name="_Toc161852876"/>
      <w:r w:rsidRPr="00090C64">
        <w:rPr>
          <w:lang w:eastAsia="sv-SE"/>
        </w:rPr>
        <w:t>6.4.3.4.1</w:t>
      </w:r>
      <w:r w:rsidRPr="00090C64">
        <w:rPr>
          <w:lang w:eastAsia="sv-SE"/>
        </w:rPr>
        <w:tab/>
        <w:t>Initial conditions</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110" w:name="_Toc21124979"/>
      <w:bookmarkStart w:id="4111" w:name="_Toc29767969"/>
      <w:bookmarkStart w:id="4112" w:name="_Toc36044411"/>
      <w:bookmarkStart w:id="4113" w:name="_Toc37230316"/>
      <w:bookmarkStart w:id="4114" w:name="_Toc45907459"/>
      <w:bookmarkStart w:id="4115" w:name="_Toc53181564"/>
      <w:bookmarkStart w:id="4116" w:name="_Toc61127435"/>
      <w:bookmarkStart w:id="4117" w:name="_Toc67054449"/>
      <w:bookmarkStart w:id="4118" w:name="_Toc67061447"/>
      <w:bookmarkStart w:id="4119" w:name="_Toc74734965"/>
      <w:bookmarkStart w:id="4120" w:name="_Toc74753208"/>
      <w:bookmarkStart w:id="4121" w:name="_Toc76507467"/>
      <w:bookmarkStart w:id="4122" w:name="_Toc83109076"/>
      <w:bookmarkStart w:id="4123" w:name="_Toc89877889"/>
      <w:bookmarkStart w:id="4124" w:name="_Toc98709740"/>
      <w:bookmarkStart w:id="4125" w:name="_Toc105691555"/>
      <w:bookmarkStart w:id="4126" w:name="_Toc105693869"/>
      <w:bookmarkStart w:id="4127" w:name="_Toc123139205"/>
      <w:bookmarkStart w:id="4128" w:name="_Toc124166005"/>
      <w:bookmarkStart w:id="4129" w:name="_Toc130922878"/>
      <w:bookmarkStart w:id="4130" w:name="_Toc137303290"/>
      <w:bookmarkStart w:id="4131" w:name="_Toc138889514"/>
      <w:bookmarkStart w:id="4132" w:name="_Toc145111326"/>
      <w:bookmarkStart w:id="4133" w:name="_Toc155265302"/>
      <w:bookmarkStart w:id="4134" w:name="_Toc161852877"/>
      <w:r w:rsidRPr="00090C64">
        <w:rPr>
          <w:lang w:eastAsia="sv-SE"/>
        </w:rPr>
        <w:t>6.4.3.4.2</w:t>
      </w:r>
      <w:r w:rsidRPr="00090C64">
        <w:rPr>
          <w:lang w:eastAsia="sv-SE"/>
        </w:rPr>
        <w:tab/>
        <w:t>Procedure</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135" w:name="_Toc21124980"/>
      <w:bookmarkStart w:id="4136" w:name="_Toc29767970"/>
      <w:bookmarkStart w:id="4137" w:name="_Toc36044412"/>
      <w:bookmarkStart w:id="4138" w:name="_Toc37230317"/>
      <w:bookmarkStart w:id="4139" w:name="_Toc45907460"/>
      <w:bookmarkStart w:id="4140" w:name="_Toc53181565"/>
      <w:bookmarkStart w:id="4141" w:name="_Toc61127436"/>
      <w:bookmarkStart w:id="4142" w:name="_Toc67054450"/>
      <w:bookmarkStart w:id="4143" w:name="_Toc67061448"/>
      <w:bookmarkStart w:id="4144" w:name="_Toc74734966"/>
      <w:bookmarkStart w:id="4145" w:name="_Toc74753209"/>
      <w:bookmarkStart w:id="4146" w:name="_Toc76507468"/>
      <w:bookmarkStart w:id="4147" w:name="_Toc83109077"/>
      <w:bookmarkStart w:id="4148" w:name="_Toc89877890"/>
      <w:bookmarkStart w:id="4149" w:name="_Toc98709741"/>
      <w:bookmarkStart w:id="4150" w:name="_Toc105691556"/>
      <w:bookmarkStart w:id="4151" w:name="_Toc105693870"/>
      <w:bookmarkStart w:id="4152" w:name="_Toc123139206"/>
      <w:bookmarkStart w:id="4153" w:name="_Toc124166006"/>
      <w:bookmarkStart w:id="4154" w:name="_Toc130922879"/>
      <w:bookmarkStart w:id="4155" w:name="_Toc137303291"/>
      <w:bookmarkStart w:id="4156" w:name="_Toc138889515"/>
      <w:bookmarkStart w:id="4157" w:name="_Toc145111327"/>
      <w:bookmarkStart w:id="4158" w:name="_Toc155265303"/>
      <w:bookmarkStart w:id="4159" w:name="_Toc161852878"/>
      <w:r w:rsidRPr="00090C64">
        <w:rPr>
          <w:lang w:eastAsia="sv-SE"/>
        </w:rPr>
        <w:t>6.</w:t>
      </w:r>
      <w:r w:rsidRPr="00090C64">
        <w:rPr>
          <w:lang w:eastAsia="zh-CN"/>
        </w:rPr>
        <w:t>4.3.</w:t>
      </w:r>
      <w:r w:rsidRPr="00090C64">
        <w:rPr>
          <w:lang w:eastAsia="sv-SE"/>
        </w:rPr>
        <w:t>5</w:t>
      </w:r>
      <w:r w:rsidRPr="00090C64">
        <w:rPr>
          <w:lang w:eastAsia="sv-SE"/>
        </w:rPr>
        <w:tab/>
        <w:t>Test Requirement</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160" w:name="_Toc21124981"/>
      <w:bookmarkStart w:id="4161" w:name="_Toc29767971"/>
      <w:bookmarkStart w:id="4162" w:name="_Toc36044413"/>
      <w:bookmarkStart w:id="4163" w:name="_Toc37230318"/>
      <w:bookmarkStart w:id="4164" w:name="_Toc45907461"/>
      <w:bookmarkStart w:id="4165" w:name="_Toc53181566"/>
      <w:bookmarkStart w:id="4166" w:name="_Toc61127437"/>
      <w:bookmarkStart w:id="4167" w:name="_Toc67054451"/>
      <w:bookmarkStart w:id="4168" w:name="_Toc67061449"/>
      <w:bookmarkStart w:id="4169" w:name="_Toc74734967"/>
      <w:bookmarkStart w:id="4170" w:name="_Toc74753210"/>
      <w:bookmarkStart w:id="4171" w:name="_Toc76507469"/>
      <w:bookmarkStart w:id="4172" w:name="_Toc83109078"/>
      <w:bookmarkStart w:id="4173" w:name="_Toc89877891"/>
      <w:bookmarkStart w:id="4174" w:name="_Toc98709742"/>
      <w:bookmarkStart w:id="4175" w:name="_Toc105691557"/>
      <w:bookmarkStart w:id="4176" w:name="_Toc105693871"/>
      <w:bookmarkStart w:id="4177" w:name="_Toc123139207"/>
      <w:bookmarkStart w:id="4178" w:name="_Toc124166007"/>
      <w:bookmarkStart w:id="4179" w:name="_Toc130922880"/>
      <w:bookmarkStart w:id="4180" w:name="_Toc137303292"/>
      <w:bookmarkStart w:id="4181" w:name="_Toc138889516"/>
      <w:bookmarkStart w:id="4182" w:name="_Toc145111328"/>
      <w:bookmarkStart w:id="4183" w:name="_Toc155265304"/>
      <w:bookmarkStart w:id="4184" w:name="_Toc161852879"/>
      <w:r w:rsidRPr="00090C64">
        <w:t>6.4.4</w:t>
      </w:r>
      <w:r w:rsidRPr="00090C64">
        <w:tab/>
        <w:t>OTA total power dynamic range</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11A51844" w14:textId="77777777" w:rsidR="00D57C09" w:rsidRPr="00090C64" w:rsidRDefault="00D57C09" w:rsidP="00D57C09">
      <w:pPr>
        <w:pStyle w:val="Heading4"/>
        <w:rPr>
          <w:lang w:eastAsia="sv-SE"/>
        </w:rPr>
      </w:pPr>
      <w:bookmarkStart w:id="4185" w:name="_Toc21124982"/>
      <w:bookmarkStart w:id="4186" w:name="_Toc29767972"/>
      <w:bookmarkStart w:id="4187" w:name="_Toc36044414"/>
      <w:bookmarkStart w:id="4188" w:name="_Toc37230319"/>
      <w:bookmarkStart w:id="4189" w:name="_Toc45907462"/>
      <w:bookmarkStart w:id="4190" w:name="_Toc53181567"/>
      <w:bookmarkStart w:id="4191" w:name="_Toc61127438"/>
      <w:bookmarkStart w:id="4192" w:name="_Toc67054452"/>
      <w:bookmarkStart w:id="4193" w:name="_Toc67061450"/>
      <w:bookmarkStart w:id="4194" w:name="_Toc74734968"/>
      <w:bookmarkStart w:id="4195" w:name="_Toc74753211"/>
      <w:bookmarkStart w:id="4196" w:name="_Toc76507470"/>
      <w:bookmarkStart w:id="4197" w:name="_Toc83109079"/>
      <w:bookmarkStart w:id="4198" w:name="_Toc89877892"/>
      <w:bookmarkStart w:id="4199" w:name="_Toc98709743"/>
      <w:bookmarkStart w:id="4200" w:name="_Toc105691558"/>
      <w:bookmarkStart w:id="4201" w:name="_Toc105693872"/>
      <w:bookmarkStart w:id="4202" w:name="_Toc123139208"/>
      <w:bookmarkStart w:id="4203" w:name="_Toc124166008"/>
      <w:bookmarkStart w:id="4204" w:name="_Toc130922881"/>
      <w:bookmarkStart w:id="4205" w:name="_Toc137303293"/>
      <w:bookmarkStart w:id="4206" w:name="_Toc138889517"/>
      <w:bookmarkStart w:id="4207" w:name="_Toc145111329"/>
      <w:bookmarkStart w:id="4208" w:name="_Toc155265305"/>
      <w:bookmarkStart w:id="4209" w:name="_Toc161852880"/>
      <w:r w:rsidRPr="00090C64">
        <w:rPr>
          <w:lang w:eastAsia="sv-SE"/>
        </w:rPr>
        <w:t>6.4.4.1</w:t>
      </w:r>
      <w:r w:rsidRPr="00090C64">
        <w:rPr>
          <w:lang w:eastAsia="sv-SE"/>
        </w:rPr>
        <w:tab/>
        <w:t>Definition and applicability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210" w:name="_Toc21124983"/>
      <w:bookmarkStart w:id="4211" w:name="_Toc29767973"/>
      <w:bookmarkStart w:id="4212" w:name="_Toc36044415"/>
      <w:bookmarkStart w:id="4213" w:name="_Toc37230320"/>
      <w:bookmarkStart w:id="4214" w:name="_Toc45907463"/>
      <w:bookmarkStart w:id="4215" w:name="_Toc53181568"/>
      <w:bookmarkStart w:id="4216" w:name="_Toc61127439"/>
      <w:bookmarkStart w:id="4217" w:name="_Toc67054453"/>
      <w:bookmarkStart w:id="4218" w:name="_Toc67061451"/>
      <w:bookmarkStart w:id="4219" w:name="_Toc74734969"/>
      <w:bookmarkStart w:id="4220" w:name="_Toc74753212"/>
      <w:bookmarkStart w:id="4221" w:name="_Toc76507471"/>
      <w:bookmarkStart w:id="4222" w:name="_Toc83109080"/>
      <w:bookmarkStart w:id="4223" w:name="_Toc89877893"/>
      <w:bookmarkStart w:id="4224" w:name="_Toc98709744"/>
      <w:bookmarkStart w:id="4225" w:name="_Toc105691559"/>
      <w:bookmarkStart w:id="4226" w:name="_Toc105693873"/>
      <w:bookmarkStart w:id="4227" w:name="_Toc123139209"/>
      <w:bookmarkStart w:id="4228" w:name="_Toc124166009"/>
      <w:bookmarkStart w:id="4229" w:name="_Toc130922882"/>
      <w:bookmarkStart w:id="4230" w:name="_Toc137303294"/>
      <w:bookmarkStart w:id="4231" w:name="_Toc138889518"/>
      <w:bookmarkStart w:id="4232" w:name="_Toc145111330"/>
      <w:bookmarkStart w:id="4233" w:name="_Toc155265306"/>
      <w:bookmarkStart w:id="4234" w:name="_Toc161852881"/>
      <w:r w:rsidRPr="00090C64">
        <w:rPr>
          <w:lang w:eastAsia="sv-SE"/>
        </w:rPr>
        <w:t>6.4.4.2</w:t>
      </w:r>
      <w:r w:rsidRPr="00090C64">
        <w:rPr>
          <w:lang w:eastAsia="sv-SE"/>
        </w:rPr>
        <w:tab/>
        <w:t>Minimum Requirement</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235" w:name="_Toc21124984"/>
      <w:bookmarkStart w:id="4236" w:name="_Toc29767974"/>
      <w:bookmarkStart w:id="4237" w:name="_Toc36044416"/>
      <w:bookmarkStart w:id="4238" w:name="_Toc37230321"/>
      <w:bookmarkStart w:id="4239" w:name="_Toc45907464"/>
      <w:bookmarkStart w:id="4240" w:name="_Toc53181569"/>
      <w:bookmarkStart w:id="4241" w:name="_Toc61127440"/>
      <w:bookmarkStart w:id="4242" w:name="_Toc67054454"/>
      <w:bookmarkStart w:id="4243" w:name="_Toc67061452"/>
      <w:bookmarkStart w:id="4244" w:name="_Toc74734970"/>
      <w:bookmarkStart w:id="4245" w:name="_Toc74753213"/>
      <w:bookmarkStart w:id="4246" w:name="_Toc76507472"/>
      <w:bookmarkStart w:id="4247" w:name="_Toc83109081"/>
      <w:bookmarkStart w:id="4248" w:name="_Toc89877894"/>
      <w:bookmarkStart w:id="4249" w:name="_Toc98709745"/>
      <w:bookmarkStart w:id="4250" w:name="_Toc105691560"/>
      <w:bookmarkStart w:id="4251" w:name="_Toc105693874"/>
      <w:bookmarkStart w:id="4252" w:name="_Toc123139210"/>
      <w:bookmarkStart w:id="4253" w:name="_Toc124166010"/>
      <w:bookmarkStart w:id="4254" w:name="_Toc130922883"/>
      <w:bookmarkStart w:id="4255" w:name="_Toc137303295"/>
      <w:bookmarkStart w:id="4256" w:name="_Toc138889519"/>
      <w:bookmarkStart w:id="4257" w:name="_Toc145111331"/>
      <w:bookmarkStart w:id="4258" w:name="_Toc155265307"/>
      <w:bookmarkStart w:id="4259" w:name="_Toc161852882"/>
      <w:r w:rsidRPr="00090C64">
        <w:rPr>
          <w:lang w:eastAsia="sv-SE"/>
        </w:rPr>
        <w:t>6.4.4.3</w:t>
      </w:r>
      <w:r w:rsidRPr="00090C64">
        <w:rPr>
          <w:lang w:eastAsia="sv-SE"/>
        </w:rPr>
        <w:tab/>
        <w:t>Test purpose</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260" w:name="_Toc21124985"/>
      <w:bookmarkStart w:id="4261" w:name="_Toc29767975"/>
      <w:bookmarkStart w:id="4262" w:name="_Toc36044417"/>
      <w:bookmarkStart w:id="4263" w:name="_Toc37230322"/>
      <w:bookmarkStart w:id="4264" w:name="_Toc45907465"/>
      <w:bookmarkStart w:id="4265" w:name="_Toc53181570"/>
      <w:bookmarkStart w:id="4266" w:name="_Toc61127441"/>
      <w:bookmarkStart w:id="4267" w:name="_Toc67054455"/>
      <w:bookmarkStart w:id="4268" w:name="_Toc67061453"/>
      <w:bookmarkStart w:id="4269" w:name="_Toc74734971"/>
      <w:bookmarkStart w:id="4270" w:name="_Toc74753214"/>
      <w:bookmarkStart w:id="4271" w:name="_Toc76507473"/>
      <w:bookmarkStart w:id="4272" w:name="_Toc83109082"/>
      <w:bookmarkStart w:id="4273" w:name="_Toc89877895"/>
      <w:bookmarkStart w:id="4274" w:name="_Toc98709746"/>
      <w:bookmarkStart w:id="4275" w:name="_Toc105691561"/>
      <w:bookmarkStart w:id="4276" w:name="_Toc105693875"/>
      <w:bookmarkStart w:id="4277" w:name="_Toc123139211"/>
      <w:bookmarkStart w:id="4278" w:name="_Toc124166011"/>
      <w:bookmarkStart w:id="4279" w:name="_Toc130922884"/>
      <w:bookmarkStart w:id="4280" w:name="_Toc137303296"/>
      <w:bookmarkStart w:id="4281" w:name="_Toc138889520"/>
      <w:bookmarkStart w:id="4282" w:name="_Toc145111332"/>
      <w:bookmarkStart w:id="4283" w:name="_Toc155265308"/>
      <w:bookmarkStart w:id="4284" w:name="_Toc161852883"/>
      <w:r w:rsidRPr="00090C64">
        <w:rPr>
          <w:lang w:eastAsia="sv-SE"/>
        </w:rPr>
        <w:t>6.</w:t>
      </w:r>
      <w:r w:rsidRPr="00090C64">
        <w:rPr>
          <w:lang w:eastAsia="zh-CN"/>
        </w:rPr>
        <w:t>4.4.</w:t>
      </w:r>
      <w:r w:rsidRPr="00090C64">
        <w:rPr>
          <w:lang w:eastAsia="sv-SE"/>
        </w:rPr>
        <w:t>4</w:t>
      </w:r>
      <w:r w:rsidRPr="00090C64">
        <w:rPr>
          <w:lang w:eastAsia="sv-SE"/>
        </w:rPr>
        <w:tab/>
        <w:t>Method of test</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02B0BF22" w14:textId="77777777" w:rsidR="00D57C09" w:rsidRPr="00090C64" w:rsidRDefault="00D57C09" w:rsidP="00D57C09">
      <w:pPr>
        <w:pStyle w:val="Heading5"/>
        <w:rPr>
          <w:lang w:eastAsia="sv-SE"/>
        </w:rPr>
      </w:pPr>
      <w:bookmarkStart w:id="4285" w:name="_Toc21124986"/>
      <w:bookmarkStart w:id="4286" w:name="_Toc29767976"/>
      <w:bookmarkStart w:id="4287" w:name="_Toc36044418"/>
      <w:bookmarkStart w:id="4288" w:name="_Toc37230323"/>
      <w:bookmarkStart w:id="4289" w:name="_Toc45907466"/>
      <w:bookmarkStart w:id="4290" w:name="_Toc53181571"/>
      <w:bookmarkStart w:id="4291" w:name="_Toc61127442"/>
      <w:bookmarkStart w:id="4292" w:name="_Toc67054456"/>
      <w:bookmarkStart w:id="4293" w:name="_Toc67061454"/>
      <w:bookmarkStart w:id="4294" w:name="_Toc74734972"/>
      <w:bookmarkStart w:id="4295" w:name="_Toc74753215"/>
      <w:bookmarkStart w:id="4296" w:name="_Toc76507474"/>
      <w:bookmarkStart w:id="4297" w:name="_Toc83109083"/>
      <w:bookmarkStart w:id="4298" w:name="_Toc89877896"/>
      <w:bookmarkStart w:id="4299" w:name="_Toc98709747"/>
      <w:bookmarkStart w:id="4300" w:name="_Toc105691562"/>
      <w:bookmarkStart w:id="4301" w:name="_Toc105693876"/>
      <w:bookmarkStart w:id="4302" w:name="_Toc123139212"/>
      <w:bookmarkStart w:id="4303" w:name="_Toc124166012"/>
      <w:bookmarkStart w:id="4304" w:name="_Toc130922885"/>
      <w:bookmarkStart w:id="4305" w:name="_Toc137303297"/>
      <w:bookmarkStart w:id="4306" w:name="_Toc138889521"/>
      <w:bookmarkStart w:id="4307" w:name="_Toc145111333"/>
      <w:bookmarkStart w:id="4308" w:name="_Toc155265309"/>
      <w:bookmarkStart w:id="4309" w:name="_Toc161852884"/>
      <w:r w:rsidRPr="00090C64">
        <w:rPr>
          <w:lang w:eastAsia="sv-SE"/>
        </w:rPr>
        <w:t>6.4.4.4.1</w:t>
      </w:r>
      <w:r w:rsidRPr="00090C64">
        <w:rPr>
          <w:lang w:eastAsia="sv-SE"/>
        </w:rPr>
        <w:tab/>
        <w:t>Initial conditions</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310" w:name="_Toc21124987"/>
      <w:bookmarkStart w:id="4311" w:name="_Toc29767977"/>
      <w:bookmarkStart w:id="4312" w:name="_Toc36044419"/>
      <w:bookmarkStart w:id="4313" w:name="_Toc37230324"/>
      <w:bookmarkStart w:id="4314" w:name="_Toc45907467"/>
      <w:bookmarkStart w:id="4315" w:name="_Toc53181572"/>
      <w:bookmarkStart w:id="4316" w:name="_Toc61127443"/>
      <w:bookmarkStart w:id="4317" w:name="_Toc67054457"/>
      <w:bookmarkStart w:id="4318" w:name="_Toc67061455"/>
      <w:bookmarkStart w:id="4319" w:name="_Toc74734973"/>
      <w:bookmarkStart w:id="4320" w:name="_Toc74753216"/>
      <w:bookmarkStart w:id="4321" w:name="_Toc76507475"/>
      <w:bookmarkStart w:id="4322" w:name="_Toc83109084"/>
      <w:bookmarkStart w:id="4323" w:name="_Toc89877897"/>
      <w:bookmarkStart w:id="4324" w:name="_Toc98709748"/>
      <w:bookmarkStart w:id="4325" w:name="_Toc105691563"/>
      <w:bookmarkStart w:id="4326" w:name="_Toc105693877"/>
      <w:bookmarkStart w:id="4327" w:name="_Toc123139213"/>
      <w:bookmarkStart w:id="4328" w:name="_Toc124166013"/>
      <w:bookmarkStart w:id="4329" w:name="_Toc130922886"/>
      <w:bookmarkStart w:id="4330" w:name="_Toc137303298"/>
      <w:bookmarkStart w:id="4331" w:name="_Toc138889522"/>
      <w:bookmarkStart w:id="4332" w:name="_Toc145111334"/>
      <w:bookmarkStart w:id="4333" w:name="_Toc155265310"/>
      <w:bookmarkStart w:id="4334" w:name="_Toc161852885"/>
      <w:r w:rsidRPr="00090C64">
        <w:rPr>
          <w:lang w:eastAsia="sv-SE"/>
        </w:rPr>
        <w:t>6.4.4.4.2</w:t>
      </w:r>
      <w:r w:rsidRPr="00090C64">
        <w:rPr>
          <w:lang w:eastAsia="sv-SE"/>
        </w:rPr>
        <w:tab/>
        <w:t>Procedure</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2189EBEC" w14:textId="77777777" w:rsidR="00D57C09" w:rsidRPr="00090C64" w:rsidRDefault="00D57C09" w:rsidP="00554118">
      <w:pPr>
        <w:pStyle w:val="H6"/>
      </w:pPr>
      <w:bookmarkStart w:id="4335" w:name="_Toc21124988"/>
      <w:bookmarkStart w:id="4336" w:name="_Toc29767978"/>
      <w:bookmarkStart w:id="4337" w:name="_Toc36044420"/>
      <w:bookmarkStart w:id="4338" w:name="_Toc37230325"/>
      <w:bookmarkStart w:id="4339" w:name="_Toc45907468"/>
      <w:bookmarkStart w:id="4340" w:name="_Toc53181573"/>
      <w:r w:rsidRPr="00090C64">
        <w:t>6.4.4.4.2.1</w:t>
      </w:r>
      <w:r w:rsidRPr="00090C64">
        <w:tab/>
        <w:t>General procedure</w:t>
      </w:r>
      <w:bookmarkEnd w:id="4335"/>
      <w:bookmarkEnd w:id="4336"/>
      <w:bookmarkEnd w:id="4337"/>
      <w:bookmarkEnd w:id="4338"/>
      <w:bookmarkEnd w:id="4339"/>
      <w:bookmarkEnd w:id="4340"/>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341" w:name="_Toc21124989"/>
      <w:bookmarkStart w:id="4342" w:name="_Toc29767979"/>
      <w:bookmarkStart w:id="4343" w:name="_Toc36044421"/>
      <w:bookmarkStart w:id="4344" w:name="_Toc37230326"/>
      <w:bookmarkStart w:id="4345" w:name="_Toc45907469"/>
      <w:bookmarkStart w:id="4346" w:name="_Toc53181574"/>
      <w:r w:rsidRPr="00090C64">
        <w:t>6.4.4.4.2.2</w:t>
      </w:r>
      <w:r w:rsidRPr="00090C64">
        <w:tab/>
        <w:t>UTRA FDD</w:t>
      </w:r>
      <w:bookmarkEnd w:id="4341"/>
      <w:bookmarkEnd w:id="4342"/>
      <w:bookmarkEnd w:id="4343"/>
      <w:bookmarkEnd w:id="4344"/>
      <w:bookmarkEnd w:id="4345"/>
      <w:bookmarkEnd w:id="4346"/>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347" w:name="_Toc21124990"/>
      <w:bookmarkStart w:id="4348" w:name="_Toc29767980"/>
      <w:bookmarkStart w:id="4349" w:name="_Toc36044422"/>
      <w:bookmarkStart w:id="4350" w:name="_Toc37230327"/>
      <w:bookmarkStart w:id="4351" w:name="_Toc45907470"/>
      <w:bookmarkStart w:id="4352" w:name="_Toc53181575"/>
      <w:r w:rsidRPr="00090C64">
        <w:t>6.4.4.4.2.3</w:t>
      </w:r>
      <w:r w:rsidRPr="00090C64">
        <w:tab/>
        <w:t>E-UTRA</w:t>
      </w:r>
      <w:bookmarkEnd w:id="4347"/>
      <w:bookmarkEnd w:id="4348"/>
      <w:bookmarkEnd w:id="4349"/>
      <w:bookmarkEnd w:id="4350"/>
      <w:bookmarkEnd w:id="4351"/>
      <w:bookmarkEnd w:id="4352"/>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353" w:name="_Toc21124991"/>
      <w:bookmarkStart w:id="4354" w:name="_Toc29767981"/>
      <w:bookmarkStart w:id="4355" w:name="_Toc36044423"/>
      <w:bookmarkStart w:id="4356" w:name="_Toc37230328"/>
      <w:bookmarkStart w:id="4357" w:name="_Toc45907471"/>
      <w:bookmarkStart w:id="4358" w:name="_Toc53181576"/>
      <w:r w:rsidRPr="00090C64">
        <w:t>6.4.4.4.2.4</w:t>
      </w:r>
      <w:r w:rsidRPr="00090C64">
        <w:tab/>
        <w:t>NR</w:t>
      </w:r>
      <w:bookmarkEnd w:id="4353"/>
      <w:bookmarkEnd w:id="4354"/>
      <w:bookmarkEnd w:id="4355"/>
      <w:bookmarkEnd w:id="4356"/>
      <w:bookmarkEnd w:id="4357"/>
      <w:bookmarkEnd w:id="4358"/>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359" w:name="_Toc21124992"/>
      <w:bookmarkStart w:id="4360" w:name="_Toc29767982"/>
      <w:bookmarkStart w:id="4361" w:name="_Toc36044424"/>
      <w:bookmarkStart w:id="4362" w:name="_Toc37230329"/>
      <w:bookmarkStart w:id="4363" w:name="_Toc45907472"/>
      <w:bookmarkStart w:id="4364" w:name="_Toc53181577"/>
      <w:bookmarkStart w:id="4365" w:name="_Toc61127444"/>
      <w:bookmarkStart w:id="4366" w:name="_Toc67054458"/>
      <w:bookmarkStart w:id="4367" w:name="_Toc67061456"/>
      <w:bookmarkStart w:id="4368" w:name="_Toc74734974"/>
      <w:bookmarkStart w:id="4369" w:name="_Toc74753217"/>
      <w:bookmarkStart w:id="4370" w:name="_Toc76507476"/>
      <w:bookmarkStart w:id="4371" w:name="_Toc83109085"/>
      <w:bookmarkStart w:id="4372" w:name="_Toc89877898"/>
      <w:bookmarkStart w:id="4373" w:name="_Toc98709749"/>
      <w:bookmarkStart w:id="4374" w:name="_Toc105691564"/>
      <w:bookmarkStart w:id="4375" w:name="_Toc105693878"/>
      <w:bookmarkStart w:id="4376" w:name="_Toc123139214"/>
      <w:bookmarkStart w:id="4377" w:name="_Toc124166014"/>
      <w:bookmarkStart w:id="4378" w:name="_Toc130922887"/>
      <w:bookmarkStart w:id="4379" w:name="_Toc137303299"/>
      <w:bookmarkStart w:id="4380" w:name="_Toc138889523"/>
      <w:bookmarkStart w:id="4381" w:name="_Toc145111335"/>
      <w:bookmarkStart w:id="4382" w:name="_Toc155265311"/>
      <w:bookmarkStart w:id="4383" w:name="_Toc161852886"/>
      <w:r w:rsidRPr="00090C64">
        <w:rPr>
          <w:lang w:eastAsia="sv-SE"/>
        </w:rPr>
        <w:t>6.</w:t>
      </w:r>
      <w:r w:rsidRPr="00090C64">
        <w:rPr>
          <w:lang w:eastAsia="zh-CN"/>
        </w:rPr>
        <w:t>4.4.</w:t>
      </w:r>
      <w:r w:rsidRPr="00090C64">
        <w:rPr>
          <w:lang w:eastAsia="sv-SE"/>
        </w:rPr>
        <w:t>5</w:t>
      </w:r>
      <w:r w:rsidRPr="00090C64">
        <w:rPr>
          <w:lang w:eastAsia="sv-SE"/>
        </w:rPr>
        <w:tab/>
        <w:t>Test Requirement</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3B5AD22A" w14:textId="77777777" w:rsidR="00D57C09" w:rsidRPr="00090C64" w:rsidRDefault="00D57C09" w:rsidP="00D57C09">
      <w:pPr>
        <w:pStyle w:val="Heading5"/>
      </w:pPr>
      <w:bookmarkStart w:id="4384" w:name="_Toc21124993"/>
      <w:bookmarkStart w:id="4385" w:name="_Toc29767983"/>
      <w:bookmarkStart w:id="4386" w:name="_Toc36044425"/>
      <w:bookmarkStart w:id="4387" w:name="_Toc37230330"/>
      <w:bookmarkStart w:id="4388" w:name="_Toc45907473"/>
      <w:bookmarkStart w:id="4389" w:name="_Toc53181578"/>
      <w:bookmarkStart w:id="4390" w:name="_Toc61127445"/>
      <w:bookmarkStart w:id="4391" w:name="_Toc67054459"/>
      <w:bookmarkStart w:id="4392" w:name="_Toc67061457"/>
      <w:bookmarkStart w:id="4393" w:name="_Toc74734975"/>
      <w:bookmarkStart w:id="4394" w:name="_Toc74753218"/>
      <w:bookmarkStart w:id="4395" w:name="_Toc76507477"/>
      <w:bookmarkStart w:id="4396" w:name="_Toc83109086"/>
      <w:bookmarkStart w:id="4397" w:name="_Toc89877899"/>
      <w:bookmarkStart w:id="4398" w:name="_Toc98709750"/>
      <w:bookmarkStart w:id="4399" w:name="_Toc105691565"/>
      <w:bookmarkStart w:id="4400" w:name="_Toc105693879"/>
      <w:bookmarkStart w:id="4401" w:name="_Toc123139215"/>
      <w:bookmarkStart w:id="4402" w:name="_Toc124166015"/>
      <w:bookmarkStart w:id="4403" w:name="_Toc130922888"/>
      <w:bookmarkStart w:id="4404" w:name="_Toc137303300"/>
      <w:bookmarkStart w:id="4405" w:name="_Toc138889524"/>
      <w:bookmarkStart w:id="4406" w:name="_Toc145111336"/>
      <w:bookmarkStart w:id="4407" w:name="_Toc155265312"/>
      <w:bookmarkStart w:id="4408" w:name="_Toc161852887"/>
      <w:r w:rsidRPr="00090C64">
        <w:t>6.4.4.5.1</w:t>
      </w:r>
      <w:r w:rsidRPr="00090C64">
        <w:tab/>
        <w:t>UTRA FDD</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409" w:name="_Toc21124994"/>
      <w:bookmarkStart w:id="4410" w:name="_Toc29767984"/>
      <w:bookmarkStart w:id="4411" w:name="_Toc36044426"/>
      <w:bookmarkStart w:id="4412" w:name="_Toc37230331"/>
      <w:bookmarkStart w:id="4413" w:name="_Toc45907474"/>
      <w:bookmarkStart w:id="4414" w:name="_Toc53181579"/>
      <w:bookmarkStart w:id="4415" w:name="_Toc61127446"/>
      <w:bookmarkStart w:id="4416" w:name="_Toc67054460"/>
      <w:bookmarkStart w:id="4417" w:name="_Toc67061458"/>
      <w:bookmarkStart w:id="4418" w:name="_Toc74734976"/>
      <w:bookmarkStart w:id="4419" w:name="_Toc74753219"/>
      <w:bookmarkStart w:id="4420" w:name="_Toc76507478"/>
      <w:bookmarkStart w:id="4421" w:name="_Toc83109087"/>
      <w:bookmarkStart w:id="4422" w:name="_Toc89877900"/>
      <w:bookmarkStart w:id="4423" w:name="_Toc98709751"/>
      <w:bookmarkStart w:id="4424" w:name="_Toc105691566"/>
      <w:bookmarkStart w:id="4425" w:name="_Toc105693880"/>
      <w:bookmarkStart w:id="4426" w:name="_Toc123139216"/>
      <w:bookmarkStart w:id="4427" w:name="_Toc124166016"/>
      <w:bookmarkStart w:id="4428" w:name="_Toc130922889"/>
      <w:bookmarkStart w:id="4429" w:name="_Toc137303301"/>
      <w:bookmarkStart w:id="4430" w:name="_Toc138889525"/>
      <w:bookmarkStart w:id="4431" w:name="_Toc145111337"/>
      <w:bookmarkStart w:id="4432" w:name="_Toc155265313"/>
      <w:bookmarkStart w:id="4433" w:name="_Toc161852888"/>
      <w:r w:rsidRPr="00090C64">
        <w:t>6.4.4.5.2</w:t>
      </w:r>
      <w:r w:rsidRPr="00090C64">
        <w:tab/>
        <w:t>E-UTRA</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434" w:name="_Toc21124995"/>
      <w:bookmarkStart w:id="4435" w:name="_Toc29767985"/>
      <w:bookmarkStart w:id="4436" w:name="_Toc36044427"/>
      <w:bookmarkStart w:id="4437" w:name="_Toc37230332"/>
      <w:bookmarkStart w:id="4438" w:name="_Toc45907475"/>
      <w:bookmarkStart w:id="4439" w:name="_Toc53181580"/>
      <w:bookmarkStart w:id="4440" w:name="_Toc61127447"/>
      <w:bookmarkStart w:id="4441" w:name="_Toc67054461"/>
      <w:bookmarkStart w:id="4442" w:name="_Toc67061459"/>
      <w:bookmarkStart w:id="4443" w:name="_Toc74734977"/>
      <w:bookmarkStart w:id="4444" w:name="_Toc74753220"/>
      <w:bookmarkStart w:id="4445" w:name="_Toc76507479"/>
      <w:bookmarkStart w:id="4446" w:name="_Toc83109088"/>
      <w:bookmarkStart w:id="4447" w:name="_Toc89877901"/>
      <w:bookmarkStart w:id="4448" w:name="_Toc98709752"/>
      <w:bookmarkStart w:id="4449" w:name="_Toc105691567"/>
      <w:bookmarkStart w:id="4450" w:name="_Toc105693881"/>
      <w:bookmarkStart w:id="4451" w:name="_Toc123139217"/>
      <w:bookmarkStart w:id="4452" w:name="_Toc124166017"/>
      <w:bookmarkStart w:id="4453" w:name="_Toc130922890"/>
      <w:bookmarkStart w:id="4454" w:name="_Toc137303302"/>
      <w:bookmarkStart w:id="4455" w:name="_Toc138889526"/>
      <w:bookmarkStart w:id="4456" w:name="_Toc145111338"/>
      <w:bookmarkStart w:id="4457" w:name="_Toc155265314"/>
      <w:bookmarkStart w:id="4458" w:name="_Toc161852889"/>
      <w:r w:rsidRPr="00090C64">
        <w:t>6.4.4.5.3</w:t>
      </w:r>
      <w:r w:rsidRPr="00090C64">
        <w:tab/>
        <w:t>NR</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459" w:name="_Toc21124996"/>
      <w:bookmarkStart w:id="4460" w:name="_Toc29767986"/>
      <w:bookmarkStart w:id="4461" w:name="_Toc36044428"/>
      <w:bookmarkStart w:id="4462" w:name="_Toc37230333"/>
      <w:bookmarkStart w:id="4463" w:name="_Toc45907476"/>
      <w:bookmarkStart w:id="4464" w:name="_Toc53181581"/>
      <w:bookmarkStart w:id="4465" w:name="_Toc61127448"/>
      <w:bookmarkStart w:id="4466" w:name="_Toc67054462"/>
      <w:bookmarkStart w:id="4467" w:name="_Toc67061460"/>
      <w:bookmarkStart w:id="4468" w:name="_Toc74734978"/>
      <w:bookmarkStart w:id="4469" w:name="_Toc74753221"/>
      <w:bookmarkStart w:id="4470" w:name="_Toc76507480"/>
      <w:bookmarkStart w:id="4471" w:name="_Toc83109089"/>
      <w:bookmarkStart w:id="4472" w:name="_Toc89877902"/>
      <w:bookmarkStart w:id="4473" w:name="_Toc98709753"/>
      <w:bookmarkStart w:id="4474" w:name="_Toc105691568"/>
      <w:bookmarkStart w:id="4475" w:name="_Toc105693882"/>
      <w:bookmarkStart w:id="4476" w:name="_Toc123139218"/>
      <w:bookmarkStart w:id="4477" w:name="_Toc124166018"/>
      <w:bookmarkStart w:id="4478" w:name="_Toc130922891"/>
      <w:bookmarkStart w:id="4479" w:name="_Toc137303303"/>
      <w:bookmarkStart w:id="4480" w:name="_Toc138889527"/>
      <w:bookmarkStart w:id="4481" w:name="_Toc145111339"/>
      <w:bookmarkStart w:id="4482" w:name="_Toc155265315"/>
      <w:bookmarkStart w:id="4483" w:name="_Toc161852890"/>
      <w:r w:rsidRPr="00090C64">
        <w:t>6.4.5</w:t>
      </w:r>
      <w:r w:rsidRPr="00090C64">
        <w:tab/>
        <w:t>OTA IPDL time mask</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635A378D" w14:textId="77777777" w:rsidR="00D57C09" w:rsidRPr="00090C64" w:rsidRDefault="00D57C09" w:rsidP="00D57C09">
      <w:pPr>
        <w:pStyle w:val="Heading4"/>
        <w:rPr>
          <w:lang w:eastAsia="sv-SE"/>
        </w:rPr>
      </w:pPr>
      <w:bookmarkStart w:id="4484" w:name="_Toc21124997"/>
      <w:bookmarkStart w:id="4485" w:name="_Toc29767987"/>
      <w:bookmarkStart w:id="4486" w:name="_Toc36044429"/>
      <w:bookmarkStart w:id="4487" w:name="_Toc37230334"/>
      <w:bookmarkStart w:id="4488" w:name="_Toc45907477"/>
      <w:bookmarkStart w:id="4489" w:name="_Toc53181582"/>
      <w:bookmarkStart w:id="4490" w:name="_Toc61127449"/>
      <w:bookmarkStart w:id="4491" w:name="_Toc67054463"/>
      <w:bookmarkStart w:id="4492" w:name="_Toc67061461"/>
      <w:bookmarkStart w:id="4493" w:name="_Toc74734979"/>
      <w:bookmarkStart w:id="4494" w:name="_Toc74753222"/>
      <w:bookmarkStart w:id="4495" w:name="_Toc76507481"/>
      <w:bookmarkStart w:id="4496" w:name="_Toc83109090"/>
      <w:bookmarkStart w:id="4497" w:name="_Toc89877903"/>
      <w:bookmarkStart w:id="4498" w:name="_Toc98709754"/>
      <w:bookmarkStart w:id="4499" w:name="_Toc105691569"/>
      <w:bookmarkStart w:id="4500" w:name="_Toc105693883"/>
      <w:bookmarkStart w:id="4501" w:name="_Toc123139219"/>
      <w:bookmarkStart w:id="4502" w:name="_Toc124166019"/>
      <w:bookmarkStart w:id="4503" w:name="_Toc130922892"/>
      <w:bookmarkStart w:id="4504" w:name="_Toc137303304"/>
      <w:bookmarkStart w:id="4505" w:name="_Toc138889528"/>
      <w:bookmarkStart w:id="4506" w:name="_Toc145111340"/>
      <w:bookmarkStart w:id="4507" w:name="_Toc155265316"/>
      <w:bookmarkStart w:id="4508" w:name="_Toc161852891"/>
      <w:r w:rsidRPr="00090C64">
        <w:rPr>
          <w:lang w:eastAsia="sv-SE"/>
        </w:rPr>
        <w:t>6.4.5.1</w:t>
      </w:r>
      <w:r w:rsidRPr="00090C64">
        <w:rPr>
          <w:lang w:eastAsia="sv-SE"/>
        </w:rPr>
        <w:tab/>
        <w:t>Definition and applicability</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509" w:name="_Toc21124998"/>
      <w:bookmarkStart w:id="4510" w:name="_Toc29767988"/>
      <w:bookmarkStart w:id="4511" w:name="_Toc36044430"/>
      <w:bookmarkStart w:id="4512" w:name="_Toc37230335"/>
      <w:bookmarkStart w:id="4513" w:name="_Toc45907478"/>
      <w:bookmarkStart w:id="4514" w:name="_Toc53181583"/>
      <w:bookmarkStart w:id="4515" w:name="_Toc61127450"/>
      <w:bookmarkStart w:id="4516" w:name="_Toc67054464"/>
      <w:bookmarkStart w:id="4517" w:name="_Toc67061462"/>
      <w:bookmarkStart w:id="4518" w:name="_Toc74734980"/>
      <w:bookmarkStart w:id="4519" w:name="_Toc74753223"/>
      <w:bookmarkStart w:id="4520" w:name="_Toc76507482"/>
      <w:bookmarkStart w:id="4521" w:name="_Toc83109091"/>
      <w:bookmarkStart w:id="4522" w:name="_Toc89877904"/>
      <w:bookmarkStart w:id="4523" w:name="_Toc98709755"/>
      <w:bookmarkStart w:id="4524" w:name="_Toc105691570"/>
      <w:bookmarkStart w:id="4525" w:name="_Toc105693884"/>
      <w:bookmarkStart w:id="4526" w:name="_Toc123139220"/>
      <w:bookmarkStart w:id="4527" w:name="_Toc124166020"/>
      <w:bookmarkStart w:id="4528" w:name="_Toc130922893"/>
      <w:bookmarkStart w:id="4529" w:name="_Toc137303305"/>
      <w:bookmarkStart w:id="4530" w:name="_Toc138889529"/>
      <w:bookmarkStart w:id="4531" w:name="_Toc145111341"/>
      <w:bookmarkStart w:id="4532" w:name="_Toc155265317"/>
      <w:bookmarkStart w:id="4533" w:name="_Toc161852892"/>
      <w:r w:rsidRPr="00090C64">
        <w:rPr>
          <w:lang w:eastAsia="sv-SE"/>
        </w:rPr>
        <w:t>6.4.5.2</w:t>
      </w:r>
      <w:r w:rsidRPr="00090C64">
        <w:rPr>
          <w:lang w:eastAsia="sv-SE"/>
        </w:rPr>
        <w:tab/>
        <w:t>Minimum Requirement</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534" w:name="_Toc21124999"/>
      <w:bookmarkStart w:id="4535" w:name="_Toc29767989"/>
      <w:bookmarkStart w:id="4536" w:name="_Toc36044431"/>
      <w:bookmarkStart w:id="4537" w:name="_Toc37230336"/>
      <w:bookmarkStart w:id="4538" w:name="_Toc45907479"/>
      <w:bookmarkStart w:id="4539" w:name="_Toc53181584"/>
      <w:bookmarkStart w:id="4540" w:name="_Toc61127451"/>
      <w:bookmarkStart w:id="4541" w:name="_Toc67054465"/>
      <w:bookmarkStart w:id="4542" w:name="_Toc67061463"/>
      <w:bookmarkStart w:id="4543" w:name="_Toc74734981"/>
      <w:bookmarkStart w:id="4544" w:name="_Toc74753224"/>
      <w:bookmarkStart w:id="4545" w:name="_Toc76507483"/>
      <w:bookmarkStart w:id="4546" w:name="_Toc83109092"/>
      <w:bookmarkStart w:id="4547" w:name="_Toc89877905"/>
      <w:bookmarkStart w:id="4548" w:name="_Toc98709756"/>
      <w:bookmarkStart w:id="4549" w:name="_Toc105691571"/>
      <w:bookmarkStart w:id="4550" w:name="_Toc105693885"/>
      <w:bookmarkStart w:id="4551" w:name="_Toc123139221"/>
      <w:bookmarkStart w:id="4552" w:name="_Toc124166021"/>
      <w:bookmarkStart w:id="4553" w:name="_Toc130922894"/>
      <w:bookmarkStart w:id="4554" w:name="_Toc137303306"/>
      <w:bookmarkStart w:id="4555" w:name="_Toc138889530"/>
      <w:bookmarkStart w:id="4556" w:name="_Toc145111342"/>
      <w:bookmarkStart w:id="4557" w:name="_Toc155265318"/>
      <w:bookmarkStart w:id="4558" w:name="_Toc161852893"/>
      <w:r w:rsidRPr="00090C64">
        <w:rPr>
          <w:lang w:eastAsia="sv-SE"/>
        </w:rPr>
        <w:t>6.4.5.3</w:t>
      </w:r>
      <w:r w:rsidRPr="00090C64">
        <w:rPr>
          <w:lang w:eastAsia="sv-SE"/>
        </w:rPr>
        <w:tab/>
        <w:t>Test purpose</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559" w:name="_Toc21125000"/>
      <w:bookmarkStart w:id="4560" w:name="_Toc29767990"/>
      <w:bookmarkStart w:id="4561" w:name="_Toc36044432"/>
      <w:bookmarkStart w:id="4562" w:name="_Toc37230337"/>
      <w:bookmarkStart w:id="4563" w:name="_Toc45907480"/>
      <w:bookmarkStart w:id="4564" w:name="_Toc53181585"/>
      <w:bookmarkStart w:id="4565" w:name="_Toc61127452"/>
      <w:bookmarkStart w:id="4566" w:name="_Toc67054466"/>
      <w:bookmarkStart w:id="4567" w:name="_Toc67061464"/>
      <w:bookmarkStart w:id="4568" w:name="_Toc74734982"/>
      <w:bookmarkStart w:id="4569" w:name="_Toc74753225"/>
      <w:bookmarkStart w:id="4570" w:name="_Toc76507484"/>
      <w:bookmarkStart w:id="4571" w:name="_Toc83109093"/>
      <w:bookmarkStart w:id="4572" w:name="_Toc89877906"/>
      <w:bookmarkStart w:id="4573" w:name="_Toc98709757"/>
      <w:bookmarkStart w:id="4574" w:name="_Toc105691572"/>
      <w:bookmarkStart w:id="4575" w:name="_Toc105693886"/>
      <w:bookmarkStart w:id="4576" w:name="_Toc123139222"/>
      <w:bookmarkStart w:id="4577" w:name="_Toc124166022"/>
      <w:bookmarkStart w:id="4578" w:name="_Toc130922895"/>
      <w:bookmarkStart w:id="4579" w:name="_Toc137303307"/>
      <w:bookmarkStart w:id="4580" w:name="_Toc138889531"/>
      <w:bookmarkStart w:id="4581" w:name="_Toc145111343"/>
      <w:bookmarkStart w:id="4582" w:name="_Toc155265319"/>
      <w:bookmarkStart w:id="4583" w:name="_Toc161852894"/>
      <w:r w:rsidRPr="00090C64">
        <w:rPr>
          <w:lang w:eastAsia="sv-SE"/>
        </w:rPr>
        <w:t>6.</w:t>
      </w:r>
      <w:r w:rsidRPr="00090C64">
        <w:rPr>
          <w:lang w:eastAsia="zh-CN"/>
        </w:rPr>
        <w:t>4.5.</w:t>
      </w:r>
      <w:r w:rsidRPr="00090C64">
        <w:rPr>
          <w:lang w:eastAsia="sv-SE"/>
        </w:rPr>
        <w:t>4</w:t>
      </w:r>
      <w:r w:rsidRPr="00090C64">
        <w:rPr>
          <w:lang w:eastAsia="sv-SE"/>
        </w:rPr>
        <w:tab/>
        <w:t>Method of test</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6BFD73C8" w14:textId="77777777" w:rsidR="00D57C09" w:rsidRPr="00090C64" w:rsidRDefault="00D57C09" w:rsidP="00D57C09">
      <w:pPr>
        <w:pStyle w:val="Heading5"/>
        <w:rPr>
          <w:lang w:eastAsia="sv-SE"/>
        </w:rPr>
      </w:pPr>
      <w:bookmarkStart w:id="4584" w:name="_Toc21125001"/>
      <w:bookmarkStart w:id="4585" w:name="_Toc29767991"/>
      <w:bookmarkStart w:id="4586" w:name="_Toc36044433"/>
      <w:bookmarkStart w:id="4587" w:name="_Toc37230338"/>
      <w:bookmarkStart w:id="4588" w:name="_Toc45907481"/>
      <w:bookmarkStart w:id="4589" w:name="_Toc53181586"/>
      <w:bookmarkStart w:id="4590" w:name="_Toc61127453"/>
      <w:bookmarkStart w:id="4591" w:name="_Toc67054467"/>
      <w:bookmarkStart w:id="4592" w:name="_Toc67061465"/>
      <w:bookmarkStart w:id="4593" w:name="_Toc74734983"/>
      <w:bookmarkStart w:id="4594" w:name="_Toc74753226"/>
      <w:bookmarkStart w:id="4595" w:name="_Toc76507485"/>
      <w:bookmarkStart w:id="4596" w:name="_Toc83109094"/>
      <w:bookmarkStart w:id="4597" w:name="_Toc89877907"/>
      <w:bookmarkStart w:id="4598" w:name="_Toc98709758"/>
      <w:bookmarkStart w:id="4599" w:name="_Toc105691573"/>
      <w:bookmarkStart w:id="4600" w:name="_Toc105693887"/>
      <w:bookmarkStart w:id="4601" w:name="_Toc123139223"/>
      <w:bookmarkStart w:id="4602" w:name="_Toc124166023"/>
      <w:bookmarkStart w:id="4603" w:name="_Toc130922896"/>
      <w:bookmarkStart w:id="4604" w:name="_Toc137303308"/>
      <w:bookmarkStart w:id="4605" w:name="_Toc138889532"/>
      <w:bookmarkStart w:id="4606" w:name="_Toc145111344"/>
      <w:bookmarkStart w:id="4607" w:name="_Toc155265320"/>
      <w:bookmarkStart w:id="4608" w:name="_Toc161852895"/>
      <w:r w:rsidRPr="00090C64">
        <w:rPr>
          <w:lang w:eastAsia="sv-SE"/>
        </w:rPr>
        <w:t>6.4.5.4.1</w:t>
      </w:r>
      <w:r w:rsidRPr="00090C64">
        <w:rPr>
          <w:lang w:eastAsia="sv-SE"/>
        </w:rPr>
        <w:tab/>
        <w:t>Initial conditions</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609" w:name="_Toc21125002"/>
      <w:bookmarkStart w:id="4610" w:name="_Toc29767992"/>
      <w:bookmarkStart w:id="4611" w:name="_Toc36044434"/>
      <w:bookmarkStart w:id="4612" w:name="_Toc37230339"/>
      <w:bookmarkStart w:id="4613" w:name="_Toc45907482"/>
      <w:bookmarkStart w:id="4614" w:name="_Toc53181587"/>
      <w:bookmarkStart w:id="4615" w:name="_Toc61127454"/>
      <w:bookmarkStart w:id="4616" w:name="_Toc67054468"/>
      <w:bookmarkStart w:id="4617" w:name="_Toc67061466"/>
      <w:bookmarkStart w:id="4618" w:name="_Toc74734984"/>
      <w:bookmarkStart w:id="4619" w:name="_Toc74753227"/>
      <w:bookmarkStart w:id="4620" w:name="_Toc76507486"/>
      <w:bookmarkStart w:id="4621" w:name="_Toc83109095"/>
      <w:bookmarkStart w:id="4622" w:name="_Toc89877908"/>
      <w:bookmarkStart w:id="4623" w:name="_Toc98709759"/>
      <w:bookmarkStart w:id="4624" w:name="_Toc105691574"/>
      <w:bookmarkStart w:id="4625" w:name="_Toc105693888"/>
      <w:bookmarkStart w:id="4626" w:name="_Toc123139224"/>
      <w:bookmarkStart w:id="4627" w:name="_Toc124166024"/>
      <w:bookmarkStart w:id="4628" w:name="_Toc130922897"/>
      <w:bookmarkStart w:id="4629" w:name="_Toc137303309"/>
      <w:bookmarkStart w:id="4630" w:name="_Toc138889533"/>
      <w:bookmarkStart w:id="4631" w:name="_Toc145111345"/>
      <w:bookmarkStart w:id="4632" w:name="_Toc155265321"/>
      <w:bookmarkStart w:id="4633" w:name="_Toc161852896"/>
      <w:r w:rsidRPr="00090C64">
        <w:rPr>
          <w:lang w:eastAsia="sv-SE"/>
        </w:rPr>
        <w:t>6.4.5.4.2</w:t>
      </w:r>
      <w:r w:rsidRPr="00090C64">
        <w:rPr>
          <w:lang w:eastAsia="sv-SE"/>
        </w:rPr>
        <w:tab/>
        <w:t>Procedure</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634" w:name="_Toc21125003"/>
      <w:bookmarkStart w:id="4635" w:name="_Toc29767993"/>
      <w:bookmarkStart w:id="4636" w:name="_Toc36044435"/>
      <w:bookmarkStart w:id="4637" w:name="_Toc37230340"/>
      <w:bookmarkStart w:id="4638" w:name="_Toc45907483"/>
      <w:bookmarkStart w:id="4639" w:name="_Toc53181588"/>
      <w:bookmarkStart w:id="4640" w:name="_Toc61127455"/>
      <w:bookmarkStart w:id="4641" w:name="_Toc67054469"/>
      <w:bookmarkStart w:id="4642" w:name="_Toc67061467"/>
      <w:bookmarkStart w:id="4643" w:name="_Toc74734985"/>
      <w:bookmarkStart w:id="4644" w:name="_Toc74753228"/>
      <w:bookmarkStart w:id="4645" w:name="_Toc76507487"/>
      <w:bookmarkStart w:id="4646" w:name="_Toc83109096"/>
      <w:bookmarkStart w:id="4647" w:name="_Toc89877909"/>
      <w:bookmarkStart w:id="4648" w:name="_Toc98709760"/>
      <w:bookmarkStart w:id="4649" w:name="_Toc105691575"/>
      <w:bookmarkStart w:id="4650" w:name="_Toc105693889"/>
      <w:bookmarkStart w:id="4651" w:name="_Toc123139225"/>
      <w:bookmarkStart w:id="4652" w:name="_Toc124166025"/>
      <w:bookmarkStart w:id="4653" w:name="_Toc130922898"/>
      <w:bookmarkStart w:id="4654" w:name="_Toc137303310"/>
      <w:bookmarkStart w:id="4655" w:name="_Toc138889534"/>
      <w:bookmarkStart w:id="4656" w:name="_Toc145111346"/>
      <w:bookmarkStart w:id="4657" w:name="_Toc155265322"/>
      <w:bookmarkStart w:id="4658" w:name="_Toc161852897"/>
      <w:r w:rsidRPr="00090C64">
        <w:rPr>
          <w:lang w:eastAsia="sv-SE"/>
        </w:rPr>
        <w:t>6.</w:t>
      </w:r>
      <w:r w:rsidRPr="00090C64">
        <w:rPr>
          <w:lang w:eastAsia="zh-CN"/>
        </w:rPr>
        <w:t>4.5.</w:t>
      </w:r>
      <w:r w:rsidRPr="00090C64">
        <w:rPr>
          <w:lang w:eastAsia="sv-SE"/>
        </w:rPr>
        <w:t>5</w:t>
      </w:r>
      <w:r w:rsidRPr="00090C64">
        <w:rPr>
          <w:lang w:eastAsia="sv-SE"/>
        </w:rPr>
        <w:tab/>
        <w:t>Test Requirement</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55pt;height:149.45pt" o:ole="">
            <v:imagedata r:id="rId34" o:title=""/>
          </v:shape>
          <o:OLEObject Type="Embed" ProgID="Word.Picture.8" ShapeID="_x0000_i1036" DrawAspect="Content" ObjectID="_1773835193"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659" w:name="_Toc21125004"/>
      <w:bookmarkStart w:id="4660" w:name="_Toc29767994"/>
      <w:bookmarkStart w:id="4661" w:name="_Toc36044436"/>
      <w:bookmarkStart w:id="4662" w:name="_Toc37230341"/>
      <w:bookmarkStart w:id="4663" w:name="_Toc45907484"/>
      <w:bookmarkStart w:id="4664" w:name="_Toc53181589"/>
      <w:bookmarkStart w:id="4665" w:name="_Toc61127456"/>
      <w:bookmarkStart w:id="4666" w:name="_Toc67054470"/>
      <w:bookmarkStart w:id="4667" w:name="_Toc67061468"/>
      <w:bookmarkStart w:id="4668" w:name="_Toc74734986"/>
      <w:bookmarkStart w:id="4669" w:name="_Toc74753229"/>
      <w:bookmarkStart w:id="4670" w:name="_Toc76507488"/>
      <w:bookmarkStart w:id="4671" w:name="_Toc83109097"/>
      <w:bookmarkStart w:id="4672" w:name="_Toc89877910"/>
      <w:bookmarkStart w:id="4673" w:name="_Toc98709761"/>
      <w:bookmarkStart w:id="4674" w:name="_Toc105691576"/>
      <w:bookmarkStart w:id="4675" w:name="_Toc105693890"/>
      <w:bookmarkStart w:id="4676" w:name="_Toc123139226"/>
      <w:bookmarkStart w:id="4677" w:name="_Toc124166026"/>
      <w:bookmarkStart w:id="4678" w:name="_Toc130922899"/>
      <w:bookmarkStart w:id="4679" w:name="_Toc137303311"/>
      <w:bookmarkStart w:id="4680" w:name="_Toc138889535"/>
      <w:bookmarkStart w:id="4681" w:name="_Toc145111347"/>
      <w:bookmarkStart w:id="4682" w:name="_Toc155265323"/>
      <w:bookmarkStart w:id="4683" w:name="_Toc161852898"/>
      <w:r w:rsidRPr="00090C64">
        <w:t>6.4.6</w:t>
      </w:r>
      <w:r w:rsidRPr="00090C64">
        <w:tab/>
        <w:t>OTA RE Power control dynamic range</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2842BBE1" w14:textId="77777777" w:rsidR="00D57C09" w:rsidRPr="00090C64" w:rsidRDefault="00D57C09" w:rsidP="00D57C09">
      <w:pPr>
        <w:pStyle w:val="Heading4"/>
        <w:rPr>
          <w:lang w:eastAsia="sv-SE"/>
        </w:rPr>
      </w:pPr>
      <w:bookmarkStart w:id="4684" w:name="_Toc21125005"/>
      <w:bookmarkStart w:id="4685" w:name="_Toc29767995"/>
      <w:bookmarkStart w:id="4686" w:name="_Toc36044437"/>
      <w:bookmarkStart w:id="4687" w:name="_Toc37230342"/>
      <w:bookmarkStart w:id="4688" w:name="_Toc45907485"/>
      <w:bookmarkStart w:id="4689" w:name="_Toc53181590"/>
      <w:bookmarkStart w:id="4690" w:name="_Toc61127457"/>
      <w:bookmarkStart w:id="4691" w:name="_Toc67054471"/>
      <w:bookmarkStart w:id="4692" w:name="_Toc67061469"/>
      <w:bookmarkStart w:id="4693" w:name="_Toc74734987"/>
      <w:bookmarkStart w:id="4694" w:name="_Toc74753230"/>
      <w:bookmarkStart w:id="4695" w:name="_Toc76507489"/>
      <w:bookmarkStart w:id="4696" w:name="_Toc83109098"/>
      <w:bookmarkStart w:id="4697" w:name="_Toc89877911"/>
      <w:bookmarkStart w:id="4698" w:name="_Toc98709762"/>
      <w:bookmarkStart w:id="4699" w:name="_Toc105691577"/>
      <w:bookmarkStart w:id="4700" w:name="_Toc105693891"/>
      <w:bookmarkStart w:id="4701" w:name="_Toc123139227"/>
      <w:bookmarkStart w:id="4702" w:name="_Toc124166027"/>
      <w:bookmarkStart w:id="4703" w:name="_Toc130922900"/>
      <w:bookmarkStart w:id="4704" w:name="_Toc137303312"/>
      <w:bookmarkStart w:id="4705" w:name="_Toc138889536"/>
      <w:bookmarkStart w:id="4706" w:name="_Toc145111348"/>
      <w:bookmarkStart w:id="4707" w:name="_Toc155265324"/>
      <w:bookmarkStart w:id="4708" w:name="_Toc161852899"/>
      <w:r w:rsidRPr="00090C64">
        <w:rPr>
          <w:lang w:eastAsia="sv-SE"/>
        </w:rPr>
        <w:t>6.4.6.1</w:t>
      </w:r>
      <w:r w:rsidRPr="00090C64">
        <w:rPr>
          <w:lang w:eastAsia="sv-SE"/>
        </w:rPr>
        <w:tab/>
        <w:t>Definition and applicability</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709" w:name="_Toc21125006"/>
      <w:bookmarkStart w:id="4710" w:name="_Toc29767996"/>
      <w:bookmarkStart w:id="4711" w:name="_Toc36044438"/>
      <w:bookmarkStart w:id="4712" w:name="_Toc37230343"/>
      <w:bookmarkStart w:id="4713" w:name="_Toc45907486"/>
      <w:bookmarkStart w:id="4714" w:name="_Toc53181591"/>
      <w:bookmarkStart w:id="4715" w:name="_Toc61127458"/>
      <w:bookmarkStart w:id="4716" w:name="_Toc67054472"/>
      <w:bookmarkStart w:id="4717" w:name="_Toc67061470"/>
      <w:bookmarkStart w:id="4718" w:name="_Toc74734988"/>
      <w:bookmarkStart w:id="4719" w:name="_Toc74753231"/>
      <w:bookmarkStart w:id="4720" w:name="_Toc76507490"/>
      <w:bookmarkStart w:id="4721" w:name="_Toc83109099"/>
      <w:bookmarkStart w:id="4722" w:name="_Toc89877912"/>
      <w:bookmarkStart w:id="4723" w:name="_Toc98709763"/>
      <w:bookmarkStart w:id="4724" w:name="_Toc105691578"/>
      <w:bookmarkStart w:id="4725" w:name="_Toc105693892"/>
      <w:bookmarkStart w:id="4726" w:name="_Toc123139228"/>
      <w:bookmarkStart w:id="4727" w:name="_Toc124166028"/>
      <w:bookmarkStart w:id="4728" w:name="_Toc130922901"/>
      <w:bookmarkStart w:id="4729" w:name="_Toc137303313"/>
      <w:bookmarkStart w:id="4730" w:name="_Toc138889537"/>
      <w:bookmarkStart w:id="4731" w:name="_Toc145111349"/>
      <w:bookmarkStart w:id="4732" w:name="_Toc155265325"/>
      <w:bookmarkStart w:id="4733" w:name="_Toc161852900"/>
      <w:r w:rsidRPr="00090C64">
        <w:rPr>
          <w:lang w:eastAsia="sv-SE"/>
        </w:rPr>
        <w:t>6.4.6.2</w:t>
      </w:r>
      <w:r w:rsidRPr="00090C64">
        <w:rPr>
          <w:lang w:eastAsia="sv-SE"/>
        </w:rPr>
        <w:tab/>
        <w:t>Minimum Requirement</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734" w:name="_Toc21125007"/>
      <w:bookmarkStart w:id="4735" w:name="_Toc29767997"/>
      <w:bookmarkStart w:id="4736" w:name="_Toc36044439"/>
      <w:bookmarkStart w:id="4737" w:name="_Toc37230344"/>
      <w:bookmarkStart w:id="4738" w:name="_Toc45907487"/>
      <w:bookmarkStart w:id="4739" w:name="_Toc53181592"/>
      <w:bookmarkStart w:id="4740" w:name="_Toc61127459"/>
      <w:bookmarkStart w:id="4741" w:name="_Toc67054473"/>
      <w:bookmarkStart w:id="4742" w:name="_Toc67061471"/>
      <w:bookmarkStart w:id="4743" w:name="_Toc74734989"/>
      <w:bookmarkStart w:id="4744" w:name="_Toc74753232"/>
      <w:bookmarkStart w:id="4745" w:name="_Toc76507491"/>
      <w:bookmarkStart w:id="4746" w:name="_Toc83109100"/>
      <w:bookmarkStart w:id="4747" w:name="_Toc89877913"/>
      <w:bookmarkStart w:id="4748" w:name="_Toc98709764"/>
      <w:bookmarkStart w:id="4749" w:name="_Toc105691579"/>
      <w:bookmarkStart w:id="4750" w:name="_Toc105693893"/>
      <w:bookmarkStart w:id="4751" w:name="_Toc123139229"/>
      <w:bookmarkStart w:id="4752" w:name="_Toc124166029"/>
      <w:bookmarkStart w:id="4753" w:name="_Toc130922902"/>
      <w:bookmarkStart w:id="4754" w:name="_Toc137303314"/>
      <w:bookmarkStart w:id="4755" w:name="_Toc138889538"/>
      <w:bookmarkStart w:id="4756" w:name="_Toc145111350"/>
      <w:bookmarkStart w:id="4757" w:name="_Toc155265326"/>
      <w:bookmarkStart w:id="4758" w:name="_Toc161852901"/>
      <w:r w:rsidRPr="00090C64">
        <w:rPr>
          <w:lang w:eastAsia="sv-SE"/>
        </w:rPr>
        <w:t>6.</w:t>
      </w:r>
      <w:r w:rsidRPr="00090C64">
        <w:rPr>
          <w:lang w:eastAsia="zh-CN"/>
        </w:rPr>
        <w:t>4.6.</w:t>
      </w:r>
      <w:r w:rsidRPr="00090C64">
        <w:rPr>
          <w:lang w:eastAsia="sv-SE"/>
        </w:rPr>
        <w:t>3</w:t>
      </w:r>
      <w:r w:rsidRPr="00090C64">
        <w:rPr>
          <w:lang w:eastAsia="sv-SE"/>
        </w:rPr>
        <w:tab/>
        <w:t>Method of test</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759" w:name="_Toc21125008"/>
      <w:bookmarkStart w:id="4760" w:name="_Toc29767998"/>
      <w:bookmarkStart w:id="4761" w:name="_Toc36044440"/>
      <w:bookmarkStart w:id="4762" w:name="_Toc37230345"/>
      <w:bookmarkStart w:id="4763" w:name="_Toc45907488"/>
      <w:bookmarkStart w:id="4764" w:name="_Toc53181593"/>
      <w:bookmarkStart w:id="4765" w:name="_Toc61127460"/>
      <w:bookmarkStart w:id="4766" w:name="_Toc67054474"/>
      <w:bookmarkStart w:id="4767" w:name="_Toc67061472"/>
      <w:bookmarkStart w:id="4768" w:name="_Toc74734990"/>
      <w:bookmarkStart w:id="4769" w:name="_Toc74753233"/>
      <w:bookmarkStart w:id="4770" w:name="_Toc76507492"/>
      <w:bookmarkStart w:id="4771" w:name="_Toc83109101"/>
      <w:bookmarkStart w:id="4772" w:name="_Toc89877914"/>
      <w:bookmarkStart w:id="4773" w:name="_Toc98709765"/>
      <w:bookmarkStart w:id="4774" w:name="_Toc105691580"/>
      <w:bookmarkStart w:id="4775" w:name="_Toc105693894"/>
      <w:bookmarkStart w:id="4776" w:name="_Toc123139230"/>
      <w:bookmarkStart w:id="4777" w:name="_Toc124166030"/>
      <w:bookmarkStart w:id="4778" w:name="_Toc130922903"/>
      <w:bookmarkStart w:id="4779" w:name="_Toc137303315"/>
      <w:bookmarkStart w:id="4780" w:name="_Toc138889539"/>
      <w:bookmarkStart w:id="4781" w:name="_Toc145111351"/>
      <w:bookmarkStart w:id="4782" w:name="_Toc155265327"/>
      <w:bookmarkStart w:id="4783" w:name="_Toc161852902"/>
      <w:r w:rsidRPr="00090C64">
        <w:t>6.5</w:t>
      </w:r>
      <w:r w:rsidRPr="00090C64">
        <w:tab/>
        <w:t>OTA Transmit ON/OFF power</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4EF68913" w14:textId="77777777" w:rsidR="00D57C09" w:rsidRPr="00090C64" w:rsidRDefault="00D57C09" w:rsidP="00D57C09">
      <w:pPr>
        <w:pStyle w:val="Heading3"/>
      </w:pPr>
      <w:bookmarkStart w:id="4784" w:name="_Toc21125009"/>
      <w:bookmarkStart w:id="4785" w:name="_Toc29767999"/>
      <w:bookmarkStart w:id="4786" w:name="_Toc36044441"/>
      <w:bookmarkStart w:id="4787" w:name="_Toc37230346"/>
      <w:bookmarkStart w:id="4788" w:name="_Toc45907489"/>
      <w:bookmarkStart w:id="4789" w:name="_Toc53181594"/>
      <w:bookmarkStart w:id="4790" w:name="_Toc61127461"/>
      <w:bookmarkStart w:id="4791" w:name="_Toc67054475"/>
      <w:bookmarkStart w:id="4792" w:name="_Toc67061473"/>
      <w:bookmarkStart w:id="4793" w:name="_Toc74734991"/>
      <w:bookmarkStart w:id="4794" w:name="_Toc74753234"/>
      <w:bookmarkStart w:id="4795" w:name="_Toc76507493"/>
      <w:bookmarkStart w:id="4796" w:name="_Toc83109102"/>
      <w:bookmarkStart w:id="4797" w:name="_Toc89877915"/>
      <w:bookmarkStart w:id="4798" w:name="_Toc98709766"/>
      <w:bookmarkStart w:id="4799" w:name="_Toc105691581"/>
      <w:bookmarkStart w:id="4800" w:name="_Toc105693895"/>
      <w:bookmarkStart w:id="4801" w:name="_Toc123139231"/>
      <w:bookmarkStart w:id="4802" w:name="_Toc124166031"/>
      <w:bookmarkStart w:id="4803" w:name="_Toc130922904"/>
      <w:bookmarkStart w:id="4804" w:name="_Toc137303316"/>
      <w:bookmarkStart w:id="4805" w:name="_Toc138889540"/>
      <w:bookmarkStart w:id="4806" w:name="_Toc145111352"/>
      <w:bookmarkStart w:id="4807" w:name="_Toc155265328"/>
      <w:bookmarkStart w:id="4808" w:name="_Toc161852903"/>
      <w:r w:rsidRPr="00090C64">
        <w:t>6.5.1</w:t>
      </w:r>
      <w:r w:rsidRPr="00090C64">
        <w:tab/>
        <w:t>General</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809" w:name="_Toc21125010"/>
      <w:bookmarkStart w:id="4810" w:name="_Toc29768000"/>
      <w:bookmarkStart w:id="4811" w:name="_Toc36044442"/>
      <w:bookmarkStart w:id="4812" w:name="_Toc37230347"/>
      <w:bookmarkStart w:id="4813" w:name="_Toc45907490"/>
      <w:bookmarkStart w:id="4814" w:name="_Toc53181595"/>
      <w:bookmarkStart w:id="4815" w:name="_Toc61127462"/>
      <w:bookmarkStart w:id="4816" w:name="_Toc67054476"/>
      <w:bookmarkStart w:id="4817" w:name="_Toc67061474"/>
      <w:bookmarkStart w:id="4818" w:name="_Toc74734992"/>
      <w:bookmarkStart w:id="4819" w:name="_Toc74753235"/>
      <w:bookmarkStart w:id="4820" w:name="_Toc76507494"/>
      <w:bookmarkStart w:id="4821" w:name="_Toc83109103"/>
      <w:bookmarkStart w:id="4822" w:name="_Toc89877916"/>
      <w:bookmarkStart w:id="4823" w:name="_Toc98709767"/>
      <w:bookmarkStart w:id="4824" w:name="_Toc105691582"/>
      <w:bookmarkStart w:id="4825" w:name="_Toc105693896"/>
      <w:bookmarkStart w:id="4826" w:name="_Toc123139232"/>
      <w:bookmarkStart w:id="4827" w:name="_Toc124166032"/>
      <w:bookmarkStart w:id="4828" w:name="_Toc130922905"/>
      <w:bookmarkStart w:id="4829" w:name="_Toc137303317"/>
      <w:bookmarkStart w:id="4830" w:name="_Toc138889541"/>
      <w:bookmarkStart w:id="4831" w:name="_Toc145111353"/>
      <w:bookmarkStart w:id="4832" w:name="_Toc155265329"/>
      <w:bookmarkStart w:id="4833" w:name="_Toc161852904"/>
      <w:r w:rsidRPr="00090C64">
        <w:t>6.5.2</w:t>
      </w:r>
      <w:r w:rsidRPr="00090C64">
        <w:tab/>
        <w:t>OTA Transmitter OFF power</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06ABD93" w14:textId="77777777" w:rsidR="00D57C09" w:rsidRPr="00090C64" w:rsidRDefault="00D57C09" w:rsidP="00D57C09">
      <w:pPr>
        <w:pStyle w:val="Heading4"/>
        <w:rPr>
          <w:lang w:eastAsia="sv-SE"/>
        </w:rPr>
      </w:pPr>
      <w:bookmarkStart w:id="4834" w:name="_Toc21125011"/>
      <w:bookmarkStart w:id="4835" w:name="_Toc29768001"/>
      <w:bookmarkStart w:id="4836" w:name="_Toc36044443"/>
      <w:bookmarkStart w:id="4837" w:name="_Toc37230348"/>
      <w:bookmarkStart w:id="4838" w:name="_Toc45907491"/>
      <w:bookmarkStart w:id="4839" w:name="_Toc53181596"/>
      <w:bookmarkStart w:id="4840" w:name="_Toc61127463"/>
      <w:bookmarkStart w:id="4841" w:name="_Toc67054477"/>
      <w:bookmarkStart w:id="4842" w:name="_Toc67061475"/>
      <w:bookmarkStart w:id="4843" w:name="_Toc74734993"/>
      <w:bookmarkStart w:id="4844" w:name="_Toc74753236"/>
      <w:bookmarkStart w:id="4845" w:name="_Toc76507495"/>
      <w:bookmarkStart w:id="4846" w:name="_Toc83109104"/>
      <w:bookmarkStart w:id="4847" w:name="_Toc89877917"/>
      <w:bookmarkStart w:id="4848" w:name="_Toc98709768"/>
      <w:bookmarkStart w:id="4849" w:name="_Toc105691583"/>
      <w:bookmarkStart w:id="4850" w:name="_Toc105693897"/>
      <w:bookmarkStart w:id="4851" w:name="_Toc123139233"/>
      <w:bookmarkStart w:id="4852" w:name="_Toc124166033"/>
      <w:bookmarkStart w:id="4853" w:name="_Toc130922906"/>
      <w:bookmarkStart w:id="4854" w:name="_Toc137303318"/>
      <w:bookmarkStart w:id="4855" w:name="_Toc138889542"/>
      <w:bookmarkStart w:id="4856" w:name="_Toc145111354"/>
      <w:bookmarkStart w:id="4857" w:name="_Toc155265330"/>
      <w:bookmarkStart w:id="4858" w:name="_Toc161852905"/>
      <w:r w:rsidRPr="00090C64">
        <w:rPr>
          <w:lang w:eastAsia="sv-SE"/>
        </w:rPr>
        <w:t>6.5.2.1</w:t>
      </w:r>
      <w:r w:rsidRPr="00090C64">
        <w:rPr>
          <w:lang w:eastAsia="sv-SE"/>
        </w:rPr>
        <w:tab/>
        <w:t>Definition and applicability</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859" w:name="_Toc21125012"/>
      <w:bookmarkStart w:id="4860" w:name="_Toc29768002"/>
      <w:bookmarkStart w:id="4861" w:name="_Toc36044444"/>
      <w:bookmarkStart w:id="4862" w:name="_Toc37230349"/>
      <w:bookmarkStart w:id="4863" w:name="_Toc45907492"/>
      <w:bookmarkStart w:id="4864" w:name="_Toc53181597"/>
      <w:bookmarkStart w:id="4865" w:name="_Toc61127464"/>
      <w:bookmarkStart w:id="4866" w:name="_Toc67054478"/>
      <w:bookmarkStart w:id="4867" w:name="_Toc67061476"/>
      <w:bookmarkStart w:id="4868" w:name="_Toc74734994"/>
      <w:bookmarkStart w:id="4869" w:name="_Toc74753237"/>
      <w:bookmarkStart w:id="4870" w:name="_Toc76507496"/>
      <w:bookmarkStart w:id="4871" w:name="_Toc83109105"/>
      <w:bookmarkStart w:id="4872" w:name="_Toc89877918"/>
      <w:bookmarkStart w:id="4873" w:name="_Toc98709769"/>
      <w:bookmarkStart w:id="4874" w:name="_Toc105691584"/>
      <w:bookmarkStart w:id="4875" w:name="_Toc105693898"/>
      <w:bookmarkStart w:id="4876" w:name="_Toc123139234"/>
      <w:bookmarkStart w:id="4877" w:name="_Toc124166034"/>
      <w:bookmarkStart w:id="4878" w:name="_Toc130922907"/>
      <w:bookmarkStart w:id="4879" w:name="_Toc137303319"/>
      <w:bookmarkStart w:id="4880" w:name="_Toc138889543"/>
      <w:bookmarkStart w:id="4881" w:name="_Toc145111355"/>
      <w:bookmarkStart w:id="4882" w:name="_Toc155265331"/>
      <w:bookmarkStart w:id="4883" w:name="_Toc161852906"/>
      <w:r w:rsidRPr="00090C64">
        <w:rPr>
          <w:lang w:eastAsia="sv-SE"/>
        </w:rPr>
        <w:t>6.5.2.2</w:t>
      </w:r>
      <w:r w:rsidRPr="00090C64">
        <w:rPr>
          <w:lang w:eastAsia="sv-SE"/>
        </w:rPr>
        <w:tab/>
        <w:t>Minimum Requirement</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4884" w:name="_Toc21125013"/>
      <w:bookmarkStart w:id="4885" w:name="_Toc29768003"/>
      <w:bookmarkStart w:id="4886" w:name="_Toc36044445"/>
      <w:bookmarkStart w:id="4887" w:name="_Toc37230350"/>
      <w:bookmarkStart w:id="4888" w:name="_Toc45907493"/>
      <w:bookmarkStart w:id="4889" w:name="_Toc53181598"/>
      <w:bookmarkStart w:id="4890" w:name="_Toc61127465"/>
      <w:bookmarkStart w:id="4891" w:name="_Toc67054479"/>
      <w:bookmarkStart w:id="4892" w:name="_Toc67061477"/>
      <w:bookmarkStart w:id="4893" w:name="_Toc74734995"/>
      <w:bookmarkStart w:id="4894" w:name="_Toc74753238"/>
      <w:bookmarkStart w:id="4895" w:name="_Toc76507497"/>
      <w:bookmarkStart w:id="4896" w:name="_Toc83109106"/>
      <w:bookmarkStart w:id="4897" w:name="_Toc89877919"/>
      <w:bookmarkStart w:id="4898" w:name="_Toc98709770"/>
      <w:bookmarkStart w:id="4899" w:name="_Toc105691585"/>
      <w:bookmarkStart w:id="4900" w:name="_Toc105693899"/>
      <w:bookmarkStart w:id="4901" w:name="_Toc123139235"/>
      <w:bookmarkStart w:id="4902" w:name="_Toc124166035"/>
      <w:bookmarkStart w:id="4903" w:name="_Toc130922908"/>
      <w:bookmarkStart w:id="4904" w:name="_Toc137303320"/>
      <w:bookmarkStart w:id="4905" w:name="_Toc138889544"/>
      <w:bookmarkStart w:id="4906" w:name="_Toc145111356"/>
      <w:bookmarkStart w:id="4907" w:name="_Toc155265332"/>
      <w:bookmarkStart w:id="4908" w:name="_Toc161852907"/>
      <w:r w:rsidRPr="00090C64">
        <w:rPr>
          <w:lang w:eastAsia="sv-SE"/>
        </w:rPr>
        <w:t>6.5.2.3</w:t>
      </w:r>
      <w:r w:rsidRPr="00090C64">
        <w:rPr>
          <w:lang w:eastAsia="sv-SE"/>
        </w:rPr>
        <w:tab/>
        <w:t>Test purpose</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909" w:name="_Toc21125014"/>
      <w:bookmarkStart w:id="4910" w:name="_Toc29768004"/>
      <w:bookmarkStart w:id="4911" w:name="_Toc36044446"/>
      <w:bookmarkStart w:id="4912" w:name="_Toc37230351"/>
      <w:bookmarkStart w:id="4913" w:name="_Toc45907494"/>
      <w:bookmarkStart w:id="4914" w:name="_Toc53181599"/>
      <w:bookmarkStart w:id="4915" w:name="_Toc61127466"/>
      <w:bookmarkStart w:id="4916" w:name="_Toc67054480"/>
      <w:bookmarkStart w:id="4917" w:name="_Toc67061478"/>
      <w:bookmarkStart w:id="4918" w:name="_Toc74734996"/>
      <w:bookmarkStart w:id="4919" w:name="_Toc74753239"/>
      <w:bookmarkStart w:id="4920" w:name="_Toc76507498"/>
      <w:bookmarkStart w:id="4921" w:name="_Toc83109107"/>
      <w:bookmarkStart w:id="4922" w:name="_Toc89877920"/>
      <w:bookmarkStart w:id="4923" w:name="_Toc98709771"/>
      <w:bookmarkStart w:id="4924" w:name="_Toc105691586"/>
      <w:bookmarkStart w:id="4925" w:name="_Toc105693900"/>
      <w:bookmarkStart w:id="4926" w:name="_Toc123139236"/>
      <w:bookmarkStart w:id="4927" w:name="_Toc124166036"/>
      <w:bookmarkStart w:id="4928" w:name="_Toc130922909"/>
      <w:bookmarkStart w:id="4929" w:name="_Toc137303321"/>
      <w:bookmarkStart w:id="4930" w:name="_Toc138889545"/>
      <w:bookmarkStart w:id="4931" w:name="_Toc145111357"/>
      <w:bookmarkStart w:id="4932" w:name="_Toc155265333"/>
      <w:bookmarkStart w:id="4933" w:name="_Toc161852908"/>
      <w:r w:rsidRPr="00090C64">
        <w:rPr>
          <w:lang w:eastAsia="sv-SE"/>
        </w:rPr>
        <w:t>6.</w:t>
      </w:r>
      <w:r w:rsidRPr="00090C64">
        <w:rPr>
          <w:lang w:eastAsia="zh-CN"/>
        </w:rPr>
        <w:t>5.2.</w:t>
      </w:r>
      <w:r w:rsidRPr="00090C64">
        <w:rPr>
          <w:lang w:eastAsia="sv-SE"/>
        </w:rPr>
        <w:t>4</w:t>
      </w:r>
      <w:r w:rsidRPr="00090C64">
        <w:rPr>
          <w:lang w:eastAsia="sv-SE"/>
        </w:rPr>
        <w:tab/>
        <w:t>Method of test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78BC81B0" w14:textId="77777777" w:rsidR="00D57C09" w:rsidRPr="00090C64" w:rsidRDefault="00D57C09" w:rsidP="00D57C09">
      <w:pPr>
        <w:pStyle w:val="Heading5"/>
        <w:rPr>
          <w:lang w:eastAsia="sv-SE"/>
        </w:rPr>
      </w:pPr>
      <w:bookmarkStart w:id="4934" w:name="_Toc21125015"/>
      <w:bookmarkStart w:id="4935" w:name="_Toc29768005"/>
      <w:bookmarkStart w:id="4936" w:name="_Toc36044447"/>
      <w:bookmarkStart w:id="4937" w:name="_Toc37230352"/>
      <w:bookmarkStart w:id="4938" w:name="_Toc45907495"/>
      <w:bookmarkStart w:id="4939" w:name="_Toc53181600"/>
      <w:bookmarkStart w:id="4940" w:name="_Toc61127467"/>
      <w:bookmarkStart w:id="4941" w:name="_Toc67054481"/>
      <w:bookmarkStart w:id="4942" w:name="_Toc67061479"/>
      <w:bookmarkStart w:id="4943" w:name="_Toc74734997"/>
      <w:bookmarkStart w:id="4944" w:name="_Toc74753240"/>
      <w:bookmarkStart w:id="4945" w:name="_Toc76507499"/>
      <w:bookmarkStart w:id="4946" w:name="_Toc83109108"/>
      <w:bookmarkStart w:id="4947" w:name="_Toc89877921"/>
      <w:bookmarkStart w:id="4948" w:name="_Toc98709772"/>
      <w:bookmarkStart w:id="4949" w:name="_Toc105691587"/>
      <w:bookmarkStart w:id="4950" w:name="_Toc105693901"/>
      <w:bookmarkStart w:id="4951" w:name="_Toc123139237"/>
      <w:bookmarkStart w:id="4952" w:name="_Toc124166037"/>
      <w:bookmarkStart w:id="4953" w:name="_Toc130922910"/>
      <w:bookmarkStart w:id="4954" w:name="_Toc137303322"/>
      <w:bookmarkStart w:id="4955" w:name="_Toc138889546"/>
      <w:bookmarkStart w:id="4956" w:name="_Toc145111358"/>
      <w:bookmarkStart w:id="4957" w:name="_Toc155265334"/>
      <w:bookmarkStart w:id="4958" w:name="_Toc161852909"/>
      <w:r w:rsidRPr="00090C64">
        <w:rPr>
          <w:lang w:eastAsia="sv-SE"/>
        </w:rPr>
        <w:t>6.5.2.4.1</w:t>
      </w:r>
      <w:r w:rsidRPr="00090C64">
        <w:rPr>
          <w:lang w:eastAsia="sv-SE"/>
        </w:rPr>
        <w:tab/>
        <w:t>Initial conditions</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959" w:name="_Toc21125016"/>
      <w:bookmarkStart w:id="4960" w:name="_Toc29768006"/>
      <w:bookmarkStart w:id="4961" w:name="_Toc36044448"/>
      <w:bookmarkStart w:id="4962" w:name="_Toc37230353"/>
      <w:bookmarkStart w:id="4963" w:name="_Toc45907496"/>
      <w:bookmarkStart w:id="4964" w:name="_Toc53181601"/>
      <w:bookmarkStart w:id="4965" w:name="_Toc61127468"/>
      <w:bookmarkStart w:id="4966" w:name="_Toc67054482"/>
      <w:bookmarkStart w:id="4967" w:name="_Toc67061480"/>
      <w:bookmarkStart w:id="4968" w:name="_Toc74734998"/>
      <w:bookmarkStart w:id="4969" w:name="_Toc74753241"/>
      <w:bookmarkStart w:id="4970" w:name="_Toc76507500"/>
      <w:bookmarkStart w:id="4971" w:name="_Toc83109109"/>
      <w:bookmarkStart w:id="4972" w:name="_Toc89877922"/>
      <w:bookmarkStart w:id="4973" w:name="_Toc98709773"/>
      <w:bookmarkStart w:id="4974" w:name="_Toc105691588"/>
      <w:bookmarkStart w:id="4975" w:name="_Toc105693902"/>
      <w:bookmarkStart w:id="4976" w:name="_Toc123139238"/>
      <w:bookmarkStart w:id="4977" w:name="_Toc124166038"/>
      <w:bookmarkStart w:id="4978" w:name="_Toc130922911"/>
      <w:bookmarkStart w:id="4979" w:name="_Toc137303323"/>
      <w:bookmarkStart w:id="4980" w:name="_Toc138889547"/>
      <w:bookmarkStart w:id="4981" w:name="_Toc145111359"/>
      <w:bookmarkStart w:id="4982" w:name="_Toc155265335"/>
      <w:bookmarkStart w:id="4983" w:name="_Toc161852910"/>
      <w:r w:rsidRPr="00090C64">
        <w:rPr>
          <w:lang w:eastAsia="sv-SE"/>
        </w:rPr>
        <w:t>6.5.2.4.2</w:t>
      </w:r>
      <w:r w:rsidRPr="00090C64">
        <w:rPr>
          <w:lang w:eastAsia="sv-SE"/>
        </w:rPr>
        <w:tab/>
        <w:t>Procedure</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984" w:name="_Toc21125017"/>
      <w:bookmarkStart w:id="4985" w:name="_Toc29768007"/>
      <w:bookmarkStart w:id="4986" w:name="_Toc36044449"/>
      <w:bookmarkStart w:id="4987" w:name="_Toc37230354"/>
      <w:bookmarkStart w:id="4988" w:name="_Toc45907497"/>
      <w:bookmarkStart w:id="4989" w:name="_Toc53181602"/>
      <w:bookmarkStart w:id="4990" w:name="_Toc61127469"/>
      <w:bookmarkStart w:id="4991" w:name="_Toc67054483"/>
      <w:bookmarkStart w:id="4992" w:name="_Toc67061481"/>
      <w:bookmarkStart w:id="4993" w:name="_Toc74734999"/>
      <w:bookmarkStart w:id="4994" w:name="_Toc74753242"/>
      <w:bookmarkStart w:id="4995" w:name="_Toc76507501"/>
      <w:bookmarkStart w:id="4996" w:name="_Toc83109110"/>
      <w:bookmarkStart w:id="4997" w:name="_Toc89877923"/>
      <w:bookmarkStart w:id="4998" w:name="_Toc98709774"/>
      <w:bookmarkStart w:id="4999" w:name="_Toc105691589"/>
      <w:bookmarkStart w:id="5000" w:name="_Toc105693903"/>
      <w:bookmarkStart w:id="5001" w:name="_Toc123139239"/>
      <w:bookmarkStart w:id="5002" w:name="_Toc124166039"/>
      <w:bookmarkStart w:id="5003" w:name="_Toc130922912"/>
      <w:bookmarkStart w:id="5004" w:name="_Toc137303324"/>
      <w:bookmarkStart w:id="5005" w:name="_Toc138889548"/>
      <w:bookmarkStart w:id="5006" w:name="_Toc145111360"/>
      <w:bookmarkStart w:id="5007" w:name="_Toc155265336"/>
      <w:bookmarkStart w:id="5008" w:name="_Toc161852911"/>
      <w:r w:rsidRPr="00090C64">
        <w:rPr>
          <w:lang w:eastAsia="sv-SE"/>
        </w:rPr>
        <w:t>6.</w:t>
      </w:r>
      <w:r w:rsidRPr="00090C64">
        <w:rPr>
          <w:lang w:eastAsia="zh-CN"/>
        </w:rPr>
        <w:t>5.2.</w:t>
      </w:r>
      <w:r w:rsidRPr="00090C64">
        <w:rPr>
          <w:lang w:eastAsia="sv-SE"/>
        </w:rPr>
        <w:t>5</w:t>
      </w:r>
      <w:r w:rsidRPr="00090C64">
        <w:rPr>
          <w:lang w:eastAsia="sv-SE"/>
        </w:rPr>
        <w:tab/>
        <w:t>Test Requirement</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009" w:name="_Toc21125018"/>
      <w:bookmarkStart w:id="5010" w:name="_Toc29768008"/>
      <w:bookmarkStart w:id="5011" w:name="_Toc36044450"/>
      <w:bookmarkStart w:id="5012" w:name="_Toc37230355"/>
      <w:bookmarkStart w:id="5013" w:name="_Toc45907498"/>
      <w:bookmarkStart w:id="5014" w:name="_Toc53181603"/>
      <w:bookmarkStart w:id="5015" w:name="_Toc61127470"/>
      <w:bookmarkStart w:id="5016" w:name="_Toc67054484"/>
      <w:bookmarkStart w:id="5017" w:name="_Toc67061482"/>
      <w:bookmarkStart w:id="5018" w:name="_Toc74735000"/>
      <w:bookmarkStart w:id="5019" w:name="_Toc74753243"/>
      <w:bookmarkStart w:id="5020" w:name="_Toc76507502"/>
      <w:bookmarkStart w:id="5021" w:name="_Toc83109111"/>
      <w:bookmarkStart w:id="5022" w:name="_Toc89877924"/>
      <w:bookmarkStart w:id="5023" w:name="_Toc98709775"/>
      <w:bookmarkStart w:id="5024" w:name="_Toc105691590"/>
      <w:bookmarkStart w:id="5025" w:name="_Toc105693904"/>
      <w:bookmarkStart w:id="5026" w:name="_Toc123139240"/>
      <w:bookmarkStart w:id="5027" w:name="_Toc124166040"/>
      <w:bookmarkStart w:id="5028" w:name="_Toc130922913"/>
      <w:bookmarkStart w:id="5029" w:name="_Toc137303325"/>
      <w:bookmarkStart w:id="5030" w:name="_Toc138889549"/>
      <w:bookmarkStart w:id="5031" w:name="_Toc145111361"/>
      <w:bookmarkStart w:id="5032" w:name="_Toc155265337"/>
      <w:bookmarkStart w:id="5033" w:name="_Toc161852912"/>
      <w:r w:rsidRPr="00090C64">
        <w:t>6.5.3</w:t>
      </w:r>
      <w:r w:rsidRPr="00090C64">
        <w:tab/>
        <w:t>OTA Transmitter transient period</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130AFA6B" w14:textId="77777777" w:rsidR="00D57C09" w:rsidRPr="00090C64" w:rsidRDefault="00D57C09" w:rsidP="00D57C09">
      <w:pPr>
        <w:pStyle w:val="Heading4"/>
        <w:rPr>
          <w:lang w:eastAsia="sv-SE"/>
        </w:rPr>
      </w:pPr>
      <w:bookmarkStart w:id="5034" w:name="_Toc21125019"/>
      <w:bookmarkStart w:id="5035" w:name="_Toc29768009"/>
      <w:bookmarkStart w:id="5036" w:name="_Toc36044451"/>
      <w:bookmarkStart w:id="5037" w:name="_Toc37230356"/>
      <w:bookmarkStart w:id="5038" w:name="_Toc45907499"/>
      <w:bookmarkStart w:id="5039" w:name="_Toc53181604"/>
      <w:bookmarkStart w:id="5040" w:name="_Toc61127471"/>
      <w:bookmarkStart w:id="5041" w:name="_Toc67054485"/>
      <w:bookmarkStart w:id="5042" w:name="_Toc67061483"/>
      <w:bookmarkStart w:id="5043" w:name="_Toc74735001"/>
      <w:bookmarkStart w:id="5044" w:name="_Toc74753244"/>
      <w:bookmarkStart w:id="5045" w:name="_Toc76507503"/>
      <w:bookmarkStart w:id="5046" w:name="_Toc83109112"/>
      <w:bookmarkStart w:id="5047" w:name="_Toc89877925"/>
      <w:bookmarkStart w:id="5048" w:name="_Toc98709776"/>
      <w:bookmarkStart w:id="5049" w:name="_Toc105691591"/>
      <w:bookmarkStart w:id="5050" w:name="_Toc105693905"/>
      <w:bookmarkStart w:id="5051" w:name="_Toc123139241"/>
      <w:bookmarkStart w:id="5052" w:name="_Toc124166041"/>
      <w:bookmarkStart w:id="5053" w:name="_Toc130922914"/>
      <w:bookmarkStart w:id="5054" w:name="_Toc137303326"/>
      <w:bookmarkStart w:id="5055" w:name="_Toc138889550"/>
      <w:bookmarkStart w:id="5056" w:name="_Toc145111362"/>
      <w:bookmarkStart w:id="5057" w:name="_Toc155265338"/>
      <w:bookmarkStart w:id="5058" w:name="_Toc161852913"/>
      <w:r w:rsidRPr="00090C64">
        <w:rPr>
          <w:lang w:eastAsia="sv-SE"/>
        </w:rPr>
        <w:t>6.5.3.1</w:t>
      </w:r>
      <w:r w:rsidRPr="00090C64">
        <w:rPr>
          <w:lang w:eastAsia="sv-SE"/>
        </w:rPr>
        <w:tab/>
        <w:t>Definition and applicability</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059" w:name="_MON_1572099881"/>
    <w:bookmarkStart w:id="5060" w:name="_MON_1565440135"/>
    <w:bookmarkStart w:id="5061" w:name="_MON_1572099549"/>
    <w:bookmarkStart w:id="5062" w:name="_MON_1572355398"/>
    <w:bookmarkStart w:id="5063" w:name="_MON_1572099568"/>
    <w:bookmarkStart w:id="5064" w:name="_MON_1572099724"/>
    <w:bookmarkStart w:id="5065" w:name="_MON_1572157718"/>
    <w:bookmarkStart w:id="5066" w:name="_MON_1572454981"/>
    <w:bookmarkStart w:id="5067" w:name="_MON_1572099771"/>
    <w:bookmarkEnd w:id="5059"/>
    <w:bookmarkEnd w:id="5060"/>
    <w:bookmarkEnd w:id="5061"/>
    <w:bookmarkEnd w:id="5062"/>
    <w:bookmarkEnd w:id="5063"/>
    <w:bookmarkEnd w:id="5064"/>
    <w:bookmarkEnd w:id="5065"/>
    <w:bookmarkEnd w:id="5066"/>
    <w:bookmarkEnd w:id="5067"/>
    <w:bookmarkStart w:id="5068" w:name="_MON_1572161131"/>
    <w:bookmarkEnd w:id="5068"/>
    <w:p w14:paraId="4FE178A1" w14:textId="77777777" w:rsidR="00D57C09" w:rsidRPr="00090C64" w:rsidRDefault="00D57C09" w:rsidP="00D57C09">
      <w:pPr>
        <w:pStyle w:val="TH"/>
      </w:pPr>
      <w:r w:rsidRPr="00090C64">
        <w:object w:dxaOrig="9720" w:dyaOrig="4692" w14:anchorId="5EBC3128">
          <v:shape id="_x0000_i1037" type="#_x0000_t75" style="width:447.5pt;height:251.55pt" o:ole="">
            <v:imagedata r:id="rId36" o:title="" croptop="6311f" cropleft="2026f" cropright="2877f"/>
          </v:shape>
          <o:OLEObject Type="Embed" ProgID="Word.Picture.8" ShapeID="_x0000_i1037" DrawAspect="Content" ObjectID="_1773835194"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069"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069"/>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070" w:name="_Toc21125020"/>
      <w:bookmarkStart w:id="5071" w:name="_Toc29768010"/>
      <w:bookmarkStart w:id="5072" w:name="_Toc36044452"/>
      <w:bookmarkStart w:id="5073" w:name="_Toc37230357"/>
      <w:bookmarkStart w:id="5074" w:name="_Toc45907500"/>
      <w:bookmarkStart w:id="5075" w:name="_Toc53181605"/>
      <w:bookmarkStart w:id="5076" w:name="_Toc61127472"/>
      <w:bookmarkStart w:id="5077" w:name="_Toc67054486"/>
      <w:bookmarkStart w:id="5078" w:name="_Toc67061484"/>
      <w:bookmarkStart w:id="5079" w:name="_Toc74735002"/>
      <w:bookmarkStart w:id="5080" w:name="_Toc74753245"/>
      <w:bookmarkStart w:id="5081" w:name="_Toc76507504"/>
      <w:bookmarkStart w:id="5082" w:name="_Toc83109113"/>
      <w:bookmarkStart w:id="5083" w:name="_Toc89877926"/>
      <w:bookmarkStart w:id="5084" w:name="_Toc98709777"/>
      <w:bookmarkStart w:id="5085" w:name="_Toc105691592"/>
      <w:bookmarkStart w:id="5086" w:name="_Toc105693906"/>
      <w:bookmarkStart w:id="5087" w:name="_Toc123139242"/>
      <w:bookmarkStart w:id="5088" w:name="_Toc124166042"/>
      <w:bookmarkStart w:id="5089" w:name="_Toc130922915"/>
      <w:bookmarkStart w:id="5090" w:name="_Toc137303327"/>
      <w:bookmarkStart w:id="5091" w:name="_Toc138889551"/>
      <w:bookmarkStart w:id="5092" w:name="_Toc145111363"/>
      <w:bookmarkStart w:id="5093" w:name="_Toc155265339"/>
      <w:bookmarkStart w:id="5094" w:name="_Toc161852914"/>
      <w:r w:rsidRPr="00090C64">
        <w:rPr>
          <w:lang w:eastAsia="sv-SE"/>
        </w:rPr>
        <w:t>6.5.3.2</w:t>
      </w:r>
      <w:r w:rsidRPr="00090C64">
        <w:rPr>
          <w:lang w:eastAsia="sv-SE"/>
        </w:rPr>
        <w:tab/>
        <w:t>Minimum Requirement</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095" w:name="_Toc21125021"/>
      <w:bookmarkStart w:id="5096" w:name="_Toc29768011"/>
      <w:bookmarkStart w:id="5097" w:name="_Toc36044453"/>
      <w:bookmarkStart w:id="5098" w:name="_Toc37230358"/>
      <w:bookmarkStart w:id="5099" w:name="_Toc45907501"/>
      <w:bookmarkStart w:id="5100" w:name="_Toc53181606"/>
      <w:bookmarkStart w:id="5101" w:name="_Toc61127473"/>
      <w:bookmarkStart w:id="5102" w:name="_Toc67054487"/>
      <w:bookmarkStart w:id="5103" w:name="_Toc67061485"/>
      <w:bookmarkStart w:id="5104" w:name="_Toc74735003"/>
      <w:bookmarkStart w:id="5105" w:name="_Toc74753246"/>
      <w:bookmarkStart w:id="5106" w:name="_Toc76507505"/>
      <w:bookmarkStart w:id="5107" w:name="_Toc83109114"/>
      <w:bookmarkStart w:id="5108" w:name="_Toc89877927"/>
      <w:bookmarkStart w:id="5109" w:name="_Toc98709778"/>
      <w:bookmarkStart w:id="5110" w:name="_Toc105691593"/>
      <w:bookmarkStart w:id="5111" w:name="_Toc105693907"/>
      <w:bookmarkStart w:id="5112" w:name="_Toc123139243"/>
      <w:bookmarkStart w:id="5113" w:name="_Toc124166043"/>
      <w:bookmarkStart w:id="5114" w:name="_Toc130922916"/>
      <w:bookmarkStart w:id="5115" w:name="_Toc137303328"/>
      <w:bookmarkStart w:id="5116" w:name="_Toc138889552"/>
      <w:bookmarkStart w:id="5117" w:name="_Toc145111364"/>
      <w:bookmarkStart w:id="5118" w:name="_Toc155265340"/>
      <w:bookmarkStart w:id="5119" w:name="_Toc161852915"/>
      <w:r w:rsidRPr="00090C64">
        <w:rPr>
          <w:lang w:eastAsia="sv-SE"/>
        </w:rPr>
        <w:t>6.5.3.3</w:t>
      </w:r>
      <w:r w:rsidRPr="00090C64">
        <w:rPr>
          <w:lang w:eastAsia="sv-SE"/>
        </w:rPr>
        <w:tab/>
        <w:t>Test purpose</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120" w:name="_Toc21125022"/>
      <w:bookmarkStart w:id="5121" w:name="_Toc29768012"/>
      <w:bookmarkStart w:id="5122" w:name="_Toc36044454"/>
      <w:bookmarkStart w:id="5123" w:name="_Toc37230359"/>
      <w:bookmarkStart w:id="5124" w:name="_Toc45907502"/>
      <w:bookmarkStart w:id="5125" w:name="_Toc53181607"/>
      <w:bookmarkStart w:id="5126" w:name="_Toc61127474"/>
      <w:bookmarkStart w:id="5127" w:name="_Toc67054488"/>
      <w:bookmarkStart w:id="5128" w:name="_Toc67061486"/>
      <w:bookmarkStart w:id="5129" w:name="_Toc74735004"/>
      <w:bookmarkStart w:id="5130" w:name="_Toc74753247"/>
      <w:bookmarkStart w:id="5131" w:name="_Toc76507506"/>
      <w:bookmarkStart w:id="5132" w:name="_Toc83109115"/>
      <w:bookmarkStart w:id="5133" w:name="_Toc89877928"/>
      <w:bookmarkStart w:id="5134" w:name="_Toc98709779"/>
      <w:bookmarkStart w:id="5135" w:name="_Toc105691594"/>
      <w:bookmarkStart w:id="5136" w:name="_Toc105693908"/>
      <w:bookmarkStart w:id="5137" w:name="_Toc123139244"/>
      <w:bookmarkStart w:id="5138" w:name="_Toc124166044"/>
      <w:bookmarkStart w:id="5139" w:name="_Toc130922917"/>
      <w:bookmarkStart w:id="5140" w:name="_Toc137303329"/>
      <w:bookmarkStart w:id="5141" w:name="_Toc138889553"/>
      <w:bookmarkStart w:id="5142" w:name="_Toc145111365"/>
      <w:bookmarkStart w:id="5143" w:name="_Toc155265341"/>
      <w:bookmarkStart w:id="5144" w:name="_Toc161852916"/>
      <w:r w:rsidRPr="00090C64">
        <w:rPr>
          <w:lang w:eastAsia="sv-SE"/>
        </w:rPr>
        <w:t>6.</w:t>
      </w:r>
      <w:r w:rsidRPr="00090C64">
        <w:rPr>
          <w:lang w:eastAsia="zh-CN"/>
        </w:rPr>
        <w:t>5.3.</w:t>
      </w:r>
      <w:r w:rsidRPr="00090C64">
        <w:rPr>
          <w:lang w:eastAsia="sv-SE"/>
        </w:rPr>
        <w:t>4</w:t>
      </w:r>
      <w:r w:rsidRPr="00090C64">
        <w:rPr>
          <w:lang w:eastAsia="sv-SE"/>
        </w:rPr>
        <w:tab/>
        <w:t>Method of test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33297A7C" w14:textId="77777777" w:rsidR="00D57C09" w:rsidRPr="00090C64" w:rsidRDefault="00D57C09" w:rsidP="00D57C09">
      <w:pPr>
        <w:pStyle w:val="Heading5"/>
        <w:rPr>
          <w:lang w:eastAsia="sv-SE"/>
        </w:rPr>
      </w:pPr>
      <w:bookmarkStart w:id="5145" w:name="_Toc21125023"/>
      <w:bookmarkStart w:id="5146" w:name="_Toc29768013"/>
      <w:bookmarkStart w:id="5147" w:name="_Toc36044455"/>
      <w:bookmarkStart w:id="5148" w:name="_Toc37230360"/>
      <w:bookmarkStart w:id="5149" w:name="_Toc45907503"/>
      <w:bookmarkStart w:id="5150" w:name="_Toc53181608"/>
      <w:bookmarkStart w:id="5151" w:name="_Toc61127475"/>
      <w:bookmarkStart w:id="5152" w:name="_Toc67054489"/>
      <w:bookmarkStart w:id="5153" w:name="_Toc67061487"/>
      <w:bookmarkStart w:id="5154" w:name="_Toc74735005"/>
      <w:bookmarkStart w:id="5155" w:name="_Toc74753248"/>
      <w:bookmarkStart w:id="5156" w:name="_Toc76507507"/>
      <w:bookmarkStart w:id="5157" w:name="_Toc83109116"/>
      <w:bookmarkStart w:id="5158" w:name="_Toc89877929"/>
      <w:bookmarkStart w:id="5159" w:name="_Toc98709780"/>
      <w:bookmarkStart w:id="5160" w:name="_Toc105691595"/>
      <w:bookmarkStart w:id="5161" w:name="_Toc105693909"/>
      <w:bookmarkStart w:id="5162" w:name="_Toc123139245"/>
      <w:bookmarkStart w:id="5163" w:name="_Toc124166045"/>
      <w:bookmarkStart w:id="5164" w:name="_Toc130922918"/>
      <w:bookmarkStart w:id="5165" w:name="_Toc137303330"/>
      <w:bookmarkStart w:id="5166" w:name="_Toc138889554"/>
      <w:bookmarkStart w:id="5167" w:name="_Toc145111366"/>
      <w:bookmarkStart w:id="5168" w:name="_Toc155265342"/>
      <w:bookmarkStart w:id="5169" w:name="_Toc161852917"/>
      <w:r w:rsidRPr="00090C64">
        <w:rPr>
          <w:lang w:eastAsia="sv-SE"/>
        </w:rPr>
        <w:t>6.5.3.4.1</w:t>
      </w:r>
      <w:r w:rsidRPr="00090C64">
        <w:rPr>
          <w:lang w:eastAsia="sv-SE"/>
        </w:rPr>
        <w:tab/>
        <w:t>Initial conditions</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170" w:name="_Toc21125024"/>
      <w:bookmarkStart w:id="5171" w:name="_Toc29768014"/>
      <w:bookmarkStart w:id="5172" w:name="_Toc36044456"/>
      <w:bookmarkStart w:id="5173" w:name="_Toc37230361"/>
      <w:bookmarkStart w:id="5174" w:name="_Toc45907504"/>
      <w:bookmarkStart w:id="5175" w:name="_Toc53181609"/>
      <w:bookmarkStart w:id="5176" w:name="_Toc61127476"/>
      <w:bookmarkStart w:id="5177" w:name="_Toc67054490"/>
      <w:bookmarkStart w:id="5178" w:name="_Toc67061488"/>
      <w:bookmarkStart w:id="5179" w:name="_Toc74735006"/>
      <w:bookmarkStart w:id="5180" w:name="_Toc74753249"/>
      <w:bookmarkStart w:id="5181" w:name="_Toc76507508"/>
      <w:bookmarkStart w:id="5182" w:name="_Toc83109117"/>
      <w:bookmarkStart w:id="5183" w:name="_Toc89877930"/>
      <w:bookmarkStart w:id="5184" w:name="_Toc98709781"/>
      <w:bookmarkStart w:id="5185" w:name="_Toc105691596"/>
      <w:bookmarkStart w:id="5186" w:name="_Toc105693910"/>
      <w:bookmarkStart w:id="5187" w:name="_Toc123139246"/>
      <w:bookmarkStart w:id="5188" w:name="_Toc124166046"/>
      <w:bookmarkStart w:id="5189" w:name="_Toc130922919"/>
      <w:bookmarkStart w:id="5190" w:name="_Toc137303331"/>
      <w:bookmarkStart w:id="5191" w:name="_Toc138889555"/>
      <w:bookmarkStart w:id="5192" w:name="_Toc145111367"/>
      <w:bookmarkStart w:id="5193" w:name="_Toc155265343"/>
      <w:bookmarkStart w:id="5194" w:name="_Toc161852918"/>
      <w:r w:rsidRPr="00090C64">
        <w:rPr>
          <w:lang w:eastAsia="sv-SE"/>
        </w:rPr>
        <w:t>6.5.3.4.2</w:t>
      </w:r>
      <w:r w:rsidRPr="00090C64">
        <w:rPr>
          <w:lang w:eastAsia="sv-SE"/>
        </w:rPr>
        <w:tab/>
        <w:t>Procedure</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195" w:name="_Toc21125025"/>
      <w:bookmarkStart w:id="5196" w:name="_Toc29768015"/>
      <w:bookmarkStart w:id="5197" w:name="_Toc36044457"/>
      <w:bookmarkStart w:id="5198" w:name="_Toc37230362"/>
      <w:bookmarkStart w:id="5199" w:name="_Toc45907505"/>
      <w:bookmarkStart w:id="5200" w:name="_Toc53181610"/>
      <w:bookmarkStart w:id="5201" w:name="_Toc61127477"/>
      <w:bookmarkStart w:id="5202" w:name="_Toc67054491"/>
      <w:bookmarkStart w:id="5203" w:name="_Toc67061489"/>
      <w:bookmarkStart w:id="5204" w:name="_Toc74735007"/>
      <w:bookmarkStart w:id="5205" w:name="_Toc74753250"/>
      <w:bookmarkStart w:id="5206" w:name="_Toc76507509"/>
      <w:bookmarkStart w:id="5207" w:name="_Toc83109118"/>
      <w:bookmarkStart w:id="5208" w:name="_Toc89877931"/>
      <w:bookmarkStart w:id="5209" w:name="_Toc98709782"/>
      <w:bookmarkStart w:id="5210" w:name="_Toc105691597"/>
      <w:bookmarkStart w:id="5211" w:name="_Toc105693911"/>
      <w:bookmarkStart w:id="5212" w:name="_Toc123139247"/>
      <w:bookmarkStart w:id="5213" w:name="_Toc124166047"/>
      <w:bookmarkStart w:id="5214" w:name="_Toc130922920"/>
      <w:bookmarkStart w:id="5215" w:name="_Toc137303332"/>
      <w:bookmarkStart w:id="5216" w:name="_Toc138889556"/>
      <w:bookmarkStart w:id="5217" w:name="_Toc145111368"/>
      <w:bookmarkStart w:id="5218" w:name="_Toc155265344"/>
      <w:bookmarkStart w:id="5219" w:name="_Toc161852919"/>
      <w:r w:rsidRPr="00090C64">
        <w:rPr>
          <w:lang w:eastAsia="sv-SE"/>
        </w:rPr>
        <w:t>6.</w:t>
      </w:r>
      <w:r w:rsidRPr="00090C64">
        <w:rPr>
          <w:lang w:eastAsia="zh-CN"/>
        </w:rPr>
        <w:t>5.3.</w:t>
      </w:r>
      <w:r w:rsidRPr="00090C64">
        <w:rPr>
          <w:lang w:eastAsia="sv-SE"/>
        </w:rPr>
        <w:t>5</w:t>
      </w:r>
      <w:r w:rsidRPr="00090C64">
        <w:rPr>
          <w:lang w:eastAsia="sv-SE"/>
        </w:rPr>
        <w:tab/>
        <w:t>Test Requirement</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220" w:name="_Toc21125026"/>
      <w:bookmarkStart w:id="5221" w:name="_Toc29768016"/>
      <w:bookmarkStart w:id="5222" w:name="_Toc36044458"/>
      <w:bookmarkStart w:id="5223" w:name="_Toc37230363"/>
      <w:bookmarkStart w:id="5224" w:name="_Toc45907506"/>
      <w:bookmarkStart w:id="5225" w:name="_Toc53181611"/>
      <w:bookmarkStart w:id="5226" w:name="_Toc61127478"/>
      <w:bookmarkStart w:id="5227" w:name="_Toc67054492"/>
      <w:bookmarkStart w:id="5228" w:name="_Toc67061490"/>
      <w:bookmarkStart w:id="5229" w:name="_Toc74735008"/>
      <w:bookmarkStart w:id="5230" w:name="_Toc74753251"/>
      <w:bookmarkStart w:id="5231" w:name="_Toc76507510"/>
      <w:bookmarkStart w:id="5232" w:name="_Toc83109119"/>
      <w:bookmarkStart w:id="5233" w:name="_Toc89877932"/>
      <w:bookmarkStart w:id="5234" w:name="_Toc98709783"/>
      <w:bookmarkStart w:id="5235" w:name="_Toc105691598"/>
      <w:bookmarkStart w:id="5236" w:name="_Toc105693912"/>
      <w:bookmarkStart w:id="5237" w:name="_Toc123139248"/>
      <w:bookmarkStart w:id="5238" w:name="_Toc124166048"/>
      <w:bookmarkStart w:id="5239" w:name="_Toc130922921"/>
      <w:bookmarkStart w:id="5240" w:name="_Toc137303333"/>
      <w:bookmarkStart w:id="5241" w:name="_Toc138889557"/>
      <w:bookmarkStart w:id="5242" w:name="_Toc145111369"/>
      <w:bookmarkStart w:id="5243" w:name="_Toc155265345"/>
      <w:bookmarkStart w:id="5244" w:name="_Toc161852920"/>
      <w:r w:rsidRPr="00090C64">
        <w:t>6.6</w:t>
      </w:r>
      <w:r w:rsidRPr="00090C64">
        <w:tab/>
        <w:t>OTA Transmitted signal quality</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1966BF2D" w14:textId="77777777" w:rsidR="00D57C09" w:rsidRPr="00090C64" w:rsidRDefault="00D57C09" w:rsidP="00D57C09">
      <w:pPr>
        <w:pStyle w:val="Heading3"/>
      </w:pPr>
      <w:bookmarkStart w:id="5245" w:name="_Toc21125027"/>
      <w:bookmarkStart w:id="5246" w:name="_Toc29768017"/>
      <w:bookmarkStart w:id="5247" w:name="_Toc36044459"/>
      <w:bookmarkStart w:id="5248" w:name="_Toc37230364"/>
      <w:bookmarkStart w:id="5249" w:name="_Toc45907507"/>
      <w:bookmarkStart w:id="5250" w:name="_Toc53181612"/>
      <w:bookmarkStart w:id="5251" w:name="_Toc61127479"/>
      <w:bookmarkStart w:id="5252" w:name="_Toc67054493"/>
      <w:bookmarkStart w:id="5253" w:name="_Toc67061491"/>
      <w:bookmarkStart w:id="5254" w:name="_Toc74735009"/>
      <w:bookmarkStart w:id="5255" w:name="_Toc74753252"/>
      <w:bookmarkStart w:id="5256" w:name="_Toc76507511"/>
      <w:bookmarkStart w:id="5257" w:name="_Toc83109120"/>
      <w:bookmarkStart w:id="5258" w:name="_Toc89877933"/>
      <w:bookmarkStart w:id="5259" w:name="_Toc98709784"/>
      <w:bookmarkStart w:id="5260" w:name="_Toc105691599"/>
      <w:bookmarkStart w:id="5261" w:name="_Toc105693913"/>
      <w:bookmarkStart w:id="5262" w:name="_Toc123139249"/>
      <w:bookmarkStart w:id="5263" w:name="_Toc124166049"/>
      <w:bookmarkStart w:id="5264" w:name="_Toc130922922"/>
      <w:bookmarkStart w:id="5265" w:name="_Toc137303334"/>
      <w:bookmarkStart w:id="5266" w:name="_Toc138889558"/>
      <w:bookmarkStart w:id="5267" w:name="_Toc145111370"/>
      <w:bookmarkStart w:id="5268" w:name="_Toc155265346"/>
      <w:bookmarkStart w:id="5269" w:name="_Toc161852921"/>
      <w:r w:rsidRPr="00090C64">
        <w:t>6.6.1</w:t>
      </w:r>
      <w:r w:rsidRPr="00090C64">
        <w:tab/>
        <w:t>General</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270" w:name="_Toc21125028"/>
      <w:bookmarkStart w:id="5271" w:name="_Toc29768018"/>
      <w:bookmarkStart w:id="5272" w:name="_Toc36044460"/>
      <w:bookmarkStart w:id="5273" w:name="_Toc37230365"/>
      <w:bookmarkStart w:id="5274" w:name="_Toc45907508"/>
      <w:bookmarkStart w:id="5275" w:name="_Toc53181613"/>
      <w:bookmarkStart w:id="5276" w:name="_Toc61127480"/>
      <w:bookmarkStart w:id="5277" w:name="_Toc67054494"/>
      <w:bookmarkStart w:id="5278" w:name="_Toc67061492"/>
      <w:bookmarkStart w:id="5279" w:name="_Toc74735010"/>
      <w:bookmarkStart w:id="5280" w:name="_Toc74753253"/>
      <w:bookmarkStart w:id="5281" w:name="_Toc76507512"/>
      <w:bookmarkStart w:id="5282" w:name="_Toc83109121"/>
      <w:bookmarkStart w:id="5283" w:name="_Toc89877934"/>
      <w:bookmarkStart w:id="5284" w:name="_Toc98709785"/>
      <w:bookmarkStart w:id="5285" w:name="_Toc105691600"/>
      <w:bookmarkStart w:id="5286" w:name="_Toc105693914"/>
      <w:bookmarkStart w:id="5287" w:name="_Toc123139250"/>
      <w:bookmarkStart w:id="5288" w:name="_Toc124166050"/>
      <w:bookmarkStart w:id="5289" w:name="_Toc130922923"/>
      <w:bookmarkStart w:id="5290" w:name="_Toc137303335"/>
      <w:bookmarkStart w:id="5291" w:name="_Toc138889559"/>
      <w:bookmarkStart w:id="5292" w:name="_Toc145111371"/>
      <w:bookmarkStart w:id="5293" w:name="_Toc155265347"/>
      <w:bookmarkStart w:id="5294" w:name="_Toc161852922"/>
      <w:r w:rsidRPr="00090C64">
        <w:t>6.6.2</w:t>
      </w:r>
      <w:r w:rsidRPr="00090C64">
        <w:tab/>
        <w:t>OTA Frequency Error</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4CCC3EED" w14:textId="77777777" w:rsidR="00D57C09" w:rsidRPr="00090C64" w:rsidRDefault="00D57C09" w:rsidP="00D57C09">
      <w:pPr>
        <w:pStyle w:val="Heading4"/>
        <w:rPr>
          <w:lang w:eastAsia="sv-SE"/>
        </w:rPr>
      </w:pPr>
      <w:bookmarkStart w:id="5295" w:name="_Toc21125029"/>
      <w:bookmarkStart w:id="5296" w:name="_Toc29768019"/>
      <w:bookmarkStart w:id="5297" w:name="_Toc36044461"/>
      <w:bookmarkStart w:id="5298" w:name="_Toc37230366"/>
      <w:bookmarkStart w:id="5299" w:name="_Toc45907509"/>
      <w:bookmarkStart w:id="5300" w:name="_Toc53181614"/>
      <w:bookmarkStart w:id="5301" w:name="_Toc61127481"/>
      <w:bookmarkStart w:id="5302" w:name="_Toc67054495"/>
      <w:bookmarkStart w:id="5303" w:name="_Toc67061493"/>
      <w:bookmarkStart w:id="5304" w:name="_Toc74735011"/>
      <w:bookmarkStart w:id="5305" w:name="_Toc74753254"/>
      <w:bookmarkStart w:id="5306" w:name="_Toc76507513"/>
      <w:bookmarkStart w:id="5307" w:name="_Toc83109122"/>
      <w:bookmarkStart w:id="5308" w:name="_Toc89877935"/>
      <w:bookmarkStart w:id="5309" w:name="_Toc98709786"/>
      <w:bookmarkStart w:id="5310" w:name="_Toc105691601"/>
      <w:bookmarkStart w:id="5311" w:name="_Toc105693915"/>
      <w:bookmarkStart w:id="5312" w:name="_Toc123139251"/>
      <w:bookmarkStart w:id="5313" w:name="_Toc124166051"/>
      <w:bookmarkStart w:id="5314" w:name="_Toc130922924"/>
      <w:bookmarkStart w:id="5315" w:name="_Toc137303336"/>
      <w:bookmarkStart w:id="5316" w:name="_Toc138889560"/>
      <w:bookmarkStart w:id="5317" w:name="_Toc145111372"/>
      <w:bookmarkStart w:id="5318" w:name="_Toc155265348"/>
      <w:bookmarkStart w:id="5319" w:name="_Toc161852923"/>
      <w:r w:rsidRPr="00090C64">
        <w:rPr>
          <w:lang w:eastAsia="sv-SE"/>
        </w:rPr>
        <w:t>6.6.2.1</w:t>
      </w:r>
      <w:r w:rsidRPr="00090C64">
        <w:rPr>
          <w:lang w:eastAsia="sv-SE"/>
        </w:rPr>
        <w:tab/>
        <w:t>Definition and applicability</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320" w:name="_Toc21125030"/>
      <w:bookmarkStart w:id="5321" w:name="_Toc29768020"/>
      <w:bookmarkStart w:id="5322" w:name="_Toc36044462"/>
      <w:bookmarkStart w:id="5323" w:name="_Toc37230367"/>
      <w:bookmarkStart w:id="5324" w:name="_Toc45907510"/>
      <w:bookmarkStart w:id="5325" w:name="_Toc53181615"/>
      <w:bookmarkStart w:id="5326" w:name="_Toc61127482"/>
      <w:bookmarkStart w:id="5327" w:name="_Toc67054496"/>
      <w:bookmarkStart w:id="5328" w:name="_Toc67061494"/>
      <w:bookmarkStart w:id="5329" w:name="_Toc74735012"/>
      <w:bookmarkStart w:id="5330" w:name="_Toc74753255"/>
      <w:bookmarkStart w:id="5331" w:name="_Toc76507514"/>
      <w:bookmarkStart w:id="5332" w:name="_Toc83109123"/>
      <w:bookmarkStart w:id="5333" w:name="_Toc89877936"/>
      <w:bookmarkStart w:id="5334" w:name="_Toc98709787"/>
      <w:bookmarkStart w:id="5335" w:name="_Toc105691602"/>
      <w:bookmarkStart w:id="5336" w:name="_Toc105693916"/>
      <w:bookmarkStart w:id="5337" w:name="_Toc123139252"/>
      <w:bookmarkStart w:id="5338" w:name="_Toc124166052"/>
      <w:bookmarkStart w:id="5339" w:name="_Toc130922925"/>
      <w:bookmarkStart w:id="5340" w:name="_Toc137303337"/>
      <w:bookmarkStart w:id="5341" w:name="_Toc138889561"/>
      <w:bookmarkStart w:id="5342" w:name="_Toc145111373"/>
      <w:bookmarkStart w:id="5343" w:name="_Toc155265349"/>
      <w:bookmarkStart w:id="5344" w:name="_Toc161852924"/>
      <w:r w:rsidRPr="00090C64">
        <w:rPr>
          <w:lang w:eastAsia="sv-SE"/>
        </w:rPr>
        <w:t>6.6.2.2</w:t>
      </w:r>
      <w:r w:rsidRPr="00090C64">
        <w:rPr>
          <w:lang w:eastAsia="sv-SE"/>
        </w:rPr>
        <w:tab/>
        <w:t>Minimum Requirement</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345" w:name="_Toc21125031"/>
      <w:bookmarkStart w:id="5346" w:name="_Toc29768021"/>
      <w:bookmarkStart w:id="5347" w:name="_Toc36044463"/>
      <w:bookmarkStart w:id="5348" w:name="_Toc37230368"/>
      <w:bookmarkStart w:id="5349" w:name="_Toc45907511"/>
      <w:bookmarkStart w:id="5350" w:name="_Toc53181616"/>
      <w:bookmarkStart w:id="5351" w:name="_Toc61127483"/>
      <w:bookmarkStart w:id="5352" w:name="_Toc67054497"/>
      <w:bookmarkStart w:id="5353" w:name="_Toc67061495"/>
      <w:bookmarkStart w:id="5354" w:name="_Toc74735013"/>
      <w:bookmarkStart w:id="5355" w:name="_Toc74753256"/>
      <w:bookmarkStart w:id="5356" w:name="_Toc76507515"/>
      <w:bookmarkStart w:id="5357" w:name="_Toc83109124"/>
      <w:bookmarkStart w:id="5358" w:name="_Toc89877937"/>
      <w:bookmarkStart w:id="5359" w:name="_Toc98709788"/>
      <w:bookmarkStart w:id="5360" w:name="_Toc105691603"/>
      <w:bookmarkStart w:id="5361" w:name="_Toc105693917"/>
      <w:bookmarkStart w:id="5362" w:name="_Toc123139253"/>
      <w:bookmarkStart w:id="5363" w:name="_Toc124166053"/>
      <w:bookmarkStart w:id="5364" w:name="_Toc130922926"/>
      <w:bookmarkStart w:id="5365" w:name="_Toc137303338"/>
      <w:bookmarkStart w:id="5366" w:name="_Toc138889562"/>
      <w:bookmarkStart w:id="5367" w:name="_Toc145111374"/>
      <w:bookmarkStart w:id="5368" w:name="_Toc155265350"/>
      <w:bookmarkStart w:id="5369" w:name="_Toc161852925"/>
      <w:r w:rsidRPr="00090C64">
        <w:rPr>
          <w:lang w:eastAsia="sv-SE"/>
        </w:rPr>
        <w:t>6.6.2.3</w:t>
      </w:r>
      <w:r w:rsidRPr="00090C64">
        <w:rPr>
          <w:lang w:eastAsia="sv-SE"/>
        </w:rPr>
        <w:tab/>
        <w:t>Test purpose</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370" w:name="_Toc21125032"/>
      <w:bookmarkStart w:id="5371" w:name="_Toc29768022"/>
      <w:bookmarkStart w:id="5372" w:name="_Toc36044464"/>
      <w:bookmarkStart w:id="5373" w:name="_Toc37230369"/>
      <w:bookmarkStart w:id="5374" w:name="_Toc45907512"/>
      <w:bookmarkStart w:id="5375" w:name="_Toc53181617"/>
      <w:bookmarkStart w:id="5376" w:name="_Toc61127484"/>
      <w:bookmarkStart w:id="5377" w:name="_Toc67054498"/>
      <w:bookmarkStart w:id="5378" w:name="_Toc67061496"/>
      <w:bookmarkStart w:id="5379" w:name="_Toc74735014"/>
      <w:bookmarkStart w:id="5380" w:name="_Toc74753257"/>
      <w:bookmarkStart w:id="5381" w:name="_Toc76507516"/>
      <w:bookmarkStart w:id="5382" w:name="_Toc83109125"/>
      <w:bookmarkStart w:id="5383" w:name="_Toc89877938"/>
      <w:bookmarkStart w:id="5384" w:name="_Toc98709789"/>
      <w:bookmarkStart w:id="5385" w:name="_Toc105691604"/>
      <w:bookmarkStart w:id="5386" w:name="_Toc105693918"/>
      <w:bookmarkStart w:id="5387" w:name="_Toc123139254"/>
      <w:bookmarkStart w:id="5388" w:name="_Toc124166054"/>
      <w:bookmarkStart w:id="5389" w:name="_Toc130922927"/>
      <w:bookmarkStart w:id="5390" w:name="_Toc137303339"/>
      <w:bookmarkStart w:id="5391" w:name="_Toc138889563"/>
      <w:bookmarkStart w:id="5392" w:name="_Toc145111375"/>
      <w:bookmarkStart w:id="5393" w:name="_Toc155265351"/>
      <w:bookmarkStart w:id="5394" w:name="_Toc161852926"/>
      <w:r w:rsidRPr="00090C64">
        <w:rPr>
          <w:lang w:eastAsia="sv-SE"/>
        </w:rPr>
        <w:t>6.</w:t>
      </w:r>
      <w:r w:rsidRPr="00090C64">
        <w:rPr>
          <w:lang w:eastAsia="zh-CN"/>
        </w:rPr>
        <w:t>6.2.</w:t>
      </w:r>
      <w:r w:rsidRPr="00090C64">
        <w:rPr>
          <w:lang w:eastAsia="sv-SE"/>
        </w:rPr>
        <w:t>4</w:t>
      </w:r>
      <w:r w:rsidRPr="00090C64">
        <w:rPr>
          <w:lang w:eastAsia="sv-SE"/>
        </w:rPr>
        <w:tab/>
        <w:t>Method of test</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395" w:name="_Toc21125033"/>
      <w:bookmarkStart w:id="5396" w:name="_Toc29768023"/>
      <w:bookmarkStart w:id="5397" w:name="_Toc36044465"/>
      <w:bookmarkStart w:id="5398" w:name="_Toc37230370"/>
      <w:bookmarkStart w:id="5399" w:name="_Toc45907513"/>
      <w:bookmarkStart w:id="5400" w:name="_Toc53181618"/>
      <w:bookmarkStart w:id="5401" w:name="_Toc61127485"/>
      <w:bookmarkStart w:id="5402" w:name="_Toc67054499"/>
      <w:bookmarkStart w:id="5403" w:name="_Toc67061497"/>
      <w:bookmarkStart w:id="5404" w:name="_Toc74735015"/>
      <w:bookmarkStart w:id="5405" w:name="_Toc74753258"/>
      <w:bookmarkStart w:id="5406" w:name="_Toc76507517"/>
      <w:bookmarkStart w:id="5407" w:name="_Toc83109126"/>
      <w:bookmarkStart w:id="5408" w:name="_Toc89877939"/>
      <w:bookmarkStart w:id="5409" w:name="_Toc98709790"/>
      <w:bookmarkStart w:id="5410" w:name="_Toc105691605"/>
      <w:bookmarkStart w:id="5411" w:name="_Toc105693919"/>
      <w:bookmarkStart w:id="5412" w:name="_Toc123139255"/>
      <w:bookmarkStart w:id="5413" w:name="_Toc124166055"/>
      <w:bookmarkStart w:id="5414" w:name="_Toc130922928"/>
      <w:bookmarkStart w:id="5415" w:name="_Toc137303340"/>
      <w:bookmarkStart w:id="5416" w:name="_Toc138889564"/>
      <w:bookmarkStart w:id="5417" w:name="_Toc145111376"/>
      <w:bookmarkStart w:id="5418" w:name="_Toc155265352"/>
      <w:bookmarkStart w:id="5419" w:name="_Toc161852927"/>
      <w:r w:rsidRPr="00090C64">
        <w:rPr>
          <w:lang w:eastAsia="sv-SE"/>
        </w:rPr>
        <w:t>6.</w:t>
      </w:r>
      <w:r w:rsidRPr="00090C64">
        <w:rPr>
          <w:lang w:eastAsia="zh-CN"/>
        </w:rPr>
        <w:t>6.2.</w:t>
      </w:r>
      <w:r w:rsidRPr="00090C64">
        <w:rPr>
          <w:lang w:eastAsia="sv-SE"/>
        </w:rPr>
        <w:t>5</w:t>
      </w:r>
      <w:r w:rsidRPr="00090C64">
        <w:rPr>
          <w:lang w:eastAsia="sv-SE"/>
        </w:rPr>
        <w:tab/>
        <w:t>Test Requirement</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0C331C04" w14:textId="77777777" w:rsidR="00D57C09" w:rsidRPr="00090C64" w:rsidRDefault="00D57C09" w:rsidP="00D57C09">
      <w:pPr>
        <w:pStyle w:val="Heading5"/>
      </w:pPr>
      <w:bookmarkStart w:id="5420" w:name="_Toc21125034"/>
      <w:bookmarkStart w:id="5421" w:name="_Toc29768024"/>
      <w:bookmarkStart w:id="5422" w:name="_Toc36044466"/>
      <w:bookmarkStart w:id="5423" w:name="_Toc37230371"/>
      <w:bookmarkStart w:id="5424" w:name="_Toc45907514"/>
      <w:bookmarkStart w:id="5425" w:name="_Toc53181619"/>
      <w:bookmarkStart w:id="5426" w:name="_Toc61127486"/>
      <w:bookmarkStart w:id="5427" w:name="_Toc67054500"/>
      <w:bookmarkStart w:id="5428" w:name="_Toc67061498"/>
      <w:bookmarkStart w:id="5429" w:name="_Toc74735016"/>
      <w:bookmarkStart w:id="5430" w:name="_Toc74753259"/>
      <w:bookmarkStart w:id="5431" w:name="_Toc76507518"/>
      <w:bookmarkStart w:id="5432" w:name="_Toc83109127"/>
      <w:bookmarkStart w:id="5433" w:name="_Toc89877940"/>
      <w:bookmarkStart w:id="5434" w:name="_Toc98709791"/>
      <w:bookmarkStart w:id="5435" w:name="_Toc105691606"/>
      <w:bookmarkStart w:id="5436" w:name="_Toc105693920"/>
      <w:bookmarkStart w:id="5437" w:name="_Toc123139256"/>
      <w:bookmarkStart w:id="5438" w:name="_Toc124166056"/>
      <w:bookmarkStart w:id="5439" w:name="_Toc130922929"/>
      <w:bookmarkStart w:id="5440" w:name="_Toc137303341"/>
      <w:bookmarkStart w:id="5441" w:name="_Toc138889565"/>
      <w:bookmarkStart w:id="5442" w:name="_Toc145111377"/>
      <w:bookmarkStart w:id="5443" w:name="_Toc155265353"/>
      <w:bookmarkStart w:id="5444" w:name="_Toc161852928"/>
      <w:r w:rsidRPr="00090C64">
        <w:t>6.6.2.5.1</w:t>
      </w:r>
      <w:r w:rsidRPr="00090C64">
        <w:tab/>
        <w:t>UTRA FDD test requirement</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445" w:name="_Toc21125035"/>
      <w:bookmarkStart w:id="5446" w:name="_Toc29768025"/>
      <w:bookmarkStart w:id="5447" w:name="_Toc36044467"/>
      <w:bookmarkStart w:id="5448" w:name="_Toc37230372"/>
      <w:bookmarkStart w:id="5449" w:name="_Toc45907515"/>
      <w:bookmarkStart w:id="5450" w:name="_Toc53181620"/>
      <w:bookmarkStart w:id="5451" w:name="_Toc61127487"/>
      <w:bookmarkStart w:id="5452" w:name="_Toc67054501"/>
      <w:bookmarkStart w:id="5453" w:name="_Toc67061499"/>
      <w:bookmarkStart w:id="5454" w:name="_Toc74735017"/>
      <w:bookmarkStart w:id="5455" w:name="_Toc74753260"/>
      <w:bookmarkStart w:id="5456" w:name="_Toc76507519"/>
      <w:bookmarkStart w:id="5457" w:name="_Toc83109128"/>
      <w:bookmarkStart w:id="5458" w:name="_Toc89877941"/>
      <w:bookmarkStart w:id="5459" w:name="_Toc98709792"/>
      <w:bookmarkStart w:id="5460" w:name="_Toc105691607"/>
      <w:bookmarkStart w:id="5461" w:name="_Toc105693921"/>
      <w:bookmarkStart w:id="5462" w:name="_Toc123139257"/>
      <w:bookmarkStart w:id="5463" w:name="_Toc124166057"/>
      <w:bookmarkStart w:id="5464" w:name="_Toc130922930"/>
      <w:bookmarkStart w:id="5465" w:name="_Toc137303342"/>
      <w:bookmarkStart w:id="5466" w:name="_Toc138889566"/>
      <w:bookmarkStart w:id="5467" w:name="_Toc145111378"/>
      <w:bookmarkStart w:id="5468" w:name="_Toc155265354"/>
      <w:bookmarkStart w:id="5469" w:name="_Toc161852929"/>
      <w:r w:rsidRPr="00090C64">
        <w:t>6.6.2.5.2</w:t>
      </w:r>
      <w:r w:rsidRPr="00090C64">
        <w:tab/>
        <w:t>E-UTRA and NR test requirement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470" w:name="_Toc21125036"/>
      <w:bookmarkStart w:id="5471" w:name="_Toc29768026"/>
      <w:bookmarkStart w:id="5472" w:name="_Toc36044468"/>
      <w:bookmarkStart w:id="5473" w:name="_Toc37230373"/>
      <w:bookmarkStart w:id="5474" w:name="_Toc45907516"/>
      <w:bookmarkStart w:id="5475" w:name="_Toc53181621"/>
      <w:bookmarkStart w:id="5476" w:name="_Toc61127488"/>
      <w:bookmarkStart w:id="5477" w:name="_Toc67054502"/>
      <w:bookmarkStart w:id="5478" w:name="_Toc67061500"/>
      <w:bookmarkStart w:id="5479" w:name="_Toc74735018"/>
      <w:bookmarkStart w:id="5480" w:name="_Toc74753261"/>
      <w:bookmarkStart w:id="5481" w:name="_Toc76507520"/>
      <w:bookmarkStart w:id="5482" w:name="_Toc83109129"/>
      <w:bookmarkStart w:id="5483" w:name="_Toc89877942"/>
      <w:bookmarkStart w:id="5484" w:name="_Toc98709793"/>
      <w:bookmarkStart w:id="5485" w:name="_Toc105691608"/>
      <w:bookmarkStart w:id="5486" w:name="_Toc105693922"/>
      <w:bookmarkStart w:id="5487" w:name="_Toc123139258"/>
      <w:bookmarkStart w:id="5488" w:name="_Toc124166058"/>
      <w:bookmarkStart w:id="5489" w:name="_Toc130922931"/>
      <w:bookmarkStart w:id="5490" w:name="_Toc137303343"/>
      <w:bookmarkStart w:id="5491" w:name="_Toc138889567"/>
      <w:bookmarkStart w:id="5492" w:name="_Toc145111379"/>
      <w:bookmarkStart w:id="5493" w:name="_Toc155265355"/>
      <w:bookmarkStart w:id="5494" w:name="_Toc161852930"/>
      <w:r w:rsidRPr="00090C64">
        <w:t>6.6.3</w:t>
      </w:r>
      <w:r w:rsidRPr="00090C64">
        <w:tab/>
        <w:t>OTA Time alignment error</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6D04D6B0" w14:textId="77777777" w:rsidR="00D57C09" w:rsidRPr="00090C64" w:rsidRDefault="00D57C09" w:rsidP="00D57C09">
      <w:pPr>
        <w:pStyle w:val="Heading4"/>
        <w:rPr>
          <w:lang w:eastAsia="sv-SE"/>
        </w:rPr>
      </w:pPr>
      <w:bookmarkStart w:id="5495" w:name="_Toc21125037"/>
      <w:bookmarkStart w:id="5496" w:name="_Toc29768027"/>
      <w:bookmarkStart w:id="5497" w:name="_Toc36044469"/>
      <w:bookmarkStart w:id="5498" w:name="_Toc37230374"/>
      <w:bookmarkStart w:id="5499" w:name="_Toc45907517"/>
      <w:bookmarkStart w:id="5500" w:name="_Toc53181622"/>
      <w:bookmarkStart w:id="5501" w:name="_Toc61127489"/>
      <w:bookmarkStart w:id="5502" w:name="_Toc67054503"/>
      <w:bookmarkStart w:id="5503" w:name="_Toc67061501"/>
      <w:bookmarkStart w:id="5504" w:name="_Toc74735019"/>
      <w:bookmarkStart w:id="5505" w:name="_Toc74753262"/>
      <w:bookmarkStart w:id="5506" w:name="_Toc76507521"/>
      <w:bookmarkStart w:id="5507" w:name="_Toc83109130"/>
      <w:bookmarkStart w:id="5508" w:name="_Toc89877943"/>
      <w:bookmarkStart w:id="5509" w:name="_Toc98709794"/>
      <w:bookmarkStart w:id="5510" w:name="_Toc105691609"/>
      <w:bookmarkStart w:id="5511" w:name="_Toc105693923"/>
      <w:bookmarkStart w:id="5512" w:name="_Toc123139259"/>
      <w:bookmarkStart w:id="5513" w:name="_Toc124166059"/>
      <w:bookmarkStart w:id="5514" w:name="_Toc130922932"/>
      <w:bookmarkStart w:id="5515" w:name="_Toc137303344"/>
      <w:bookmarkStart w:id="5516" w:name="_Toc138889568"/>
      <w:bookmarkStart w:id="5517" w:name="_Toc145111380"/>
      <w:bookmarkStart w:id="5518" w:name="_Toc155265356"/>
      <w:bookmarkStart w:id="5519" w:name="_Toc161852931"/>
      <w:r w:rsidRPr="00090C64">
        <w:rPr>
          <w:lang w:eastAsia="sv-SE"/>
        </w:rPr>
        <w:t>6.6.3.1</w:t>
      </w:r>
      <w:r w:rsidRPr="00090C64">
        <w:rPr>
          <w:lang w:eastAsia="sv-SE"/>
        </w:rPr>
        <w:tab/>
        <w:t>Definition and applicability</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520" w:name="_Toc21125038"/>
      <w:bookmarkStart w:id="5521" w:name="_Toc29768028"/>
      <w:bookmarkStart w:id="5522" w:name="_Toc36044470"/>
      <w:bookmarkStart w:id="5523" w:name="_Toc37230375"/>
      <w:bookmarkStart w:id="5524" w:name="_Toc45907518"/>
      <w:bookmarkStart w:id="5525" w:name="_Toc53181623"/>
      <w:bookmarkStart w:id="5526" w:name="_Toc61127490"/>
      <w:bookmarkStart w:id="5527" w:name="_Toc67054504"/>
      <w:bookmarkStart w:id="5528" w:name="_Toc67061502"/>
      <w:bookmarkStart w:id="5529" w:name="_Toc74735020"/>
      <w:bookmarkStart w:id="5530" w:name="_Toc74753263"/>
      <w:bookmarkStart w:id="5531" w:name="_Toc76507522"/>
      <w:bookmarkStart w:id="5532" w:name="_Toc83109131"/>
      <w:bookmarkStart w:id="5533" w:name="_Toc89877944"/>
      <w:bookmarkStart w:id="5534" w:name="_Toc98709795"/>
      <w:bookmarkStart w:id="5535" w:name="_Toc105691610"/>
      <w:bookmarkStart w:id="5536" w:name="_Toc105693924"/>
      <w:bookmarkStart w:id="5537" w:name="_Toc123139260"/>
      <w:bookmarkStart w:id="5538" w:name="_Toc124166060"/>
      <w:bookmarkStart w:id="5539" w:name="_Toc130922933"/>
      <w:bookmarkStart w:id="5540" w:name="_Toc137303345"/>
      <w:bookmarkStart w:id="5541" w:name="_Toc138889569"/>
      <w:bookmarkStart w:id="5542" w:name="_Toc145111381"/>
      <w:bookmarkStart w:id="5543" w:name="_Toc155265357"/>
      <w:bookmarkStart w:id="5544" w:name="_Toc161852932"/>
      <w:r w:rsidRPr="00090C64">
        <w:rPr>
          <w:lang w:eastAsia="sv-SE"/>
        </w:rPr>
        <w:t>6.6.3.2</w:t>
      </w:r>
      <w:r w:rsidRPr="00090C64">
        <w:rPr>
          <w:lang w:eastAsia="sv-SE"/>
        </w:rPr>
        <w:tab/>
        <w:t>Minimum Requirement</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545" w:name="_Toc21125039"/>
      <w:bookmarkStart w:id="5546" w:name="_Toc29768029"/>
      <w:bookmarkStart w:id="5547" w:name="_Toc36044471"/>
      <w:bookmarkStart w:id="5548" w:name="_Toc37230376"/>
      <w:bookmarkStart w:id="5549" w:name="_Toc45907519"/>
      <w:bookmarkStart w:id="5550" w:name="_Toc53181624"/>
      <w:bookmarkStart w:id="5551" w:name="_Toc61127491"/>
      <w:bookmarkStart w:id="5552" w:name="_Toc67054505"/>
      <w:bookmarkStart w:id="5553" w:name="_Toc67061503"/>
      <w:bookmarkStart w:id="5554" w:name="_Toc74735021"/>
      <w:bookmarkStart w:id="5555" w:name="_Toc74753264"/>
      <w:bookmarkStart w:id="5556" w:name="_Toc76507523"/>
      <w:bookmarkStart w:id="5557" w:name="_Toc83109132"/>
      <w:bookmarkStart w:id="5558" w:name="_Toc89877945"/>
      <w:bookmarkStart w:id="5559" w:name="_Toc98709796"/>
      <w:bookmarkStart w:id="5560" w:name="_Toc105691611"/>
      <w:bookmarkStart w:id="5561" w:name="_Toc105693925"/>
      <w:bookmarkStart w:id="5562" w:name="_Toc123139261"/>
      <w:bookmarkStart w:id="5563" w:name="_Toc124166061"/>
      <w:bookmarkStart w:id="5564" w:name="_Toc130922934"/>
      <w:bookmarkStart w:id="5565" w:name="_Toc137303346"/>
      <w:bookmarkStart w:id="5566" w:name="_Toc138889570"/>
      <w:bookmarkStart w:id="5567" w:name="_Toc145111382"/>
      <w:bookmarkStart w:id="5568" w:name="_Toc155265358"/>
      <w:bookmarkStart w:id="5569" w:name="_Toc161852933"/>
      <w:r w:rsidRPr="00090C64">
        <w:rPr>
          <w:lang w:eastAsia="sv-SE"/>
        </w:rPr>
        <w:t>6.6.3.3</w:t>
      </w:r>
      <w:r w:rsidRPr="00090C64">
        <w:rPr>
          <w:lang w:eastAsia="sv-SE"/>
        </w:rPr>
        <w:tab/>
        <w:t>Test purpose</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570" w:name="_Toc21125040"/>
      <w:bookmarkStart w:id="5571" w:name="_Toc29768030"/>
      <w:bookmarkStart w:id="5572" w:name="_Toc36044472"/>
      <w:bookmarkStart w:id="5573" w:name="_Toc37230377"/>
      <w:bookmarkStart w:id="5574" w:name="_Toc45907520"/>
      <w:bookmarkStart w:id="5575" w:name="_Toc53181625"/>
      <w:bookmarkStart w:id="5576" w:name="_Toc61127492"/>
      <w:bookmarkStart w:id="5577" w:name="_Toc67054506"/>
      <w:bookmarkStart w:id="5578" w:name="_Toc67061504"/>
      <w:bookmarkStart w:id="5579" w:name="_Toc74735022"/>
      <w:bookmarkStart w:id="5580" w:name="_Toc74753265"/>
      <w:bookmarkStart w:id="5581" w:name="_Toc76507524"/>
      <w:bookmarkStart w:id="5582" w:name="_Toc83109133"/>
      <w:bookmarkStart w:id="5583" w:name="_Toc89877946"/>
      <w:bookmarkStart w:id="5584" w:name="_Toc98709797"/>
      <w:bookmarkStart w:id="5585" w:name="_Toc105691612"/>
      <w:bookmarkStart w:id="5586" w:name="_Toc105693926"/>
      <w:bookmarkStart w:id="5587" w:name="_Toc123139262"/>
      <w:bookmarkStart w:id="5588" w:name="_Toc124166062"/>
      <w:bookmarkStart w:id="5589" w:name="_Toc130922935"/>
      <w:bookmarkStart w:id="5590" w:name="_Toc137303347"/>
      <w:bookmarkStart w:id="5591" w:name="_Toc138889571"/>
      <w:bookmarkStart w:id="5592" w:name="_Toc145111383"/>
      <w:bookmarkStart w:id="5593" w:name="_Toc155265359"/>
      <w:bookmarkStart w:id="5594" w:name="_Toc161852934"/>
      <w:r w:rsidRPr="00090C64">
        <w:rPr>
          <w:lang w:eastAsia="sv-SE"/>
        </w:rPr>
        <w:t>6.</w:t>
      </w:r>
      <w:r w:rsidRPr="00090C64">
        <w:rPr>
          <w:lang w:eastAsia="zh-CN"/>
        </w:rPr>
        <w:t>6.3.</w:t>
      </w:r>
      <w:r w:rsidRPr="00090C64">
        <w:rPr>
          <w:lang w:eastAsia="sv-SE"/>
        </w:rPr>
        <w:t>4</w:t>
      </w:r>
      <w:r w:rsidRPr="00090C64">
        <w:rPr>
          <w:lang w:eastAsia="sv-SE"/>
        </w:rPr>
        <w:tab/>
        <w:t>Method of test</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5D4B49E8" w14:textId="77777777" w:rsidR="00D57C09" w:rsidRPr="00090C64" w:rsidRDefault="00D57C09" w:rsidP="00D57C09">
      <w:pPr>
        <w:pStyle w:val="Heading5"/>
        <w:rPr>
          <w:lang w:eastAsia="sv-SE"/>
        </w:rPr>
      </w:pPr>
      <w:bookmarkStart w:id="5595" w:name="_Toc21125041"/>
      <w:bookmarkStart w:id="5596" w:name="_Toc29768031"/>
      <w:bookmarkStart w:id="5597" w:name="_Toc36044473"/>
      <w:bookmarkStart w:id="5598" w:name="_Toc37230378"/>
      <w:bookmarkStart w:id="5599" w:name="_Toc45907521"/>
      <w:bookmarkStart w:id="5600" w:name="_Toc53181626"/>
      <w:bookmarkStart w:id="5601" w:name="_Toc61127493"/>
      <w:bookmarkStart w:id="5602" w:name="_Toc67054507"/>
      <w:bookmarkStart w:id="5603" w:name="_Toc67061505"/>
      <w:bookmarkStart w:id="5604" w:name="_Toc74735023"/>
      <w:bookmarkStart w:id="5605" w:name="_Toc74753266"/>
      <w:bookmarkStart w:id="5606" w:name="_Toc76507525"/>
      <w:bookmarkStart w:id="5607" w:name="_Toc83109134"/>
      <w:bookmarkStart w:id="5608" w:name="_Toc89877947"/>
      <w:bookmarkStart w:id="5609" w:name="_Toc98709798"/>
      <w:bookmarkStart w:id="5610" w:name="_Toc105691613"/>
      <w:bookmarkStart w:id="5611" w:name="_Toc105693927"/>
      <w:bookmarkStart w:id="5612" w:name="_Toc123139263"/>
      <w:bookmarkStart w:id="5613" w:name="_Toc124166063"/>
      <w:bookmarkStart w:id="5614" w:name="_Toc130922936"/>
      <w:bookmarkStart w:id="5615" w:name="_Toc137303348"/>
      <w:bookmarkStart w:id="5616" w:name="_Toc138889572"/>
      <w:bookmarkStart w:id="5617" w:name="_Toc145111384"/>
      <w:bookmarkStart w:id="5618" w:name="_Toc155265360"/>
      <w:bookmarkStart w:id="5619" w:name="_Toc161852935"/>
      <w:r w:rsidRPr="00090C64">
        <w:rPr>
          <w:lang w:eastAsia="sv-SE"/>
        </w:rPr>
        <w:t>6.6.3.4.1</w:t>
      </w:r>
      <w:r w:rsidRPr="00090C64">
        <w:rPr>
          <w:lang w:eastAsia="sv-SE"/>
        </w:rPr>
        <w:tab/>
        <w:t>Initial conditions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2C5F2E83" w14:textId="77777777" w:rsidR="00D57C09" w:rsidRPr="00090C64" w:rsidRDefault="00D57C09" w:rsidP="00554118">
      <w:pPr>
        <w:pStyle w:val="H6"/>
      </w:pPr>
      <w:bookmarkStart w:id="5620" w:name="_Toc21125042"/>
      <w:bookmarkStart w:id="5621" w:name="_Toc29768032"/>
      <w:bookmarkStart w:id="5622" w:name="_Toc36044474"/>
      <w:bookmarkStart w:id="5623" w:name="_Toc37230379"/>
      <w:bookmarkStart w:id="5624" w:name="_Toc45907522"/>
      <w:bookmarkStart w:id="5625" w:name="_Toc53181627"/>
      <w:r w:rsidRPr="00090C64">
        <w:t>6.6.3.4.1.1</w:t>
      </w:r>
      <w:r w:rsidRPr="00090C64">
        <w:tab/>
        <w:t>General test conditions</w:t>
      </w:r>
      <w:bookmarkEnd w:id="5620"/>
      <w:bookmarkEnd w:id="5621"/>
      <w:bookmarkEnd w:id="5622"/>
      <w:bookmarkEnd w:id="5623"/>
      <w:bookmarkEnd w:id="5624"/>
      <w:bookmarkEnd w:id="5625"/>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626" w:name="_Toc21125043"/>
      <w:bookmarkStart w:id="5627" w:name="_Toc29768033"/>
      <w:bookmarkStart w:id="5628" w:name="_Toc36044475"/>
      <w:bookmarkStart w:id="5629" w:name="_Toc37230380"/>
      <w:bookmarkStart w:id="5630" w:name="_Toc45907523"/>
      <w:bookmarkStart w:id="5631" w:name="_Toc53181628"/>
      <w:r w:rsidRPr="00090C64">
        <w:t>6.6.3.4.1.2</w:t>
      </w:r>
      <w:r w:rsidRPr="00090C64">
        <w:tab/>
        <w:t>UTRA FDD</w:t>
      </w:r>
      <w:bookmarkEnd w:id="5626"/>
      <w:bookmarkEnd w:id="5627"/>
      <w:bookmarkEnd w:id="5628"/>
      <w:bookmarkEnd w:id="5629"/>
      <w:bookmarkEnd w:id="5630"/>
      <w:bookmarkEnd w:id="5631"/>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632" w:name="_Toc21125044"/>
      <w:bookmarkStart w:id="5633" w:name="_Toc29768034"/>
      <w:bookmarkStart w:id="5634" w:name="_Toc36044476"/>
      <w:bookmarkStart w:id="5635" w:name="_Toc37230381"/>
      <w:bookmarkStart w:id="5636" w:name="_Toc45907524"/>
      <w:bookmarkStart w:id="5637" w:name="_Toc53181629"/>
      <w:r w:rsidRPr="00090C64">
        <w:t>6.6.3.4.1.3</w:t>
      </w:r>
      <w:r w:rsidRPr="00090C64">
        <w:tab/>
        <w:t>E-UTRA and NR</w:t>
      </w:r>
      <w:bookmarkEnd w:id="5632"/>
      <w:bookmarkEnd w:id="5633"/>
      <w:bookmarkEnd w:id="5634"/>
      <w:bookmarkEnd w:id="5635"/>
      <w:bookmarkEnd w:id="5636"/>
      <w:bookmarkEnd w:id="5637"/>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638" w:name="_Toc21125045"/>
      <w:bookmarkStart w:id="5639" w:name="_Toc29768035"/>
      <w:bookmarkStart w:id="5640" w:name="_Toc36044477"/>
      <w:bookmarkStart w:id="5641" w:name="_Toc37230382"/>
      <w:bookmarkStart w:id="5642" w:name="_Toc45907525"/>
      <w:bookmarkStart w:id="5643" w:name="_Toc53181630"/>
      <w:bookmarkStart w:id="5644" w:name="_Toc61127494"/>
      <w:bookmarkStart w:id="5645" w:name="_Toc67054508"/>
      <w:bookmarkStart w:id="5646" w:name="_Toc67061506"/>
      <w:bookmarkStart w:id="5647" w:name="_Toc74735024"/>
      <w:bookmarkStart w:id="5648" w:name="_Toc74753267"/>
      <w:bookmarkStart w:id="5649" w:name="_Toc76507526"/>
      <w:bookmarkStart w:id="5650" w:name="_Toc83109135"/>
      <w:bookmarkStart w:id="5651" w:name="_Toc89877948"/>
      <w:bookmarkStart w:id="5652" w:name="_Toc98709799"/>
      <w:bookmarkStart w:id="5653" w:name="_Toc105691614"/>
      <w:bookmarkStart w:id="5654" w:name="_Toc105693928"/>
      <w:bookmarkStart w:id="5655" w:name="_Toc123139264"/>
      <w:bookmarkStart w:id="5656" w:name="_Toc124166064"/>
      <w:bookmarkStart w:id="5657" w:name="_Toc130922937"/>
      <w:bookmarkStart w:id="5658" w:name="_Toc137303349"/>
      <w:bookmarkStart w:id="5659" w:name="_Toc138889573"/>
      <w:bookmarkStart w:id="5660" w:name="_Toc145111385"/>
      <w:bookmarkStart w:id="5661" w:name="_Toc155265361"/>
      <w:bookmarkStart w:id="5662" w:name="_Toc161852936"/>
      <w:r w:rsidRPr="00090C64">
        <w:rPr>
          <w:lang w:eastAsia="sv-SE"/>
        </w:rPr>
        <w:t>6.6.3.4.2</w:t>
      </w:r>
      <w:r w:rsidRPr="00090C64">
        <w:rPr>
          <w:lang w:eastAsia="sv-SE"/>
        </w:rPr>
        <w:tab/>
        <w:t>Procedure</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515AFC5E" w14:textId="77777777" w:rsidR="00D57C09" w:rsidRPr="00090C64" w:rsidRDefault="00D57C09" w:rsidP="00554118">
      <w:pPr>
        <w:pStyle w:val="H6"/>
      </w:pPr>
      <w:bookmarkStart w:id="5663" w:name="_Toc21125046"/>
      <w:bookmarkStart w:id="5664" w:name="_Toc29768036"/>
      <w:bookmarkStart w:id="5665" w:name="_Toc36044478"/>
      <w:bookmarkStart w:id="5666" w:name="_Toc37230383"/>
      <w:bookmarkStart w:id="5667" w:name="_Toc45907526"/>
      <w:bookmarkStart w:id="5668" w:name="_Toc53181631"/>
      <w:r w:rsidRPr="00090C64">
        <w:t>6.6.3.4.2.1</w:t>
      </w:r>
      <w:r w:rsidRPr="00090C64">
        <w:tab/>
        <w:t>General Procedure</w:t>
      </w:r>
      <w:bookmarkEnd w:id="5663"/>
      <w:bookmarkEnd w:id="5664"/>
      <w:bookmarkEnd w:id="5665"/>
      <w:bookmarkEnd w:id="5666"/>
      <w:bookmarkEnd w:id="5667"/>
      <w:bookmarkEnd w:id="5668"/>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669" w:name="_Toc21125047"/>
      <w:bookmarkStart w:id="5670" w:name="_Toc29768037"/>
      <w:bookmarkStart w:id="5671" w:name="_Toc36044479"/>
      <w:bookmarkStart w:id="5672" w:name="_Toc37230384"/>
      <w:bookmarkStart w:id="5673" w:name="_Toc45907527"/>
      <w:bookmarkStart w:id="5674" w:name="_Toc53181632"/>
      <w:r w:rsidRPr="00090C64">
        <w:t>6.6.3.4.2.2</w:t>
      </w:r>
      <w:r w:rsidRPr="00090C64">
        <w:tab/>
        <w:t>UTRA FDD Procedure</w:t>
      </w:r>
      <w:bookmarkEnd w:id="5669"/>
      <w:bookmarkEnd w:id="5670"/>
      <w:bookmarkEnd w:id="5671"/>
      <w:bookmarkEnd w:id="5672"/>
      <w:bookmarkEnd w:id="5673"/>
      <w:bookmarkEnd w:id="5674"/>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675" w:name="_Toc21125048"/>
      <w:bookmarkStart w:id="5676" w:name="_Toc29768038"/>
      <w:bookmarkStart w:id="5677" w:name="_Toc36044480"/>
      <w:bookmarkStart w:id="5678" w:name="_Toc37230385"/>
      <w:bookmarkStart w:id="5679" w:name="_Toc45907528"/>
      <w:bookmarkStart w:id="5680" w:name="_Toc53181633"/>
      <w:r w:rsidRPr="00090C64">
        <w:t>6.6.3.4.2.3</w:t>
      </w:r>
      <w:r w:rsidRPr="00090C64">
        <w:tab/>
        <w:t>E-UTRA and NR Procedure</w:t>
      </w:r>
      <w:bookmarkEnd w:id="5675"/>
      <w:bookmarkEnd w:id="5676"/>
      <w:bookmarkEnd w:id="5677"/>
      <w:bookmarkEnd w:id="5678"/>
      <w:bookmarkEnd w:id="5679"/>
      <w:bookmarkEnd w:id="5680"/>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681" w:name="_Toc21125049"/>
      <w:bookmarkStart w:id="5682" w:name="_Toc29768039"/>
      <w:bookmarkStart w:id="5683" w:name="_Toc36044481"/>
      <w:bookmarkStart w:id="5684" w:name="_Toc37230386"/>
      <w:bookmarkStart w:id="5685" w:name="_Toc45907529"/>
      <w:bookmarkStart w:id="5686" w:name="_Toc53181634"/>
      <w:bookmarkStart w:id="5687" w:name="_Toc61127495"/>
      <w:bookmarkStart w:id="5688" w:name="_Toc67054509"/>
      <w:bookmarkStart w:id="5689" w:name="_Toc67061507"/>
      <w:bookmarkStart w:id="5690" w:name="_Toc74735025"/>
      <w:bookmarkStart w:id="5691" w:name="_Toc74753268"/>
      <w:bookmarkStart w:id="5692" w:name="_Toc76507527"/>
      <w:bookmarkStart w:id="5693" w:name="_Toc83109136"/>
      <w:bookmarkStart w:id="5694" w:name="_Toc89877949"/>
      <w:bookmarkStart w:id="5695" w:name="_Toc98709800"/>
      <w:bookmarkStart w:id="5696" w:name="_Toc105691615"/>
      <w:bookmarkStart w:id="5697" w:name="_Toc105693929"/>
      <w:bookmarkStart w:id="5698" w:name="_Toc123139265"/>
      <w:bookmarkStart w:id="5699" w:name="_Toc124166065"/>
      <w:bookmarkStart w:id="5700" w:name="_Toc130922938"/>
      <w:bookmarkStart w:id="5701" w:name="_Toc137303350"/>
      <w:bookmarkStart w:id="5702" w:name="_Toc138889574"/>
      <w:bookmarkStart w:id="5703" w:name="_Toc145111386"/>
      <w:bookmarkStart w:id="5704" w:name="_Toc155265362"/>
      <w:bookmarkStart w:id="5705" w:name="_Toc161852937"/>
      <w:r w:rsidRPr="00090C64">
        <w:rPr>
          <w:lang w:eastAsia="sv-SE"/>
        </w:rPr>
        <w:t>6.</w:t>
      </w:r>
      <w:r w:rsidRPr="00090C64">
        <w:rPr>
          <w:lang w:eastAsia="zh-CN"/>
        </w:rPr>
        <w:t>6.3.</w:t>
      </w:r>
      <w:r w:rsidRPr="00090C64">
        <w:rPr>
          <w:lang w:eastAsia="sv-SE"/>
        </w:rPr>
        <w:t>5</w:t>
      </w:r>
      <w:r w:rsidRPr="00090C64">
        <w:rPr>
          <w:lang w:eastAsia="sv-SE"/>
        </w:rPr>
        <w:tab/>
        <w:t>Test Requirement</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23BEA08E" w14:textId="77777777" w:rsidR="00D57C09" w:rsidRPr="00090C64" w:rsidRDefault="00D57C09" w:rsidP="00D57C09">
      <w:pPr>
        <w:pStyle w:val="Heading5"/>
      </w:pPr>
      <w:bookmarkStart w:id="5706" w:name="_Toc21125050"/>
      <w:bookmarkStart w:id="5707" w:name="_Toc29768040"/>
      <w:bookmarkStart w:id="5708" w:name="_Toc36044482"/>
      <w:bookmarkStart w:id="5709" w:name="_Toc37230387"/>
      <w:bookmarkStart w:id="5710" w:name="_Toc45907530"/>
      <w:bookmarkStart w:id="5711" w:name="_Toc53181635"/>
      <w:bookmarkStart w:id="5712" w:name="_Toc61127496"/>
      <w:bookmarkStart w:id="5713" w:name="_Toc67054510"/>
      <w:bookmarkStart w:id="5714" w:name="_Toc67061508"/>
      <w:bookmarkStart w:id="5715" w:name="_Toc74735026"/>
      <w:bookmarkStart w:id="5716" w:name="_Toc74753269"/>
      <w:bookmarkStart w:id="5717" w:name="_Toc76507528"/>
      <w:bookmarkStart w:id="5718" w:name="_Toc83109137"/>
      <w:bookmarkStart w:id="5719" w:name="_Toc89877950"/>
      <w:bookmarkStart w:id="5720" w:name="_Toc98709801"/>
      <w:bookmarkStart w:id="5721" w:name="_Toc105691616"/>
      <w:bookmarkStart w:id="5722" w:name="_Toc105693930"/>
      <w:bookmarkStart w:id="5723" w:name="_Toc123139266"/>
      <w:bookmarkStart w:id="5724" w:name="_Toc124166066"/>
      <w:bookmarkStart w:id="5725" w:name="_Toc130922939"/>
      <w:bookmarkStart w:id="5726" w:name="_Toc137303351"/>
      <w:bookmarkStart w:id="5727" w:name="_Toc138889575"/>
      <w:bookmarkStart w:id="5728" w:name="_Toc145111387"/>
      <w:bookmarkStart w:id="5729" w:name="_Toc155265363"/>
      <w:bookmarkStart w:id="5730" w:name="_Toc161852938"/>
      <w:r w:rsidRPr="00090C64">
        <w:t>6.6.3.5.1</w:t>
      </w:r>
      <w:r w:rsidRPr="00090C64">
        <w:tab/>
        <w:t>UTRA FDD test requirement</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731" w:name="_Toc21125051"/>
      <w:bookmarkStart w:id="5732" w:name="_Toc29768041"/>
      <w:bookmarkStart w:id="5733" w:name="_Toc36044483"/>
      <w:bookmarkStart w:id="5734" w:name="_Toc37230388"/>
      <w:bookmarkStart w:id="5735" w:name="_Toc45907531"/>
      <w:bookmarkStart w:id="5736" w:name="_Toc53181636"/>
      <w:bookmarkStart w:id="5737" w:name="_Toc61127497"/>
      <w:bookmarkStart w:id="5738" w:name="_Toc67054511"/>
      <w:bookmarkStart w:id="5739" w:name="_Toc67061509"/>
      <w:bookmarkStart w:id="5740" w:name="_Toc74735027"/>
      <w:bookmarkStart w:id="5741" w:name="_Toc74753270"/>
      <w:bookmarkStart w:id="5742" w:name="_Toc76507529"/>
      <w:bookmarkStart w:id="5743" w:name="_Toc83109138"/>
      <w:bookmarkStart w:id="5744" w:name="_Toc89877951"/>
      <w:bookmarkStart w:id="5745" w:name="_Toc98709802"/>
      <w:bookmarkStart w:id="5746" w:name="_Toc105691617"/>
      <w:bookmarkStart w:id="5747" w:name="_Toc105693931"/>
      <w:bookmarkStart w:id="5748" w:name="_Toc123139267"/>
      <w:bookmarkStart w:id="5749" w:name="_Toc124166067"/>
      <w:bookmarkStart w:id="5750" w:name="_Toc130922940"/>
      <w:bookmarkStart w:id="5751" w:name="_Toc137303352"/>
      <w:bookmarkStart w:id="5752" w:name="_Toc138889576"/>
      <w:bookmarkStart w:id="5753" w:name="_Toc145111388"/>
      <w:bookmarkStart w:id="5754" w:name="_Toc155265364"/>
      <w:bookmarkStart w:id="5755" w:name="_Toc161852939"/>
      <w:r w:rsidRPr="00090C64">
        <w:t>6.6.3.5.2</w:t>
      </w:r>
      <w:r w:rsidRPr="00090C64">
        <w:tab/>
        <w:t>E-UTRA test requirement</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756" w:name="_Toc21125052"/>
      <w:bookmarkStart w:id="5757" w:name="_Toc29768042"/>
      <w:bookmarkStart w:id="5758" w:name="_Toc36044484"/>
      <w:bookmarkStart w:id="5759" w:name="_Toc37230389"/>
      <w:bookmarkStart w:id="5760" w:name="_Toc45907532"/>
      <w:bookmarkStart w:id="5761" w:name="_Toc53181637"/>
      <w:bookmarkStart w:id="5762" w:name="_Toc61127498"/>
      <w:bookmarkStart w:id="5763" w:name="_Toc67054512"/>
      <w:bookmarkStart w:id="5764" w:name="_Toc67061510"/>
      <w:bookmarkStart w:id="5765" w:name="_Toc74735028"/>
      <w:bookmarkStart w:id="5766" w:name="_Toc74753271"/>
      <w:bookmarkStart w:id="5767" w:name="_Toc76507530"/>
      <w:bookmarkStart w:id="5768" w:name="_Toc83109139"/>
      <w:bookmarkStart w:id="5769" w:name="_Toc89877952"/>
      <w:bookmarkStart w:id="5770" w:name="_Toc98709803"/>
      <w:bookmarkStart w:id="5771" w:name="_Toc105691618"/>
      <w:bookmarkStart w:id="5772" w:name="_Toc105693932"/>
      <w:bookmarkStart w:id="5773" w:name="_Toc123139268"/>
      <w:bookmarkStart w:id="5774" w:name="_Toc124166068"/>
      <w:bookmarkStart w:id="5775" w:name="_Toc130922941"/>
      <w:bookmarkStart w:id="5776" w:name="_Toc137303353"/>
      <w:bookmarkStart w:id="5777" w:name="_Toc138889577"/>
      <w:bookmarkStart w:id="5778" w:name="_Toc145111389"/>
      <w:bookmarkStart w:id="5779" w:name="_Toc155265365"/>
      <w:bookmarkStart w:id="5780" w:name="_Toc161852940"/>
      <w:r w:rsidRPr="00090C64">
        <w:t>6.6.3.5.3</w:t>
      </w:r>
      <w:r w:rsidRPr="00090C64">
        <w:tab/>
        <w:t>NR test requirement</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781" w:name="_Toc21125053"/>
      <w:bookmarkStart w:id="5782" w:name="_Toc29768043"/>
      <w:bookmarkStart w:id="5783" w:name="_Toc36044485"/>
      <w:bookmarkStart w:id="5784" w:name="_Toc37230390"/>
      <w:bookmarkStart w:id="5785" w:name="_Toc45907533"/>
      <w:bookmarkStart w:id="5786" w:name="_Toc53181638"/>
      <w:bookmarkStart w:id="5787" w:name="_Toc61127499"/>
      <w:bookmarkStart w:id="5788" w:name="_Toc67054513"/>
      <w:bookmarkStart w:id="5789" w:name="_Toc67061511"/>
      <w:bookmarkStart w:id="5790" w:name="_Toc74735029"/>
      <w:bookmarkStart w:id="5791" w:name="_Toc74753272"/>
      <w:bookmarkStart w:id="5792" w:name="_Toc76507531"/>
      <w:bookmarkStart w:id="5793" w:name="_Toc83109140"/>
      <w:bookmarkStart w:id="5794" w:name="_Toc89877953"/>
      <w:bookmarkStart w:id="5795" w:name="_Toc98709804"/>
      <w:bookmarkStart w:id="5796" w:name="_Toc105691619"/>
      <w:bookmarkStart w:id="5797" w:name="_Toc105693933"/>
      <w:bookmarkStart w:id="5798" w:name="_Toc123139269"/>
      <w:bookmarkStart w:id="5799" w:name="_Toc124166069"/>
      <w:bookmarkStart w:id="5800" w:name="_Toc130922942"/>
      <w:bookmarkStart w:id="5801" w:name="_Toc137303354"/>
      <w:bookmarkStart w:id="5802" w:name="_Toc138889578"/>
      <w:bookmarkStart w:id="5803" w:name="_Toc145111390"/>
      <w:bookmarkStart w:id="5804" w:name="_Toc155265366"/>
      <w:bookmarkStart w:id="5805" w:name="_Toc161852941"/>
      <w:r w:rsidRPr="00090C64">
        <w:t>6.6.4</w:t>
      </w:r>
      <w:r w:rsidRPr="00090C64">
        <w:tab/>
        <w:t>OTA modulation quality</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64E124D3" w14:textId="77777777" w:rsidR="00D57C09" w:rsidRPr="00090C64" w:rsidRDefault="00D57C09" w:rsidP="00D57C09">
      <w:pPr>
        <w:pStyle w:val="Heading4"/>
        <w:rPr>
          <w:lang w:eastAsia="sv-SE"/>
        </w:rPr>
      </w:pPr>
      <w:bookmarkStart w:id="5806" w:name="_Toc21125054"/>
      <w:bookmarkStart w:id="5807" w:name="_Toc29768044"/>
      <w:bookmarkStart w:id="5808" w:name="_Toc36044486"/>
      <w:bookmarkStart w:id="5809" w:name="_Toc37230391"/>
      <w:bookmarkStart w:id="5810" w:name="_Toc45907534"/>
      <w:bookmarkStart w:id="5811" w:name="_Toc53181639"/>
      <w:bookmarkStart w:id="5812" w:name="_Toc61127500"/>
      <w:bookmarkStart w:id="5813" w:name="_Toc67054514"/>
      <w:bookmarkStart w:id="5814" w:name="_Toc67061512"/>
      <w:bookmarkStart w:id="5815" w:name="_Toc74735030"/>
      <w:bookmarkStart w:id="5816" w:name="_Toc74753273"/>
      <w:bookmarkStart w:id="5817" w:name="_Toc76507532"/>
      <w:bookmarkStart w:id="5818" w:name="_Toc83109141"/>
      <w:bookmarkStart w:id="5819" w:name="_Toc89877954"/>
      <w:bookmarkStart w:id="5820" w:name="_Toc98709805"/>
      <w:bookmarkStart w:id="5821" w:name="_Toc105691620"/>
      <w:bookmarkStart w:id="5822" w:name="_Toc105693934"/>
      <w:bookmarkStart w:id="5823" w:name="_Toc123139270"/>
      <w:bookmarkStart w:id="5824" w:name="_Toc124166070"/>
      <w:bookmarkStart w:id="5825" w:name="_Toc130922943"/>
      <w:bookmarkStart w:id="5826" w:name="_Toc137303355"/>
      <w:bookmarkStart w:id="5827" w:name="_Toc138889579"/>
      <w:bookmarkStart w:id="5828" w:name="_Toc145111391"/>
      <w:bookmarkStart w:id="5829" w:name="_Toc155265367"/>
      <w:bookmarkStart w:id="5830" w:name="_Toc161852942"/>
      <w:r w:rsidRPr="00090C64">
        <w:rPr>
          <w:lang w:eastAsia="sv-SE"/>
        </w:rPr>
        <w:t>6.6.4.1</w:t>
      </w:r>
      <w:r w:rsidRPr="00090C64">
        <w:rPr>
          <w:lang w:eastAsia="sv-SE"/>
        </w:rPr>
        <w:tab/>
        <w:t>Definition and applicability</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831" w:name="_Toc21125055"/>
      <w:bookmarkStart w:id="5832" w:name="_Toc29768045"/>
      <w:bookmarkStart w:id="5833" w:name="_Toc36044487"/>
      <w:bookmarkStart w:id="5834" w:name="_Toc37230392"/>
      <w:bookmarkStart w:id="5835" w:name="_Toc45907535"/>
      <w:bookmarkStart w:id="5836" w:name="_Toc53181640"/>
      <w:bookmarkStart w:id="5837" w:name="_Toc61127501"/>
      <w:bookmarkStart w:id="5838" w:name="_Toc67054515"/>
      <w:bookmarkStart w:id="5839" w:name="_Toc67061513"/>
      <w:bookmarkStart w:id="5840" w:name="_Toc74735031"/>
      <w:bookmarkStart w:id="5841" w:name="_Toc74753274"/>
      <w:bookmarkStart w:id="5842" w:name="_Toc76507533"/>
      <w:bookmarkStart w:id="5843" w:name="_Toc83109142"/>
      <w:bookmarkStart w:id="5844" w:name="_Toc89877955"/>
      <w:bookmarkStart w:id="5845" w:name="_Toc98709806"/>
      <w:bookmarkStart w:id="5846" w:name="_Toc105691621"/>
      <w:bookmarkStart w:id="5847" w:name="_Toc105693935"/>
      <w:bookmarkStart w:id="5848" w:name="_Toc123139271"/>
      <w:bookmarkStart w:id="5849" w:name="_Toc124166071"/>
      <w:bookmarkStart w:id="5850" w:name="_Toc130922944"/>
      <w:bookmarkStart w:id="5851" w:name="_Toc137303356"/>
      <w:bookmarkStart w:id="5852" w:name="_Toc138889580"/>
      <w:bookmarkStart w:id="5853" w:name="_Toc145111392"/>
      <w:bookmarkStart w:id="5854" w:name="_Toc155265368"/>
      <w:bookmarkStart w:id="5855" w:name="_Toc161852943"/>
      <w:r w:rsidRPr="00090C64">
        <w:rPr>
          <w:lang w:eastAsia="sv-SE"/>
        </w:rPr>
        <w:t>6.6.4.2</w:t>
      </w:r>
      <w:r w:rsidRPr="00090C64">
        <w:rPr>
          <w:lang w:eastAsia="sv-SE"/>
        </w:rPr>
        <w:tab/>
        <w:t>Minimum Requirement</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5856" w:name="_Toc21125056"/>
      <w:bookmarkStart w:id="5857" w:name="_Toc29768046"/>
      <w:bookmarkStart w:id="5858" w:name="_Toc36044488"/>
      <w:bookmarkStart w:id="5859" w:name="_Toc37230393"/>
      <w:bookmarkStart w:id="5860" w:name="_Toc45907536"/>
      <w:bookmarkStart w:id="5861" w:name="_Toc53181641"/>
      <w:bookmarkStart w:id="5862" w:name="_Toc61127502"/>
      <w:bookmarkStart w:id="5863" w:name="_Toc67054516"/>
      <w:bookmarkStart w:id="5864" w:name="_Toc67061514"/>
      <w:bookmarkStart w:id="5865" w:name="_Toc74735032"/>
      <w:bookmarkStart w:id="5866" w:name="_Toc74753275"/>
      <w:bookmarkStart w:id="5867" w:name="_Toc76507534"/>
      <w:bookmarkStart w:id="5868" w:name="_Toc83109143"/>
      <w:bookmarkStart w:id="5869" w:name="_Toc89877956"/>
      <w:bookmarkStart w:id="5870" w:name="_Toc98709807"/>
      <w:bookmarkStart w:id="5871" w:name="_Toc105691622"/>
      <w:bookmarkStart w:id="5872" w:name="_Toc105693936"/>
      <w:bookmarkStart w:id="5873" w:name="_Toc123139272"/>
      <w:bookmarkStart w:id="5874" w:name="_Toc124166072"/>
      <w:bookmarkStart w:id="5875" w:name="_Toc130922945"/>
      <w:bookmarkStart w:id="5876" w:name="_Toc137303357"/>
      <w:bookmarkStart w:id="5877" w:name="_Toc138889581"/>
      <w:bookmarkStart w:id="5878" w:name="_Toc145111393"/>
      <w:bookmarkStart w:id="5879" w:name="_Toc155265369"/>
      <w:bookmarkStart w:id="5880" w:name="_Toc161852944"/>
      <w:r w:rsidRPr="00090C64">
        <w:rPr>
          <w:lang w:eastAsia="sv-SE"/>
        </w:rPr>
        <w:t>6.6.4.3</w:t>
      </w:r>
      <w:r w:rsidRPr="00090C64">
        <w:rPr>
          <w:lang w:eastAsia="sv-SE"/>
        </w:rPr>
        <w:tab/>
        <w:t>Test purpose</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881" w:name="_Toc21125057"/>
      <w:bookmarkStart w:id="5882" w:name="_Toc29768047"/>
      <w:bookmarkStart w:id="5883" w:name="_Toc36044489"/>
      <w:bookmarkStart w:id="5884" w:name="_Toc37230394"/>
      <w:bookmarkStart w:id="5885" w:name="_Toc45907537"/>
      <w:bookmarkStart w:id="5886" w:name="_Toc53181642"/>
      <w:bookmarkStart w:id="5887" w:name="_Toc61127503"/>
      <w:bookmarkStart w:id="5888" w:name="_Toc67054517"/>
      <w:bookmarkStart w:id="5889" w:name="_Toc67061515"/>
      <w:bookmarkStart w:id="5890" w:name="_Toc74735033"/>
      <w:bookmarkStart w:id="5891" w:name="_Toc74753276"/>
      <w:bookmarkStart w:id="5892" w:name="_Toc76507535"/>
      <w:bookmarkStart w:id="5893" w:name="_Toc83109144"/>
      <w:bookmarkStart w:id="5894" w:name="_Toc89877957"/>
      <w:bookmarkStart w:id="5895" w:name="_Toc98709808"/>
      <w:bookmarkStart w:id="5896" w:name="_Toc105691623"/>
      <w:bookmarkStart w:id="5897" w:name="_Toc105693937"/>
      <w:bookmarkStart w:id="5898" w:name="_Toc123139273"/>
      <w:bookmarkStart w:id="5899" w:name="_Toc124166073"/>
      <w:bookmarkStart w:id="5900" w:name="_Toc130922946"/>
      <w:bookmarkStart w:id="5901" w:name="_Toc137303358"/>
      <w:bookmarkStart w:id="5902" w:name="_Toc138889582"/>
      <w:bookmarkStart w:id="5903" w:name="_Toc145111394"/>
      <w:bookmarkStart w:id="5904" w:name="_Toc155265370"/>
      <w:bookmarkStart w:id="5905" w:name="_Toc161852945"/>
      <w:r w:rsidRPr="00090C64">
        <w:rPr>
          <w:lang w:eastAsia="sv-SE"/>
        </w:rPr>
        <w:t>6.</w:t>
      </w:r>
      <w:r w:rsidRPr="00090C64">
        <w:rPr>
          <w:lang w:eastAsia="zh-CN"/>
        </w:rPr>
        <w:t>6.4.</w:t>
      </w:r>
      <w:r w:rsidRPr="00090C64">
        <w:rPr>
          <w:lang w:eastAsia="sv-SE"/>
        </w:rPr>
        <w:t>4</w:t>
      </w:r>
      <w:r w:rsidRPr="00090C64">
        <w:rPr>
          <w:lang w:eastAsia="sv-SE"/>
        </w:rPr>
        <w:tab/>
        <w:t>Method of test</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37F93BC6" w14:textId="77777777" w:rsidR="00D57C09" w:rsidRPr="00090C64" w:rsidRDefault="00D57C09" w:rsidP="00D57C09">
      <w:pPr>
        <w:pStyle w:val="Heading5"/>
      </w:pPr>
      <w:bookmarkStart w:id="5906" w:name="_Toc21125058"/>
      <w:bookmarkStart w:id="5907" w:name="_Toc29768048"/>
      <w:bookmarkStart w:id="5908" w:name="_Toc36044490"/>
      <w:bookmarkStart w:id="5909" w:name="_Toc37230395"/>
      <w:bookmarkStart w:id="5910" w:name="_Toc45907538"/>
      <w:bookmarkStart w:id="5911" w:name="_Toc53181643"/>
      <w:bookmarkStart w:id="5912" w:name="_Toc61127504"/>
      <w:bookmarkStart w:id="5913" w:name="_Toc67054518"/>
      <w:bookmarkStart w:id="5914" w:name="_Toc67061516"/>
      <w:bookmarkStart w:id="5915" w:name="_Toc74735034"/>
      <w:bookmarkStart w:id="5916" w:name="_Toc74753277"/>
      <w:bookmarkStart w:id="5917" w:name="_Toc76507536"/>
      <w:bookmarkStart w:id="5918" w:name="_Toc83109145"/>
      <w:bookmarkStart w:id="5919" w:name="_Toc89877958"/>
      <w:bookmarkStart w:id="5920" w:name="_Toc98709809"/>
      <w:bookmarkStart w:id="5921" w:name="_Toc105691624"/>
      <w:bookmarkStart w:id="5922" w:name="_Toc105693938"/>
      <w:bookmarkStart w:id="5923" w:name="_Toc123139274"/>
      <w:bookmarkStart w:id="5924" w:name="_Toc124166074"/>
      <w:bookmarkStart w:id="5925" w:name="_Toc130922947"/>
      <w:bookmarkStart w:id="5926" w:name="_Toc137303359"/>
      <w:bookmarkStart w:id="5927" w:name="_Toc138889583"/>
      <w:bookmarkStart w:id="5928" w:name="_Toc145111395"/>
      <w:bookmarkStart w:id="5929" w:name="_Toc155265371"/>
      <w:bookmarkStart w:id="5930" w:name="_Toc161852946"/>
      <w:r w:rsidRPr="00090C64">
        <w:t>6.6.4.4.1</w:t>
      </w:r>
      <w:r w:rsidRPr="00090C64">
        <w:tab/>
        <w:t>UTRA method of test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6F76DF30" w14:textId="77777777" w:rsidR="00D57C09" w:rsidRPr="00090C64" w:rsidRDefault="00D57C09" w:rsidP="00554118">
      <w:pPr>
        <w:pStyle w:val="H6"/>
      </w:pPr>
      <w:bookmarkStart w:id="5931" w:name="_Toc21125059"/>
      <w:bookmarkStart w:id="5932" w:name="_Toc29768049"/>
      <w:bookmarkStart w:id="5933" w:name="_Toc36044491"/>
      <w:bookmarkStart w:id="5934" w:name="_Toc37230396"/>
      <w:bookmarkStart w:id="5935" w:name="_Toc45907539"/>
      <w:bookmarkStart w:id="5936" w:name="_Toc53181644"/>
      <w:r w:rsidRPr="00090C64">
        <w:t>6.6.4.4.1.1</w:t>
      </w:r>
      <w:r w:rsidRPr="00090C64">
        <w:tab/>
        <w:t>Initial conditions</w:t>
      </w:r>
      <w:bookmarkEnd w:id="5931"/>
      <w:bookmarkEnd w:id="5932"/>
      <w:bookmarkEnd w:id="5933"/>
      <w:bookmarkEnd w:id="5934"/>
      <w:bookmarkEnd w:id="5935"/>
      <w:bookmarkEnd w:id="5936"/>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937" w:name="_Toc21125060"/>
      <w:bookmarkStart w:id="5938" w:name="_Toc29768050"/>
      <w:bookmarkStart w:id="5939" w:name="_Toc36044492"/>
      <w:bookmarkStart w:id="5940" w:name="_Toc37230397"/>
      <w:bookmarkStart w:id="5941" w:name="_Toc45907540"/>
      <w:bookmarkStart w:id="5942" w:name="_Toc53181645"/>
      <w:r w:rsidRPr="00090C64">
        <w:t>6.6.4.4.1.2</w:t>
      </w:r>
      <w:r w:rsidRPr="00090C64">
        <w:tab/>
        <w:t>Procedure</w:t>
      </w:r>
      <w:bookmarkEnd w:id="5937"/>
      <w:bookmarkEnd w:id="5938"/>
      <w:bookmarkEnd w:id="5939"/>
      <w:bookmarkEnd w:id="5940"/>
      <w:bookmarkEnd w:id="5941"/>
      <w:bookmarkEnd w:id="5942"/>
    </w:p>
    <w:p w14:paraId="049140E3" w14:textId="77777777" w:rsidR="00D57C09" w:rsidRPr="00090C64" w:rsidRDefault="00D57C09" w:rsidP="00554118">
      <w:pPr>
        <w:pStyle w:val="H6"/>
      </w:pPr>
      <w:bookmarkStart w:id="5943" w:name="_Toc21125061"/>
      <w:bookmarkStart w:id="5944" w:name="_Toc29768051"/>
      <w:bookmarkStart w:id="5945" w:name="_Toc36044493"/>
      <w:bookmarkStart w:id="5946" w:name="_Toc37230398"/>
      <w:bookmarkStart w:id="5947" w:name="_Toc45907541"/>
      <w:bookmarkStart w:id="5948" w:name="_Toc53181646"/>
      <w:r w:rsidRPr="00090C64">
        <w:t>6.6.4.4.1.2.1</w:t>
      </w:r>
      <w:r w:rsidRPr="00090C64">
        <w:tab/>
        <w:t>General procedure</w:t>
      </w:r>
      <w:bookmarkEnd w:id="5943"/>
      <w:bookmarkEnd w:id="5944"/>
      <w:bookmarkEnd w:id="5945"/>
      <w:bookmarkEnd w:id="5946"/>
      <w:bookmarkEnd w:id="5947"/>
      <w:bookmarkEnd w:id="5948"/>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949" w:name="_Toc21125062"/>
      <w:bookmarkStart w:id="5950" w:name="_Toc29768052"/>
      <w:bookmarkStart w:id="5951" w:name="_Toc36044494"/>
      <w:bookmarkStart w:id="5952" w:name="_Toc37230399"/>
      <w:bookmarkStart w:id="5953" w:name="_Toc45907542"/>
      <w:bookmarkStart w:id="5954" w:name="_Toc53181647"/>
      <w:r w:rsidRPr="00090C64">
        <w:t>6.6.4.4.1.2.3</w:t>
      </w:r>
      <w:r w:rsidRPr="00090C64">
        <w:tab/>
        <w:t>PCDE procedure</w:t>
      </w:r>
      <w:bookmarkEnd w:id="5949"/>
      <w:bookmarkEnd w:id="5950"/>
      <w:bookmarkEnd w:id="5951"/>
      <w:bookmarkEnd w:id="5952"/>
      <w:bookmarkEnd w:id="5953"/>
      <w:bookmarkEnd w:id="5954"/>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955" w:name="_Toc21125063"/>
      <w:bookmarkStart w:id="5956" w:name="_Toc29768053"/>
      <w:bookmarkStart w:id="5957" w:name="_Toc36044495"/>
      <w:bookmarkStart w:id="5958" w:name="_Toc37230400"/>
      <w:bookmarkStart w:id="5959" w:name="_Toc45907543"/>
      <w:bookmarkStart w:id="5960" w:name="_Toc53181648"/>
      <w:r w:rsidRPr="00090C64">
        <w:t>6.6.4.4.1.2.4</w:t>
      </w:r>
      <w:r w:rsidRPr="00090C64">
        <w:tab/>
        <w:t>RCDE procedure</w:t>
      </w:r>
      <w:bookmarkEnd w:id="5955"/>
      <w:bookmarkEnd w:id="5956"/>
      <w:bookmarkEnd w:id="5957"/>
      <w:bookmarkEnd w:id="5958"/>
      <w:bookmarkEnd w:id="5959"/>
      <w:bookmarkEnd w:id="5960"/>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961" w:name="_Toc21125064"/>
      <w:bookmarkStart w:id="5962" w:name="_Toc29768054"/>
      <w:bookmarkStart w:id="5963" w:name="_Toc36044496"/>
      <w:bookmarkStart w:id="5964" w:name="_Toc37230401"/>
      <w:bookmarkStart w:id="5965" w:name="_Toc45907544"/>
      <w:bookmarkStart w:id="5966" w:name="_Toc53181649"/>
      <w:bookmarkStart w:id="5967" w:name="_Toc61127505"/>
      <w:bookmarkStart w:id="5968" w:name="_Toc67054519"/>
      <w:bookmarkStart w:id="5969" w:name="_Toc67061517"/>
      <w:bookmarkStart w:id="5970" w:name="_Toc74735035"/>
      <w:bookmarkStart w:id="5971" w:name="_Toc74753278"/>
      <w:bookmarkStart w:id="5972" w:name="_Toc76507537"/>
      <w:bookmarkStart w:id="5973" w:name="_Toc83109146"/>
      <w:bookmarkStart w:id="5974" w:name="_Toc89877959"/>
      <w:bookmarkStart w:id="5975" w:name="_Toc98709810"/>
      <w:bookmarkStart w:id="5976" w:name="_Toc105691625"/>
      <w:bookmarkStart w:id="5977" w:name="_Toc105693939"/>
      <w:bookmarkStart w:id="5978" w:name="_Toc123139275"/>
      <w:bookmarkStart w:id="5979" w:name="_Toc124166075"/>
      <w:bookmarkStart w:id="5980" w:name="_Toc130922948"/>
      <w:bookmarkStart w:id="5981" w:name="_Toc137303360"/>
      <w:bookmarkStart w:id="5982" w:name="_Toc138889584"/>
      <w:bookmarkStart w:id="5983" w:name="_Toc145111396"/>
      <w:bookmarkStart w:id="5984" w:name="_Toc155265372"/>
      <w:bookmarkStart w:id="5985" w:name="_Toc161852947"/>
      <w:r w:rsidRPr="00090C64">
        <w:t>6.6.4.4.2</w:t>
      </w:r>
      <w:r w:rsidRPr="00090C64">
        <w:tab/>
        <w:t>E-UTRA and NR method of test</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79612CB6" w14:textId="77777777" w:rsidR="00D57C09" w:rsidRPr="00090C64" w:rsidRDefault="00D57C09" w:rsidP="00554118">
      <w:pPr>
        <w:pStyle w:val="H6"/>
      </w:pPr>
      <w:bookmarkStart w:id="5986" w:name="_Toc21125065"/>
      <w:bookmarkStart w:id="5987" w:name="_Toc29768055"/>
      <w:bookmarkStart w:id="5988" w:name="_Toc36044497"/>
      <w:bookmarkStart w:id="5989" w:name="_Toc37230402"/>
      <w:bookmarkStart w:id="5990" w:name="_Toc45907545"/>
      <w:bookmarkStart w:id="5991" w:name="_Toc53181650"/>
      <w:r w:rsidRPr="00090C64">
        <w:t>6.6.4.4.2.1</w:t>
      </w:r>
      <w:r w:rsidRPr="00090C64">
        <w:tab/>
        <w:t>Initial conditions</w:t>
      </w:r>
      <w:bookmarkEnd w:id="5986"/>
      <w:bookmarkEnd w:id="5987"/>
      <w:bookmarkEnd w:id="5988"/>
      <w:bookmarkEnd w:id="5989"/>
      <w:bookmarkEnd w:id="5990"/>
      <w:bookmarkEnd w:id="5991"/>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992" w:name="_Toc21125066"/>
      <w:bookmarkStart w:id="5993" w:name="_Toc29768056"/>
      <w:bookmarkStart w:id="5994" w:name="_Toc36044498"/>
      <w:bookmarkStart w:id="5995" w:name="_Toc37230403"/>
      <w:bookmarkStart w:id="5996" w:name="_Toc45907546"/>
      <w:bookmarkStart w:id="5997" w:name="_Toc53181651"/>
      <w:r w:rsidRPr="00090C64">
        <w:t>6.6.4.4.2.2</w:t>
      </w:r>
      <w:r w:rsidRPr="00090C64">
        <w:tab/>
        <w:t>Procedure</w:t>
      </w:r>
      <w:bookmarkEnd w:id="5992"/>
      <w:bookmarkEnd w:id="5993"/>
      <w:bookmarkEnd w:id="5994"/>
      <w:bookmarkEnd w:id="5995"/>
      <w:bookmarkEnd w:id="5996"/>
      <w:bookmarkEnd w:id="5997"/>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5998" w:name="_Toc21125067"/>
      <w:bookmarkStart w:id="5999" w:name="_Toc29768057"/>
      <w:bookmarkStart w:id="6000" w:name="_Toc36044499"/>
      <w:bookmarkStart w:id="6001" w:name="_Toc37230404"/>
      <w:bookmarkStart w:id="6002" w:name="_Toc45907547"/>
      <w:bookmarkStart w:id="6003" w:name="_Toc53181652"/>
      <w:bookmarkStart w:id="6004" w:name="_Toc61127506"/>
      <w:bookmarkStart w:id="6005" w:name="_Toc67054520"/>
      <w:bookmarkStart w:id="6006" w:name="_Toc67061518"/>
      <w:bookmarkStart w:id="6007" w:name="_Toc74735036"/>
      <w:bookmarkStart w:id="6008" w:name="_Toc74753279"/>
      <w:bookmarkStart w:id="6009" w:name="_Toc76507538"/>
      <w:bookmarkStart w:id="6010" w:name="_Toc83109147"/>
      <w:bookmarkStart w:id="6011"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012" w:name="_Toc98709811"/>
      <w:bookmarkStart w:id="6013" w:name="_Toc105691626"/>
      <w:bookmarkStart w:id="6014" w:name="_Toc105693940"/>
      <w:bookmarkStart w:id="6015" w:name="_Toc123139276"/>
      <w:bookmarkStart w:id="6016" w:name="_Toc124166076"/>
      <w:bookmarkStart w:id="6017" w:name="_Toc130922949"/>
      <w:bookmarkStart w:id="6018" w:name="_Toc137303361"/>
      <w:bookmarkStart w:id="6019" w:name="_Toc138889585"/>
      <w:bookmarkStart w:id="6020" w:name="_Toc145111397"/>
      <w:bookmarkStart w:id="6021" w:name="_Toc155265373"/>
      <w:bookmarkStart w:id="6022" w:name="_Toc161852948"/>
      <w:r w:rsidRPr="00090C64">
        <w:rPr>
          <w:lang w:eastAsia="sv-SE"/>
        </w:rPr>
        <w:t>6.</w:t>
      </w:r>
      <w:r w:rsidRPr="00090C64">
        <w:rPr>
          <w:lang w:eastAsia="zh-CN"/>
        </w:rPr>
        <w:t>6.4.</w:t>
      </w:r>
      <w:r w:rsidRPr="00090C64">
        <w:rPr>
          <w:lang w:eastAsia="sv-SE"/>
        </w:rPr>
        <w:t>5</w:t>
      </w:r>
      <w:r w:rsidRPr="00090C64">
        <w:rPr>
          <w:lang w:eastAsia="sv-SE"/>
        </w:rPr>
        <w:tab/>
        <w:t>Test Requirement</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00F26C32" w14:textId="77777777" w:rsidR="00D57C09" w:rsidRPr="00090C64" w:rsidRDefault="00D57C09" w:rsidP="00D57C09">
      <w:pPr>
        <w:pStyle w:val="Heading5"/>
      </w:pPr>
      <w:bookmarkStart w:id="6023" w:name="_Toc21125068"/>
      <w:bookmarkStart w:id="6024" w:name="_Toc29768058"/>
      <w:bookmarkStart w:id="6025" w:name="_Toc36044500"/>
      <w:bookmarkStart w:id="6026" w:name="_Toc37230405"/>
      <w:bookmarkStart w:id="6027" w:name="_Toc45907548"/>
      <w:bookmarkStart w:id="6028" w:name="_Toc53181653"/>
      <w:bookmarkStart w:id="6029" w:name="_Toc61127507"/>
      <w:bookmarkStart w:id="6030" w:name="_Toc67054521"/>
      <w:bookmarkStart w:id="6031" w:name="_Toc67061519"/>
      <w:bookmarkStart w:id="6032" w:name="_Toc74735037"/>
      <w:bookmarkStart w:id="6033" w:name="_Toc74753280"/>
      <w:bookmarkStart w:id="6034" w:name="_Toc76507539"/>
      <w:bookmarkStart w:id="6035" w:name="_Toc83109148"/>
      <w:bookmarkStart w:id="6036" w:name="_Toc89877961"/>
      <w:bookmarkStart w:id="6037" w:name="_Toc98709812"/>
      <w:bookmarkStart w:id="6038" w:name="_Toc105691627"/>
      <w:bookmarkStart w:id="6039" w:name="_Toc105693941"/>
      <w:bookmarkStart w:id="6040" w:name="_Toc123139277"/>
      <w:bookmarkStart w:id="6041" w:name="_Toc124166077"/>
      <w:bookmarkStart w:id="6042" w:name="_Toc130922950"/>
      <w:bookmarkStart w:id="6043" w:name="_Toc137303362"/>
      <w:bookmarkStart w:id="6044" w:name="_Toc138889586"/>
      <w:bookmarkStart w:id="6045" w:name="_Toc145111398"/>
      <w:bookmarkStart w:id="6046" w:name="_Toc155265374"/>
      <w:bookmarkStart w:id="6047" w:name="_Toc161852949"/>
      <w:r w:rsidRPr="00090C64">
        <w:t>6.6.4.5.1</w:t>
      </w:r>
      <w:r w:rsidRPr="00090C64">
        <w:tab/>
        <w:t>UTRA test requirement</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048" w:name="_Toc21125069"/>
      <w:bookmarkStart w:id="6049" w:name="_Toc29768059"/>
      <w:bookmarkStart w:id="6050" w:name="_Toc36044501"/>
      <w:bookmarkStart w:id="6051" w:name="_Toc37230406"/>
      <w:bookmarkStart w:id="6052" w:name="_Toc45907549"/>
      <w:bookmarkStart w:id="6053" w:name="_Toc53181654"/>
      <w:bookmarkStart w:id="6054" w:name="_Toc61127508"/>
      <w:bookmarkStart w:id="6055" w:name="_Toc67054522"/>
      <w:bookmarkStart w:id="6056" w:name="_Toc67061520"/>
      <w:bookmarkStart w:id="6057" w:name="_Toc74735038"/>
      <w:bookmarkStart w:id="6058" w:name="_Toc74753281"/>
      <w:bookmarkStart w:id="6059" w:name="_Toc76507540"/>
      <w:bookmarkStart w:id="6060" w:name="_Toc83109149"/>
      <w:bookmarkStart w:id="6061" w:name="_Toc89877962"/>
      <w:bookmarkStart w:id="6062" w:name="_Toc98709813"/>
      <w:bookmarkStart w:id="6063" w:name="_Toc105691628"/>
      <w:bookmarkStart w:id="6064" w:name="_Toc105693942"/>
      <w:bookmarkStart w:id="6065" w:name="_Toc123139278"/>
      <w:bookmarkStart w:id="6066" w:name="_Toc124166078"/>
      <w:bookmarkStart w:id="6067" w:name="_Toc130922951"/>
      <w:bookmarkStart w:id="6068" w:name="_Toc137303363"/>
      <w:bookmarkStart w:id="6069" w:name="_Toc138889587"/>
      <w:bookmarkStart w:id="6070" w:name="_Toc145111399"/>
      <w:bookmarkStart w:id="6071" w:name="_Toc155265375"/>
      <w:bookmarkStart w:id="6072" w:name="_Toc161852950"/>
      <w:r w:rsidRPr="00090C64">
        <w:t>6.6.4.5.2</w:t>
      </w:r>
      <w:r w:rsidRPr="00090C64">
        <w:tab/>
        <w:t>E-UTRA and NR test requirement</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073" w:name="_Toc21125070"/>
      <w:bookmarkStart w:id="6074" w:name="_Toc29768060"/>
      <w:bookmarkStart w:id="6075" w:name="_Toc36044502"/>
      <w:bookmarkStart w:id="6076" w:name="_Toc37230407"/>
      <w:bookmarkStart w:id="6077" w:name="_Toc45907550"/>
      <w:bookmarkStart w:id="6078" w:name="_Toc53181655"/>
      <w:bookmarkStart w:id="6079" w:name="_Toc61127509"/>
      <w:bookmarkStart w:id="6080" w:name="_Toc67054523"/>
      <w:bookmarkStart w:id="6081" w:name="_Toc67061521"/>
      <w:bookmarkStart w:id="6082" w:name="_Toc74735039"/>
      <w:bookmarkStart w:id="6083" w:name="_Toc74753282"/>
      <w:bookmarkStart w:id="6084" w:name="_Toc76507541"/>
      <w:bookmarkStart w:id="6085" w:name="_Toc83109150"/>
      <w:bookmarkStart w:id="6086" w:name="_Toc89877963"/>
      <w:bookmarkStart w:id="6087" w:name="_Toc98709814"/>
      <w:bookmarkStart w:id="6088" w:name="_Toc105691629"/>
      <w:bookmarkStart w:id="6089" w:name="_Toc105693943"/>
      <w:bookmarkStart w:id="6090" w:name="_Toc123139279"/>
      <w:bookmarkStart w:id="6091" w:name="_Toc124166079"/>
      <w:bookmarkStart w:id="6092" w:name="_Toc130922952"/>
      <w:bookmarkStart w:id="6093" w:name="_Toc137303364"/>
      <w:bookmarkStart w:id="6094" w:name="_Toc138889588"/>
      <w:bookmarkStart w:id="6095" w:name="_Toc145111400"/>
      <w:bookmarkStart w:id="6096" w:name="_Toc155265376"/>
      <w:bookmarkStart w:id="6097" w:name="_Toc161852951"/>
      <w:r w:rsidRPr="00090C64">
        <w:t>6.7</w:t>
      </w:r>
      <w:r w:rsidRPr="00090C64">
        <w:tab/>
        <w:t>OTA Unwanted Emissions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414C333A" w14:textId="77777777" w:rsidR="00D57C09" w:rsidRPr="00090C64" w:rsidRDefault="00D57C09" w:rsidP="00D57C09">
      <w:pPr>
        <w:pStyle w:val="Heading3"/>
      </w:pPr>
      <w:bookmarkStart w:id="6098" w:name="_Toc21125071"/>
      <w:bookmarkStart w:id="6099" w:name="_Toc29768061"/>
      <w:bookmarkStart w:id="6100" w:name="_Toc36044503"/>
      <w:bookmarkStart w:id="6101" w:name="_Toc37230408"/>
      <w:bookmarkStart w:id="6102" w:name="_Toc45907551"/>
      <w:bookmarkStart w:id="6103" w:name="_Toc53181656"/>
      <w:bookmarkStart w:id="6104" w:name="_Toc61127510"/>
      <w:bookmarkStart w:id="6105" w:name="_Toc67054524"/>
      <w:bookmarkStart w:id="6106" w:name="_Toc67061522"/>
      <w:bookmarkStart w:id="6107" w:name="_Toc74735040"/>
      <w:bookmarkStart w:id="6108" w:name="_Toc74753283"/>
      <w:bookmarkStart w:id="6109" w:name="_Toc76507542"/>
      <w:bookmarkStart w:id="6110" w:name="_Toc83109151"/>
      <w:bookmarkStart w:id="6111" w:name="_Toc89877964"/>
      <w:bookmarkStart w:id="6112" w:name="_Toc98709815"/>
      <w:bookmarkStart w:id="6113" w:name="_Toc105691630"/>
      <w:bookmarkStart w:id="6114" w:name="_Toc105693944"/>
      <w:bookmarkStart w:id="6115" w:name="_Toc123139280"/>
      <w:bookmarkStart w:id="6116" w:name="_Toc124166080"/>
      <w:bookmarkStart w:id="6117" w:name="_Toc130922953"/>
      <w:bookmarkStart w:id="6118" w:name="_Toc137303365"/>
      <w:bookmarkStart w:id="6119" w:name="_Toc138889589"/>
      <w:bookmarkStart w:id="6120" w:name="_Toc145111401"/>
      <w:bookmarkStart w:id="6121" w:name="_Toc155265377"/>
      <w:bookmarkStart w:id="6122" w:name="_Toc161852952"/>
      <w:r w:rsidRPr="00090C64">
        <w:t>6.7.1</w:t>
      </w:r>
      <w:r w:rsidRPr="00090C64">
        <w:tab/>
        <w:t>General</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123" w:name="_Toc21125072"/>
      <w:bookmarkStart w:id="6124" w:name="_Toc29768062"/>
      <w:bookmarkStart w:id="6125" w:name="_Toc36044504"/>
      <w:bookmarkStart w:id="6126" w:name="_Toc37230409"/>
      <w:bookmarkStart w:id="6127" w:name="_Toc45907552"/>
      <w:bookmarkStart w:id="6128" w:name="_Toc53181657"/>
      <w:bookmarkStart w:id="6129" w:name="_Toc61127511"/>
      <w:bookmarkStart w:id="6130" w:name="_Toc67054525"/>
      <w:bookmarkStart w:id="6131" w:name="_Toc67061523"/>
      <w:bookmarkStart w:id="6132" w:name="_Toc74735041"/>
      <w:bookmarkStart w:id="6133" w:name="_Toc74753284"/>
      <w:bookmarkStart w:id="6134" w:name="_Toc76507543"/>
      <w:bookmarkStart w:id="6135" w:name="_Toc83109152"/>
      <w:bookmarkStart w:id="6136" w:name="_Toc89877965"/>
      <w:bookmarkStart w:id="6137" w:name="_Toc98709816"/>
      <w:bookmarkStart w:id="6138" w:name="_Toc105691631"/>
      <w:bookmarkStart w:id="6139" w:name="_Toc105693945"/>
      <w:bookmarkStart w:id="6140" w:name="_Toc123139281"/>
      <w:bookmarkStart w:id="6141" w:name="_Toc124166081"/>
      <w:bookmarkStart w:id="6142" w:name="_Toc130922954"/>
      <w:bookmarkStart w:id="6143" w:name="_Toc137303366"/>
      <w:bookmarkStart w:id="6144" w:name="_Toc138889590"/>
      <w:bookmarkStart w:id="6145" w:name="_Toc145111402"/>
      <w:bookmarkStart w:id="6146" w:name="_Toc155265378"/>
      <w:bookmarkStart w:id="6147" w:name="_Toc161852953"/>
      <w:r w:rsidRPr="00090C64">
        <w:t>6.7.2</w:t>
      </w:r>
      <w:r w:rsidRPr="00090C64">
        <w:tab/>
        <w:t>OTA occupied bandwidth</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11C23F87" w14:textId="77777777" w:rsidR="00D57C09" w:rsidRPr="00090C64" w:rsidRDefault="00D57C09" w:rsidP="00D57C09">
      <w:pPr>
        <w:pStyle w:val="Heading4"/>
        <w:rPr>
          <w:lang w:eastAsia="sv-SE"/>
        </w:rPr>
      </w:pPr>
      <w:bookmarkStart w:id="6148" w:name="_Toc21125073"/>
      <w:bookmarkStart w:id="6149" w:name="_Toc29768063"/>
      <w:bookmarkStart w:id="6150" w:name="_Toc36044505"/>
      <w:bookmarkStart w:id="6151" w:name="_Toc37230410"/>
      <w:bookmarkStart w:id="6152" w:name="_Toc45907553"/>
      <w:bookmarkStart w:id="6153" w:name="_Toc53181658"/>
      <w:bookmarkStart w:id="6154" w:name="_Toc61127512"/>
      <w:bookmarkStart w:id="6155" w:name="_Toc67054526"/>
      <w:bookmarkStart w:id="6156" w:name="_Toc67061524"/>
      <w:bookmarkStart w:id="6157" w:name="_Toc74735042"/>
      <w:bookmarkStart w:id="6158" w:name="_Toc74753285"/>
      <w:bookmarkStart w:id="6159" w:name="_Toc76507544"/>
      <w:bookmarkStart w:id="6160" w:name="_Toc83109153"/>
      <w:bookmarkStart w:id="6161" w:name="_Toc89877966"/>
      <w:bookmarkStart w:id="6162" w:name="_Toc98709817"/>
      <w:bookmarkStart w:id="6163" w:name="_Toc105691632"/>
      <w:bookmarkStart w:id="6164" w:name="_Toc105693946"/>
      <w:bookmarkStart w:id="6165" w:name="_Toc123139282"/>
      <w:bookmarkStart w:id="6166" w:name="_Toc124166082"/>
      <w:bookmarkStart w:id="6167" w:name="_Toc130922955"/>
      <w:bookmarkStart w:id="6168" w:name="_Toc137303367"/>
      <w:bookmarkStart w:id="6169" w:name="_Toc138889591"/>
      <w:bookmarkStart w:id="6170" w:name="_Toc145111403"/>
      <w:bookmarkStart w:id="6171" w:name="_Toc155265379"/>
      <w:bookmarkStart w:id="6172" w:name="_Toc161852954"/>
      <w:r w:rsidRPr="00090C64">
        <w:rPr>
          <w:lang w:eastAsia="sv-SE"/>
        </w:rPr>
        <w:t>6.7.2.1</w:t>
      </w:r>
      <w:r w:rsidRPr="00090C64">
        <w:rPr>
          <w:lang w:eastAsia="sv-SE"/>
        </w:rPr>
        <w:tab/>
        <w:t>Definition and applicability</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173" w:name="_Toc21125074"/>
      <w:bookmarkStart w:id="6174" w:name="_Toc29768064"/>
      <w:bookmarkStart w:id="6175" w:name="_Toc36044506"/>
      <w:bookmarkStart w:id="6176" w:name="_Toc37230411"/>
      <w:bookmarkStart w:id="6177" w:name="_Toc45907554"/>
      <w:bookmarkStart w:id="6178" w:name="_Toc53181659"/>
      <w:bookmarkStart w:id="6179" w:name="_Toc61127513"/>
      <w:bookmarkStart w:id="6180" w:name="_Toc67054527"/>
      <w:bookmarkStart w:id="6181" w:name="_Toc67061525"/>
      <w:bookmarkStart w:id="6182" w:name="_Toc74735043"/>
      <w:bookmarkStart w:id="6183" w:name="_Toc74753286"/>
      <w:bookmarkStart w:id="6184" w:name="_Toc76507545"/>
      <w:bookmarkStart w:id="6185" w:name="_Toc83109154"/>
      <w:bookmarkStart w:id="6186" w:name="_Toc89877967"/>
      <w:bookmarkStart w:id="6187" w:name="_Toc98709818"/>
      <w:bookmarkStart w:id="6188" w:name="_Toc105691633"/>
      <w:bookmarkStart w:id="6189" w:name="_Toc105693947"/>
      <w:bookmarkStart w:id="6190" w:name="_Toc123139283"/>
      <w:bookmarkStart w:id="6191" w:name="_Toc124166083"/>
      <w:bookmarkStart w:id="6192" w:name="_Toc130922956"/>
      <w:bookmarkStart w:id="6193" w:name="_Toc137303368"/>
      <w:bookmarkStart w:id="6194" w:name="_Toc138889592"/>
      <w:bookmarkStart w:id="6195" w:name="_Toc145111404"/>
      <w:bookmarkStart w:id="6196" w:name="_Toc155265380"/>
      <w:bookmarkStart w:id="6197" w:name="_Toc161852955"/>
      <w:r w:rsidRPr="00090C64">
        <w:rPr>
          <w:lang w:eastAsia="sv-SE"/>
        </w:rPr>
        <w:t>6.7.2.2</w:t>
      </w:r>
      <w:r w:rsidRPr="00090C64">
        <w:rPr>
          <w:lang w:eastAsia="sv-SE"/>
        </w:rPr>
        <w:tab/>
        <w:t>Minimum Requirement</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198" w:name="_Toc21125075"/>
      <w:bookmarkStart w:id="6199" w:name="_Toc29768065"/>
      <w:bookmarkStart w:id="6200" w:name="_Toc36044507"/>
      <w:bookmarkStart w:id="6201" w:name="_Toc37230412"/>
      <w:bookmarkStart w:id="6202" w:name="_Toc45907555"/>
      <w:bookmarkStart w:id="6203" w:name="_Toc53181660"/>
      <w:bookmarkStart w:id="6204" w:name="_Toc61127514"/>
      <w:bookmarkStart w:id="6205" w:name="_Toc67054528"/>
      <w:bookmarkStart w:id="6206" w:name="_Toc67061526"/>
      <w:bookmarkStart w:id="6207" w:name="_Toc74735044"/>
      <w:bookmarkStart w:id="6208" w:name="_Toc74753287"/>
      <w:bookmarkStart w:id="6209" w:name="_Toc76507546"/>
      <w:bookmarkStart w:id="6210" w:name="_Toc83109155"/>
      <w:bookmarkStart w:id="6211" w:name="_Toc89877968"/>
      <w:bookmarkStart w:id="6212" w:name="_Toc98709819"/>
      <w:bookmarkStart w:id="6213" w:name="_Toc105691634"/>
      <w:bookmarkStart w:id="6214" w:name="_Toc105693948"/>
      <w:bookmarkStart w:id="6215" w:name="_Toc123139284"/>
      <w:bookmarkStart w:id="6216" w:name="_Toc124166084"/>
      <w:bookmarkStart w:id="6217" w:name="_Toc130922957"/>
      <w:bookmarkStart w:id="6218" w:name="_Toc137303369"/>
      <w:bookmarkStart w:id="6219" w:name="_Toc138889593"/>
      <w:bookmarkStart w:id="6220" w:name="_Toc145111405"/>
      <w:bookmarkStart w:id="6221" w:name="_Toc155265381"/>
      <w:bookmarkStart w:id="6222" w:name="_Toc161852956"/>
      <w:r w:rsidRPr="00090C64">
        <w:rPr>
          <w:lang w:eastAsia="sv-SE"/>
        </w:rPr>
        <w:t>6.7.2.3</w:t>
      </w:r>
      <w:r w:rsidRPr="00090C64">
        <w:rPr>
          <w:lang w:eastAsia="sv-SE"/>
        </w:rPr>
        <w:tab/>
        <w:t>Test purpose</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223" w:name="_Toc21125076"/>
      <w:bookmarkStart w:id="6224" w:name="_Toc29768066"/>
      <w:bookmarkStart w:id="6225" w:name="_Toc36044508"/>
      <w:bookmarkStart w:id="6226" w:name="_Toc37230413"/>
      <w:bookmarkStart w:id="6227" w:name="_Toc45907556"/>
      <w:bookmarkStart w:id="6228" w:name="_Toc53181661"/>
      <w:bookmarkStart w:id="6229" w:name="_Toc61127515"/>
      <w:bookmarkStart w:id="6230" w:name="_Toc67054529"/>
      <w:bookmarkStart w:id="6231" w:name="_Toc67061527"/>
      <w:bookmarkStart w:id="6232" w:name="_Toc74735045"/>
      <w:bookmarkStart w:id="6233" w:name="_Toc74753288"/>
      <w:bookmarkStart w:id="6234" w:name="_Toc76507547"/>
      <w:bookmarkStart w:id="6235" w:name="_Toc83109156"/>
      <w:bookmarkStart w:id="6236" w:name="_Toc89877969"/>
      <w:bookmarkStart w:id="6237" w:name="_Toc98709820"/>
      <w:bookmarkStart w:id="6238" w:name="_Toc105691635"/>
      <w:bookmarkStart w:id="6239" w:name="_Toc105693949"/>
      <w:bookmarkStart w:id="6240" w:name="_Toc123139285"/>
      <w:bookmarkStart w:id="6241" w:name="_Toc124166085"/>
      <w:bookmarkStart w:id="6242" w:name="_Toc130922958"/>
      <w:bookmarkStart w:id="6243" w:name="_Toc137303370"/>
      <w:bookmarkStart w:id="6244" w:name="_Toc138889594"/>
      <w:bookmarkStart w:id="6245" w:name="_Toc145111406"/>
      <w:bookmarkStart w:id="6246" w:name="_Toc155265382"/>
      <w:bookmarkStart w:id="6247" w:name="_Toc161852957"/>
      <w:r w:rsidRPr="00090C64">
        <w:rPr>
          <w:lang w:eastAsia="sv-SE"/>
        </w:rPr>
        <w:t>6.</w:t>
      </w:r>
      <w:r w:rsidRPr="00090C64">
        <w:rPr>
          <w:lang w:eastAsia="zh-CN"/>
        </w:rPr>
        <w:t>7.2.</w:t>
      </w:r>
      <w:r w:rsidRPr="00090C64">
        <w:rPr>
          <w:lang w:eastAsia="sv-SE"/>
        </w:rPr>
        <w:t>4</w:t>
      </w:r>
      <w:r w:rsidRPr="00090C64">
        <w:rPr>
          <w:lang w:eastAsia="sv-SE"/>
        </w:rPr>
        <w:tab/>
        <w:t>Method of test</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4001BE67" w14:textId="77777777" w:rsidR="00D57C09" w:rsidRPr="00090C64" w:rsidRDefault="00D57C09" w:rsidP="00D57C09">
      <w:pPr>
        <w:pStyle w:val="Heading5"/>
        <w:rPr>
          <w:lang w:eastAsia="sv-SE"/>
        </w:rPr>
      </w:pPr>
      <w:bookmarkStart w:id="6248" w:name="_Toc21125077"/>
      <w:bookmarkStart w:id="6249" w:name="_Toc29768067"/>
      <w:bookmarkStart w:id="6250" w:name="_Toc36044509"/>
      <w:bookmarkStart w:id="6251" w:name="_Toc37230414"/>
      <w:bookmarkStart w:id="6252" w:name="_Toc45907557"/>
      <w:bookmarkStart w:id="6253" w:name="_Toc53181662"/>
      <w:bookmarkStart w:id="6254" w:name="_Toc61127516"/>
      <w:bookmarkStart w:id="6255" w:name="_Toc67054530"/>
      <w:bookmarkStart w:id="6256" w:name="_Toc67061528"/>
      <w:bookmarkStart w:id="6257" w:name="_Toc74735046"/>
      <w:bookmarkStart w:id="6258" w:name="_Toc74753289"/>
      <w:bookmarkStart w:id="6259" w:name="_Toc76507548"/>
      <w:bookmarkStart w:id="6260" w:name="_Toc83109157"/>
      <w:bookmarkStart w:id="6261" w:name="_Toc89877970"/>
      <w:bookmarkStart w:id="6262" w:name="_Toc98709821"/>
      <w:bookmarkStart w:id="6263" w:name="_Toc105691636"/>
      <w:bookmarkStart w:id="6264" w:name="_Toc105693950"/>
      <w:bookmarkStart w:id="6265" w:name="_Toc123139286"/>
      <w:bookmarkStart w:id="6266" w:name="_Toc124166086"/>
      <w:bookmarkStart w:id="6267" w:name="_Toc130922959"/>
      <w:bookmarkStart w:id="6268" w:name="_Toc137303371"/>
      <w:bookmarkStart w:id="6269" w:name="_Toc138889595"/>
      <w:bookmarkStart w:id="6270" w:name="_Toc145111407"/>
      <w:bookmarkStart w:id="6271" w:name="_Toc155265383"/>
      <w:bookmarkStart w:id="6272" w:name="_Toc161852958"/>
      <w:r w:rsidRPr="00090C64">
        <w:rPr>
          <w:lang w:eastAsia="sv-SE"/>
        </w:rPr>
        <w:t>6.7.2.4.1</w:t>
      </w:r>
      <w:r w:rsidRPr="00090C64">
        <w:rPr>
          <w:lang w:eastAsia="sv-SE"/>
        </w:rPr>
        <w:tab/>
        <w:t>Initial conditions</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1DF23F4D" w14:textId="77777777" w:rsidR="00D57C09" w:rsidRPr="00090C64" w:rsidRDefault="00D57C09" w:rsidP="00554118">
      <w:pPr>
        <w:pStyle w:val="H6"/>
        <w:rPr>
          <w:rFonts w:eastAsia="Yu Mincho"/>
        </w:rPr>
      </w:pPr>
      <w:bookmarkStart w:id="6273" w:name="_Toc21125078"/>
      <w:bookmarkStart w:id="6274" w:name="_Toc29768068"/>
      <w:bookmarkStart w:id="6275" w:name="_Toc36044510"/>
      <w:bookmarkStart w:id="6276" w:name="_Toc37230415"/>
      <w:bookmarkStart w:id="6277" w:name="_Toc45907558"/>
      <w:bookmarkStart w:id="6278" w:name="_Toc53181663"/>
      <w:r w:rsidRPr="00090C64">
        <w:rPr>
          <w:rFonts w:eastAsia="Yu Mincho"/>
        </w:rPr>
        <w:t>6.7.2.4.1.1</w:t>
      </w:r>
      <w:r w:rsidRPr="00090C64">
        <w:rPr>
          <w:rFonts w:eastAsia="Yu Mincho"/>
        </w:rPr>
        <w:tab/>
        <w:t>General test conditions</w:t>
      </w:r>
      <w:bookmarkEnd w:id="6273"/>
      <w:bookmarkEnd w:id="6274"/>
      <w:bookmarkEnd w:id="6275"/>
      <w:bookmarkEnd w:id="6276"/>
      <w:bookmarkEnd w:id="6277"/>
      <w:bookmarkEnd w:id="6278"/>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279" w:name="_Toc21125079"/>
      <w:bookmarkStart w:id="6280" w:name="_Toc29768069"/>
      <w:bookmarkStart w:id="6281" w:name="_Toc36044511"/>
      <w:bookmarkStart w:id="6282" w:name="_Toc37230416"/>
      <w:bookmarkStart w:id="6283" w:name="_Toc45907559"/>
      <w:bookmarkStart w:id="6284" w:name="_Toc53181664"/>
      <w:r w:rsidRPr="00090C64">
        <w:t>6.7.2.4.1.2</w:t>
      </w:r>
      <w:r w:rsidRPr="00090C64">
        <w:tab/>
        <w:t>UTRA FDD</w:t>
      </w:r>
      <w:bookmarkEnd w:id="6279"/>
      <w:bookmarkEnd w:id="6280"/>
      <w:bookmarkEnd w:id="6281"/>
      <w:bookmarkEnd w:id="6282"/>
      <w:bookmarkEnd w:id="6283"/>
      <w:bookmarkEnd w:id="6284"/>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285" w:name="_Toc21125080"/>
      <w:bookmarkStart w:id="6286" w:name="_Toc29768070"/>
      <w:bookmarkStart w:id="6287" w:name="_Toc36044512"/>
      <w:bookmarkStart w:id="6288" w:name="_Toc37230417"/>
      <w:bookmarkStart w:id="6289" w:name="_Toc45907560"/>
      <w:bookmarkStart w:id="6290" w:name="_Toc53181665"/>
      <w:r w:rsidRPr="00090C64">
        <w:t>6.7.2.4.1.3</w:t>
      </w:r>
      <w:r w:rsidRPr="00090C64">
        <w:tab/>
        <w:t>E-UTRA and NR</w:t>
      </w:r>
      <w:bookmarkEnd w:id="6285"/>
      <w:bookmarkEnd w:id="6286"/>
      <w:bookmarkEnd w:id="6287"/>
      <w:bookmarkEnd w:id="6288"/>
      <w:bookmarkEnd w:id="6289"/>
      <w:bookmarkEnd w:id="6290"/>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291" w:name="_Toc21125081"/>
      <w:bookmarkStart w:id="6292" w:name="_Toc29768071"/>
      <w:bookmarkStart w:id="6293" w:name="_Toc36044513"/>
      <w:bookmarkStart w:id="6294" w:name="_Toc37230418"/>
      <w:bookmarkStart w:id="6295" w:name="_Toc45907561"/>
      <w:bookmarkStart w:id="6296" w:name="_Toc53181666"/>
      <w:bookmarkStart w:id="6297" w:name="_Toc61127517"/>
      <w:bookmarkStart w:id="6298" w:name="_Toc67054531"/>
      <w:bookmarkStart w:id="6299" w:name="_Toc67061529"/>
      <w:bookmarkStart w:id="6300" w:name="_Toc74735047"/>
      <w:bookmarkStart w:id="6301" w:name="_Toc74753290"/>
      <w:bookmarkStart w:id="6302" w:name="_Toc76507549"/>
      <w:bookmarkStart w:id="6303" w:name="_Toc83109158"/>
      <w:bookmarkStart w:id="6304" w:name="_Toc89877971"/>
      <w:bookmarkStart w:id="6305" w:name="_Toc98709822"/>
      <w:bookmarkStart w:id="6306" w:name="_Toc105691637"/>
      <w:bookmarkStart w:id="6307" w:name="_Toc105693951"/>
      <w:bookmarkStart w:id="6308" w:name="_Toc123139287"/>
      <w:bookmarkStart w:id="6309" w:name="_Toc124166087"/>
      <w:bookmarkStart w:id="6310" w:name="_Toc130922960"/>
      <w:bookmarkStart w:id="6311" w:name="_Toc137303372"/>
      <w:bookmarkStart w:id="6312" w:name="_Toc138889596"/>
      <w:bookmarkStart w:id="6313" w:name="_Toc145111408"/>
      <w:bookmarkStart w:id="6314" w:name="_Toc155265384"/>
      <w:bookmarkStart w:id="6315" w:name="_Toc161852959"/>
      <w:r w:rsidRPr="00090C64">
        <w:rPr>
          <w:lang w:eastAsia="sv-SE"/>
        </w:rPr>
        <w:t>6.7.2.4.2</w:t>
      </w:r>
      <w:r w:rsidRPr="00090C64">
        <w:rPr>
          <w:lang w:eastAsia="sv-SE"/>
        </w:rPr>
        <w:tab/>
        <w:t>Procedure</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316" w:name="_Toc21125082"/>
      <w:bookmarkStart w:id="6317" w:name="_Toc29768072"/>
      <w:bookmarkStart w:id="6318" w:name="_Toc36044514"/>
      <w:bookmarkStart w:id="6319" w:name="_Toc37230419"/>
      <w:bookmarkStart w:id="6320" w:name="_Toc45907562"/>
      <w:bookmarkStart w:id="6321" w:name="_Toc53181667"/>
      <w:bookmarkStart w:id="6322" w:name="_Toc61127518"/>
      <w:bookmarkStart w:id="6323" w:name="_Toc67054532"/>
      <w:bookmarkStart w:id="6324" w:name="_Toc67061530"/>
      <w:bookmarkStart w:id="6325" w:name="_Toc74735048"/>
      <w:bookmarkStart w:id="6326" w:name="_Toc74753291"/>
      <w:bookmarkStart w:id="6327" w:name="_Toc76507550"/>
      <w:bookmarkStart w:id="6328" w:name="_Toc83109159"/>
      <w:bookmarkStart w:id="6329" w:name="_Toc89877972"/>
      <w:bookmarkStart w:id="6330" w:name="_Toc98709823"/>
      <w:bookmarkStart w:id="6331" w:name="_Toc105691638"/>
      <w:bookmarkStart w:id="6332" w:name="_Toc105693952"/>
      <w:bookmarkStart w:id="6333" w:name="_Toc123139288"/>
      <w:bookmarkStart w:id="6334" w:name="_Toc124166088"/>
      <w:bookmarkStart w:id="6335" w:name="_Toc130922961"/>
      <w:bookmarkStart w:id="6336" w:name="_Toc137303373"/>
      <w:bookmarkStart w:id="6337" w:name="_Toc138889597"/>
      <w:bookmarkStart w:id="6338" w:name="_Toc145111409"/>
      <w:bookmarkStart w:id="6339" w:name="_Toc155265385"/>
      <w:bookmarkStart w:id="6340" w:name="_Toc161852960"/>
      <w:r w:rsidRPr="00090C64">
        <w:rPr>
          <w:lang w:eastAsia="sv-SE"/>
        </w:rPr>
        <w:t>6.</w:t>
      </w:r>
      <w:r w:rsidRPr="00090C64">
        <w:rPr>
          <w:lang w:eastAsia="zh-CN"/>
        </w:rPr>
        <w:t>7.2.</w:t>
      </w:r>
      <w:r w:rsidRPr="00090C64">
        <w:rPr>
          <w:lang w:eastAsia="sv-SE"/>
        </w:rPr>
        <w:t>5</w:t>
      </w:r>
      <w:r w:rsidRPr="00090C64">
        <w:rPr>
          <w:lang w:eastAsia="sv-SE"/>
        </w:rPr>
        <w:tab/>
        <w:t>Test Requirement</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3BC0C1E0" w14:textId="77777777" w:rsidR="00D57C09" w:rsidRPr="00090C64" w:rsidRDefault="00D57C09" w:rsidP="00D57C09">
      <w:pPr>
        <w:pStyle w:val="Heading5"/>
      </w:pPr>
      <w:bookmarkStart w:id="6341" w:name="_Toc21125083"/>
      <w:bookmarkStart w:id="6342" w:name="_Toc29768073"/>
      <w:bookmarkStart w:id="6343" w:name="_Toc36044515"/>
      <w:bookmarkStart w:id="6344" w:name="_Toc37230420"/>
      <w:bookmarkStart w:id="6345" w:name="_Toc45907563"/>
      <w:bookmarkStart w:id="6346" w:name="_Toc53181668"/>
      <w:bookmarkStart w:id="6347" w:name="_Toc61127519"/>
      <w:bookmarkStart w:id="6348" w:name="_Toc67054533"/>
      <w:bookmarkStart w:id="6349" w:name="_Toc67061531"/>
      <w:bookmarkStart w:id="6350" w:name="_Toc74735049"/>
      <w:bookmarkStart w:id="6351" w:name="_Toc74753292"/>
      <w:bookmarkStart w:id="6352" w:name="_Toc76507551"/>
      <w:bookmarkStart w:id="6353" w:name="_Toc83109160"/>
      <w:bookmarkStart w:id="6354" w:name="_Toc89877973"/>
      <w:bookmarkStart w:id="6355" w:name="_Toc98709824"/>
      <w:bookmarkStart w:id="6356" w:name="_Toc105691639"/>
      <w:bookmarkStart w:id="6357" w:name="_Toc105693953"/>
      <w:bookmarkStart w:id="6358" w:name="_Toc123139289"/>
      <w:bookmarkStart w:id="6359" w:name="_Toc124166089"/>
      <w:bookmarkStart w:id="6360" w:name="_Toc130922962"/>
      <w:bookmarkStart w:id="6361" w:name="_Toc137303374"/>
      <w:bookmarkStart w:id="6362" w:name="_Toc138889598"/>
      <w:bookmarkStart w:id="6363" w:name="_Toc145111410"/>
      <w:bookmarkStart w:id="6364" w:name="_Toc155265386"/>
      <w:bookmarkStart w:id="6365" w:name="_Toc161852961"/>
      <w:r w:rsidRPr="00090C64">
        <w:t>6.7.2.5.1</w:t>
      </w:r>
      <w:r w:rsidRPr="00090C64">
        <w:tab/>
        <w:t>MSR</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366" w:name="_Toc21125084"/>
      <w:bookmarkStart w:id="6367" w:name="_Toc29768074"/>
      <w:bookmarkStart w:id="6368" w:name="_Toc36044516"/>
      <w:bookmarkStart w:id="6369" w:name="_Toc37230421"/>
      <w:bookmarkStart w:id="6370" w:name="_Toc45907564"/>
      <w:bookmarkStart w:id="6371" w:name="_Toc53181669"/>
      <w:bookmarkStart w:id="6372" w:name="_Toc61127520"/>
      <w:bookmarkStart w:id="6373" w:name="_Toc67054534"/>
      <w:bookmarkStart w:id="6374" w:name="_Toc67061532"/>
      <w:bookmarkStart w:id="6375" w:name="_Toc74735050"/>
      <w:bookmarkStart w:id="6376" w:name="_Toc74753293"/>
      <w:bookmarkStart w:id="6377" w:name="_Toc76507552"/>
      <w:bookmarkStart w:id="6378" w:name="_Toc83109161"/>
      <w:bookmarkStart w:id="6379" w:name="_Toc89877974"/>
      <w:bookmarkStart w:id="6380" w:name="_Toc98709825"/>
      <w:bookmarkStart w:id="6381" w:name="_Toc105691640"/>
      <w:bookmarkStart w:id="6382" w:name="_Toc105693954"/>
      <w:bookmarkStart w:id="6383" w:name="_Toc123139290"/>
      <w:bookmarkStart w:id="6384" w:name="_Toc124166090"/>
      <w:bookmarkStart w:id="6385" w:name="_Toc130922963"/>
      <w:bookmarkStart w:id="6386" w:name="_Toc137303375"/>
      <w:bookmarkStart w:id="6387" w:name="_Toc138889599"/>
      <w:bookmarkStart w:id="6388" w:name="_Toc145111411"/>
      <w:bookmarkStart w:id="6389" w:name="_Toc155265387"/>
      <w:bookmarkStart w:id="6390" w:name="_Toc161852962"/>
      <w:r w:rsidRPr="00090C64">
        <w:t>6.7.2.5.2</w:t>
      </w:r>
      <w:r w:rsidRPr="00090C64">
        <w:tab/>
        <w:t>UTRA FDD</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391" w:name="_Toc21125085"/>
      <w:bookmarkStart w:id="6392" w:name="_Toc29768075"/>
      <w:bookmarkStart w:id="6393" w:name="_Toc36044517"/>
      <w:bookmarkStart w:id="6394" w:name="_Toc37230422"/>
      <w:bookmarkStart w:id="6395" w:name="_Toc45907565"/>
      <w:bookmarkStart w:id="6396" w:name="_Toc53181670"/>
      <w:bookmarkStart w:id="6397" w:name="_Toc61127521"/>
      <w:bookmarkStart w:id="6398" w:name="_Toc67054535"/>
      <w:bookmarkStart w:id="6399" w:name="_Toc67061533"/>
      <w:bookmarkStart w:id="6400" w:name="_Toc74735051"/>
      <w:bookmarkStart w:id="6401" w:name="_Toc74753294"/>
      <w:bookmarkStart w:id="6402" w:name="_Toc76507553"/>
      <w:bookmarkStart w:id="6403" w:name="_Toc83109162"/>
      <w:bookmarkStart w:id="6404" w:name="_Toc89877975"/>
      <w:bookmarkStart w:id="6405" w:name="_Toc98709826"/>
      <w:bookmarkStart w:id="6406" w:name="_Toc105691641"/>
      <w:bookmarkStart w:id="6407" w:name="_Toc105693955"/>
      <w:bookmarkStart w:id="6408" w:name="_Toc123139291"/>
      <w:bookmarkStart w:id="6409" w:name="_Toc124166091"/>
      <w:bookmarkStart w:id="6410" w:name="_Toc130922964"/>
      <w:bookmarkStart w:id="6411" w:name="_Toc137303376"/>
      <w:bookmarkStart w:id="6412" w:name="_Toc138889600"/>
      <w:bookmarkStart w:id="6413" w:name="_Toc145111412"/>
      <w:bookmarkStart w:id="6414" w:name="_Toc155265388"/>
      <w:bookmarkStart w:id="6415" w:name="_Toc161852963"/>
      <w:r w:rsidRPr="00090C64">
        <w:t>6.7.2.5.3</w:t>
      </w:r>
      <w:r w:rsidRPr="00090C64">
        <w:tab/>
        <w:t>E-UTRA</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416" w:name="_Toc21125086"/>
      <w:bookmarkStart w:id="6417" w:name="_Toc29768076"/>
      <w:bookmarkStart w:id="6418" w:name="_Toc36044518"/>
      <w:bookmarkStart w:id="6419" w:name="_Toc37230423"/>
      <w:bookmarkStart w:id="6420" w:name="_Toc45907566"/>
      <w:bookmarkStart w:id="6421" w:name="_Toc53181671"/>
      <w:bookmarkStart w:id="6422" w:name="_Toc61127522"/>
      <w:bookmarkStart w:id="6423" w:name="_Toc67054536"/>
      <w:bookmarkStart w:id="6424" w:name="_Toc67061534"/>
      <w:bookmarkStart w:id="6425" w:name="_Toc74735052"/>
      <w:bookmarkStart w:id="6426" w:name="_Toc74753295"/>
      <w:bookmarkStart w:id="6427" w:name="_Toc76507554"/>
      <w:bookmarkStart w:id="6428" w:name="_Toc83109163"/>
      <w:bookmarkStart w:id="6429" w:name="_Toc89877976"/>
      <w:bookmarkStart w:id="6430" w:name="_Toc98709827"/>
      <w:bookmarkStart w:id="6431" w:name="_Toc105691642"/>
      <w:bookmarkStart w:id="6432" w:name="_Toc105693956"/>
      <w:bookmarkStart w:id="6433" w:name="_Toc123139292"/>
      <w:bookmarkStart w:id="6434" w:name="_Toc124166092"/>
      <w:bookmarkStart w:id="6435" w:name="_Toc130922965"/>
      <w:bookmarkStart w:id="6436" w:name="_Toc137303377"/>
      <w:bookmarkStart w:id="6437" w:name="_Toc138889601"/>
      <w:bookmarkStart w:id="6438" w:name="_Toc145111413"/>
      <w:bookmarkStart w:id="6439" w:name="_Toc155265389"/>
      <w:bookmarkStart w:id="6440" w:name="_Toc161852964"/>
      <w:r w:rsidRPr="00090C64">
        <w:t>6.7.3</w:t>
      </w:r>
      <w:r w:rsidRPr="00090C64">
        <w:tab/>
        <w:t>OTA Adjacent Channel Leakage power Ratio</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4B8C53F7" w14:textId="77777777" w:rsidR="00D57C09" w:rsidRPr="00090C64" w:rsidRDefault="00D57C09" w:rsidP="00D57C09">
      <w:pPr>
        <w:pStyle w:val="Heading4"/>
        <w:rPr>
          <w:lang w:eastAsia="sv-SE"/>
        </w:rPr>
      </w:pPr>
      <w:bookmarkStart w:id="6441" w:name="_Toc21125087"/>
      <w:bookmarkStart w:id="6442" w:name="_Toc29768077"/>
      <w:bookmarkStart w:id="6443" w:name="_Toc36044519"/>
      <w:bookmarkStart w:id="6444" w:name="_Toc37230424"/>
      <w:bookmarkStart w:id="6445" w:name="_Toc45907567"/>
      <w:bookmarkStart w:id="6446" w:name="_Toc53181672"/>
      <w:bookmarkStart w:id="6447" w:name="_Toc61127523"/>
      <w:bookmarkStart w:id="6448" w:name="_Toc67054537"/>
      <w:bookmarkStart w:id="6449" w:name="_Toc67061535"/>
      <w:bookmarkStart w:id="6450" w:name="_Toc74735053"/>
      <w:bookmarkStart w:id="6451" w:name="_Toc74753296"/>
      <w:bookmarkStart w:id="6452" w:name="_Toc76507555"/>
      <w:bookmarkStart w:id="6453" w:name="_Toc83109164"/>
      <w:bookmarkStart w:id="6454" w:name="_Toc89877977"/>
      <w:bookmarkStart w:id="6455" w:name="_Toc98709828"/>
      <w:bookmarkStart w:id="6456" w:name="_Toc105691643"/>
      <w:bookmarkStart w:id="6457" w:name="_Toc105693957"/>
      <w:bookmarkStart w:id="6458" w:name="_Toc123139293"/>
      <w:bookmarkStart w:id="6459" w:name="_Toc124166093"/>
      <w:bookmarkStart w:id="6460" w:name="_Toc130922966"/>
      <w:bookmarkStart w:id="6461" w:name="_Toc137303378"/>
      <w:bookmarkStart w:id="6462" w:name="_Toc138889602"/>
      <w:bookmarkStart w:id="6463" w:name="_Toc145111414"/>
      <w:bookmarkStart w:id="6464" w:name="_Toc155265390"/>
      <w:bookmarkStart w:id="6465" w:name="_Toc161852965"/>
      <w:r w:rsidRPr="00090C64">
        <w:rPr>
          <w:lang w:eastAsia="sv-SE"/>
        </w:rPr>
        <w:t>6.7.3.1</w:t>
      </w:r>
      <w:r w:rsidRPr="00090C64">
        <w:rPr>
          <w:lang w:eastAsia="sv-SE"/>
        </w:rPr>
        <w:tab/>
        <w:t>Definition and applicability</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466" w:name="_Toc21125088"/>
      <w:bookmarkStart w:id="6467" w:name="_Toc29768078"/>
      <w:bookmarkStart w:id="6468" w:name="_Toc36044520"/>
      <w:bookmarkStart w:id="6469" w:name="_Toc37230425"/>
      <w:bookmarkStart w:id="6470" w:name="_Toc45907568"/>
      <w:bookmarkStart w:id="6471" w:name="_Toc53181673"/>
      <w:bookmarkStart w:id="6472" w:name="_Toc61127524"/>
      <w:bookmarkStart w:id="6473" w:name="_Toc67054538"/>
      <w:bookmarkStart w:id="6474" w:name="_Toc67061536"/>
      <w:bookmarkStart w:id="6475" w:name="_Toc74735054"/>
      <w:bookmarkStart w:id="6476" w:name="_Toc74753297"/>
      <w:bookmarkStart w:id="6477" w:name="_Toc76507556"/>
      <w:bookmarkStart w:id="6478" w:name="_Toc83109165"/>
      <w:bookmarkStart w:id="6479" w:name="_Toc89877978"/>
      <w:bookmarkStart w:id="6480" w:name="_Toc98709829"/>
      <w:bookmarkStart w:id="6481" w:name="_Toc105691644"/>
      <w:bookmarkStart w:id="6482" w:name="_Toc105693958"/>
      <w:bookmarkStart w:id="6483" w:name="_Toc123139294"/>
      <w:bookmarkStart w:id="6484" w:name="_Toc124166094"/>
      <w:bookmarkStart w:id="6485" w:name="_Toc130922967"/>
      <w:bookmarkStart w:id="6486" w:name="_Toc137303379"/>
      <w:bookmarkStart w:id="6487" w:name="_Toc138889603"/>
      <w:bookmarkStart w:id="6488" w:name="_Toc145111415"/>
      <w:bookmarkStart w:id="6489" w:name="_Toc155265391"/>
      <w:bookmarkStart w:id="6490" w:name="_Toc161852966"/>
      <w:r w:rsidRPr="00090C64">
        <w:rPr>
          <w:lang w:eastAsia="sv-SE"/>
        </w:rPr>
        <w:t>6.7.3.2</w:t>
      </w:r>
      <w:r w:rsidRPr="00090C64">
        <w:rPr>
          <w:lang w:eastAsia="sv-SE"/>
        </w:rPr>
        <w:tab/>
        <w:t>Minimum Requirement</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491" w:name="_Toc21125089"/>
      <w:bookmarkStart w:id="6492" w:name="_Toc29768079"/>
      <w:bookmarkStart w:id="6493" w:name="_Toc36044521"/>
      <w:bookmarkStart w:id="6494" w:name="_Toc37230426"/>
      <w:bookmarkStart w:id="6495" w:name="_Toc45907569"/>
      <w:bookmarkStart w:id="6496" w:name="_Toc53181674"/>
      <w:bookmarkStart w:id="6497" w:name="_Toc61127525"/>
      <w:bookmarkStart w:id="6498" w:name="_Toc67054539"/>
      <w:bookmarkStart w:id="6499" w:name="_Toc67061537"/>
      <w:bookmarkStart w:id="6500" w:name="_Toc74735055"/>
      <w:bookmarkStart w:id="6501" w:name="_Toc74753298"/>
      <w:bookmarkStart w:id="6502" w:name="_Toc76507557"/>
      <w:bookmarkStart w:id="6503" w:name="_Toc83109166"/>
      <w:bookmarkStart w:id="6504" w:name="_Toc89877979"/>
      <w:bookmarkStart w:id="6505" w:name="_Toc98709830"/>
      <w:bookmarkStart w:id="6506" w:name="_Toc105691645"/>
      <w:bookmarkStart w:id="6507" w:name="_Toc105693959"/>
      <w:bookmarkStart w:id="6508" w:name="_Toc123139295"/>
      <w:bookmarkStart w:id="6509" w:name="_Toc124166095"/>
      <w:bookmarkStart w:id="6510" w:name="_Toc130922968"/>
      <w:bookmarkStart w:id="6511" w:name="_Toc137303380"/>
      <w:bookmarkStart w:id="6512" w:name="_Toc138889604"/>
      <w:bookmarkStart w:id="6513" w:name="_Toc145111416"/>
      <w:bookmarkStart w:id="6514" w:name="_Toc155265392"/>
      <w:bookmarkStart w:id="6515" w:name="_Toc161852967"/>
      <w:r w:rsidRPr="00090C64">
        <w:rPr>
          <w:lang w:eastAsia="sv-SE"/>
        </w:rPr>
        <w:t>6.7.3.3</w:t>
      </w:r>
      <w:r w:rsidRPr="00090C64">
        <w:rPr>
          <w:lang w:eastAsia="sv-SE"/>
        </w:rPr>
        <w:tab/>
        <w:t>Test purpose</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516" w:name="_Toc21125090"/>
      <w:bookmarkStart w:id="6517" w:name="_Toc29768080"/>
      <w:bookmarkStart w:id="6518" w:name="_Toc36044522"/>
      <w:bookmarkStart w:id="6519" w:name="_Toc37230427"/>
      <w:bookmarkStart w:id="6520" w:name="_Toc45907570"/>
      <w:bookmarkStart w:id="6521" w:name="_Toc53181675"/>
      <w:bookmarkStart w:id="6522" w:name="_Toc61127526"/>
      <w:bookmarkStart w:id="6523" w:name="_Toc67054540"/>
      <w:bookmarkStart w:id="6524" w:name="_Toc67061538"/>
      <w:bookmarkStart w:id="6525" w:name="_Toc74735056"/>
      <w:bookmarkStart w:id="6526" w:name="_Toc74753299"/>
      <w:bookmarkStart w:id="6527" w:name="_Toc76507558"/>
      <w:bookmarkStart w:id="6528" w:name="_Toc83109167"/>
      <w:bookmarkStart w:id="6529" w:name="_Toc89877980"/>
      <w:bookmarkStart w:id="6530" w:name="_Toc98709831"/>
      <w:bookmarkStart w:id="6531" w:name="_Toc105691646"/>
      <w:bookmarkStart w:id="6532" w:name="_Toc105693960"/>
      <w:bookmarkStart w:id="6533" w:name="_Toc123139296"/>
      <w:bookmarkStart w:id="6534" w:name="_Toc124166096"/>
      <w:bookmarkStart w:id="6535" w:name="_Toc130922969"/>
      <w:bookmarkStart w:id="6536" w:name="_Toc137303381"/>
      <w:bookmarkStart w:id="6537" w:name="_Toc138889605"/>
      <w:bookmarkStart w:id="6538" w:name="_Toc145111417"/>
      <w:bookmarkStart w:id="6539" w:name="_Toc155265393"/>
      <w:bookmarkStart w:id="6540" w:name="_Toc161852968"/>
      <w:r w:rsidRPr="00090C64">
        <w:rPr>
          <w:lang w:eastAsia="sv-SE"/>
        </w:rPr>
        <w:t>6.</w:t>
      </w:r>
      <w:r w:rsidRPr="00090C64">
        <w:rPr>
          <w:lang w:eastAsia="zh-CN"/>
        </w:rPr>
        <w:t>7.3.</w:t>
      </w:r>
      <w:r w:rsidRPr="00090C64">
        <w:rPr>
          <w:lang w:eastAsia="sv-SE"/>
        </w:rPr>
        <w:t>4</w:t>
      </w:r>
      <w:r w:rsidRPr="00090C64">
        <w:rPr>
          <w:lang w:eastAsia="sv-SE"/>
        </w:rPr>
        <w:tab/>
        <w:t>Method of test</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233B5CFD" w14:textId="77777777" w:rsidR="00D57C09" w:rsidRPr="00090C64" w:rsidRDefault="00D57C09" w:rsidP="00D57C09">
      <w:pPr>
        <w:pStyle w:val="Heading5"/>
        <w:rPr>
          <w:lang w:eastAsia="sv-SE"/>
        </w:rPr>
      </w:pPr>
      <w:bookmarkStart w:id="6541" w:name="_Toc21125091"/>
      <w:bookmarkStart w:id="6542" w:name="_Toc29768081"/>
      <w:bookmarkStart w:id="6543" w:name="_Toc36044523"/>
      <w:bookmarkStart w:id="6544" w:name="_Toc37230428"/>
      <w:bookmarkStart w:id="6545" w:name="_Toc45907571"/>
      <w:bookmarkStart w:id="6546" w:name="_Toc53181676"/>
      <w:bookmarkStart w:id="6547" w:name="_Toc61127527"/>
      <w:bookmarkStart w:id="6548" w:name="_Toc67054541"/>
      <w:bookmarkStart w:id="6549" w:name="_Toc67061539"/>
      <w:bookmarkStart w:id="6550" w:name="_Toc74735057"/>
      <w:bookmarkStart w:id="6551" w:name="_Toc74753300"/>
      <w:bookmarkStart w:id="6552" w:name="_Toc76507559"/>
      <w:bookmarkStart w:id="6553" w:name="_Toc83109168"/>
      <w:bookmarkStart w:id="6554" w:name="_Toc89877981"/>
      <w:bookmarkStart w:id="6555" w:name="_Toc98709832"/>
      <w:bookmarkStart w:id="6556" w:name="_Toc105691647"/>
      <w:bookmarkStart w:id="6557" w:name="_Toc105693961"/>
      <w:bookmarkStart w:id="6558" w:name="_Toc123139297"/>
      <w:bookmarkStart w:id="6559" w:name="_Toc124166097"/>
      <w:bookmarkStart w:id="6560" w:name="_Toc130922970"/>
      <w:bookmarkStart w:id="6561" w:name="_Toc137303382"/>
      <w:bookmarkStart w:id="6562" w:name="_Toc138889606"/>
      <w:bookmarkStart w:id="6563" w:name="_Toc145111418"/>
      <w:bookmarkStart w:id="6564" w:name="_Toc155265394"/>
      <w:bookmarkStart w:id="6565" w:name="_Toc161852969"/>
      <w:r w:rsidRPr="00090C64">
        <w:rPr>
          <w:lang w:eastAsia="sv-SE"/>
        </w:rPr>
        <w:t>6.7.3.4.1</w:t>
      </w:r>
      <w:r w:rsidRPr="00090C64">
        <w:rPr>
          <w:lang w:eastAsia="sv-SE"/>
        </w:rPr>
        <w:tab/>
        <w:t>Initial conditions</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376B21F7" w14:textId="77777777" w:rsidR="00D57C09" w:rsidRPr="00090C64" w:rsidRDefault="00D57C09" w:rsidP="00554118">
      <w:pPr>
        <w:pStyle w:val="H6"/>
        <w:rPr>
          <w:lang w:eastAsia="sv-SE"/>
        </w:rPr>
      </w:pPr>
      <w:bookmarkStart w:id="6566" w:name="_Toc21125092"/>
      <w:bookmarkStart w:id="6567" w:name="_Toc29768082"/>
      <w:bookmarkStart w:id="6568" w:name="_Toc36044524"/>
      <w:bookmarkStart w:id="6569" w:name="_Toc37230429"/>
      <w:bookmarkStart w:id="6570" w:name="_Toc45907572"/>
      <w:bookmarkStart w:id="6571" w:name="_Toc53181677"/>
      <w:r w:rsidRPr="00090C64">
        <w:rPr>
          <w:lang w:eastAsia="sv-SE"/>
        </w:rPr>
        <w:t>6.7.3.4.1.1</w:t>
      </w:r>
      <w:r w:rsidRPr="00090C64">
        <w:rPr>
          <w:lang w:eastAsia="sv-SE"/>
        </w:rPr>
        <w:tab/>
        <w:t>General test conditions</w:t>
      </w:r>
      <w:bookmarkEnd w:id="6566"/>
      <w:bookmarkEnd w:id="6567"/>
      <w:bookmarkEnd w:id="6568"/>
      <w:bookmarkEnd w:id="6569"/>
      <w:bookmarkEnd w:id="6570"/>
      <w:bookmarkEnd w:id="6571"/>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572" w:name="_Toc21125093"/>
      <w:bookmarkStart w:id="6573" w:name="_Toc29768083"/>
      <w:bookmarkStart w:id="6574" w:name="_Toc36044525"/>
      <w:bookmarkStart w:id="6575" w:name="_Toc37230430"/>
      <w:bookmarkStart w:id="6576" w:name="_Toc45907573"/>
      <w:bookmarkStart w:id="6577" w:name="_Toc53181678"/>
      <w:r w:rsidRPr="00090C64">
        <w:rPr>
          <w:lang w:eastAsia="sv-SE"/>
        </w:rPr>
        <w:t>6.7.3.4.1.2</w:t>
      </w:r>
      <w:r w:rsidRPr="00090C64">
        <w:rPr>
          <w:lang w:eastAsia="sv-SE"/>
        </w:rPr>
        <w:tab/>
        <w:t>MSR</w:t>
      </w:r>
      <w:bookmarkEnd w:id="6572"/>
      <w:bookmarkEnd w:id="6573"/>
      <w:bookmarkEnd w:id="6574"/>
      <w:bookmarkEnd w:id="6575"/>
      <w:bookmarkEnd w:id="6576"/>
      <w:bookmarkEnd w:id="6577"/>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578" w:name="_Toc21125094"/>
      <w:bookmarkStart w:id="6579" w:name="_Toc29768084"/>
      <w:bookmarkStart w:id="6580" w:name="_Toc36044526"/>
      <w:bookmarkStart w:id="6581" w:name="_Toc37230431"/>
      <w:bookmarkStart w:id="6582" w:name="_Toc45907574"/>
      <w:bookmarkStart w:id="6583" w:name="_Toc53181679"/>
      <w:r w:rsidRPr="00090C64">
        <w:rPr>
          <w:lang w:eastAsia="sv-SE"/>
        </w:rPr>
        <w:t>6.7.3.4.1.3</w:t>
      </w:r>
      <w:r w:rsidRPr="00090C64">
        <w:rPr>
          <w:lang w:eastAsia="sv-SE"/>
        </w:rPr>
        <w:tab/>
        <w:t>UTRA FDD</w:t>
      </w:r>
      <w:bookmarkEnd w:id="6578"/>
      <w:bookmarkEnd w:id="6579"/>
      <w:bookmarkEnd w:id="6580"/>
      <w:bookmarkEnd w:id="6581"/>
      <w:bookmarkEnd w:id="6582"/>
      <w:bookmarkEnd w:id="6583"/>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584" w:name="_Toc21125095"/>
      <w:bookmarkStart w:id="6585" w:name="_Toc29768085"/>
      <w:bookmarkStart w:id="6586" w:name="_Toc36044527"/>
      <w:bookmarkStart w:id="6587" w:name="_Toc37230432"/>
      <w:bookmarkStart w:id="6588" w:name="_Toc45907575"/>
      <w:bookmarkStart w:id="6589" w:name="_Toc53181680"/>
      <w:r w:rsidRPr="00090C64">
        <w:t>6.7.3.4.1.4</w:t>
      </w:r>
      <w:r w:rsidRPr="00090C64">
        <w:tab/>
        <w:t>E-UTRA</w:t>
      </w:r>
      <w:bookmarkEnd w:id="6584"/>
      <w:bookmarkEnd w:id="6585"/>
      <w:bookmarkEnd w:id="6586"/>
      <w:bookmarkEnd w:id="6587"/>
      <w:bookmarkEnd w:id="6588"/>
      <w:bookmarkEnd w:id="6589"/>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590" w:name="_Toc21125096"/>
      <w:bookmarkStart w:id="6591" w:name="_Toc29768086"/>
      <w:bookmarkStart w:id="6592" w:name="_Toc36044528"/>
      <w:bookmarkStart w:id="6593" w:name="_Toc37230433"/>
      <w:bookmarkStart w:id="6594" w:name="_Toc45907576"/>
      <w:bookmarkStart w:id="6595" w:name="_Toc53181681"/>
      <w:r w:rsidRPr="00090C64">
        <w:t>6.7.3.4.1.5</w:t>
      </w:r>
      <w:r w:rsidRPr="00090C64">
        <w:tab/>
        <w:t>NR</w:t>
      </w:r>
      <w:bookmarkEnd w:id="6590"/>
      <w:bookmarkEnd w:id="6591"/>
      <w:bookmarkEnd w:id="6592"/>
      <w:bookmarkEnd w:id="6593"/>
      <w:bookmarkEnd w:id="6594"/>
      <w:bookmarkEnd w:id="6595"/>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596" w:name="_Toc21125097"/>
      <w:bookmarkStart w:id="6597" w:name="_Toc29768087"/>
      <w:bookmarkStart w:id="6598" w:name="_Toc36044529"/>
      <w:bookmarkStart w:id="6599" w:name="_Toc37230434"/>
      <w:bookmarkStart w:id="6600" w:name="_Toc45907577"/>
      <w:bookmarkStart w:id="6601" w:name="_Toc53181682"/>
      <w:bookmarkStart w:id="6602" w:name="_Toc61127528"/>
      <w:bookmarkStart w:id="6603" w:name="_Toc67054542"/>
      <w:bookmarkStart w:id="6604" w:name="_Toc67061540"/>
      <w:bookmarkStart w:id="6605" w:name="_Toc74735058"/>
      <w:bookmarkStart w:id="6606" w:name="_Toc74753301"/>
      <w:bookmarkStart w:id="6607" w:name="_Toc76507560"/>
      <w:bookmarkStart w:id="6608" w:name="_Toc83109169"/>
      <w:bookmarkStart w:id="6609" w:name="_Toc89877982"/>
      <w:bookmarkStart w:id="6610" w:name="_Toc98709833"/>
      <w:bookmarkStart w:id="6611" w:name="_Toc105691648"/>
      <w:bookmarkStart w:id="6612" w:name="_Toc105693962"/>
      <w:bookmarkStart w:id="6613" w:name="_Toc123139298"/>
      <w:bookmarkStart w:id="6614" w:name="_Toc124166098"/>
      <w:bookmarkStart w:id="6615" w:name="_Toc130922971"/>
      <w:bookmarkStart w:id="6616" w:name="_Toc137303383"/>
      <w:bookmarkStart w:id="6617" w:name="_Toc138889607"/>
      <w:bookmarkStart w:id="6618" w:name="_Toc145111419"/>
      <w:bookmarkStart w:id="6619" w:name="_Toc155265395"/>
      <w:bookmarkStart w:id="6620" w:name="_Toc161852970"/>
      <w:r w:rsidRPr="00090C64">
        <w:rPr>
          <w:lang w:eastAsia="sv-SE"/>
        </w:rPr>
        <w:t>6.7.3.4.2</w:t>
      </w:r>
      <w:r w:rsidRPr="00090C64">
        <w:rPr>
          <w:lang w:eastAsia="sv-SE"/>
        </w:rPr>
        <w:tab/>
        <w:t>Procedure</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2192BC27" w14:textId="77777777" w:rsidR="00D57C09" w:rsidRPr="00B9132C" w:rsidRDefault="00D57C09" w:rsidP="00B9132C">
      <w:pPr>
        <w:pStyle w:val="H6"/>
      </w:pPr>
      <w:bookmarkStart w:id="6621" w:name="_Toc21125098"/>
      <w:bookmarkStart w:id="6622" w:name="_Toc29768088"/>
      <w:bookmarkStart w:id="6623" w:name="_Toc36044530"/>
      <w:bookmarkStart w:id="6624" w:name="_Toc37230435"/>
      <w:bookmarkStart w:id="6625" w:name="_Toc45907578"/>
      <w:bookmarkStart w:id="6626" w:name="_Toc53181683"/>
      <w:bookmarkStart w:id="6627" w:name="_Hlk513388270"/>
      <w:r w:rsidRPr="00B9132C">
        <w:t>6.7.3.4.2.1</w:t>
      </w:r>
      <w:r w:rsidRPr="00B9132C">
        <w:tab/>
        <w:t>General</w:t>
      </w:r>
      <w:bookmarkEnd w:id="6621"/>
      <w:bookmarkEnd w:id="6622"/>
      <w:bookmarkEnd w:id="6623"/>
      <w:bookmarkEnd w:id="6624"/>
      <w:bookmarkEnd w:id="6625"/>
      <w:bookmarkEnd w:id="6626"/>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627"/>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628" w:name="_Toc21125099"/>
      <w:bookmarkStart w:id="6629" w:name="_Toc29768089"/>
      <w:bookmarkStart w:id="6630" w:name="_Toc36044531"/>
      <w:bookmarkStart w:id="6631" w:name="_Toc37230436"/>
      <w:bookmarkStart w:id="6632" w:name="_Toc45907579"/>
      <w:bookmarkStart w:id="6633" w:name="_Toc53181684"/>
      <w:bookmarkStart w:id="6634" w:name="_Toc61127529"/>
      <w:bookmarkStart w:id="6635" w:name="_Toc67054543"/>
      <w:bookmarkStart w:id="6636" w:name="_Toc67061541"/>
      <w:bookmarkStart w:id="6637" w:name="_Toc74735059"/>
      <w:bookmarkStart w:id="6638" w:name="_Toc74753302"/>
      <w:bookmarkStart w:id="6639" w:name="_Toc76507561"/>
      <w:bookmarkStart w:id="6640" w:name="_Toc83109170"/>
      <w:bookmarkStart w:id="6641" w:name="_Toc89877983"/>
      <w:bookmarkStart w:id="6642" w:name="_Toc98709834"/>
      <w:bookmarkStart w:id="6643" w:name="_Toc105691649"/>
      <w:bookmarkStart w:id="6644" w:name="_Toc105693963"/>
      <w:bookmarkStart w:id="6645" w:name="_Toc123139299"/>
      <w:bookmarkStart w:id="6646" w:name="_Toc124166099"/>
      <w:bookmarkStart w:id="6647" w:name="_Toc130922972"/>
      <w:bookmarkStart w:id="6648" w:name="_Toc137303384"/>
      <w:bookmarkStart w:id="6649" w:name="_Toc138889608"/>
      <w:bookmarkStart w:id="6650" w:name="_Toc145111420"/>
      <w:bookmarkStart w:id="6651" w:name="_Toc155265396"/>
      <w:bookmarkStart w:id="6652" w:name="_Toc161852971"/>
      <w:r w:rsidRPr="00090C64">
        <w:rPr>
          <w:rStyle w:val="Heading6Char"/>
        </w:rPr>
        <w:t>6.7.3.4.2.2</w:t>
      </w:r>
      <w:r w:rsidRPr="00090C64">
        <w:rPr>
          <w:rStyle w:val="Heading6Char"/>
        </w:rPr>
        <w:tab/>
        <w:t>MSR</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653" w:name="_Toc21125100"/>
      <w:bookmarkStart w:id="6654" w:name="_Toc29768090"/>
      <w:bookmarkStart w:id="6655" w:name="_Toc36044532"/>
      <w:bookmarkStart w:id="6656" w:name="_Toc37230437"/>
      <w:bookmarkStart w:id="6657" w:name="_Toc45907580"/>
      <w:bookmarkStart w:id="6658" w:name="_Toc53181685"/>
      <w:bookmarkStart w:id="6659" w:name="_Toc61127530"/>
      <w:bookmarkStart w:id="6660" w:name="_Toc67054544"/>
      <w:bookmarkStart w:id="6661" w:name="_Toc67061542"/>
      <w:bookmarkStart w:id="6662" w:name="_Toc74735060"/>
      <w:bookmarkStart w:id="6663" w:name="_Toc74753303"/>
      <w:bookmarkStart w:id="6664" w:name="_Toc76507562"/>
      <w:bookmarkStart w:id="6665" w:name="_Toc83109171"/>
      <w:bookmarkStart w:id="6666" w:name="_Toc89877984"/>
      <w:bookmarkStart w:id="6667" w:name="_Toc98709835"/>
      <w:bookmarkStart w:id="6668" w:name="_Toc105691650"/>
      <w:bookmarkStart w:id="6669" w:name="_Toc105693964"/>
      <w:bookmarkStart w:id="6670" w:name="_Toc123139300"/>
      <w:bookmarkStart w:id="6671" w:name="_Toc124166100"/>
      <w:bookmarkStart w:id="6672" w:name="_Toc130922973"/>
      <w:bookmarkStart w:id="6673" w:name="_Toc137303385"/>
      <w:bookmarkStart w:id="6674" w:name="_Toc138889609"/>
      <w:bookmarkStart w:id="6675" w:name="_Toc145111421"/>
      <w:bookmarkStart w:id="6676" w:name="_Toc155265397"/>
      <w:bookmarkStart w:id="6677" w:name="_Toc161852972"/>
      <w:r w:rsidRPr="00090C64">
        <w:rPr>
          <w:rStyle w:val="Heading6Char"/>
        </w:rPr>
        <w:t>6.7.3.4.2.3</w:t>
      </w:r>
      <w:r w:rsidRPr="00090C64">
        <w:rPr>
          <w:rStyle w:val="Heading6Char"/>
        </w:rPr>
        <w:tab/>
        <w:t>UTRA FDD</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678" w:name="_Toc21125101"/>
      <w:bookmarkStart w:id="6679" w:name="_Toc29768091"/>
      <w:bookmarkStart w:id="6680" w:name="_Toc36044533"/>
      <w:bookmarkStart w:id="6681" w:name="_Toc37230438"/>
      <w:bookmarkStart w:id="6682" w:name="_Toc45907581"/>
      <w:bookmarkStart w:id="6683" w:name="_Toc53181686"/>
      <w:bookmarkStart w:id="6684" w:name="_Toc61127531"/>
      <w:bookmarkStart w:id="6685" w:name="_Toc67054545"/>
      <w:bookmarkStart w:id="6686" w:name="_Toc67061543"/>
      <w:bookmarkStart w:id="6687" w:name="_Toc74735061"/>
      <w:bookmarkStart w:id="6688" w:name="_Toc74753304"/>
      <w:bookmarkStart w:id="6689" w:name="_Toc76507563"/>
      <w:bookmarkStart w:id="6690" w:name="_Toc83109172"/>
      <w:bookmarkStart w:id="6691" w:name="_Toc89877985"/>
      <w:bookmarkStart w:id="6692" w:name="_Toc98709836"/>
      <w:bookmarkStart w:id="6693" w:name="_Toc105691651"/>
      <w:bookmarkStart w:id="6694" w:name="_Toc105693965"/>
      <w:bookmarkStart w:id="6695" w:name="_Toc123139301"/>
      <w:bookmarkStart w:id="6696" w:name="_Toc124166101"/>
      <w:bookmarkStart w:id="6697" w:name="_Toc130922974"/>
      <w:bookmarkStart w:id="6698" w:name="_Toc137303386"/>
      <w:bookmarkStart w:id="6699" w:name="_Toc138889610"/>
      <w:bookmarkStart w:id="6700" w:name="_Toc145111422"/>
      <w:bookmarkStart w:id="6701" w:name="_Toc155265398"/>
      <w:bookmarkStart w:id="6702" w:name="_Toc161852973"/>
      <w:r w:rsidRPr="00090C64">
        <w:rPr>
          <w:rStyle w:val="Heading6Char"/>
        </w:rPr>
        <w:t>6.7.3.4.2.4</w:t>
      </w:r>
      <w:r w:rsidRPr="00090C64">
        <w:rPr>
          <w:rStyle w:val="Heading6Char"/>
        </w:rPr>
        <w:tab/>
        <w:t>E-UTRA</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703" w:name="_Toc21125102"/>
      <w:bookmarkStart w:id="6704" w:name="_Toc29768092"/>
      <w:bookmarkStart w:id="6705" w:name="_Toc36044534"/>
      <w:bookmarkStart w:id="6706" w:name="_Toc37230439"/>
      <w:bookmarkStart w:id="6707" w:name="_Toc45907582"/>
      <w:bookmarkStart w:id="6708" w:name="_Toc53181687"/>
      <w:bookmarkStart w:id="6709" w:name="_Toc61127532"/>
      <w:bookmarkStart w:id="6710" w:name="_Toc67054546"/>
      <w:bookmarkStart w:id="6711" w:name="_Toc67061544"/>
      <w:bookmarkStart w:id="6712" w:name="_Toc74735062"/>
      <w:bookmarkStart w:id="6713" w:name="_Toc74753305"/>
      <w:bookmarkStart w:id="6714" w:name="_Toc76507564"/>
      <w:bookmarkStart w:id="6715" w:name="_Toc83109173"/>
      <w:bookmarkStart w:id="6716" w:name="_Toc89877986"/>
      <w:bookmarkStart w:id="6717" w:name="_Toc98709837"/>
      <w:bookmarkStart w:id="6718" w:name="_Toc105691652"/>
      <w:bookmarkStart w:id="6719" w:name="_Toc105693966"/>
      <w:bookmarkStart w:id="6720" w:name="_Toc123139302"/>
      <w:bookmarkStart w:id="6721" w:name="_Toc124166102"/>
      <w:bookmarkStart w:id="6722" w:name="_Toc130922975"/>
      <w:bookmarkStart w:id="6723" w:name="_Toc137303387"/>
      <w:bookmarkStart w:id="6724" w:name="_Toc138889611"/>
      <w:bookmarkStart w:id="6725" w:name="_Toc145111423"/>
      <w:bookmarkStart w:id="6726" w:name="_Toc155265399"/>
      <w:bookmarkStart w:id="6727" w:name="_Toc161852974"/>
      <w:r w:rsidRPr="00090C64">
        <w:rPr>
          <w:lang w:eastAsia="sv-SE"/>
        </w:rPr>
        <w:t>6.</w:t>
      </w:r>
      <w:r w:rsidRPr="00090C64">
        <w:rPr>
          <w:lang w:eastAsia="zh-CN"/>
        </w:rPr>
        <w:t>7.3.</w:t>
      </w:r>
      <w:r w:rsidRPr="00090C64">
        <w:rPr>
          <w:lang w:eastAsia="sv-SE"/>
        </w:rPr>
        <w:t>5</w:t>
      </w:r>
      <w:r w:rsidRPr="00090C64">
        <w:rPr>
          <w:lang w:eastAsia="sv-SE"/>
        </w:rPr>
        <w:tab/>
        <w:t>Test Requirement</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2F4D34E8" w14:textId="77777777" w:rsidR="00D57C09" w:rsidRPr="00090C64" w:rsidRDefault="00D57C09" w:rsidP="00D57C09">
      <w:pPr>
        <w:pStyle w:val="Heading5"/>
      </w:pPr>
      <w:bookmarkStart w:id="6728" w:name="_Toc21125103"/>
      <w:bookmarkStart w:id="6729" w:name="_Toc29768093"/>
      <w:bookmarkStart w:id="6730" w:name="_Toc36044535"/>
      <w:bookmarkStart w:id="6731" w:name="_Toc37230440"/>
      <w:bookmarkStart w:id="6732" w:name="_Toc45907583"/>
      <w:bookmarkStart w:id="6733" w:name="_Toc53181688"/>
      <w:bookmarkStart w:id="6734" w:name="_Toc61127533"/>
      <w:bookmarkStart w:id="6735" w:name="_Toc67054547"/>
      <w:bookmarkStart w:id="6736" w:name="_Toc67061545"/>
      <w:bookmarkStart w:id="6737" w:name="_Toc74735063"/>
      <w:bookmarkStart w:id="6738" w:name="_Toc74753306"/>
      <w:bookmarkStart w:id="6739" w:name="_Toc76507565"/>
      <w:bookmarkStart w:id="6740" w:name="_Toc83109174"/>
      <w:bookmarkStart w:id="6741" w:name="_Toc89877987"/>
      <w:bookmarkStart w:id="6742" w:name="_Toc98709838"/>
      <w:bookmarkStart w:id="6743" w:name="_Toc105691653"/>
      <w:bookmarkStart w:id="6744" w:name="_Toc105693967"/>
      <w:bookmarkStart w:id="6745" w:name="_Toc123139303"/>
      <w:bookmarkStart w:id="6746" w:name="_Toc124166103"/>
      <w:bookmarkStart w:id="6747" w:name="_Toc130922976"/>
      <w:bookmarkStart w:id="6748" w:name="_Toc137303388"/>
      <w:bookmarkStart w:id="6749" w:name="_Toc138889612"/>
      <w:bookmarkStart w:id="6750" w:name="_Toc145111424"/>
      <w:bookmarkStart w:id="6751" w:name="_Toc155265400"/>
      <w:bookmarkStart w:id="6752" w:name="_Toc161852975"/>
      <w:r w:rsidRPr="00090C64">
        <w:rPr>
          <w:rStyle w:val="Heading5Char"/>
        </w:rPr>
        <w:t>6.7.3.5.1</w:t>
      </w:r>
      <w:r w:rsidRPr="00090C64">
        <w:tab/>
        <w:t>MSR</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3FF383EB" w14:textId="1ED6A730" w:rsidR="00D57C09" w:rsidRPr="00090C64" w:rsidRDefault="00D57C09" w:rsidP="00554118">
      <w:pPr>
        <w:pStyle w:val="H6"/>
        <w:rPr>
          <w:noProof/>
        </w:rPr>
      </w:pPr>
      <w:bookmarkStart w:id="6753" w:name="_Toc21125104"/>
      <w:bookmarkStart w:id="6754" w:name="_Toc29768094"/>
      <w:bookmarkStart w:id="6755" w:name="_Toc36044536"/>
      <w:bookmarkStart w:id="6756" w:name="_Toc37230441"/>
      <w:bookmarkStart w:id="6757" w:name="_Toc45907584"/>
      <w:bookmarkStart w:id="6758" w:name="_Toc53181689"/>
      <w:r w:rsidRPr="00090C64">
        <w:t>6.7.3.5.1.1</w:t>
      </w:r>
      <w:r w:rsidR="00090C64">
        <w:rPr>
          <w:noProof/>
        </w:rPr>
        <w:tab/>
      </w:r>
      <w:r w:rsidRPr="00090C64">
        <w:rPr>
          <w:noProof/>
        </w:rPr>
        <w:t>MSR E-UTRA test requirement</w:t>
      </w:r>
      <w:bookmarkEnd w:id="6753"/>
      <w:bookmarkEnd w:id="6754"/>
      <w:bookmarkEnd w:id="6755"/>
      <w:bookmarkEnd w:id="6756"/>
      <w:bookmarkEnd w:id="6757"/>
      <w:bookmarkEnd w:id="6758"/>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759" w:name="_Toc21125105"/>
      <w:bookmarkStart w:id="6760" w:name="_Toc29768095"/>
      <w:bookmarkStart w:id="6761" w:name="_Toc36044537"/>
      <w:bookmarkStart w:id="6762" w:name="_Toc37230442"/>
      <w:bookmarkStart w:id="6763" w:name="_Toc45907585"/>
      <w:bookmarkStart w:id="6764" w:name="_Toc53181690"/>
      <w:r w:rsidRPr="00090C64">
        <w:t>6.7.3.5.1.2</w:t>
      </w:r>
      <w:r w:rsidR="00090C64">
        <w:rPr>
          <w:noProof/>
        </w:rPr>
        <w:tab/>
      </w:r>
      <w:r w:rsidRPr="00090C64">
        <w:rPr>
          <w:noProof/>
        </w:rPr>
        <w:t>MSR UTRA FDD test requirement</w:t>
      </w:r>
      <w:bookmarkEnd w:id="6759"/>
      <w:bookmarkEnd w:id="6760"/>
      <w:bookmarkEnd w:id="6761"/>
      <w:bookmarkEnd w:id="6762"/>
      <w:bookmarkEnd w:id="6763"/>
      <w:bookmarkEnd w:id="6764"/>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6765" w:name="_Toc21125106"/>
      <w:bookmarkStart w:id="6766" w:name="_Toc29768096"/>
      <w:bookmarkStart w:id="6767" w:name="_Toc36044538"/>
      <w:bookmarkStart w:id="6768" w:name="_Toc37230443"/>
      <w:bookmarkStart w:id="6769" w:name="_Toc45907586"/>
      <w:bookmarkStart w:id="6770" w:name="_Toc53181691"/>
      <w:r w:rsidRPr="00090C64">
        <w:t>6.7.3.5.1.3</w:t>
      </w:r>
      <w:r w:rsidR="00090C64">
        <w:rPr>
          <w:noProof/>
        </w:rPr>
        <w:tab/>
      </w:r>
      <w:r w:rsidRPr="00090C64">
        <w:rPr>
          <w:noProof/>
        </w:rPr>
        <w:t>OTA Cumulative ACLR test requirement in non-contiguous spectrum</w:t>
      </w:r>
      <w:bookmarkEnd w:id="6765"/>
      <w:bookmarkEnd w:id="6766"/>
      <w:bookmarkEnd w:id="6767"/>
      <w:bookmarkEnd w:id="6768"/>
      <w:bookmarkEnd w:id="6769"/>
      <w:bookmarkEnd w:id="6770"/>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771" w:name="_Toc21125107"/>
      <w:bookmarkStart w:id="6772" w:name="_Toc29768097"/>
      <w:bookmarkStart w:id="6773" w:name="_Toc36044539"/>
      <w:bookmarkStart w:id="6774" w:name="_Toc37230444"/>
      <w:bookmarkStart w:id="6775" w:name="_Toc45907587"/>
      <w:bookmarkStart w:id="6776" w:name="_Toc53181692"/>
      <w:r w:rsidRPr="00090C64">
        <w:t>6.7.3.5.1.4</w:t>
      </w:r>
      <w:r w:rsidRPr="00090C64">
        <w:rPr>
          <w:noProof/>
        </w:rPr>
        <w:tab/>
        <w:t>NR test requirement</w:t>
      </w:r>
      <w:bookmarkEnd w:id="6771"/>
      <w:bookmarkEnd w:id="6772"/>
      <w:bookmarkEnd w:id="6773"/>
      <w:bookmarkEnd w:id="6774"/>
      <w:bookmarkEnd w:id="6775"/>
      <w:bookmarkEnd w:id="6776"/>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777" w:name="_Toc21125108"/>
      <w:bookmarkStart w:id="6778" w:name="_Toc29768098"/>
      <w:bookmarkStart w:id="6779" w:name="_Toc36044540"/>
      <w:bookmarkStart w:id="6780" w:name="_Toc37230445"/>
      <w:bookmarkStart w:id="6781" w:name="_Toc45907588"/>
      <w:bookmarkStart w:id="6782" w:name="_Toc53181693"/>
      <w:bookmarkStart w:id="6783" w:name="_Toc61127534"/>
      <w:bookmarkStart w:id="6784" w:name="_Toc67054548"/>
      <w:bookmarkStart w:id="6785" w:name="_Toc67061546"/>
      <w:bookmarkStart w:id="6786" w:name="_Toc74735064"/>
      <w:bookmarkStart w:id="6787" w:name="_Toc74753307"/>
      <w:bookmarkStart w:id="6788" w:name="_Toc76507566"/>
      <w:bookmarkStart w:id="6789" w:name="_Toc83109175"/>
      <w:bookmarkStart w:id="6790" w:name="_Toc89877988"/>
      <w:bookmarkStart w:id="6791" w:name="_Toc98709839"/>
      <w:bookmarkStart w:id="6792" w:name="_Toc105691654"/>
      <w:bookmarkStart w:id="6793" w:name="_Toc105693968"/>
      <w:bookmarkStart w:id="6794" w:name="_Toc123139304"/>
      <w:bookmarkStart w:id="6795" w:name="_Toc124166104"/>
      <w:bookmarkStart w:id="6796" w:name="_Toc130922977"/>
      <w:bookmarkStart w:id="6797" w:name="_Toc137303389"/>
      <w:bookmarkStart w:id="6798" w:name="_Toc138889613"/>
      <w:bookmarkStart w:id="6799" w:name="_Toc145111425"/>
      <w:bookmarkStart w:id="6800" w:name="_Toc155265401"/>
      <w:bookmarkStart w:id="6801" w:name="_Toc161852976"/>
      <w:r w:rsidRPr="00090C64">
        <w:rPr>
          <w:rStyle w:val="Heading5Char"/>
        </w:rPr>
        <w:t>6.7.3.5.2</w:t>
      </w:r>
      <w:r w:rsidRPr="00090C64">
        <w:rPr>
          <w:noProof/>
        </w:rPr>
        <w:tab/>
        <w:t>UTRA FDD</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21CA487A" w14:textId="77777777" w:rsidR="00D57C09" w:rsidRPr="00090C64" w:rsidRDefault="00D57C09" w:rsidP="00554118">
      <w:pPr>
        <w:pStyle w:val="H6"/>
        <w:rPr>
          <w:noProof/>
        </w:rPr>
      </w:pPr>
      <w:bookmarkStart w:id="6802" w:name="_Toc21125109"/>
      <w:bookmarkStart w:id="6803" w:name="_Toc29768099"/>
      <w:bookmarkStart w:id="6804" w:name="_Toc36044541"/>
      <w:bookmarkStart w:id="6805" w:name="_Toc37230446"/>
      <w:bookmarkStart w:id="6806" w:name="_Toc45907589"/>
      <w:bookmarkStart w:id="6807" w:name="_Toc53181694"/>
      <w:r w:rsidRPr="00090C64">
        <w:rPr>
          <w:noProof/>
        </w:rPr>
        <w:t>6.7.3.5.2.1</w:t>
      </w:r>
      <w:r w:rsidRPr="00090C64">
        <w:rPr>
          <w:noProof/>
        </w:rPr>
        <w:tab/>
        <w:t>OTA ACLR</w:t>
      </w:r>
      <w:bookmarkEnd w:id="6802"/>
      <w:bookmarkEnd w:id="6803"/>
      <w:bookmarkEnd w:id="6804"/>
      <w:bookmarkEnd w:id="6805"/>
      <w:bookmarkEnd w:id="6806"/>
      <w:bookmarkEnd w:id="6807"/>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808" w:name="_Toc21125110"/>
      <w:bookmarkStart w:id="6809" w:name="_Toc29768100"/>
      <w:bookmarkStart w:id="6810" w:name="_Toc36044542"/>
      <w:bookmarkStart w:id="6811" w:name="_Toc37230447"/>
      <w:bookmarkStart w:id="6812" w:name="_Toc45907590"/>
      <w:bookmarkStart w:id="6813" w:name="_Toc53181695"/>
      <w:r w:rsidRPr="00090C64">
        <w:rPr>
          <w:noProof/>
        </w:rPr>
        <w:t>6.7.3.5.2.2</w:t>
      </w:r>
      <w:r w:rsidRPr="00090C64">
        <w:rPr>
          <w:noProof/>
        </w:rPr>
        <w:tab/>
        <w:t>OTA Cumulative ACLR test requirement in non-contiguous spectrum or multiple bands</w:t>
      </w:r>
      <w:bookmarkEnd w:id="6808"/>
      <w:bookmarkEnd w:id="6809"/>
      <w:bookmarkEnd w:id="6810"/>
      <w:bookmarkEnd w:id="6811"/>
      <w:bookmarkEnd w:id="6812"/>
      <w:bookmarkEnd w:id="6813"/>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814" w:name="_Toc21125111"/>
      <w:bookmarkStart w:id="6815" w:name="_Toc29768101"/>
      <w:bookmarkStart w:id="6816" w:name="_Toc36044543"/>
      <w:bookmarkStart w:id="6817" w:name="_Toc37230448"/>
      <w:bookmarkStart w:id="6818" w:name="_Toc45907591"/>
      <w:bookmarkStart w:id="6819" w:name="_Toc53181696"/>
      <w:bookmarkStart w:id="6820" w:name="_Toc61127535"/>
      <w:bookmarkStart w:id="6821" w:name="_Toc67054549"/>
      <w:bookmarkStart w:id="6822" w:name="_Toc67061547"/>
      <w:bookmarkStart w:id="6823" w:name="_Toc74735065"/>
      <w:bookmarkStart w:id="6824" w:name="_Toc74753308"/>
      <w:bookmarkStart w:id="6825" w:name="_Toc76507567"/>
      <w:bookmarkStart w:id="6826" w:name="_Toc83109176"/>
      <w:bookmarkStart w:id="6827" w:name="_Toc89877989"/>
      <w:bookmarkStart w:id="6828" w:name="_Toc98709840"/>
      <w:bookmarkStart w:id="6829" w:name="_Toc105691655"/>
      <w:bookmarkStart w:id="6830" w:name="_Toc105693969"/>
      <w:bookmarkStart w:id="6831" w:name="_Toc123139305"/>
      <w:bookmarkStart w:id="6832" w:name="_Toc124166105"/>
      <w:bookmarkStart w:id="6833" w:name="_Toc130922978"/>
      <w:bookmarkStart w:id="6834" w:name="_Toc137303390"/>
      <w:bookmarkStart w:id="6835" w:name="_Toc138889614"/>
      <w:bookmarkStart w:id="6836" w:name="_Toc145111426"/>
      <w:bookmarkStart w:id="6837" w:name="_Toc155265402"/>
      <w:bookmarkStart w:id="6838" w:name="_Toc161852977"/>
      <w:r w:rsidRPr="00090C64">
        <w:t>6.7.3.5.3</w:t>
      </w:r>
      <w:r w:rsidRPr="00090C64">
        <w:tab/>
        <w:t>E-UTRA</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03E5E1B4" w14:textId="77777777" w:rsidR="00D57C09" w:rsidRPr="00090C64" w:rsidRDefault="00D57C09" w:rsidP="00554118">
      <w:pPr>
        <w:pStyle w:val="H6"/>
      </w:pPr>
      <w:bookmarkStart w:id="6839" w:name="_Toc21125112"/>
      <w:bookmarkStart w:id="6840" w:name="_Toc29768102"/>
      <w:bookmarkStart w:id="6841" w:name="_Toc36044544"/>
      <w:bookmarkStart w:id="6842" w:name="_Toc37230449"/>
      <w:bookmarkStart w:id="6843" w:name="_Toc45907592"/>
      <w:bookmarkStart w:id="6844" w:name="_Toc53181697"/>
      <w:r w:rsidRPr="00090C64">
        <w:t>6.7.3.5.3.1</w:t>
      </w:r>
      <w:r w:rsidRPr="00090C64">
        <w:tab/>
        <w:t>OTA ACLR</w:t>
      </w:r>
      <w:bookmarkEnd w:id="6839"/>
      <w:bookmarkEnd w:id="6840"/>
      <w:bookmarkEnd w:id="6841"/>
      <w:bookmarkEnd w:id="6842"/>
      <w:bookmarkEnd w:id="6843"/>
      <w:bookmarkEnd w:id="6844"/>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845" w:name="_Toc21125113"/>
      <w:bookmarkStart w:id="6846" w:name="_Toc29768103"/>
      <w:bookmarkStart w:id="6847" w:name="_Toc36044545"/>
      <w:bookmarkStart w:id="6848" w:name="_Toc37230450"/>
      <w:bookmarkStart w:id="6849" w:name="_Toc45907593"/>
      <w:bookmarkStart w:id="6850" w:name="_Toc53181698"/>
      <w:r w:rsidRPr="00090C64">
        <w:t>6.7.3.5.3.2</w:t>
      </w:r>
      <w:r w:rsidRPr="00090C64">
        <w:tab/>
        <w:t>OTA Cumulative ACLR test requirement in non-contiguous spectrum</w:t>
      </w:r>
      <w:bookmarkEnd w:id="6845"/>
      <w:bookmarkEnd w:id="6846"/>
      <w:bookmarkEnd w:id="6847"/>
      <w:bookmarkEnd w:id="6848"/>
      <w:bookmarkEnd w:id="6849"/>
      <w:bookmarkEnd w:id="6850"/>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851" w:name="_Toc21125114"/>
      <w:bookmarkStart w:id="6852" w:name="_Toc29768104"/>
      <w:bookmarkStart w:id="6853" w:name="_Toc36044546"/>
      <w:bookmarkStart w:id="6854" w:name="_Toc37230451"/>
      <w:bookmarkStart w:id="6855" w:name="_Toc45907594"/>
      <w:bookmarkStart w:id="6856" w:name="_Toc53181699"/>
      <w:bookmarkStart w:id="6857" w:name="_Toc61127536"/>
      <w:bookmarkStart w:id="6858" w:name="_Toc67054550"/>
      <w:bookmarkStart w:id="6859" w:name="_Toc67061548"/>
      <w:bookmarkStart w:id="6860" w:name="_Toc74735066"/>
      <w:bookmarkStart w:id="6861" w:name="_Toc74753309"/>
      <w:bookmarkStart w:id="6862" w:name="_Toc76507568"/>
      <w:bookmarkStart w:id="6863" w:name="_Toc83109177"/>
      <w:bookmarkStart w:id="6864" w:name="_Toc89877990"/>
      <w:bookmarkStart w:id="6865" w:name="_Toc98709841"/>
      <w:bookmarkStart w:id="6866" w:name="_Toc105691656"/>
      <w:bookmarkStart w:id="6867" w:name="_Toc105693970"/>
      <w:bookmarkStart w:id="6868" w:name="_Toc123139306"/>
      <w:bookmarkStart w:id="6869" w:name="_Toc124166106"/>
      <w:bookmarkStart w:id="6870" w:name="_Toc130922979"/>
      <w:bookmarkStart w:id="6871" w:name="_Toc137303391"/>
      <w:bookmarkStart w:id="6872" w:name="_Toc138889615"/>
      <w:bookmarkStart w:id="6873" w:name="_Toc145111427"/>
      <w:bookmarkStart w:id="6874" w:name="_Toc155265403"/>
      <w:bookmarkStart w:id="6875" w:name="_Toc161852978"/>
      <w:r w:rsidRPr="00090C64">
        <w:rPr>
          <w:rFonts w:eastAsia="SimSun"/>
        </w:rPr>
        <w:t>6.7.4</w:t>
      </w:r>
      <w:r w:rsidRPr="00090C64">
        <w:rPr>
          <w:rFonts w:eastAsia="SimSun"/>
        </w:rPr>
        <w:tab/>
        <w:t>OTA Spectrum emission mask</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48D95B17" w14:textId="77777777" w:rsidR="00D57C09" w:rsidRPr="00090C64" w:rsidRDefault="00D57C09" w:rsidP="00D57C09">
      <w:pPr>
        <w:pStyle w:val="Heading4"/>
        <w:rPr>
          <w:lang w:eastAsia="sv-SE"/>
        </w:rPr>
      </w:pPr>
      <w:bookmarkStart w:id="6876" w:name="_Toc21125115"/>
      <w:bookmarkStart w:id="6877" w:name="_Toc29768105"/>
      <w:bookmarkStart w:id="6878" w:name="_Toc36044547"/>
      <w:bookmarkStart w:id="6879" w:name="_Toc37230452"/>
      <w:bookmarkStart w:id="6880" w:name="_Toc45907595"/>
      <w:bookmarkStart w:id="6881" w:name="_Toc53181700"/>
      <w:bookmarkStart w:id="6882" w:name="_Toc61127537"/>
      <w:bookmarkStart w:id="6883" w:name="_Toc67054551"/>
      <w:bookmarkStart w:id="6884" w:name="_Toc67061549"/>
      <w:bookmarkStart w:id="6885" w:name="_Toc74735067"/>
      <w:bookmarkStart w:id="6886" w:name="_Toc74753310"/>
      <w:bookmarkStart w:id="6887" w:name="_Toc76507569"/>
      <w:bookmarkStart w:id="6888" w:name="_Toc83109178"/>
      <w:bookmarkStart w:id="6889" w:name="_Toc89877991"/>
      <w:bookmarkStart w:id="6890" w:name="_Toc98709842"/>
      <w:bookmarkStart w:id="6891" w:name="_Toc105691657"/>
      <w:bookmarkStart w:id="6892" w:name="_Toc105693971"/>
      <w:bookmarkStart w:id="6893" w:name="_Toc123139307"/>
      <w:bookmarkStart w:id="6894" w:name="_Toc124166107"/>
      <w:bookmarkStart w:id="6895" w:name="_Toc130922980"/>
      <w:bookmarkStart w:id="6896" w:name="_Toc137303392"/>
      <w:bookmarkStart w:id="6897" w:name="_Toc138889616"/>
      <w:bookmarkStart w:id="6898" w:name="_Toc145111428"/>
      <w:bookmarkStart w:id="6899" w:name="_Toc155265404"/>
      <w:bookmarkStart w:id="6900" w:name="_Toc161852979"/>
      <w:r w:rsidRPr="00090C64">
        <w:rPr>
          <w:lang w:eastAsia="sv-SE"/>
        </w:rPr>
        <w:t>6.7.4.1</w:t>
      </w:r>
      <w:r w:rsidRPr="00090C64">
        <w:rPr>
          <w:lang w:eastAsia="sv-SE"/>
        </w:rPr>
        <w:tab/>
        <w:t>Definition and applicability</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901" w:name="_Toc21125116"/>
      <w:bookmarkStart w:id="6902" w:name="_Toc29768106"/>
      <w:bookmarkStart w:id="6903" w:name="_Toc36044548"/>
      <w:bookmarkStart w:id="6904" w:name="_Toc37230453"/>
      <w:bookmarkStart w:id="6905" w:name="_Toc45907596"/>
      <w:bookmarkStart w:id="6906" w:name="_Toc53181701"/>
      <w:bookmarkStart w:id="6907" w:name="_Toc61127538"/>
      <w:bookmarkStart w:id="6908" w:name="_Toc67054552"/>
      <w:bookmarkStart w:id="6909" w:name="_Toc67061550"/>
      <w:bookmarkStart w:id="6910" w:name="_Toc74735068"/>
      <w:bookmarkStart w:id="6911" w:name="_Toc74753311"/>
      <w:bookmarkStart w:id="6912" w:name="_Toc76507570"/>
      <w:bookmarkStart w:id="6913" w:name="_Toc83109179"/>
      <w:bookmarkStart w:id="6914" w:name="_Toc89877992"/>
      <w:bookmarkStart w:id="6915" w:name="_Toc98709843"/>
      <w:bookmarkStart w:id="6916" w:name="_Toc105691658"/>
      <w:bookmarkStart w:id="6917" w:name="_Toc105693972"/>
      <w:bookmarkStart w:id="6918" w:name="_Toc123139308"/>
      <w:bookmarkStart w:id="6919" w:name="_Toc124166108"/>
      <w:bookmarkStart w:id="6920" w:name="_Toc130922981"/>
      <w:bookmarkStart w:id="6921" w:name="_Toc137303393"/>
      <w:bookmarkStart w:id="6922" w:name="_Toc138889617"/>
      <w:bookmarkStart w:id="6923" w:name="_Toc145111429"/>
      <w:bookmarkStart w:id="6924" w:name="_Toc155265405"/>
      <w:bookmarkStart w:id="6925" w:name="_Toc161852980"/>
      <w:r w:rsidRPr="00090C64">
        <w:rPr>
          <w:lang w:eastAsia="sv-SE"/>
        </w:rPr>
        <w:t>6.7.4.2</w:t>
      </w:r>
      <w:r w:rsidRPr="00090C64">
        <w:rPr>
          <w:lang w:eastAsia="sv-SE"/>
        </w:rPr>
        <w:tab/>
        <w:t>Minimum requirement</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926" w:name="_Toc21125117"/>
      <w:bookmarkStart w:id="6927" w:name="_Toc29768107"/>
      <w:bookmarkStart w:id="6928" w:name="_Toc36044549"/>
      <w:bookmarkStart w:id="6929" w:name="_Toc37230454"/>
      <w:bookmarkStart w:id="6930" w:name="_Toc45907597"/>
      <w:bookmarkStart w:id="6931" w:name="_Toc53181702"/>
      <w:bookmarkStart w:id="6932" w:name="_Toc61127539"/>
      <w:bookmarkStart w:id="6933" w:name="_Toc67054553"/>
      <w:bookmarkStart w:id="6934" w:name="_Toc67061551"/>
      <w:bookmarkStart w:id="6935" w:name="_Toc74735069"/>
      <w:bookmarkStart w:id="6936" w:name="_Toc74753312"/>
      <w:bookmarkStart w:id="6937" w:name="_Toc76507571"/>
      <w:bookmarkStart w:id="6938" w:name="_Toc83109180"/>
      <w:bookmarkStart w:id="6939" w:name="_Toc89877993"/>
      <w:bookmarkStart w:id="6940" w:name="_Toc98709844"/>
      <w:bookmarkStart w:id="6941" w:name="_Toc105691659"/>
      <w:bookmarkStart w:id="6942" w:name="_Toc105693973"/>
      <w:bookmarkStart w:id="6943" w:name="_Toc123139309"/>
      <w:bookmarkStart w:id="6944" w:name="_Toc124166109"/>
      <w:bookmarkStart w:id="6945" w:name="_Toc130922982"/>
      <w:bookmarkStart w:id="6946" w:name="_Toc137303394"/>
      <w:bookmarkStart w:id="6947" w:name="_Toc138889618"/>
      <w:bookmarkStart w:id="6948" w:name="_Toc145111430"/>
      <w:bookmarkStart w:id="6949" w:name="_Toc155265406"/>
      <w:bookmarkStart w:id="6950" w:name="_Toc161852981"/>
      <w:r w:rsidRPr="00090C64">
        <w:rPr>
          <w:lang w:eastAsia="sv-SE"/>
        </w:rPr>
        <w:t>6.7.4.3</w:t>
      </w:r>
      <w:r w:rsidRPr="00090C64">
        <w:rPr>
          <w:lang w:eastAsia="sv-SE"/>
        </w:rPr>
        <w:tab/>
        <w:t>Test purpose</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951" w:name="_Toc21125118"/>
      <w:bookmarkStart w:id="6952" w:name="_Toc29768108"/>
      <w:bookmarkStart w:id="6953" w:name="_Toc36044550"/>
      <w:bookmarkStart w:id="6954" w:name="_Toc37230455"/>
      <w:bookmarkStart w:id="6955" w:name="_Toc45907598"/>
      <w:bookmarkStart w:id="6956" w:name="_Toc53181703"/>
      <w:bookmarkStart w:id="6957" w:name="_Toc61127540"/>
      <w:bookmarkStart w:id="6958" w:name="_Toc67054554"/>
      <w:bookmarkStart w:id="6959" w:name="_Toc67061552"/>
      <w:bookmarkStart w:id="6960" w:name="_Toc74735070"/>
      <w:bookmarkStart w:id="6961" w:name="_Toc74753313"/>
      <w:bookmarkStart w:id="6962" w:name="_Toc76507572"/>
      <w:bookmarkStart w:id="6963" w:name="_Toc83109181"/>
      <w:bookmarkStart w:id="6964" w:name="_Toc89877994"/>
      <w:bookmarkStart w:id="6965" w:name="_Toc98709845"/>
      <w:bookmarkStart w:id="6966" w:name="_Toc105691660"/>
      <w:bookmarkStart w:id="6967" w:name="_Toc105693974"/>
      <w:bookmarkStart w:id="6968" w:name="_Toc123139310"/>
      <w:bookmarkStart w:id="6969" w:name="_Toc124166110"/>
      <w:bookmarkStart w:id="6970" w:name="_Toc130922983"/>
      <w:bookmarkStart w:id="6971" w:name="_Toc137303395"/>
      <w:bookmarkStart w:id="6972" w:name="_Toc138889619"/>
      <w:bookmarkStart w:id="6973" w:name="_Toc145111431"/>
      <w:bookmarkStart w:id="6974" w:name="_Toc155265407"/>
      <w:bookmarkStart w:id="6975" w:name="_Toc161852982"/>
      <w:r w:rsidRPr="00090C64">
        <w:rPr>
          <w:lang w:eastAsia="sv-SE"/>
        </w:rPr>
        <w:t>6.</w:t>
      </w:r>
      <w:r w:rsidRPr="00090C64">
        <w:rPr>
          <w:lang w:eastAsia="zh-CN"/>
        </w:rPr>
        <w:t>7.4.</w:t>
      </w:r>
      <w:r w:rsidRPr="00090C64">
        <w:rPr>
          <w:lang w:eastAsia="sv-SE"/>
        </w:rPr>
        <w:t>4</w:t>
      </w:r>
      <w:r w:rsidRPr="00090C64">
        <w:rPr>
          <w:lang w:eastAsia="sv-SE"/>
        </w:rPr>
        <w:tab/>
        <w:t>Method of test</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0B469FEB" w14:textId="77777777" w:rsidR="00D57C09" w:rsidRPr="00090C64" w:rsidRDefault="00D57C09" w:rsidP="00D57C09">
      <w:pPr>
        <w:pStyle w:val="Heading5"/>
        <w:rPr>
          <w:lang w:eastAsia="sv-SE"/>
        </w:rPr>
      </w:pPr>
      <w:bookmarkStart w:id="6976" w:name="_Toc21125119"/>
      <w:bookmarkStart w:id="6977" w:name="_Toc29768109"/>
      <w:bookmarkStart w:id="6978" w:name="_Toc36044551"/>
      <w:bookmarkStart w:id="6979" w:name="_Toc37230456"/>
      <w:bookmarkStart w:id="6980" w:name="_Toc45907599"/>
      <w:bookmarkStart w:id="6981" w:name="_Toc53181704"/>
      <w:bookmarkStart w:id="6982" w:name="_Toc61127541"/>
      <w:bookmarkStart w:id="6983" w:name="_Toc67054555"/>
      <w:bookmarkStart w:id="6984" w:name="_Toc67061553"/>
      <w:bookmarkStart w:id="6985" w:name="_Toc74735071"/>
      <w:bookmarkStart w:id="6986" w:name="_Toc74753314"/>
      <w:bookmarkStart w:id="6987" w:name="_Toc76507573"/>
      <w:bookmarkStart w:id="6988" w:name="_Toc83109182"/>
      <w:bookmarkStart w:id="6989" w:name="_Toc89877995"/>
      <w:bookmarkStart w:id="6990" w:name="_Toc98709846"/>
      <w:bookmarkStart w:id="6991" w:name="_Toc105691661"/>
      <w:bookmarkStart w:id="6992" w:name="_Toc105693975"/>
      <w:bookmarkStart w:id="6993" w:name="_Toc123139311"/>
      <w:bookmarkStart w:id="6994" w:name="_Toc124166111"/>
      <w:bookmarkStart w:id="6995" w:name="_Toc130922984"/>
      <w:bookmarkStart w:id="6996" w:name="_Toc137303396"/>
      <w:bookmarkStart w:id="6997" w:name="_Toc138889620"/>
      <w:bookmarkStart w:id="6998" w:name="_Toc145111432"/>
      <w:bookmarkStart w:id="6999" w:name="_Toc155265408"/>
      <w:bookmarkStart w:id="7000" w:name="_Toc161852983"/>
      <w:r w:rsidRPr="00090C64">
        <w:rPr>
          <w:lang w:eastAsia="sv-SE"/>
        </w:rPr>
        <w:t>6.7.4.4.1</w:t>
      </w:r>
      <w:r w:rsidRPr="00090C64">
        <w:rPr>
          <w:lang w:eastAsia="sv-SE"/>
        </w:rPr>
        <w:tab/>
        <w:t>Initial conditions</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2F71BD95" w14:textId="77777777" w:rsidR="00D57C09" w:rsidRPr="00090C64" w:rsidRDefault="00D57C09" w:rsidP="00554118">
      <w:pPr>
        <w:pStyle w:val="H6"/>
        <w:rPr>
          <w:lang w:eastAsia="sv-SE"/>
        </w:rPr>
      </w:pPr>
      <w:bookmarkStart w:id="7001" w:name="_Toc21125120"/>
      <w:bookmarkStart w:id="7002" w:name="_Toc29768110"/>
      <w:bookmarkStart w:id="7003" w:name="_Toc36044552"/>
      <w:bookmarkStart w:id="7004" w:name="_Toc37230457"/>
      <w:bookmarkStart w:id="7005" w:name="_Toc45907600"/>
      <w:bookmarkStart w:id="7006" w:name="_Toc53181705"/>
      <w:r w:rsidRPr="00090C64">
        <w:t>6.7.4.4.1.1</w:t>
      </w:r>
      <w:r w:rsidRPr="00090C64">
        <w:rPr>
          <w:lang w:eastAsia="sv-SE"/>
        </w:rPr>
        <w:tab/>
        <w:t>General test conditions</w:t>
      </w:r>
      <w:bookmarkEnd w:id="7001"/>
      <w:bookmarkEnd w:id="7002"/>
      <w:bookmarkEnd w:id="7003"/>
      <w:bookmarkEnd w:id="7004"/>
      <w:bookmarkEnd w:id="7005"/>
      <w:bookmarkEnd w:id="7006"/>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007" w:name="_Toc21125121"/>
      <w:bookmarkStart w:id="7008" w:name="_Toc29768111"/>
      <w:bookmarkStart w:id="7009" w:name="_Toc36044553"/>
      <w:bookmarkStart w:id="7010" w:name="_Toc37230458"/>
      <w:bookmarkStart w:id="7011" w:name="_Toc45907601"/>
      <w:bookmarkStart w:id="7012" w:name="_Toc53181706"/>
      <w:r w:rsidRPr="00090C64">
        <w:t>6.7.4.4.1.2</w:t>
      </w:r>
      <w:r w:rsidRPr="00090C64">
        <w:tab/>
      </w:r>
      <w:r w:rsidRPr="00090C64">
        <w:rPr>
          <w:lang w:eastAsia="zh-CN"/>
        </w:rPr>
        <w:t>UTRA FDD</w:t>
      </w:r>
      <w:bookmarkEnd w:id="7007"/>
      <w:bookmarkEnd w:id="7008"/>
      <w:bookmarkEnd w:id="7009"/>
      <w:bookmarkEnd w:id="7010"/>
      <w:bookmarkEnd w:id="7011"/>
      <w:bookmarkEnd w:id="7012"/>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013" w:name="_Toc21125122"/>
      <w:bookmarkStart w:id="7014" w:name="_Toc29768112"/>
      <w:bookmarkStart w:id="7015" w:name="_Toc36044554"/>
      <w:bookmarkStart w:id="7016" w:name="_Toc37230459"/>
      <w:bookmarkStart w:id="7017" w:name="_Toc45907602"/>
      <w:bookmarkStart w:id="7018" w:name="_Toc53181707"/>
      <w:bookmarkStart w:id="7019" w:name="_Toc61127542"/>
      <w:bookmarkStart w:id="7020" w:name="_Toc67054556"/>
      <w:bookmarkStart w:id="7021" w:name="_Toc67061554"/>
      <w:bookmarkStart w:id="7022" w:name="_Toc74735072"/>
      <w:bookmarkStart w:id="7023" w:name="_Toc74753315"/>
      <w:bookmarkStart w:id="7024" w:name="_Toc76507574"/>
      <w:bookmarkStart w:id="7025" w:name="_Toc83109183"/>
      <w:bookmarkStart w:id="7026" w:name="_Toc89877996"/>
      <w:bookmarkStart w:id="7027" w:name="_Toc98709847"/>
      <w:bookmarkStart w:id="7028" w:name="_Toc105691662"/>
      <w:bookmarkStart w:id="7029" w:name="_Toc105693976"/>
      <w:bookmarkStart w:id="7030" w:name="_Toc123139312"/>
      <w:bookmarkStart w:id="7031" w:name="_Toc124166112"/>
      <w:bookmarkStart w:id="7032" w:name="_Toc130922985"/>
      <w:bookmarkStart w:id="7033" w:name="_Toc137303397"/>
      <w:bookmarkStart w:id="7034" w:name="_Toc138889621"/>
      <w:bookmarkStart w:id="7035" w:name="_Toc145111433"/>
      <w:bookmarkStart w:id="7036" w:name="_Toc155265409"/>
      <w:bookmarkStart w:id="7037" w:name="_Toc161852984"/>
      <w:r w:rsidRPr="00090C64">
        <w:rPr>
          <w:lang w:eastAsia="sv-SE"/>
        </w:rPr>
        <w:t>6.7.4.4.2</w:t>
      </w:r>
      <w:r w:rsidRPr="00090C64">
        <w:rPr>
          <w:lang w:eastAsia="sv-SE"/>
        </w:rPr>
        <w:tab/>
        <w:t>Procedure</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038" w:name="_Toc21125123"/>
      <w:bookmarkStart w:id="7039" w:name="_Toc29768113"/>
      <w:bookmarkStart w:id="7040" w:name="_Toc36044555"/>
      <w:bookmarkStart w:id="7041" w:name="_Toc37230460"/>
      <w:bookmarkStart w:id="7042" w:name="_Toc45907603"/>
      <w:bookmarkStart w:id="7043" w:name="_Toc53181708"/>
      <w:bookmarkStart w:id="7044" w:name="_Toc61127543"/>
      <w:bookmarkStart w:id="7045" w:name="_Toc67054557"/>
      <w:bookmarkStart w:id="7046" w:name="_Toc67061555"/>
      <w:bookmarkStart w:id="7047" w:name="_Toc74735073"/>
      <w:bookmarkStart w:id="7048" w:name="_Toc74753316"/>
      <w:bookmarkStart w:id="7049" w:name="_Toc76507575"/>
      <w:bookmarkStart w:id="7050" w:name="_Toc83109184"/>
      <w:bookmarkStart w:id="7051" w:name="_Toc89877997"/>
      <w:bookmarkStart w:id="7052" w:name="_Toc98709848"/>
      <w:bookmarkStart w:id="7053" w:name="_Toc105691663"/>
      <w:bookmarkStart w:id="7054" w:name="_Toc105693977"/>
      <w:bookmarkStart w:id="7055" w:name="_Toc123139313"/>
      <w:bookmarkStart w:id="7056" w:name="_Toc124166113"/>
      <w:bookmarkStart w:id="7057" w:name="_Toc130922986"/>
      <w:bookmarkStart w:id="7058" w:name="_Toc137303398"/>
      <w:bookmarkStart w:id="7059" w:name="_Toc138889622"/>
      <w:bookmarkStart w:id="7060" w:name="_Toc145111434"/>
      <w:bookmarkStart w:id="7061" w:name="_Toc155265410"/>
      <w:bookmarkStart w:id="7062" w:name="_Toc161852985"/>
      <w:r w:rsidRPr="00090C64">
        <w:rPr>
          <w:lang w:eastAsia="sv-SE"/>
        </w:rPr>
        <w:t>6.</w:t>
      </w:r>
      <w:r w:rsidRPr="00090C64">
        <w:rPr>
          <w:lang w:eastAsia="zh-CN"/>
        </w:rPr>
        <w:t>7.4.</w:t>
      </w:r>
      <w:r w:rsidRPr="00090C64">
        <w:rPr>
          <w:lang w:eastAsia="sv-SE"/>
        </w:rPr>
        <w:t>5</w:t>
      </w:r>
      <w:r w:rsidRPr="00090C64">
        <w:rPr>
          <w:lang w:eastAsia="sv-SE"/>
        </w:rPr>
        <w:tab/>
        <w:t>Test Requirement</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3D99F04D" w14:textId="77777777" w:rsidR="00D57C09" w:rsidRPr="00090C64" w:rsidRDefault="00D57C09" w:rsidP="00D57C09">
      <w:pPr>
        <w:pStyle w:val="Heading5"/>
        <w:rPr>
          <w:noProof/>
        </w:rPr>
      </w:pPr>
      <w:bookmarkStart w:id="7063" w:name="_Toc21125124"/>
      <w:bookmarkStart w:id="7064" w:name="_Toc29768114"/>
      <w:bookmarkStart w:id="7065" w:name="_Toc36044556"/>
      <w:bookmarkStart w:id="7066" w:name="_Toc37230461"/>
      <w:bookmarkStart w:id="7067" w:name="_Toc45907604"/>
      <w:bookmarkStart w:id="7068" w:name="_Toc53181709"/>
      <w:bookmarkStart w:id="7069" w:name="_Toc61127544"/>
      <w:bookmarkStart w:id="7070" w:name="_Toc67054558"/>
      <w:bookmarkStart w:id="7071" w:name="_Toc67061556"/>
      <w:bookmarkStart w:id="7072" w:name="_Toc74735074"/>
      <w:bookmarkStart w:id="7073" w:name="_Toc74753317"/>
      <w:bookmarkStart w:id="7074" w:name="_Toc76507576"/>
      <w:bookmarkStart w:id="7075" w:name="_Toc83109185"/>
      <w:bookmarkStart w:id="7076" w:name="_Toc89877998"/>
      <w:bookmarkStart w:id="7077" w:name="_Toc98709849"/>
      <w:bookmarkStart w:id="7078" w:name="_Toc105691664"/>
      <w:bookmarkStart w:id="7079" w:name="_Toc105693978"/>
      <w:bookmarkStart w:id="7080" w:name="_Toc123139314"/>
      <w:bookmarkStart w:id="7081" w:name="_Toc124166114"/>
      <w:bookmarkStart w:id="7082" w:name="_Toc130922987"/>
      <w:bookmarkStart w:id="7083" w:name="_Toc137303399"/>
      <w:bookmarkStart w:id="7084" w:name="_Toc138889623"/>
      <w:bookmarkStart w:id="7085" w:name="_Toc145111435"/>
      <w:bookmarkStart w:id="7086" w:name="_Toc155265411"/>
      <w:bookmarkStart w:id="7087" w:name="_Toc161852986"/>
      <w:r w:rsidRPr="00090C64">
        <w:rPr>
          <w:noProof/>
        </w:rPr>
        <w:t>6.7.4.5.1</w:t>
      </w:r>
      <w:r w:rsidRPr="00090C64">
        <w:rPr>
          <w:noProof/>
        </w:rPr>
        <w:tab/>
        <w:t>UTRA FDD</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088" w:name="_Toc21125125"/>
      <w:bookmarkStart w:id="7089" w:name="_Toc29768115"/>
      <w:bookmarkStart w:id="7090" w:name="_Toc36044557"/>
      <w:bookmarkStart w:id="7091" w:name="_Toc37230462"/>
      <w:bookmarkStart w:id="7092" w:name="_Toc45907605"/>
      <w:bookmarkStart w:id="7093" w:name="_Toc53181710"/>
      <w:bookmarkStart w:id="7094" w:name="_Toc61127545"/>
      <w:bookmarkStart w:id="7095" w:name="_Toc67054559"/>
      <w:bookmarkStart w:id="7096" w:name="_Toc67061557"/>
      <w:bookmarkStart w:id="7097" w:name="_Toc74735075"/>
      <w:bookmarkStart w:id="7098" w:name="_Toc74753318"/>
      <w:bookmarkStart w:id="7099" w:name="_Toc76507577"/>
      <w:bookmarkStart w:id="7100" w:name="_Toc83109186"/>
      <w:bookmarkStart w:id="7101" w:name="_Toc89877999"/>
      <w:bookmarkStart w:id="7102" w:name="_Toc98709850"/>
      <w:bookmarkStart w:id="7103" w:name="_Toc105691665"/>
      <w:bookmarkStart w:id="7104" w:name="_Toc105693979"/>
      <w:bookmarkStart w:id="7105" w:name="_Toc123139315"/>
      <w:bookmarkStart w:id="7106" w:name="_Toc124166115"/>
      <w:bookmarkStart w:id="7107" w:name="_Toc130922988"/>
      <w:bookmarkStart w:id="7108" w:name="_Toc137303400"/>
      <w:bookmarkStart w:id="7109" w:name="_Toc138889624"/>
      <w:bookmarkStart w:id="7110" w:name="_Toc145111436"/>
      <w:bookmarkStart w:id="7111" w:name="_Toc155265412"/>
      <w:bookmarkStart w:id="7112" w:name="_Toc161852987"/>
      <w:r w:rsidRPr="00090C64">
        <w:t>6.7.5</w:t>
      </w:r>
      <w:r w:rsidRPr="00090C64">
        <w:tab/>
        <w:t>OTA Operating band unwanted emission</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3C8F306C" w14:textId="77777777" w:rsidR="00D57C09" w:rsidRPr="00090C64" w:rsidRDefault="00D57C09" w:rsidP="00D57C09">
      <w:pPr>
        <w:pStyle w:val="Heading4"/>
        <w:rPr>
          <w:lang w:eastAsia="sv-SE"/>
        </w:rPr>
      </w:pPr>
      <w:bookmarkStart w:id="7113" w:name="_Toc21125126"/>
      <w:bookmarkStart w:id="7114" w:name="_Toc29768116"/>
      <w:bookmarkStart w:id="7115" w:name="_Toc36044558"/>
      <w:bookmarkStart w:id="7116" w:name="_Toc37230463"/>
      <w:bookmarkStart w:id="7117" w:name="_Toc45907606"/>
      <w:bookmarkStart w:id="7118" w:name="_Toc53181711"/>
      <w:bookmarkStart w:id="7119" w:name="_Toc61127546"/>
      <w:bookmarkStart w:id="7120" w:name="_Toc67054560"/>
      <w:bookmarkStart w:id="7121" w:name="_Toc67061558"/>
      <w:bookmarkStart w:id="7122" w:name="_Toc74735076"/>
      <w:bookmarkStart w:id="7123" w:name="_Toc74753319"/>
      <w:bookmarkStart w:id="7124" w:name="_Toc76507578"/>
      <w:bookmarkStart w:id="7125" w:name="_Toc83109187"/>
      <w:bookmarkStart w:id="7126" w:name="_Toc89878000"/>
      <w:bookmarkStart w:id="7127" w:name="_Toc98709851"/>
      <w:bookmarkStart w:id="7128" w:name="_Toc105691666"/>
      <w:bookmarkStart w:id="7129" w:name="_Toc105693980"/>
      <w:bookmarkStart w:id="7130" w:name="_Toc123139316"/>
      <w:bookmarkStart w:id="7131" w:name="_Toc124166116"/>
      <w:bookmarkStart w:id="7132" w:name="_Toc130922989"/>
      <w:bookmarkStart w:id="7133" w:name="_Toc137303401"/>
      <w:bookmarkStart w:id="7134" w:name="_Toc138889625"/>
      <w:bookmarkStart w:id="7135" w:name="_Toc145111437"/>
      <w:bookmarkStart w:id="7136" w:name="_Toc155265413"/>
      <w:bookmarkStart w:id="7137" w:name="_Toc161852988"/>
      <w:r w:rsidRPr="00090C64">
        <w:rPr>
          <w:lang w:eastAsia="sv-SE"/>
        </w:rPr>
        <w:t>6.7.5.1</w:t>
      </w:r>
      <w:r w:rsidRPr="00090C64">
        <w:rPr>
          <w:lang w:eastAsia="sv-SE"/>
        </w:rPr>
        <w:tab/>
        <w:t>Definition and applicability</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138" w:name="_Toc21125127"/>
      <w:bookmarkStart w:id="7139" w:name="_Toc29768117"/>
      <w:bookmarkStart w:id="7140" w:name="_Toc36044559"/>
      <w:bookmarkStart w:id="7141" w:name="_Toc37230464"/>
      <w:bookmarkStart w:id="7142" w:name="_Toc45907607"/>
      <w:bookmarkStart w:id="7143" w:name="_Toc53181712"/>
      <w:bookmarkStart w:id="7144" w:name="_Toc61127547"/>
      <w:bookmarkStart w:id="7145" w:name="_Toc67054561"/>
      <w:bookmarkStart w:id="7146" w:name="_Toc67061559"/>
      <w:bookmarkStart w:id="7147" w:name="_Toc74735077"/>
      <w:bookmarkStart w:id="7148" w:name="_Toc74753320"/>
      <w:bookmarkStart w:id="7149" w:name="_Toc76507579"/>
      <w:bookmarkStart w:id="7150" w:name="_Toc83109188"/>
      <w:bookmarkStart w:id="7151" w:name="_Toc89878001"/>
      <w:bookmarkStart w:id="7152" w:name="_Toc98709852"/>
      <w:bookmarkStart w:id="7153" w:name="_Toc105691667"/>
      <w:bookmarkStart w:id="7154" w:name="_Toc105693981"/>
      <w:bookmarkStart w:id="7155" w:name="_Toc123139317"/>
      <w:bookmarkStart w:id="7156" w:name="_Toc124166117"/>
      <w:bookmarkStart w:id="7157" w:name="_Toc130922990"/>
      <w:bookmarkStart w:id="7158" w:name="_Toc137303402"/>
      <w:bookmarkStart w:id="7159" w:name="_Toc138889626"/>
      <w:bookmarkStart w:id="7160" w:name="_Toc145111438"/>
      <w:bookmarkStart w:id="7161" w:name="_Toc155265414"/>
      <w:bookmarkStart w:id="7162" w:name="_Toc161852989"/>
      <w:r w:rsidRPr="00090C64">
        <w:rPr>
          <w:lang w:eastAsia="sv-SE"/>
        </w:rPr>
        <w:t>6.7.5.2</w:t>
      </w:r>
      <w:r w:rsidRPr="00090C64">
        <w:rPr>
          <w:lang w:eastAsia="sv-SE"/>
        </w:rPr>
        <w:tab/>
        <w:t>Minimum Requirement</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163" w:name="_Toc21125128"/>
      <w:bookmarkStart w:id="7164" w:name="_Toc29768118"/>
      <w:bookmarkStart w:id="7165" w:name="_Toc36044560"/>
      <w:bookmarkStart w:id="7166" w:name="_Toc37230465"/>
      <w:bookmarkStart w:id="7167" w:name="_Toc45907608"/>
      <w:bookmarkStart w:id="7168" w:name="_Toc53181713"/>
      <w:bookmarkStart w:id="7169" w:name="_Toc61127548"/>
      <w:bookmarkStart w:id="7170" w:name="_Toc67054562"/>
      <w:bookmarkStart w:id="7171" w:name="_Toc67061560"/>
      <w:bookmarkStart w:id="7172" w:name="_Toc74735078"/>
      <w:bookmarkStart w:id="7173" w:name="_Toc74753321"/>
      <w:bookmarkStart w:id="7174" w:name="_Toc76507580"/>
      <w:bookmarkStart w:id="7175" w:name="_Toc83109189"/>
      <w:bookmarkStart w:id="7176" w:name="_Toc89878002"/>
      <w:bookmarkStart w:id="7177" w:name="_Toc98709853"/>
      <w:bookmarkStart w:id="7178" w:name="_Toc105691668"/>
      <w:bookmarkStart w:id="7179" w:name="_Toc105693982"/>
      <w:bookmarkStart w:id="7180" w:name="_Toc123139318"/>
      <w:bookmarkStart w:id="7181" w:name="_Toc124166118"/>
      <w:bookmarkStart w:id="7182" w:name="_Toc130922991"/>
      <w:bookmarkStart w:id="7183" w:name="_Toc137303403"/>
      <w:bookmarkStart w:id="7184" w:name="_Toc138889627"/>
      <w:bookmarkStart w:id="7185" w:name="_Toc145111439"/>
      <w:bookmarkStart w:id="7186" w:name="_Toc155265415"/>
      <w:bookmarkStart w:id="7187" w:name="_Toc161852990"/>
      <w:r w:rsidRPr="00090C64">
        <w:rPr>
          <w:lang w:eastAsia="sv-SE"/>
        </w:rPr>
        <w:t>6.7.5.3</w:t>
      </w:r>
      <w:r w:rsidRPr="00090C64">
        <w:rPr>
          <w:lang w:eastAsia="sv-SE"/>
        </w:rPr>
        <w:tab/>
        <w:t>Test purpose</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188" w:name="_Toc21125129"/>
      <w:bookmarkStart w:id="7189" w:name="_Toc29768119"/>
      <w:bookmarkStart w:id="7190" w:name="_Toc36044561"/>
      <w:bookmarkStart w:id="7191" w:name="_Toc37230466"/>
      <w:bookmarkStart w:id="7192" w:name="_Toc45907609"/>
      <w:bookmarkStart w:id="7193" w:name="_Toc53181714"/>
      <w:bookmarkStart w:id="7194" w:name="_Toc61127549"/>
      <w:bookmarkStart w:id="7195" w:name="_Toc67054563"/>
      <w:bookmarkStart w:id="7196" w:name="_Toc67061561"/>
      <w:bookmarkStart w:id="7197" w:name="_Toc74735079"/>
      <w:bookmarkStart w:id="7198" w:name="_Toc74753322"/>
      <w:bookmarkStart w:id="7199" w:name="_Toc76507581"/>
      <w:bookmarkStart w:id="7200" w:name="_Toc83109190"/>
      <w:bookmarkStart w:id="7201" w:name="_Toc89878003"/>
      <w:bookmarkStart w:id="7202" w:name="_Toc98709854"/>
      <w:bookmarkStart w:id="7203" w:name="_Toc105691669"/>
      <w:bookmarkStart w:id="7204" w:name="_Toc105693983"/>
      <w:bookmarkStart w:id="7205" w:name="_Toc123139319"/>
      <w:bookmarkStart w:id="7206" w:name="_Toc124166119"/>
      <w:bookmarkStart w:id="7207" w:name="_Toc130922992"/>
      <w:bookmarkStart w:id="7208" w:name="_Toc137303404"/>
      <w:bookmarkStart w:id="7209" w:name="_Toc138889628"/>
      <w:bookmarkStart w:id="7210" w:name="_Toc145111440"/>
      <w:bookmarkStart w:id="7211" w:name="_Toc155265416"/>
      <w:bookmarkStart w:id="7212" w:name="_Toc161852991"/>
      <w:r w:rsidRPr="00090C64">
        <w:rPr>
          <w:lang w:eastAsia="sv-SE"/>
        </w:rPr>
        <w:t>6.</w:t>
      </w:r>
      <w:r w:rsidRPr="00090C64">
        <w:rPr>
          <w:lang w:eastAsia="zh-CN"/>
        </w:rPr>
        <w:t>7.5.</w:t>
      </w:r>
      <w:r w:rsidRPr="00090C64">
        <w:rPr>
          <w:lang w:eastAsia="sv-SE"/>
        </w:rPr>
        <w:t>4</w:t>
      </w:r>
      <w:r w:rsidRPr="00090C64">
        <w:rPr>
          <w:lang w:eastAsia="sv-SE"/>
        </w:rPr>
        <w:tab/>
        <w:t>Method of test</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7ACFBC94" w14:textId="77777777" w:rsidR="00D57C09" w:rsidRPr="00090C64" w:rsidRDefault="00D57C09" w:rsidP="00D57C09">
      <w:pPr>
        <w:pStyle w:val="Heading5"/>
        <w:rPr>
          <w:lang w:eastAsia="sv-SE"/>
        </w:rPr>
      </w:pPr>
      <w:bookmarkStart w:id="7213" w:name="_Toc21125130"/>
      <w:bookmarkStart w:id="7214" w:name="_Toc29768120"/>
      <w:bookmarkStart w:id="7215" w:name="_Toc36044562"/>
      <w:bookmarkStart w:id="7216" w:name="_Toc37230467"/>
      <w:bookmarkStart w:id="7217" w:name="_Toc45907610"/>
      <w:bookmarkStart w:id="7218" w:name="_Toc53181715"/>
      <w:bookmarkStart w:id="7219" w:name="_Toc61127550"/>
      <w:bookmarkStart w:id="7220" w:name="_Toc67054564"/>
      <w:bookmarkStart w:id="7221" w:name="_Toc67061562"/>
      <w:bookmarkStart w:id="7222" w:name="_Toc74735080"/>
      <w:bookmarkStart w:id="7223" w:name="_Toc74753323"/>
      <w:bookmarkStart w:id="7224" w:name="_Toc76507582"/>
      <w:bookmarkStart w:id="7225" w:name="_Toc83109191"/>
      <w:bookmarkStart w:id="7226" w:name="_Toc89878004"/>
      <w:bookmarkStart w:id="7227" w:name="_Toc98709855"/>
      <w:bookmarkStart w:id="7228" w:name="_Toc105691670"/>
      <w:bookmarkStart w:id="7229" w:name="_Toc105693984"/>
      <w:bookmarkStart w:id="7230" w:name="_Toc123139320"/>
      <w:bookmarkStart w:id="7231" w:name="_Toc124166120"/>
      <w:bookmarkStart w:id="7232" w:name="_Toc130922993"/>
      <w:bookmarkStart w:id="7233" w:name="_Toc137303405"/>
      <w:bookmarkStart w:id="7234" w:name="_Toc138889629"/>
      <w:bookmarkStart w:id="7235" w:name="_Toc145111441"/>
      <w:bookmarkStart w:id="7236" w:name="_Toc155265417"/>
      <w:bookmarkStart w:id="7237" w:name="_Toc161852992"/>
      <w:r w:rsidRPr="00090C64">
        <w:rPr>
          <w:lang w:eastAsia="sv-SE"/>
        </w:rPr>
        <w:t>6.7.5.4.1</w:t>
      </w:r>
      <w:r w:rsidRPr="00090C64">
        <w:rPr>
          <w:lang w:eastAsia="sv-SE"/>
        </w:rPr>
        <w:tab/>
        <w:t>Initial conditions</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238" w:name="_Toc21125131"/>
      <w:bookmarkStart w:id="7239" w:name="_Toc29768121"/>
      <w:bookmarkStart w:id="7240" w:name="_Toc36044563"/>
      <w:bookmarkStart w:id="7241" w:name="_Toc37230468"/>
      <w:bookmarkStart w:id="7242" w:name="_Toc45907611"/>
      <w:bookmarkStart w:id="7243" w:name="_Toc53181716"/>
      <w:bookmarkStart w:id="7244" w:name="_Toc61127551"/>
      <w:bookmarkStart w:id="7245" w:name="_Toc67054565"/>
      <w:bookmarkStart w:id="7246" w:name="_Toc67061563"/>
      <w:bookmarkStart w:id="7247" w:name="_Toc74735081"/>
      <w:bookmarkStart w:id="7248" w:name="_Toc74753324"/>
      <w:bookmarkStart w:id="7249" w:name="_Toc76507583"/>
      <w:bookmarkStart w:id="7250" w:name="_Toc83109192"/>
      <w:bookmarkStart w:id="7251" w:name="_Toc89878005"/>
      <w:bookmarkStart w:id="7252" w:name="_Toc98709856"/>
      <w:bookmarkStart w:id="7253" w:name="_Toc105691671"/>
      <w:bookmarkStart w:id="7254" w:name="_Toc105693985"/>
      <w:bookmarkStart w:id="7255" w:name="_Toc123139321"/>
      <w:bookmarkStart w:id="7256" w:name="_Toc124166121"/>
      <w:bookmarkStart w:id="7257" w:name="_Toc130922994"/>
      <w:bookmarkStart w:id="7258" w:name="_Toc137303406"/>
      <w:bookmarkStart w:id="7259" w:name="_Toc138889630"/>
      <w:bookmarkStart w:id="7260" w:name="_Toc145111442"/>
      <w:bookmarkStart w:id="7261" w:name="_Toc155265418"/>
      <w:bookmarkStart w:id="7262" w:name="_Toc161852993"/>
      <w:r w:rsidRPr="00090C64">
        <w:rPr>
          <w:lang w:eastAsia="sv-SE"/>
        </w:rPr>
        <w:t>6.7.5.4.2</w:t>
      </w:r>
      <w:r w:rsidRPr="00090C64">
        <w:rPr>
          <w:lang w:eastAsia="sv-SE"/>
        </w:rPr>
        <w:tab/>
        <w:t>Procedure</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263" w:name="_Toc21125132"/>
      <w:bookmarkStart w:id="7264" w:name="_Toc29768122"/>
      <w:bookmarkStart w:id="7265" w:name="_Toc36044564"/>
      <w:bookmarkStart w:id="7266" w:name="_Toc37230469"/>
      <w:bookmarkStart w:id="7267" w:name="_Toc45907612"/>
      <w:bookmarkStart w:id="7268" w:name="_Toc53181717"/>
      <w:bookmarkStart w:id="7269" w:name="_Toc61127552"/>
      <w:bookmarkStart w:id="7270" w:name="_Toc67054566"/>
      <w:bookmarkStart w:id="7271" w:name="_Toc67061564"/>
      <w:bookmarkStart w:id="7272" w:name="_Toc74735082"/>
      <w:bookmarkStart w:id="7273" w:name="_Toc74753325"/>
      <w:bookmarkStart w:id="7274" w:name="_Toc76507584"/>
      <w:bookmarkStart w:id="7275" w:name="_Toc83109193"/>
      <w:bookmarkStart w:id="7276" w:name="_Toc89878006"/>
      <w:bookmarkStart w:id="7277" w:name="_Toc98709857"/>
      <w:bookmarkStart w:id="7278" w:name="_Toc105691672"/>
      <w:bookmarkStart w:id="7279" w:name="_Toc105693986"/>
      <w:bookmarkStart w:id="7280" w:name="_Toc123139322"/>
      <w:bookmarkStart w:id="7281" w:name="_Toc124166122"/>
      <w:bookmarkStart w:id="7282" w:name="_Toc130922995"/>
      <w:bookmarkStart w:id="7283" w:name="_Toc137303407"/>
      <w:bookmarkStart w:id="7284" w:name="_Toc138889631"/>
      <w:bookmarkStart w:id="7285" w:name="_Toc145111443"/>
      <w:bookmarkStart w:id="7286" w:name="_Toc155265419"/>
      <w:bookmarkStart w:id="7287" w:name="_Toc161852994"/>
      <w:r w:rsidRPr="00090C64">
        <w:rPr>
          <w:lang w:eastAsia="sv-SE"/>
        </w:rPr>
        <w:t>6.</w:t>
      </w:r>
      <w:r w:rsidRPr="00090C64">
        <w:rPr>
          <w:lang w:eastAsia="zh-CN"/>
        </w:rPr>
        <w:t>7.5.</w:t>
      </w:r>
      <w:r w:rsidRPr="00090C64">
        <w:rPr>
          <w:lang w:eastAsia="sv-SE"/>
        </w:rPr>
        <w:t>5</w:t>
      </w:r>
      <w:r w:rsidRPr="00090C64">
        <w:rPr>
          <w:lang w:eastAsia="sv-SE"/>
        </w:rPr>
        <w:tab/>
        <w:t>Test Requirement</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5C7D2701" w14:textId="77777777" w:rsidR="00D57C09" w:rsidRPr="00090C64" w:rsidRDefault="00D57C09" w:rsidP="00D57C09">
      <w:pPr>
        <w:pStyle w:val="Heading5"/>
        <w:rPr>
          <w:lang w:eastAsia="sv-SE"/>
        </w:rPr>
      </w:pPr>
      <w:bookmarkStart w:id="7288" w:name="_Toc21125133"/>
      <w:bookmarkStart w:id="7289" w:name="_Toc29768123"/>
      <w:bookmarkStart w:id="7290" w:name="_Toc36044565"/>
      <w:bookmarkStart w:id="7291" w:name="_Toc37230470"/>
      <w:bookmarkStart w:id="7292" w:name="_Toc45907613"/>
      <w:bookmarkStart w:id="7293" w:name="_Toc53181718"/>
      <w:bookmarkStart w:id="7294" w:name="_Toc61127553"/>
      <w:bookmarkStart w:id="7295" w:name="_Toc67054567"/>
      <w:bookmarkStart w:id="7296" w:name="_Toc67061565"/>
      <w:bookmarkStart w:id="7297" w:name="_Toc74735083"/>
      <w:bookmarkStart w:id="7298" w:name="_Toc74753326"/>
      <w:bookmarkStart w:id="7299" w:name="_Toc76507585"/>
      <w:bookmarkStart w:id="7300" w:name="_Toc83109194"/>
      <w:bookmarkStart w:id="7301" w:name="_Toc89878007"/>
      <w:bookmarkStart w:id="7302" w:name="_Toc98709858"/>
      <w:bookmarkStart w:id="7303" w:name="_Toc105691673"/>
      <w:bookmarkStart w:id="7304" w:name="_Toc105693987"/>
      <w:bookmarkStart w:id="7305" w:name="_Toc123139323"/>
      <w:bookmarkStart w:id="7306" w:name="_Toc124166123"/>
      <w:bookmarkStart w:id="7307" w:name="_Toc130922996"/>
      <w:bookmarkStart w:id="7308" w:name="_Toc137303408"/>
      <w:bookmarkStart w:id="7309" w:name="_Toc138889632"/>
      <w:bookmarkStart w:id="7310" w:name="_Toc145111444"/>
      <w:bookmarkStart w:id="7311" w:name="_Toc155265420"/>
      <w:bookmarkStart w:id="7312" w:name="_Toc161852995"/>
      <w:r w:rsidRPr="00090C64">
        <w:rPr>
          <w:lang w:eastAsia="sv-SE"/>
        </w:rPr>
        <w:t>6.7.5.5.1</w:t>
      </w:r>
      <w:r w:rsidRPr="00090C64">
        <w:rPr>
          <w:lang w:eastAsia="sv-SE"/>
        </w:rPr>
        <w:tab/>
        <w:t>General</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313" w:name="_Toc21125134"/>
      <w:bookmarkStart w:id="7314" w:name="_Toc29768124"/>
      <w:bookmarkStart w:id="7315" w:name="_Toc36044566"/>
      <w:bookmarkStart w:id="7316" w:name="_Toc37230471"/>
      <w:bookmarkStart w:id="7317" w:name="_Toc45907614"/>
      <w:bookmarkStart w:id="7318" w:name="_Toc53181719"/>
      <w:bookmarkStart w:id="7319" w:name="_Toc61127554"/>
      <w:bookmarkStart w:id="7320" w:name="_Toc67054568"/>
      <w:bookmarkStart w:id="7321" w:name="_Toc67061566"/>
      <w:bookmarkStart w:id="7322" w:name="_Toc74735084"/>
      <w:bookmarkStart w:id="7323" w:name="_Toc74753327"/>
      <w:bookmarkStart w:id="7324" w:name="_Toc76507586"/>
      <w:bookmarkStart w:id="7325" w:name="_Toc83109195"/>
      <w:bookmarkStart w:id="7326" w:name="_Toc89878008"/>
      <w:bookmarkStart w:id="7327" w:name="_Toc98709859"/>
      <w:bookmarkStart w:id="7328" w:name="_Toc105691674"/>
      <w:bookmarkStart w:id="7329" w:name="_Toc105693988"/>
      <w:bookmarkStart w:id="7330" w:name="_Toc123139324"/>
      <w:bookmarkStart w:id="7331" w:name="_Toc124166124"/>
      <w:bookmarkStart w:id="7332" w:name="_Toc130922997"/>
      <w:bookmarkStart w:id="7333" w:name="_Toc137303409"/>
      <w:bookmarkStart w:id="7334" w:name="_Toc138889633"/>
      <w:bookmarkStart w:id="7335" w:name="_Toc145111445"/>
      <w:bookmarkStart w:id="7336" w:name="_Toc155265421"/>
      <w:bookmarkStart w:id="7337" w:name="_Toc161852996"/>
      <w:r w:rsidRPr="00090C64">
        <w:rPr>
          <w:lang w:eastAsia="sv-SE"/>
        </w:rPr>
        <w:t>6.7.5.5.2</w:t>
      </w:r>
      <w:r w:rsidRPr="00090C64">
        <w:rPr>
          <w:lang w:eastAsia="sv-SE"/>
        </w:rPr>
        <w:tab/>
        <w:t>MSR Band categories 1 and 3</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338" w:name="_Toc21125135"/>
      <w:bookmarkStart w:id="7339" w:name="_Toc29768125"/>
      <w:bookmarkStart w:id="7340" w:name="_Toc36044567"/>
      <w:bookmarkStart w:id="7341" w:name="_Toc37230472"/>
      <w:bookmarkStart w:id="7342" w:name="_Toc45907615"/>
      <w:bookmarkStart w:id="7343" w:name="_Toc53181720"/>
      <w:bookmarkStart w:id="7344" w:name="_Toc61127555"/>
      <w:bookmarkStart w:id="7345" w:name="_Toc67054569"/>
      <w:bookmarkStart w:id="7346" w:name="_Toc67061567"/>
      <w:bookmarkStart w:id="7347" w:name="_Toc74735085"/>
      <w:bookmarkStart w:id="7348" w:name="_Toc74753328"/>
      <w:bookmarkStart w:id="7349" w:name="_Toc76507587"/>
      <w:bookmarkStart w:id="7350" w:name="_Toc83109196"/>
      <w:bookmarkStart w:id="7351" w:name="_Toc89878009"/>
      <w:bookmarkStart w:id="7352" w:name="_Toc98709860"/>
      <w:bookmarkStart w:id="7353" w:name="_Toc105691675"/>
      <w:bookmarkStart w:id="7354" w:name="_Toc105693989"/>
      <w:bookmarkStart w:id="7355" w:name="_Toc123139325"/>
      <w:bookmarkStart w:id="7356" w:name="_Toc124166125"/>
      <w:bookmarkStart w:id="7357" w:name="_Toc130922998"/>
      <w:bookmarkStart w:id="7358" w:name="_Toc137303410"/>
      <w:bookmarkStart w:id="7359" w:name="_Toc138889634"/>
      <w:bookmarkStart w:id="7360" w:name="_Toc145111446"/>
      <w:bookmarkStart w:id="7361" w:name="_Toc155265422"/>
      <w:bookmarkStart w:id="7362" w:name="_Toc161852997"/>
      <w:r w:rsidRPr="00090C64">
        <w:rPr>
          <w:lang w:eastAsia="sv-SE"/>
        </w:rPr>
        <w:t>6.7.5.5.3</w:t>
      </w:r>
      <w:r w:rsidRPr="00090C64">
        <w:rPr>
          <w:lang w:eastAsia="sv-SE"/>
        </w:rPr>
        <w:tab/>
        <w:t>MSR Band Category 2</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363" w:name="_Toc21125136"/>
      <w:bookmarkStart w:id="7364" w:name="_Toc29768126"/>
      <w:bookmarkStart w:id="7365" w:name="_Toc36044568"/>
      <w:bookmarkStart w:id="7366" w:name="_Toc37230473"/>
      <w:bookmarkStart w:id="7367" w:name="_Toc45907616"/>
      <w:bookmarkStart w:id="7368" w:name="_Toc53181721"/>
      <w:bookmarkStart w:id="7369" w:name="_Toc61127556"/>
      <w:bookmarkStart w:id="7370" w:name="_Toc67054570"/>
      <w:bookmarkStart w:id="7371" w:name="_Toc67061568"/>
      <w:bookmarkStart w:id="7372" w:name="_Toc74735086"/>
      <w:bookmarkStart w:id="7373" w:name="_Toc74753329"/>
      <w:bookmarkStart w:id="7374" w:name="_Toc76507588"/>
      <w:bookmarkStart w:id="7375" w:name="_Toc83109197"/>
      <w:bookmarkStart w:id="7376" w:name="_Toc89878010"/>
      <w:bookmarkStart w:id="7377" w:name="_Toc98709861"/>
      <w:bookmarkStart w:id="7378" w:name="_Toc105691676"/>
      <w:bookmarkStart w:id="7379" w:name="_Toc105693990"/>
      <w:bookmarkStart w:id="7380" w:name="_Toc123139326"/>
      <w:bookmarkStart w:id="7381" w:name="_Toc124166126"/>
      <w:bookmarkStart w:id="7382" w:name="_Toc130922999"/>
      <w:bookmarkStart w:id="7383" w:name="_Toc137303411"/>
      <w:bookmarkStart w:id="7384" w:name="_Toc138889635"/>
      <w:bookmarkStart w:id="7385" w:name="_Toc145111447"/>
      <w:bookmarkStart w:id="7386" w:name="_Toc155265423"/>
      <w:bookmarkStart w:id="7387" w:name="_Toc161852998"/>
      <w:r w:rsidRPr="00090C64">
        <w:rPr>
          <w:lang w:eastAsia="sv-SE"/>
        </w:rPr>
        <w:t>6.7.5.5.4</w:t>
      </w:r>
      <w:r w:rsidRPr="00090C64">
        <w:rPr>
          <w:lang w:eastAsia="sv-SE"/>
        </w:rPr>
        <w:tab/>
        <w:t>MSR Additional requirements</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09984D97" w14:textId="77777777" w:rsidR="00D57C09" w:rsidRPr="00090C64" w:rsidRDefault="00D57C09" w:rsidP="00554118">
      <w:pPr>
        <w:pStyle w:val="H6"/>
      </w:pPr>
      <w:bookmarkStart w:id="7388" w:name="_Toc21125137"/>
      <w:bookmarkStart w:id="7389" w:name="_Toc29768127"/>
      <w:bookmarkStart w:id="7390" w:name="_Toc36044569"/>
      <w:bookmarkStart w:id="7391" w:name="_Toc37230474"/>
      <w:bookmarkStart w:id="7392" w:name="_Toc45907617"/>
      <w:bookmarkStart w:id="7393" w:name="_Toc53181722"/>
      <w:r w:rsidRPr="00090C64">
        <w:t>6.7.5.5.4.1</w:t>
      </w:r>
      <w:r w:rsidRPr="00090C64">
        <w:tab/>
        <w:t>Limits in FCC Title 47</w:t>
      </w:r>
      <w:bookmarkEnd w:id="7388"/>
      <w:bookmarkEnd w:id="7389"/>
      <w:bookmarkEnd w:id="7390"/>
      <w:bookmarkEnd w:id="7391"/>
      <w:bookmarkEnd w:id="7392"/>
      <w:bookmarkEnd w:id="7393"/>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394" w:name="_Toc21125138"/>
      <w:bookmarkStart w:id="7395" w:name="_Toc29768128"/>
      <w:bookmarkStart w:id="7396" w:name="_Toc36044570"/>
      <w:bookmarkStart w:id="7397" w:name="_Toc37230475"/>
      <w:bookmarkStart w:id="7398" w:name="_Toc45907618"/>
      <w:bookmarkStart w:id="7399" w:name="_Toc53181723"/>
      <w:r w:rsidRPr="00090C64">
        <w:t>6.7.5.5.4.2</w:t>
      </w:r>
      <w:r w:rsidRPr="00090C64">
        <w:tab/>
        <w:t>Unsynchronized operation for BC3</w:t>
      </w:r>
      <w:bookmarkEnd w:id="7394"/>
      <w:bookmarkEnd w:id="7395"/>
      <w:bookmarkEnd w:id="7396"/>
      <w:bookmarkEnd w:id="7397"/>
      <w:bookmarkEnd w:id="7398"/>
      <w:bookmarkEnd w:id="7399"/>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400" w:name="_Toc21125139"/>
      <w:bookmarkStart w:id="7401" w:name="_Toc29768129"/>
      <w:bookmarkStart w:id="7402" w:name="_Toc36044571"/>
      <w:bookmarkStart w:id="7403" w:name="_Toc37230476"/>
      <w:bookmarkStart w:id="7404" w:name="_Toc45907619"/>
      <w:bookmarkStart w:id="7405" w:name="_Toc53181724"/>
      <w:r w:rsidRPr="00090C64">
        <w:t>6.7.5.5.4.3</w:t>
      </w:r>
      <w:r w:rsidRPr="00090C64">
        <w:tab/>
        <w:t>Protection of DTT</w:t>
      </w:r>
      <w:bookmarkEnd w:id="7400"/>
      <w:bookmarkEnd w:id="7401"/>
      <w:bookmarkEnd w:id="7402"/>
      <w:bookmarkEnd w:id="7403"/>
      <w:bookmarkEnd w:id="7404"/>
      <w:bookmarkEnd w:id="7405"/>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406" w:name="_Toc21125140"/>
      <w:bookmarkStart w:id="7407" w:name="_Toc29768130"/>
      <w:bookmarkStart w:id="7408" w:name="_Toc36044572"/>
      <w:bookmarkStart w:id="7409" w:name="_Toc37230477"/>
      <w:bookmarkStart w:id="7410" w:name="_Toc45907620"/>
      <w:bookmarkStart w:id="7411"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412" w:name="_Toc61127557"/>
      <w:bookmarkStart w:id="7413" w:name="_Toc67054571"/>
      <w:bookmarkStart w:id="7414" w:name="_Toc67061569"/>
      <w:bookmarkStart w:id="7415" w:name="_Toc74735087"/>
      <w:bookmarkStart w:id="7416" w:name="_Toc74753330"/>
      <w:bookmarkStart w:id="7417" w:name="_Toc76507589"/>
      <w:bookmarkStart w:id="7418" w:name="_Toc83109198"/>
      <w:bookmarkStart w:id="7419" w:name="_Toc89878011"/>
      <w:bookmarkStart w:id="7420" w:name="_Toc98709862"/>
      <w:bookmarkStart w:id="7421" w:name="_Toc105691677"/>
      <w:bookmarkStart w:id="7422" w:name="_Toc105693991"/>
      <w:bookmarkStart w:id="7423" w:name="_Toc123139327"/>
      <w:bookmarkStart w:id="7424" w:name="_Toc124166127"/>
      <w:bookmarkStart w:id="7425" w:name="_Toc130923000"/>
      <w:bookmarkStart w:id="7426" w:name="_Toc137303412"/>
      <w:bookmarkStart w:id="7427" w:name="_Toc138889636"/>
      <w:bookmarkStart w:id="7428" w:name="_Toc145111448"/>
      <w:bookmarkStart w:id="7429" w:name="_Toc155265424"/>
      <w:bookmarkStart w:id="7430" w:name="_Toc161852999"/>
      <w:r w:rsidRPr="00090C64">
        <w:rPr>
          <w:lang w:eastAsia="sv-SE"/>
        </w:rPr>
        <w:t>6.7.5.5.5</w:t>
      </w:r>
      <w:r w:rsidRPr="00090C64">
        <w:rPr>
          <w:lang w:eastAsia="sv-SE"/>
        </w:rPr>
        <w:tab/>
        <w:t>E-UTRA</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426CFEF6" w14:textId="77777777" w:rsidR="00D57C09" w:rsidRPr="00090C64" w:rsidRDefault="00D57C09" w:rsidP="00554118">
      <w:pPr>
        <w:pStyle w:val="H6"/>
      </w:pPr>
      <w:bookmarkStart w:id="7431" w:name="_Toc21125141"/>
      <w:bookmarkStart w:id="7432" w:name="_Toc29768131"/>
      <w:bookmarkStart w:id="7433" w:name="_Toc36044573"/>
      <w:bookmarkStart w:id="7434" w:name="_Toc37230478"/>
      <w:bookmarkStart w:id="7435" w:name="_Toc45907621"/>
      <w:bookmarkStart w:id="7436" w:name="_Toc53181726"/>
      <w:r w:rsidRPr="00090C64">
        <w:t>6.7.5.5.5.1</w:t>
      </w:r>
      <w:r w:rsidRPr="00090C64">
        <w:tab/>
        <w:t>General</w:t>
      </w:r>
      <w:bookmarkEnd w:id="7431"/>
      <w:bookmarkEnd w:id="7432"/>
      <w:bookmarkEnd w:id="7433"/>
      <w:bookmarkEnd w:id="7434"/>
      <w:bookmarkEnd w:id="7435"/>
      <w:bookmarkEnd w:id="7436"/>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437" w:name="_Toc21125142"/>
      <w:bookmarkStart w:id="7438" w:name="_Toc29768132"/>
      <w:bookmarkStart w:id="7439" w:name="_Toc36044574"/>
      <w:bookmarkStart w:id="7440" w:name="_Toc37230479"/>
      <w:bookmarkStart w:id="7441" w:name="_Toc45907622"/>
      <w:bookmarkStart w:id="7442" w:name="_Toc53181727"/>
      <w:r w:rsidRPr="00090C64">
        <w:t>6.7.5.5.5.2</w:t>
      </w:r>
      <w:r w:rsidRPr="00090C64">
        <w:tab/>
        <w:t>Wide Area BS (Category A)</w:t>
      </w:r>
      <w:bookmarkEnd w:id="7437"/>
      <w:bookmarkEnd w:id="7438"/>
      <w:bookmarkEnd w:id="7439"/>
      <w:bookmarkEnd w:id="7440"/>
      <w:bookmarkEnd w:id="7441"/>
      <w:bookmarkEnd w:id="7442"/>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443" w:name="_Toc21125143"/>
      <w:bookmarkStart w:id="7444" w:name="_Toc29768133"/>
      <w:bookmarkStart w:id="7445" w:name="_Toc36044575"/>
      <w:bookmarkStart w:id="7446" w:name="_Toc37230480"/>
      <w:bookmarkStart w:id="7447" w:name="_Toc45907623"/>
      <w:bookmarkStart w:id="7448" w:name="_Toc53181728"/>
      <w:r w:rsidRPr="00090C64">
        <w:t>6.7.5.5.5.3</w:t>
      </w:r>
      <w:r w:rsidRPr="00090C64">
        <w:tab/>
        <w:t>Wide Area BS Category B (Option1)</w:t>
      </w:r>
      <w:bookmarkEnd w:id="7443"/>
      <w:bookmarkEnd w:id="7444"/>
      <w:bookmarkEnd w:id="7445"/>
      <w:bookmarkEnd w:id="7446"/>
      <w:bookmarkEnd w:id="7447"/>
      <w:bookmarkEnd w:id="7448"/>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449" w:name="_Toc21125144"/>
      <w:bookmarkStart w:id="7450" w:name="_Toc29768134"/>
      <w:bookmarkStart w:id="7451" w:name="_Toc36044576"/>
      <w:bookmarkStart w:id="7452" w:name="_Toc37230481"/>
      <w:bookmarkStart w:id="7453" w:name="_Toc45907624"/>
      <w:bookmarkStart w:id="7454" w:name="_Toc53181729"/>
      <w:r w:rsidRPr="00090C64">
        <w:t>6.7.5.5.5.4</w:t>
      </w:r>
      <w:r w:rsidRPr="00090C64">
        <w:tab/>
        <w:t>Wide Area BS Category B (Option 2)</w:t>
      </w:r>
      <w:bookmarkEnd w:id="7449"/>
      <w:bookmarkEnd w:id="7450"/>
      <w:bookmarkEnd w:id="7451"/>
      <w:bookmarkEnd w:id="7452"/>
      <w:bookmarkEnd w:id="7453"/>
      <w:bookmarkEnd w:id="7454"/>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455" w:name="_Toc21125145"/>
      <w:bookmarkStart w:id="7456" w:name="_Toc29768135"/>
      <w:bookmarkStart w:id="7457" w:name="_Toc36044577"/>
      <w:bookmarkStart w:id="7458" w:name="_Toc37230482"/>
      <w:bookmarkStart w:id="7459" w:name="_Toc45907625"/>
      <w:bookmarkStart w:id="7460" w:name="_Toc53181730"/>
      <w:r w:rsidRPr="00090C64">
        <w:t>6.7.5.5.5.5</w:t>
      </w:r>
      <w:r w:rsidRPr="00090C64">
        <w:tab/>
        <w:t>Local Area BS (Category A and B)</w:t>
      </w:r>
      <w:bookmarkEnd w:id="7455"/>
      <w:bookmarkEnd w:id="7456"/>
      <w:bookmarkEnd w:id="7457"/>
      <w:bookmarkEnd w:id="7458"/>
      <w:bookmarkEnd w:id="7459"/>
      <w:bookmarkEnd w:id="7460"/>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461" w:name="_Toc21125146"/>
      <w:bookmarkStart w:id="7462" w:name="_Toc29768136"/>
      <w:bookmarkStart w:id="7463" w:name="_Toc36044578"/>
      <w:bookmarkStart w:id="7464" w:name="_Toc37230483"/>
      <w:bookmarkStart w:id="7465" w:name="_Toc45907626"/>
      <w:bookmarkStart w:id="7466" w:name="_Toc53181731"/>
      <w:r w:rsidRPr="00090C64">
        <w:t>6.7.5.5.5.6</w:t>
      </w:r>
      <w:r w:rsidRPr="00090C64">
        <w:tab/>
        <w:t>Medium Range BS (Category A and B)</w:t>
      </w:r>
      <w:bookmarkEnd w:id="7461"/>
      <w:bookmarkEnd w:id="7462"/>
      <w:bookmarkEnd w:id="7463"/>
      <w:bookmarkEnd w:id="7464"/>
      <w:bookmarkEnd w:id="7465"/>
      <w:bookmarkEnd w:id="7466"/>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467" w:name="_Toc21125147"/>
      <w:bookmarkStart w:id="7468" w:name="_Toc29768137"/>
      <w:bookmarkStart w:id="7469" w:name="_Toc36044579"/>
      <w:bookmarkStart w:id="7470" w:name="_Toc37230484"/>
      <w:bookmarkStart w:id="7471" w:name="_Toc45907627"/>
      <w:bookmarkStart w:id="7472" w:name="_Toc53181732"/>
      <w:r w:rsidRPr="00090C64">
        <w:t>6.7.5.5.5.7</w:t>
      </w:r>
      <w:r w:rsidRPr="00090C64">
        <w:tab/>
        <w:t>Additional requirements</w:t>
      </w:r>
      <w:bookmarkEnd w:id="7467"/>
      <w:bookmarkEnd w:id="7468"/>
      <w:bookmarkEnd w:id="7469"/>
      <w:bookmarkEnd w:id="7470"/>
      <w:bookmarkEnd w:id="7471"/>
      <w:bookmarkEnd w:id="7472"/>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473" w:name="_Toc21125148"/>
      <w:bookmarkStart w:id="7474" w:name="_Toc29768138"/>
      <w:bookmarkStart w:id="7475" w:name="_Toc36044580"/>
      <w:bookmarkStart w:id="7476" w:name="_Toc37230485"/>
      <w:bookmarkStart w:id="7477" w:name="_Toc45907628"/>
      <w:bookmarkStart w:id="7478"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479" w:name="_Toc61127558"/>
      <w:bookmarkStart w:id="7480" w:name="_Toc67054572"/>
      <w:bookmarkStart w:id="7481" w:name="_Toc67061570"/>
      <w:bookmarkStart w:id="7482" w:name="_Toc74735088"/>
      <w:bookmarkStart w:id="7483" w:name="_Toc74753331"/>
      <w:bookmarkStart w:id="7484" w:name="_Toc76507590"/>
      <w:bookmarkStart w:id="7485" w:name="_Toc83109199"/>
      <w:bookmarkStart w:id="7486" w:name="_Toc89878012"/>
      <w:bookmarkStart w:id="7487" w:name="_Toc98709863"/>
      <w:bookmarkStart w:id="7488" w:name="_Toc105691678"/>
      <w:bookmarkStart w:id="7489" w:name="_Toc105693992"/>
      <w:bookmarkStart w:id="7490" w:name="_Toc123139328"/>
      <w:bookmarkStart w:id="7491" w:name="_Toc124166128"/>
      <w:bookmarkStart w:id="7492" w:name="_Toc130923001"/>
      <w:bookmarkStart w:id="7493" w:name="_Toc137303413"/>
      <w:bookmarkStart w:id="7494" w:name="_Toc138889637"/>
      <w:bookmarkStart w:id="7495" w:name="_Toc145111449"/>
      <w:bookmarkStart w:id="7496" w:name="_Toc155265425"/>
      <w:bookmarkStart w:id="7497" w:name="_Toc161853000"/>
      <w:r w:rsidRPr="00090C64">
        <w:t>6.7.6</w:t>
      </w:r>
      <w:r w:rsidRPr="00090C64">
        <w:tab/>
        <w:t>OTA Spurious emission</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6CD73B19" w14:textId="23B5B959" w:rsidR="00D57C09" w:rsidRPr="00090C64" w:rsidRDefault="00D57C09" w:rsidP="00D57C09">
      <w:pPr>
        <w:pStyle w:val="Heading4"/>
      </w:pPr>
      <w:bookmarkStart w:id="7498" w:name="_Toc21125149"/>
      <w:bookmarkStart w:id="7499" w:name="_Toc29768139"/>
      <w:bookmarkStart w:id="7500" w:name="_Toc36044581"/>
      <w:bookmarkStart w:id="7501" w:name="_Toc37230486"/>
      <w:bookmarkStart w:id="7502" w:name="_Toc45907629"/>
      <w:bookmarkStart w:id="7503" w:name="_Toc53181734"/>
      <w:bookmarkStart w:id="7504" w:name="_Toc61127559"/>
      <w:bookmarkStart w:id="7505" w:name="_Toc67054573"/>
      <w:bookmarkStart w:id="7506" w:name="_Toc67061571"/>
      <w:bookmarkStart w:id="7507" w:name="_Toc74735089"/>
      <w:bookmarkStart w:id="7508" w:name="_Toc74753332"/>
      <w:bookmarkStart w:id="7509" w:name="_Toc76507591"/>
      <w:bookmarkStart w:id="7510" w:name="_Toc83109200"/>
      <w:bookmarkStart w:id="7511" w:name="_Toc89878013"/>
      <w:bookmarkStart w:id="7512" w:name="_Toc98709864"/>
      <w:bookmarkStart w:id="7513" w:name="_Toc105691679"/>
      <w:bookmarkStart w:id="7514" w:name="_Toc105693993"/>
      <w:bookmarkStart w:id="7515" w:name="_Toc123139329"/>
      <w:bookmarkStart w:id="7516" w:name="_Toc124166129"/>
      <w:bookmarkStart w:id="7517" w:name="_Toc130923002"/>
      <w:bookmarkStart w:id="7518" w:name="_Toc137303414"/>
      <w:bookmarkStart w:id="7519" w:name="_Toc138889638"/>
      <w:bookmarkStart w:id="7520" w:name="_Toc145111450"/>
      <w:bookmarkStart w:id="7521" w:name="_Toc155265426"/>
      <w:bookmarkStart w:id="7522" w:name="_Toc161853001"/>
      <w:r w:rsidRPr="00090C64">
        <w:t>6.7.6.1</w:t>
      </w:r>
      <w:r w:rsidRPr="00090C64">
        <w:tab/>
        <w:t>General</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523" w:name="_Toc21125150"/>
      <w:bookmarkStart w:id="7524" w:name="_Toc29768140"/>
      <w:bookmarkStart w:id="7525" w:name="_Toc36044582"/>
      <w:bookmarkStart w:id="7526" w:name="_Toc37230487"/>
      <w:bookmarkStart w:id="7527" w:name="_Toc45907630"/>
      <w:bookmarkStart w:id="7528" w:name="_Toc53181735"/>
      <w:bookmarkStart w:id="7529" w:name="_Toc61127560"/>
      <w:bookmarkStart w:id="7530" w:name="_Toc67054574"/>
      <w:bookmarkStart w:id="7531" w:name="_Toc67061572"/>
      <w:bookmarkStart w:id="7532" w:name="_Toc74735090"/>
      <w:bookmarkStart w:id="7533" w:name="_Toc74753333"/>
      <w:bookmarkStart w:id="7534" w:name="_Toc76507592"/>
      <w:bookmarkStart w:id="7535" w:name="_Toc83109201"/>
      <w:bookmarkStart w:id="7536" w:name="_Toc89878014"/>
      <w:bookmarkStart w:id="7537" w:name="_Toc98709865"/>
      <w:bookmarkStart w:id="7538" w:name="_Toc105691680"/>
      <w:bookmarkStart w:id="7539" w:name="_Toc105693994"/>
      <w:bookmarkStart w:id="7540" w:name="_Toc123139330"/>
      <w:bookmarkStart w:id="7541" w:name="_Toc124166130"/>
      <w:bookmarkStart w:id="7542" w:name="_Toc130923003"/>
      <w:bookmarkStart w:id="7543" w:name="_Toc137303415"/>
      <w:bookmarkStart w:id="7544" w:name="_Toc138889639"/>
      <w:bookmarkStart w:id="7545" w:name="_Toc145111451"/>
      <w:bookmarkStart w:id="7546" w:name="_Toc155265427"/>
      <w:bookmarkStart w:id="7547" w:name="_Toc161853002"/>
      <w:r w:rsidRPr="00090C64">
        <w:t>6.7.6.2</w:t>
      </w:r>
      <w:r w:rsidRPr="00090C64">
        <w:tab/>
        <w:t>Mandatory Requirements</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5204DBCA" w14:textId="77777777" w:rsidR="00D57C09" w:rsidRPr="00090C64" w:rsidRDefault="00D57C09" w:rsidP="00D57C09">
      <w:pPr>
        <w:pStyle w:val="Heading5"/>
        <w:rPr>
          <w:lang w:eastAsia="sv-SE"/>
        </w:rPr>
      </w:pPr>
      <w:bookmarkStart w:id="7548" w:name="_Toc21125151"/>
      <w:bookmarkStart w:id="7549" w:name="_Toc29768141"/>
      <w:bookmarkStart w:id="7550" w:name="_Toc36044583"/>
      <w:bookmarkStart w:id="7551" w:name="_Toc37230488"/>
      <w:bookmarkStart w:id="7552" w:name="_Toc45907631"/>
      <w:bookmarkStart w:id="7553" w:name="_Toc53181736"/>
      <w:bookmarkStart w:id="7554" w:name="_Toc61127561"/>
      <w:bookmarkStart w:id="7555" w:name="_Toc67054575"/>
      <w:bookmarkStart w:id="7556" w:name="_Toc67061573"/>
      <w:bookmarkStart w:id="7557" w:name="_Toc74735091"/>
      <w:bookmarkStart w:id="7558" w:name="_Toc74753334"/>
      <w:bookmarkStart w:id="7559" w:name="_Toc76507593"/>
      <w:bookmarkStart w:id="7560" w:name="_Toc83109202"/>
      <w:bookmarkStart w:id="7561" w:name="_Toc89878015"/>
      <w:bookmarkStart w:id="7562" w:name="_Toc98709866"/>
      <w:bookmarkStart w:id="7563" w:name="_Toc105691681"/>
      <w:bookmarkStart w:id="7564" w:name="_Toc105693995"/>
      <w:bookmarkStart w:id="7565" w:name="_Toc123139331"/>
      <w:bookmarkStart w:id="7566" w:name="_Toc124166131"/>
      <w:bookmarkStart w:id="7567" w:name="_Toc130923004"/>
      <w:bookmarkStart w:id="7568" w:name="_Toc137303416"/>
      <w:bookmarkStart w:id="7569" w:name="_Toc138889640"/>
      <w:bookmarkStart w:id="7570" w:name="_Toc145111452"/>
      <w:bookmarkStart w:id="7571" w:name="_Toc155265428"/>
      <w:bookmarkStart w:id="7572" w:name="_Toc161853003"/>
      <w:r w:rsidRPr="00090C64">
        <w:rPr>
          <w:lang w:eastAsia="sv-SE"/>
        </w:rPr>
        <w:t>6.7.6.2.1</w:t>
      </w:r>
      <w:r w:rsidRPr="00090C64">
        <w:rPr>
          <w:lang w:eastAsia="sv-SE"/>
        </w:rPr>
        <w:tab/>
        <w:t>Definition and applicability</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573" w:name="_Toc21125152"/>
      <w:bookmarkStart w:id="7574" w:name="_Toc29768142"/>
      <w:bookmarkStart w:id="7575" w:name="_Toc36044584"/>
      <w:bookmarkStart w:id="7576" w:name="_Toc37230489"/>
      <w:bookmarkStart w:id="7577" w:name="_Toc45907632"/>
      <w:bookmarkStart w:id="7578" w:name="_Toc53181737"/>
      <w:bookmarkStart w:id="7579" w:name="_Toc61127562"/>
      <w:bookmarkStart w:id="7580" w:name="_Toc67054576"/>
      <w:bookmarkStart w:id="7581" w:name="_Toc67061574"/>
      <w:bookmarkStart w:id="7582" w:name="_Toc74735092"/>
      <w:bookmarkStart w:id="7583" w:name="_Toc74753335"/>
      <w:bookmarkStart w:id="7584" w:name="_Toc76507594"/>
      <w:bookmarkStart w:id="7585" w:name="_Toc83109203"/>
      <w:bookmarkStart w:id="7586" w:name="_Toc89878016"/>
      <w:bookmarkStart w:id="7587" w:name="_Toc98709867"/>
      <w:bookmarkStart w:id="7588" w:name="_Toc105691682"/>
      <w:bookmarkStart w:id="7589" w:name="_Toc105693996"/>
      <w:bookmarkStart w:id="7590" w:name="_Toc123139332"/>
      <w:bookmarkStart w:id="7591" w:name="_Toc124166132"/>
      <w:bookmarkStart w:id="7592" w:name="_Toc130923005"/>
      <w:bookmarkStart w:id="7593" w:name="_Toc137303417"/>
      <w:bookmarkStart w:id="7594" w:name="_Toc138889641"/>
      <w:bookmarkStart w:id="7595" w:name="_Toc145111453"/>
      <w:bookmarkStart w:id="7596" w:name="_Toc155265429"/>
      <w:bookmarkStart w:id="7597" w:name="_Toc161853004"/>
      <w:r w:rsidRPr="00090C64">
        <w:rPr>
          <w:lang w:eastAsia="sv-SE"/>
        </w:rPr>
        <w:t>6.7.6.2.2</w:t>
      </w:r>
      <w:r w:rsidRPr="00090C64">
        <w:rPr>
          <w:lang w:eastAsia="sv-SE"/>
        </w:rPr>
        <w:tab/>
        <w:t>Minimum Requirement</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598" w:name="_Toc21125153"/>
      <w:bookmarkStart w:id="7599" w:name="_Toc29768143"/>
      <w:bookmarkStart w:id="7600" w:name="_Toc36044585"/>
      <w:bookmarkStart w:id="7601" w:name="_Toc37230490"/>
      <w:bookmarkStart w:id="7602" w:name="_Toc45907633"/>
      <w:bookmarkStart w:id="7603" w:name="_Toc53181738"/>
      <w:bookmarkStart w:id="7604" w:name="_Toc61127563"/>
      <w:bookmarkStart w:id="7605" w:name="_Toc67054577"/>
      <w:bookmarkStart w:id="7606" w:name="_Toc67061575"/>
      <w:bookmarkStart w:id="7607" w:name="_Toc74735093"/>
      <w:bookmarkStart w:id="7608" w:name="_Toc74753336"/>
      <w:bookmarkStart w:id="7609" w:name="_Toc76507595"/>
      <w:bookmarkStart w:id="7610" w:name="_Toc83109204"/>
      <w:bookmarkStart w:id="7611" w:name="_Toc89878017"/>
      <w:bookmarkStart w:id="7612" w:name="_Toc98709868"/>
      <w:bookmarkStart w:id="7613" w:name="_Toc105691683"/>
      <w:bookmarkStart w:id="7614" w:name="_Toc105693997"/>
      <w:bookmarkStart w:id="7615" w:name="_Toc123139333"/>
      <w:bookmarkStart w:id="7616" w:name="_Toc124166133"/>
      <w:bookmarkStart w:id="7617" w:name="_Toc130923006"/>
      <w:bookmarkStart w:id="7618" w:name="_Toc137303418"/>
      <w:bookmarkStart w:id="7619" w:name="_Toc138889642"/>
      <w:bookmarkStart w:id="7620" w:name="_Toc145111454"/>
      <w:bookmarkStart w:id="7621" w:name="_Toc155265430"/>
      <w:bookmarkStart w:id="7622" w:name="_Toc161853005"/>
      <w:r w:rsidRPr="00090C64">
        <w:rPr>
          <w:lang w:eastAsia="sv-SE"/>
        </w:rPr>
        <w:t>6.7.6.2.3</w:t>
      </w:r>
      <w:r w:rsidRPr="00090C64">
        <w:rPr>
          <w:lang w:eastAsia="sv-SE"/>
        </w:rPr>
        <w:tab/>
        <w:t>Test purpose</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623" w:name="_Toc21125154"/>
      <w:bookmarkStart w:id="7624" w:name="_Toc29768144"/>
      <w:bookmarkStart w:id="7625" w:name="_Toc36044586"/>
      <w:bookmarkStart w:id="7626" w:name="_Toc37230491"/>
      <w:bookmarkStart w:id="7627" w:name="_Toc45907634"/>
      <w:bookmarkStart w:id="7628" w:name="_Toc53181739"/>
      <w:bookmarkStart w:id="7629" w:name="_Toc61127564"/>
      <w:bookmarkStart w:id="7630" w:name="_Toc67054578"/>
      <w:bookmarkStart w:id="7631" w:name="_Toc67061576"/>
      <w:bookmarkStart w:id="7632" w:name="_Toc74735094"/>
      <w:bookmarkStart w:id="7633" w:name="_Toc74753337"/>
      <w:bookmarkStart w:id="7634" w:name="_Toc76507596"/>
      <w:bookmarkStart w:id="7635" w:name="_Toc83109205"/>
      <w:bookmarkStart w:id="7636" w:name="_Toc89878018"/>
      <w:bookmarkStart w:id="7637" w:name="_Toc98709869"/>
      <w:bookmarkStart w:id="7638" w:name="_Toc105691684"/>
      <w:bookmarkStart w:id="7639" w:name="_Toc105693998"/>
      <w:bookmarkStart w:id="7640" w:name="_Toc123139334"/>
      <w:bookmarkStart w:id="7641" w:name="_Toc124166134"/>
      <w:bookmarkStart w:id="7642" w:name="_Toc130923007"/>
      <w:bookmarkStart w:id="7643" w:name="_Toc137303419"/>
      <w:bookmarkStart w:id="7644" w:name="_Toc138889643"/>
      <w:bookmarkStart w:id="7645" w:name="_Toc145111455"/>
      <w:bookmarkStart w:id="7646" w:name="_Toc155265431"/>
      <w:bookmarkStart w:id="7647" w:name="_Toc161853006"/>
      <w:r w:rsidRPr="00090C64">
        <w:rPr>
          <w:lang w:eastAsia="sv-SE"/>
        </w:rPr>
        <w:t>6.</w:t>
      </w:r>
      <w:r w:rsidRPr="00090C64">
        <w:rPr>
          <w:lang w:eastAsia="zh-CN"/>
        </w:rPr>
        <w:t>7.6.2.4</w:t>
      </w:r>
      <w:r w:rsidRPr="00090C64">
        <w:rPr>
          <w:lang w:eastAsia="sv-SE"/>
        </w:rPr>
        <w:tab/>
        <w:t>Method of test</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0CD9A4FC" w14:textId="77777777" w:rsidR="00D57C09" w:rsidRPr="00090C64" w:rsidRDefault="00D57C09" w:rsidP="00554118">
      <w:pPr>
        <w:pStyle w:val="H6"/>
        <w:rPr>
          <w:lang w:eastAsia="sv-SE"/>
        </w:rPr>
      </w:pPr>
      <w:bookmarkStart w:id="7648" w:name="_Toc21125155"/>
      <w:bookmarkStart w:id="7649" w:name="_Toc29768145"/>
      <w:bookmarkStart w:id="7650" w:name="_Toc36044587"/>
      <w:bookmarkStart w:id="7651" w:name="_Toc37230492"/>
      <w:bookmarkStart w:id="7652" w:name="_Toc45907635"/>
      <w:bookmarkStart w:id="7653" w:name="_Toc53181740"/>
      <w:r w:rsidRPr="00090C64">
        <w:rPr>
          <w:lang w:eastAsia="sv-SE"/>
        </w:rPr>
        <w:t>6.7.6.2.4.1</w:t>
      </w:r>
      <w:r w:rsidRPr="00090C64">
        <w:rPr>
          <w:lang w:eastAsia="sv-SE"/>
        </w:rPr>
        <w:tab/>
        <w:t>Initial conditions</w:t>
      </w:r>
      <w:bookmarkEnd w:id="7648"/>
      <w:bookmarkEnd w:id="7649"/>
      <w:bookmarkEnd w:id="7650"/>
      <w:bookmarkEnd w:id="7651"/>
      <w:bookmarkEnd w:id="7652"/>
      <w:bookmarkEnd w:id="7653"/>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654" w:name="_Toc21125156"/>
      <w:bookmarkStart w:id="7655" w:name="_Toc29768146"/>
      <w:bookmarkStart w:id="7656" w:name="_Toc36044588"/>
      <w:bookmarkStart w:id="7657" w:name="_Toc37230493"/>
      <w:bookmarkStart w:id="7658" w:name="_Toc45907636"/>
      <w:bookmarkStart w:id="7659" w:name="_Toc53181741"/>
      <w:r w:rsidRPr="00090C64">
        <w:rPr>
          <w:lang w:eastAsia="sv-SE"/>
        </w:rPr>
        <w:t>6.7.6.2.4.2</w:t>
      </w:r>
      <w:r w:rsidRPr="00090C64">
        <w:rPr>
          <w:lang w:eastAsia="sv-SE"/>
        </w:rPr>
        <w:tab/>
        <w:t>Procedure</w:t>
      </w:r>
      <w:bookmarkEnd w:id="7654"/>
      <w:bookmarkEnd w:id="7655"/>
      <w:bookmarkEnd w:id="7656"/>
      <w:bookmarkEnd w:id="7657"/>
      <w:bookmarkEnd w:id="7658"/>
      <w:bookmarkEnd w:id="7659"/>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660" w:name="_Toc21125157"/>
      <w:bookmarkStart w:id="7661" w:name="_Toc29768147"/>
      <w:bookmarkStart w:id="7662" w:name="_Toc36044589"/>
      <w:bookmarkStart w:id="7663" w:name="_Toc37230494"/>
      <w:bookmarkStart w:id="7664" w:name="_Toc45907637"/>
      <w:bookmarkStart w:id="7665" w:name="_Toc53181742"/>
      <w:bookmarkStart w:id="7666" w:name="_Toc61127565"/>
      <w:bookmarkStart w:id="7667" w:name="_Toc67054579"/>
      <w:bookmarkStart w:id="7668" w:name="_Toc67061577"/>
      <w:bookmarkStart w:id="7669" w:name="_Toc74735095"/>
      <w:bookmarkStart w:id="7670" w:name="_Toc74753338"/>
      <w:bookmarkStart w:id="7671" w:name="_Toc76507597"/>
      <w:bookmarkStart w:id="7672" w:name="_Toc83109206"/>
      <w:bookmarkStart w:id="7673" w:name="_Toc89878019"/>
      <w:bookmarkStart w:id="7674" w:name="_Toc98709870"/>
      <w:bookmarkStart w:id="7675" w:name="_Toc105691685"/>
      <w:bookmarkStart w:id="7676" w:name="_Toc105693999"/>
      <w:bookmarkStart w:id="7677" w:name="_Toc123139335"/>
      <w:bookmarkStart w:id="7678" w:name="_Toc124166135"/>
      <w:bookmarkStart w:id="7679" w:name="_Toc130923008"/>
      <w:bookmarkStart w:id="7680" w:name="_Toc137303420"/>
      <w:bookmarkStart w:id="7681" w:name="_Toc138889644"/>
      <w:bookmarkStart w:id="7682" w:name="_Toc145111456"/>
      <w:bookmarkStart w:id="7683" w:name="_Toc155265432"/>
      <w:bookmarkStart w:id="7684" w:name="_Toc161853007"/>
      <w:r w:rsidRPr="00090C64">
        <w:rPr>
          <w:lang w:eastAsia="sv-SE"/>
        </w:rPr>
        <w:t>6.</w:t>
      </w:r>
      <w:r w:rsidRPr="00090C64">
        <w:rPr>
          <w:lang w:eastAsia="zh-CN"/>
        </w:rPr>
        <w:t>7.6.2.5</w:t>
      </w:r>
      <w:r w:rsidRPr="00090C64">
        <w:rPr>
          <w:lang w:eastAsia="sv-SE"/>
        </w:rPr>
        <w:tab/>
        <w:t>Test Requirement</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6CCDCA58" w14:textId="77777777" w:rsidR="00D57C09" w:rsidRPr="00090C64" w:rsidRDefault="00D57C09" w:rsidP="00554118">
      <w:pPr>
        <w:pStyle w:val="H6"/>
      </w:pPr>
      <w:bookmarkStart w:id="7685" w:name="_Toc21125158"/>
      <w:bookmarkStart w:id="7686" w:name="_Toc29768148"/>
      <w:bookmarkStart w:id="7687" w:name="_Toc36044590"/>
      <w:bookmarkStart w:id="7688" w:name="_Toc37230495"/>
      <w:bookmarkStart w:id="7689" w:name="_Toc45907638"/>
      <w:bookmarkStart w:id="7690" w:name="_Toc53181743"/>
      <w:r w:rsidRPr="00090C64">
        <w:t>6.7.6.2.5.1</w:t>
      </w:r>
      <w:r w:rsidRPr="00090C64">
        <w:tab/>
        <w:t>MSR operation</w:t>
      </w:r>
      <w:bookmarkEnd w:id="7685"/>
      <w:bookmarkEnd w:id="7686"/>
      <w:bookmarkEnd w:id="7687"/>
      <w:bookmarkEnd w:id="7688"/>
      <w:bookmarkEnd w:id="7689"/>
      <w:bookmarkEnd w:id="7690"/>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691" w:name="_Toc21125159"/>
      <w:bookmarkStart w:id="7692" w:name="_Toc29768149"/>
      <w:bookmarkStart w:id="7693" w:name="_Toc36044591"/>
      <w:bookmarkStart w:id="7694" w:name="_Toc37230496"/>
      <w:bookmarkStart w:id="7695" w:name="_Toc45907639"/>
      <w:bookmarkStart w:id="7696" w:name="_Toc53181744"/>
      <w:r w:rsidRPr="00090C64">
        <w:t>6.7.6.2.5.2</w:t>
      </w:r>
      <w:r w:rsidRPr="00090C64">
        <w:tab/>
      </w:r>
      <w:r w:rsidRPr="00090C64">
        <w:rPr>
          <w:lang w:eastAsia="sv-SE"/>
        </w:rPr>
        <w:t>Single RAT UTRA operation</w:t>
      </w:r>
      <w:bookmarkEnd w:id="7691"/>
      <w:bookmarkEnd w:id="7692"/>
      <w:bookmarkEnd w:id="7693"/>
      <w:bookmarkEnd w:id="7694"/>
      <w:bookmarkEnd w:id="7695"/>
      <w:bookmarkEnd w:id="7696"/>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697" w:name="_Toc21125160"/>
      <w:bookmarkStart w:id="7698" w:name="_Toc29768150"/>
      <w:bookmarkStart w:id="7699" w:name="_Toc36044592"/>
      <w:bookmarkStart w:id="7700" w:name="_Toc37230497"/>
      <w:bookmarkStart w:id="7701" w:name="_Toc45907640"/>
      <w:bookmarkStart w:id="7702" w:name="_Toc53181745"/>
      <w:r w:rsidRPr="00090C64">
        <w:t>6.7.6.2.5.3</w:t>
      </w:r>
      <w:r w:rsidRPr="00090C64">
        <w:tab/>
      </w:r>
      <w:r w:rsidRPr="00090C64">
        <w:rPr>
          <w:lang w:eastAsia="sv-SE"/>
        </w:rPr>
        <w:t>Single RAT E-UTRA operation</w:t>
      </w:r>
      <w:bookmarkEnd w:id="7697"/>
      <w:bookmarkEnd w:id="7698"/>
      <w:bookmarkEnd w:id="7699"/>
      <w:bookmarkEnd w:id="7700"/>
      <w:bookmarkEnd w:id="7701"/>
      <w:bookmarkEnd w:id="7702"/>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703" w:name="_Toc21125161"/>
      <w:bookmarkStart w:id="7704" w:name="_Toc29768151"/>
      <w:bookmarkStart w:id="7705" w:name="_Toc36044593"/>
      <w:bookmarkStart w:id="7706" w:name="_Toc37230498"/>
      <w:bookmarkStart w:id="7707" w:name="_Toc45907641"/>
      <w:bookmarkStart w:id="7708" w:name="_Toc53181746"/>
      <w:bookmarkStart w:id="7709" w:name="_Toc61127566"/>
      <w:bookmarkStart w:id="7710" w:name="_Toc67054580"/>
      <w:bookmarkStart w:id="7711" w:name="_Toc67061578"/>
      <w:bookmarkStart w:id="7712" w:name="_Toc74735096"/>
      <w:bookmarkStart w:id="7713" w:name="_Toc74753339"/>
      <w:bookmarkStart w:id="7714" w:name="_Toc76507598"/>
      <w:bookmarkStart w:id="7715" w:name="_Toc83109207"/>
      <w:bookmarkStart w:id="7716" w:name="_Toc89878020"/>
      <w:bookmarkStart w:id="7717" w:name="_Toc98709871"/>
      <w:bookmarkStart w:id="7718" w:name="_Toc105691686"/>
      <w:bookmarkStart w:id="7719" w:name="_Toc105694000"/>
      <w:bookmarkStart w:id="7720" w:name="_Toc123139336"/>
      <w:bookmarkStart w:id="7721" w:name="_Toc124166136"/>
      <w:bookmarkStart w:id="7722" w:name="_Toc130923009"/>
      <w:bookmarkStart w:id="7723" w:name="_Toc137303421"/>
      <w:bookmarkStart w:id="7724" w:name="_Toc138889645"/>
      <w:bookmarkStart w:id="7725" w:name="_Toc145111457"/>
      <w:bookmarkStart w:id="7726" w:name="_Toc155265433"/>
      <w:bookmarkStart w:id="7727" w:name="_Toc161853008"/>
      <w:r w:rsidRPr="00090C64">
        <w:t>6.7.6.3</w:t>
      </w:r>
      <w:r w:rsidRPr="00090C64">
        <w:tab/>
        <w:t>Protection of the BS receiver of own or different BS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13F6CBF3" w14:textId="77777777" w:rsidR="00D57C09" w:rsidRPr="00090C64" w:rsidRDefault="00D57C09" w:rsidP="00D57C09">
      <w:pPr>
        <w:pStyle w:val="Heading5"/>
        <w:rPr>
          <w:lang w:eastAsia="sv-SE"/>
        </w:rPr>
      </w:pPr>
      <w:bookmarkStart w:id="7728" w:name="_Toc21125162"/>
      <w:bookmarkStart w:id="7729" w:name="_Toc29768152"/>
      <w:bookmarkStart w:id="7730" w:name="_Toc36044594"/>
      <w:bookmarkStart w:id="7731" w:name="_Toc37230499"/>
      <w:bookmarkStart w:id="7732" w:name="_Toc45907642"/>
      <w:bookmarkStart w:id="7733" w:name="_Toc53181747"/>
      <w:bookmarkStart w:id="7734" w:name="_Toc61127567"/>
      <w:bookmarkStart w:id="7735" w:name="_Toc67054581"/>
      <w:bookmarkStart w:id="7736" w:name="_Toc67061579"/>
      <w:bookmarkStart w:id="7737" w:name="_Toc74735097"/>
      <w:bookmarkStart w:id="7738" w:name="_Toc74753340"/>
      <w:bookmarkStart w:id="7739" w:name="_Toc76507599"/>
      <w:bookmarkStart w:id="7740" w:name="_Toc83109208"/>
      <w:bookmarkStart w:id="7741" w:name="_Toc89878021"/>
      <w:bookmarkStart w:id="7742" w:name="_Toc98709872"/>
      <w:bookmarkStart w:id="7743" w:name="_Toc105691687"/>
      <w:bookmarkStart w:id="7744" w:name="_Toc105694001"/>
      <w:bookmarkStart w:id="7745" w:name="_Toc123139337"/>
      <w:bookmarkStart w:id="7746" w:name="_Toc124166137"/>
      <w:bookmarkStart w:id="7747" w:name="_Toc130923010"/>
      <w:bookmarkStart w:id="7748" w:name="_Toc137303422"/>
      <w:bookmarkStart w:id="7749" w:name="_Toc138889646"/>
      <w:bookmarkStart w:id="7750" w:name="_Toc145111458"/>
      <w:bookmarkStart w:id="7751" w:name="_Toc155265434"/>
      <w:bookmarkStart w:id="7752" w:name="_Toc161853009"/>
      <w:r w:rsidRPr="00090C64">
        <w:rPr>
          <w:lang w:eastAsia="sv-SE"/>
        </w:rPr>
        <w:t>6.7.6.3.1</w:t>
      </w:r>
      <w:r w:rsidRPr="00090C64">
        <w:rPr>
          <w:lang w:eastAsia="sv-SE"/>
        </w:rPr>
        <w:tab/>
        <w:t>Definition and applicability</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753" w:name="_Toc21125163"/>
      <w:bookmarkStart w:id="7754" w:name="_Toc29768153"/>
      <w:bookmarkStart w:id="7755" w:name="_Toc36044595"/>
      <w:bookmarkStart w:id="7756" w:name="_Toc37230500"/>
      <w:bookmarkStart w:id="7757" w:name="_Toc45907643"/>
      <w:bookmarkStart w:id="7758" w:name="_Toc53181748"/>
      <w:bookmarkStart w:id="7759" w:name="_Toc61127568"/>
      <w:bookmarkStart w:id="7760" w:name="_Toc67054582"/>
      <w:bookmarkStart w:id="7761" w:name="_Toc67061580"/>
      <w:bookmarkStart w:id="7762" w:name="_Toc74735098"/>
      <w:bookmarkStart w:id="7763" w:name="_Toc74753341"/>
      <w:bookmarkStart w:id="7764" w:name="_Toc76507600"/>
      <w:bookmarkStart w:id="7765" w:name="_Toc83109209"/>
      <w:bookmarkStart w:id="7766" w:name="_Toc89878022"/>
      <w:bookmarkStart w:id="7767" w:name="_Toc98709873"/>
      <w:bookmarkStart w:id="7768" w:name="_Toc105691688"/>
      <w:bookmarkStart w:id="7769" w:name="_Toc105694002"/>
      <w:bookmarkStart w:id="7770" w:name="_Toc123139338"/>
      <w:bookmarkStart w:id="7771" w:name="_Toc124166138"/>
      <w:bookmarkStart w:id="7772" w:name="_Toc130923011"/>
      <w:bookmarkStart w:id="7773" w:name="_Toc137303423"/>
      <w:bookmarkStart w:id="7774" w:name="_Toc138889647"/>
      <w:bookmarkStart w:id="7775" w:name="_Toc145111459"/>
      <w:bookmarkStart w:id="7776" w:name="_Toc155265435"/>
      <w:bookmarkStart w:id="7777" w:name="_Toc161853010"/>
      <w:r w:rsidRPr="00090C64">
        <w:rPr>
          <w:lang w:eastAsia="sv-SE"/>
        </w:rPr>
        <w:t>6.7.6.3.2</w:t>
      </w:r>
      <w:r w:rsidRPr="00090C64">
        <w:rPr>
          <w:lang w:eastAsia="sv-SE"/>
        </w:rPr>
        <w:tab/>
        <w:t>Minimum Requirement</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778" w:name="_Toc21125164"/>
      <w:bookmarkStart w:id="7779" w:name="_Toc29768154"/>
      <w:bookmarkStart w:id="7780" w:name="_Toc36044596"/>
      <w:bookmarkStart w:id="7781" w:name="_Toc37230501"/>
      <w:bookmarkStart w:id="7782" w:name="_Toc45907644"/>
      <w:bookmarkStart w:id="7783" w:name="_Toc53181749"/>
      <w:bookmarkStart w:id="7784" w:name="_Toc61127569"/>
      <w:bookmarkStart w:id="7785" w:name="_Toc67054583"/>
      <w:bookmarkStart w:id="7786" w:name="_Toc67061581"/>
      <w:bookmarkStart w:id="7787" w:name="_Toc74735099"/>
      <w:bookmarkStart w:id="7788" w:name="_Toc74753342"/>
      <w:bookmarkStart w:id="7789" w:name="_Toc76507601"/>
      <w:bookmarkStart w:id="7790" w:name="_Toc83109210"/>
      <w:bookmarkStart w:id="7791" w:name="_Toc89878023"/>
      <w:bookmarkStart w:id="7792" w:name="_Toc98709874"/>
      <w:bookmarkStart w:id="7793" w:name="_Toc105691689"/>
      <w:bookmarkStart w:id="7794" w:name="_Toc105694003"/>
      <w:bookmarkStart w:id="7795" w:name="_Toc123139339"/>
      <w:bookmarkStart w:id="7796" w:name="_Toc124166139"/>
      <w:bookmarkStart w:id="7797" w:name="_Toc130923012"/>
      <w:bookmarkStart w:id="7798" w:name="_Toc137303424"/>
      <w:bookmarkStart w:id="7799" w:name="_Toc138889648"/>
      <w:bookmarkStart w:id="7800" w:name="_Toc145111460"/>
      <w:bookmarkStart w:id="7801" w:name="_Toc155265436"/>
      <w:bookmarkStart w:id="7802" w:name="_Toc161853011"/>
      <w:r w:rsidRPr="00090C64">
        <w:rPr>
          <w:lang w:eastAsia="sv-SE"/>
        </w:rPr>
        <w:t>6.7.6.3.3</w:t>
      </w:r>
      <w:r w:rsidRPr="00090C64">
        <w:rPr>
          <w:lang w:eastAsia="sv-SE"/>
        </w:rPr>
        <w:tab/>
        <w:t>Test purpose</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803" w:name="_Toc21125165"/>
      <w:bookmarkStart w:id="7804" w:name="_Toc29768155"/>
      <w:bookmarkStart w:id="7805" w:name="_Toc36044597"/>
      <w:bookmarkStart w:id="7806" w:name="_Toc37230502"/>
      <w:bookmarkStart w:id="7807" w:name="_Toc45907645"/>
      <w:bookmarkStart w:id="7808" w:name="_Toc53181750"/>
      <w:bookmarkStart w:id="7809" w:name="_Toc61127570"/>
      <w:bookmarkStart w:id="7810" w:name="_Toc67054584"/>
      <w:bookmarkStart w:id="7811" w:name="_Toc67061582"/>
      <w:bookmarkStart w:id="7812" w:name="_Toc74735100"/>
      <w:bookmarkStart w:id="7813" w:name="_Toc74753343"/>
      <w:bookmarkStart w:id="7814" w:name="_Toc76507602"/>
      <w:bookmarkStart w:id="7815" w:name="_Toc83109211"/>
      <w:bookmarkStart w:id="7816" w:name="_Toc89878024"/>
      <w:bookmarkStart w:id="7817" w:name="_Toc98709875"/>
      <w:bookmarkStart w:id="7818" w:name="_Toc105691690"/>
      <w:bookmarkStart w:id="7819" w:name="_Toc105694004"/>
      <w:bookmarkStart w:id="7820" w:name="_Toc123139340"/>
      <w:bookmarkStart w:id="7821" w:name="_Toc124166140"/>
      <w:bookmarkStart w:id="7822" w:name="_Toc130923013"/>
      <w:bookmarkStart w:id="7823" w:name="_Toc137303425"/>
      <w:bookmarkStart w:id="7824" w:name="_Toc138889649"/>
      <w:bookmarkStart w:id="7825" w:name="_Toc145111461"/>
      <w:bookmarkStart w:id="7826" w:name="_Toc155265437"/>
      <w:bookmarkStart w:id="7827" w:name="_Toc161853012"/>
      <w:r w:rsidRPr="00090C64">
        <w:rPr>
          <w:lang w:eastAsia="sv-SE"/>
        </w:rPr>
        <w:t>6.</w:t>
      </w:r>
      <w:r w:rsidRPr="00090C64">
        <w:rPr>
          <w:lang w:eastAsia="zh-CN"/>
        </w:rPr>
        <w:t>7.6.3.4</w:t>
      </w:r>
      <w:r w:rsidRPr="00090C64">
        <w:rPr>
          <w:lang w:eastAsia="sv-SE"/>
        </w:rPr>
        <w:tab/>
        <w:t>Method of test</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3002F665" w14:textId="77777777" w:rsidR="00D57C09" w:rsidRPr="00090C64" w:rsidRDefault="00D57C09" w:rsidP="00554118">
      <w:pPr>
        <w:pStyle w:val="H6"/>
        <w:rPr>
          <w:lang w:eastAsia="sv-SE"/>
        </w:rPr>
      </w:pPr>
      <w:bookmarkStart w:id="7828" w:name="_Toc21125166"/>
      <w:bookmarkStart w:id="7829" w:name="_Toc29768156"/>
      <w:bookmarkStart w:id="7830" w:name="_Toc36044598"/>
      <w:bookmarkStart w:id="7831" w:name="_Toc37230503"/>
      <w:bookmarkStart w:id="7832" w:name="_Toc45907646"/>
      <w:bookmarkStart w:id="7833" w:name="_Toc53181751"/>
      <w:r w:rsidRPr="00090C64">
        <w:rPr>
          <w:lang w:eastAsia="sv-SE"/>
        </w:rPr>
        <w:t>6.7.6.3.4.1</w:t>
      </w:r>
      <w:r w:rsidRPr="00090C64">
        <w:rPr>
          <w:lang w:eastAsia="sv-SE"/>
        </w:rPr>
        <w:tab/>
        <w:t>Initial conditions</w:t>
      </w:r>
      <w:bookmarkEnd w:id="7828"/>
      <w:bookmarkEnd w:id="7829"/>
      <w:bookmarkEnd w:id="7830"/>
      <w:bookmarkEnd w:id="7831"/>
      <w:bookmarkEnd w:id="7832"/>
      <w:bookmarkEnd w:id="7833"/>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7834" w:name="_Toc21125167"/>
      <w:bookmarkStart w:id="7835" w:name="_Toc29768157"/>
      <w:bookmarkStart w:id="7836" w:name="_Toc36044599"/>
      <w:bookmarkStart w:id="7837" w:name="_Toc37230504"/>
      <w:bookmarkStart w:id="7838" w:name="_Toc45907647"/>
      <w:bookmarkStart w:id="7839"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834"/>
      <w:bookmarkEnd w:id="7835"/>
      <w:bookmarkEnd w:id="7836"/>
      <w:bookmarkEnd w:id="7837"/>
      <w:bookmarkEnd w:id="7838"/>
      <w:bookmarkEnd w:id="7839"/>
    </w:p>
    <w:p w14:paraId="5F312D2C" w14:textId="77777777" w:rsidR="00D57C09" w:rsidRPr="00090C64" w:rsidRDefault="00D57C09" w:rsidP="00D57C09">
      <w:pPr>
        <w:pStyle w:val="B10"/>
        <w:rPr>
          <w:lang w:eastAsia="zh-CN"/>
        </w:rPr>
      </w:pPr>
      <w:bookmarkStart w:id="7840"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841" w:name="_Toc21125168"/>
      <w:bookmarkStart w:id="7842" w:name="_Toc29768158"/>
      <w:bookmarkStart w:id="7843" w:name="_Toc36044600"/>
      <w:bookmarkStart w:id="7844" w:name="_Toc37230505"/>
      <w:bookmarkStart w:id="7845" w:name="_Toc45907648"/>
      <w:bookmarkStart w:id="7846" w:name="_Toc53181753"/>
      <w:bookmarkStart w:id="7847" w:name="_Toc61127571"/>
      <w:bookmarkStart w:id="7848" w:name="_Toc67054585"/>
      <w:bookmarkStart w:id="7849" w:name="_Toc67061583"/>
      <w:bookmarkStart w:id="7850" w:name="_Toc74735101"/>
      <w:bookmarkStart w:id="7851" w:name="_Toc74753344"/>
      <w:bookmarkStart w:id="7852" w:name="_Toc76507603"/>
      <w:bookmarkStart w:id="7853" w:name="_Toc83109212"/>
      <w:bookmarkStart w:id="7854" w:name="_Toc89878025"/>
      <w:bookmarkStart w:id="7855" w:name="_Toc98709876"/>
      <w:bookmarkStart w:id="7856" w:name="_Toc105691691"/>
      <w:bookmarkStart w:id="7857" w:name="_Toc105694005"/>
      <w:bookmarkStart w:id="7858" w:name="_Toc123139341"/>
      <w:bookmarkStart w:id="7859" w:name="_Toc124166141"/>
      <w:bookmarkStart w:id="7860" w:name="_Toc130923014"/>
      <w:bookmarkStart w:id="7861" w:name="_Toc137303426"/>
      <w:bookmarkStart w:id="7862" w:name="_Toc138889650"/>
      <w:bookmarkStart w:id="7863" w:name="_Toc145111462"/>
      <w:bookmarkStart w:id="7864" w:name="_Toc155265438"/>
      <w:bookmarkStart w:id="7865" w:name="_Toc161853013"/>
      <w:bookmarkEnd w:id="7840"/>
      <w:r w:rsidRPr="00090C64">
        <w:rPr>
          <w:lang w:eastAsia="sv-SE"/>
        </w:rPr>
        <w:t>6.</w:t>
      </w:r>
      <w:r w:rsidRPr="00090C64">
        <w:rPr>
          <w:lang w:eastAsia="zh-CN"/>
        </w:rPr>
        <w:t>7.6.3.5</w:t>
      </w:r>
      <w:r w:rsidRPr="00090C64">
        <w:rPr>
          <w:lang w:eastAsia="sv-SE"/>
        </w:rPr>
        <w:tab/>
        <w:t>Test Requirement</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4813665B" w14:textId="77777777" w:rsidR="00D57C09" w:rsidRPr="00090C64" w:rsidRDefault="00D57C09" w:rsidP="00554118">
      <w:pPr>
        <w:pStyle w:val="H6"/>
        <w:rPr>
          <w:lang w:eastAsia="sv-SE"/>
        </w:rPr>
      </w:pPr>
      <w:bookmarkStart w:id="7866" w:name="_Toc21125169"/>
      <w:bookmarkStart w:id="7867" w:name="_Toc29768159"/>
      <w:bookmarkStart w:id="7868" w:name="_Toc36044601"/>
      <w:bookmarkStart w:id="7869" w:name="_Toc37230506"/>
      <w:bookmarkStart w:id="7870" w:name="_Toc45907649"/>
      <w:bookmarkStart w:id="7871" w:name="_Toc53181754"/>
      <w:r w:rsidRPr="00090C64">
        <w:rPr>
          <w:lang w:eastAsia="sv-SE"/>
        </w:rPr>
        <w:t>6.7.6.3.5.1</w:t>
      </w:r>
      <w:r w:rsidRPr="00090C64">
        <w:rPr>
          <w:lang w:eastAsia="sv-SE"/>
        </w:rPr>
        <w:tab/>
        <w:t>MSR operation</w:t>
      </w:r>
      <w:bookmarkEnd w:id="7866"/>
      <w:bookmarkEnd w:id="7867"/>
      <w:bookmarkEnd w:id="7868"/>
      <w:bookmarkEnd w:id="7869"/>
      <w:bookmarkEnd w:id="7870"/>
      <w:bookmarkEnd w:id="7871"/>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5D2EA2C1" w:rsidR="00D57C09" w:rsidRPr="00090C64" w:rsidRDefault="00E2650C" w:rsidP="00090C64">
            <w:pPr>
              <w:pStyle w:val="TAN"/>
              <w:rPr>
                <w:rFonts w:cs="Arial"/>
              </w:rPr>
            </w:pPr>
            <w:r w:rsidRPr="00090C64">
              <w:rPr>
                <w:rFonts w:cs="Arial"/>
              </w:rPr>
              <w:t>NOTE:</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7872" w:name="_Toc21125170"/>
      <w:bookmarkStart w:id="7873" w:name="_Toc29768160"/>
      <w:bookmarkStart w:id="7874" w:name="_Toc36044602"/>
      <w:bookmarkStart w:id="7875" w:name="_Toc37230507"/>
      <w:bookmarkStart w:id="7876" w:name="_Toc45907650"/>
      <w:bookmarkStart w:id="7877" w:name="_Toc53181755"/>
      <w:r w:rsidRPr="00090C64">
        <w:rPr>
          <w:lang w:eastAsia="sv-SE"/>
        </w:rPr>
        <w:t>6.7.6.3.5.2</w:t>
      </w:r>
      <w:r w:rsidRPr="00090C64">
        <w:rPr>
          <w:lang w:eastAsia="sv-SE"/>
        </w:rPr>
        <w:tab/>
        <w:t>Single RAT UTRA operation</w:t>
      </w:r>
      <w:bookmarkEnd w:id="7872"/>
      <w:bookmarkEnd w:id="7873"/>
      <w:bookmarkEnd w:id="7874"/>
      <w:bookmarkEnd w:id="7875"/>
      <w:bookmarkEnd w:id="7876"/>
      <w:bookmarkEnd w:id="7877"/>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7878" w:name="_Toc21125171"/>
      <w:bookmarkStart w:id="7879" w:name="_Toc29768161"/>
      <w:bookmarkStart w:id="7880" w:name="_Toc36044603"/>
      <w:bookmarkStart w:id="7881" w:name="_Toc37230508"/>
      <w:bookmarkStart w:id="7882" w:name="_Toc45907651"/>
      <w:bookmarkStart w:id="7883" w:name="_Toc53181756"/>
      <w:r w:rsidRPr="00090C64">
        <w:rPr>
          <w:lang w:eastAsia="sv-SE"/>
        </w:rPr>
        <w:t>6.7.6.3.5.3</w:t>
      </w:r>
      <w:r w:rsidRPr="00090C64">
        <w:rPr>
          <w:lang w:eastAsia="sv-SE"/>
        </w:rPr>
        <w:tab/>
        <w:t>Single RAT E-UTRA operation</w:t>
      </w:r>
      <w:bookmarkEnd w:id="7878"/>
      <w:bookmarkEnd w:id="7879"/>
      <w:bookmarkEnd w:id="7880"/>
      <w:bookmarkEnd w:id="7881"/>
      <w:bookmarkEnd w:id="7882"/>
      <w:bookmarkEnd w:id="7883"/>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08881E1B" w14:textId="241D8AEF" w:rsidR="00E2650C" w:rsidRPr="00090C64" w:rsidRDefault="00E2650C" w:rsidP="00E2650C">
            <w:pPr>
              <w:pStyle w:val="TAN"/>
              <w:rPr>
                <w:rFonts w:cs="Arial"/>
              </w:rPr>
            </w:pPr>
            <w:r w:rsidRPr="00090C64">
              <w:rPr>
                <w:rFonts w:cs="Arial"/>
              </w:rPr>
              <w:t>NOTE:</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7884" w:name="_Toc21125172"/>
      <w:bookmarkStart w:id="7885" w:name="_Toc29768162"/>
      <w:bookmarkStart w:id="7886" w:name="_Toc36044604"/>
      <w:bookmarkStart w:id="7887" w:name="_Toc37230509"/>
      <w:bookmarkStart w:id="7888" w:name="_Toc45907652"/>
      <w:bookmarkStart w:id="7889" w:name="_Toc53181757"/>
      <w:bookmarkStart w:id="7890" w:name="_Toc61127572"/>
      <w:bookmarkStart w:id="7891" w:name="_Toc67054586"/>
      <w:bookmarkStart w:id="7892" w:name="_Toc67061584"/>
      <w:bookmarkStart w:id="7893" w:name="_Toc74735102"/>
      <w:bookmarkStart w:id="7894" w:name="_Toc74753345"/>
      <w:bookmarkStart w:id="7895" w:name="_Toc76507604"/>
      <w:bookmarkStart w:id="7896" w:name="_Toc83109213"/>
      <w:bookmarkStart w:id="7897" w:name="_Toc89878026"/>
      <w:bookmarkStart w:id="7898" w:name="_Toc98709877"/>
      <w:bookmarkStart w:id="7899" w:name="_Toc105691692"/>
      <w:bookmarkStart w:id="7900" w:name="_Toc105694006"/>
      <w:bookmarkStart w:id="7901" w:name="_Toc123139342"/>
      <w:bookmarkStart w:id="7902" w:name="_Toc124166142"/>
      <w:bookmarkStart w:id="7903" w:name="_Toc130923015"/>
      <w:bookmarkStart w:id="7904" w:name="_Toc137303427"/>
      <w:bookmarkStart w:id="7905" w:name="_Toc138889651"/>
      <w:bookmarkStart w:id="7906" w:name="_Toc145111463"/>
      <w:bookmarkStart w:id="7907" w:name="_Toc155265439"/>
      <w:bookmarkStart w:id="7908" w:name="_Toc161853014"/>
      <w:r w:rsidRPr="00090C64">
        <w:t>6.7.6.4</w:t>
      </w:r>
      <w:r w:rsidRPr="00090C64">
        <w:tab/>
        <w:t>Additional spurious emissions requirements</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041AEEC0" w14:textId="77777777" w:rsidR="00D57C09" w:rsidRPr="00090C64" w:rsidRDefault="00D57C09" w:rsidP="00D57C09">
      <w:pPr>
        <w:pStyle w:val="Heading5"/>
        <w:rPr>
          <w:lang w:eastAsia="sv-SE"/>
        </w:rPr>
      </w:pPr>
      <w:bookmarkStart w:id="7909" w:name="_Toc21125173"/>
      <w:bookmarkStart w:id="7910" w:name="_Toc29768163"/>
      <w:bookmarkStart w:id="7911" w:name="_Toc36044605"/>
      <w:bookmarkStart w:id="7912" w:name="_Toc37230510"/>
      <w:bookmarkStart w:id="7913" w:name="_Toc45907653"/>
      <w:bookmarkStart w:id="7914" w:name="_Toc53181758"/>
      <w:bookmarkStart w:id="7915" w:name="_Toc61127573"/>
      <w:bookmarkStart w:id="7916" w:name="_Toc67054587"/>
      <w:bookmarkStart w:id="7917" w:name="_Toc67061585"/>
      <w:bookmarkStart w:id="7918" w:name="_Toc74735103"/>
      <w:bookmarkStart w:id="7919" w:name="_Toc74753346"/>
      <w:bookmarkStart w:id="7920" w:name="_Toc76507605"/>
      <w:bookmarkStart w:id="7921" w:name="_Toc83109214"/>
      <w:bookmarkStart w:id="7922" w:name="_Toc89878027"/>
      <w:bookmarkStart w:id="7923" w:name="_Toc98709878"/>
      <w:bookmarkStart w:id="7924" w:name="_Toc105691693"/>
      <w:bookmarkStart w:id="7925" w:name="_Toc105694007"/>
      <w:bookmarkStart w:id="7926" w:name="_Toc123139343"/>
      <w:bookmarkStart w:id="7927" w:name="_Toc124166143"/>
      <w:bookmarkStart w:id="7928" w:name="_Toc130923016"/>
      <w:bookmarkStart w:id="7929" w:name="_Toc137303428"/>
      <w:bookmarkStart w:id="7930" w:name="_Toc138889652"/>
      <w:bookmarkStart w:id="7931" w:name="_Toc145111464"/>
      <w:bookmarkStart w:id="7932" w:name="_Toc155265440"/>
      <w:bookmarkStart w:id="7933" w:name="_Toc161853015"/>
      <w:r w:rsidRPr="00090C64">
        <w:rPr>
          <w:lang w:eastAsia="sv-SE"/>
        </w:rPr>
        <w:t>6.7.6.4.1</w:t>
      </w:r>
      <w:r w:rsidRPr="00090C64">
        <w:rPr>
          <w:lang w:eastAsia="sv-SE"/>
        </w:rPr>
        <w:tab/>
        <w:t>Definition and applicability</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934" w:name="_Toc21125174"/>
      <w:bookmarkStart w:id="7935" w:name="_Toc29768164"/>
      <w:bookmarkStart w:id="7936" w:name="_Toc36044606"/>
      <w:bookmarkStart w:id="7937" w:name="_Toc37230511"/>
      <w:bookmarkStart w:id="7938" w:name="_Toc45907654"/>
      <w:bookmarkStart w:id="7939" w:name="_Toc53181759"/>
      <w:bookmarkStart w:id="7940" w:name="_Toc61127574"/>
      <w:bookmarkStart w:id="7941" w:name="_Toc67054588"/>
      <w:bookmarkStart w:id="7942" w:name="_Toc67061586"/>
      <w:bookmarkStart w:id="7943" w:name="_Toc74735104"/>
      <w:bookmarkStart w:id="7944" w:name="_Toc74753347"/>
      <w:bookmarkStart w:id="7945" w:name="_Toc76507606"/>
      <w:bookmarkStart w:id="7946" w:name="_Toc83109215"/>
      <w:bookmarkStart w:id="7947" w:name="_Toc89878028"/>
      <w:bookmarkStart w:id="7948" w:name="_Toc98709879"/>
      <w:bookmarkStart w:id="7949" w:name="_Toc105691694"/>
      <w:bookmarkStart w:id="7950" w:name="_Toc105694008"/>
      <w:bookmarkStart w:id="7951" w:name="_Toc123139344"/>
      <w:bookmarkStart w:id="7952" w:name="_Toc124166144"/>
      <w:bookmarkStart w:id="7953" w:name="_Toc130923017"/>
      <w:bookmarkStart w:id="7954" w:name="_Toc137303429"/>
      <w:bookmarkStart w:id="7955" w:name="_Toc138889653"/>
      <w:bookmarkStart w:id="7956" w:name="_Toc145111465"/>
      <w:bookmarkStart w:id="7957" w:name="_Toc155265441"/>
      <w:bookmarkStart w:id="7958" w:name="_Toc161853016"/>
      <w:r w:rsidRPr="00090C64">
        <w:rPr>
          <w:lang w:eastAsia="sv-SE"/>
        </w:rPr>
        <w:t>6.7.6.4.2</w:t>
      </w:r>
      <w:r w:rsidRPr="00090C64">
        <w:rPr>
          <w:lang w:eastAsia="sv-SE"/>
        </w:rPr>
        <w:tab/>
        <w:t>Minimum Requirement</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7959" w:name="_Toc21125175"/>
      <w:bookmarkStart w:id="7960" w:name="_Toc29768165"/>
      <w:bookmarkStart w:id="7961" w:name="_Toc36044607"/>
      <w:bookmarkStart w:id="7962" w:name="_Toc37230512"/>
      <w:bookmarkStart w:id="7963" w:name="_Toc45907655"/>
      <w:bookmarkStart w:id="7964" w:name="_Toc53181760"/>
      <w:bookmarkStart w:id="7965" w:name="_Toc61127575"/>
      <w:bookmarkStart w:id="7966" w:name="_Toc67054589"/>
      <w:bookmarkStart w:id="7967" w:name="_Toc67061587"/>
      <w:bookmarkStart w:id="7968" w:name="_Toc74735105"/>
      <w:bookmarkStart w:id="7969" w:name="_Toc74753348"/>
      <w:bookmarkStart w:id="7970" w:name="_Toc76507607"/>
      <w:bookmarkStart w:id="7971" w:name="_Toc83109216"/>
      <w:bookmarkStart w:id="7972" w:name="_Toc89878029"/>
      <w:bookmarkStart w:id="7973" w:name="_Toc98709880"/>
      <w:bookmarkStart w:id="7974" w:name="_Toc105691695"/>
      <w:bookmarkStart w:id="7975" w:name="_Toc105694009"/>
      <w:bookmarkStart w:id="7976" w:name="_Toc123139345"/>
      <w:bookmarkStart w:id="7977" w:name="_Toc124166145"/>
      <w:bookmarkStart w:id="7978" w:name="_Toc130923018"/>
      <w:bookmarkStart w:id="7979" w:name="_Toc137303430"/>
      <w:bookmarkStart w:id="7980" w:name="_Toc138889654"/>
      <w:bookmarkStart w:id="7981" w:name="_Toc145111466"/>
      <w:bookmarkStart w:id="7982" w:name="_Toc155265442"/>
      <w:bookmarkStart w:id="7983" w:name="_Toc161853017"/>
      <w:r w:rsidRPr="00090C64">
        <w:rPr>
          <w:lang w:eastAsia="sv-SE"/>
        </w:rPr>
        <w:t>6.7.6.4.3</w:t>
      </w:r>
      <w:r w:rsidRPr="00090C64">
        <w:rPr>
          <w:lang w:eastAsia="sv-SE"/>
        </w:rPr>
        <w:tab/>
        <w:t>Test purpose</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984" w:name="_Toc21125176"/>
      <w:bookmarkStart w:id="7985" w:name="_Toc29768166"/>
      <w:bookmarkStart w:id="7986" w:name="_Toc36044608"/>
      <w:bookmarkStart w:id="7987" w:name="_Toc37230513"/>
      <w:bookmarkStart w:id="7988" w:name="_Toc45907656"/>
      <w:bookmarkStart w:id="7989" w:name="_Toc53181761"/>
      <w:bookmarkStart w:id="7990" w:name="_Toc61127576"/>
      <w:bookmarkStart w:id="7991" w:name="_Toc67054590"/>
      <w:bookmarkStart w:id="7992" w:name="_Toc67061588"/>
      <w:bookmarkStart w:id="7993" w:name="_Toc74735106"/>
      <w:bookmarkStart w:id="7994" w:name="_Toc74753349"/>
      <w:bookmarkStart w:id="7995" w:name="_Toc76507608"/>
      <w:bookmarkStart w:id="7996" w:name="_Toc83109217"/>
      <w:bookmarkStart w:id="7997" w:name="_Toc89878030"/>
      <w:bookmarkStart w:id="7998" w:name="_Toc98709881"/>
      <w:bookmarkStart w:id="7999" w:name="_Toc105691696"/>
      <w:bookmarkStart w:id="8000" w:name="_Toc105694010"/>
      <w:bookmarkStart w:id="8001" w:name="_Toc123139346"/>
      <w:bookmarkStart w:id="8002" w:name="_Toc124166146"/>
      <w:bookmarkStart w:id="8003" w:name="_Toc130923019"/>
      <w:bookmarkStart w:id="8004" w:name="_Toc137303431"/>
      <w:bookmarkStart w:id="8005" w:name="_Toc138889655"/>
      <w:bookmarkStart w:id="8006" w:name="_Toc145111467"/>
      <w:bookmarkStart w:id="8007" w:name="_Toc155265443"/>
      <w:bookmarkStart w:id="8008" w:name="_Toc161853018"/>
      <w:r w:rsidRPr="00090C64">
        <w:rPr>
          <w:lang w:eastAsia="sv-SE"/>
        </w:rPr>
        <w:t>6.</w:t>
      </w:r>
      <w:r w:rsidRPr="00090C64">
        <w:rPr>
          <w:lang w:eastAsia="zh-CN"/>
        </w:rPr>
        <w:t>7.6.4.4</w:t>
      </w:r>
      <w:r w:rsidRPr="00090C64">
        <w:rPr>
          <w:lang w:eastAsia="sv-SE"/>
        </w:rPr>
        <w:tab/>
        <w:t>Method of test</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01CAE4D5" w14:textId="77777777" w:rsidR="00D57C09" w:rsidRPr="00090C64" w:rsidRDefault="00D57C09" w:rsidP="00554118">
      <w:pPr>
        <w:pStyle w:val="H6"/>
        <w:rPr>
          <w:lang w:eastAsia="sv-SE"/>
        </w:rPr>
      </w:pPr>
      <w:bookmarkStart w:id="8009" w:name="_Toc21125177"/>
      <w:bookmarkStart w:id="8010" w:name="_Toc29768167"/>
      <w:bookmarkStart w:id="8011" w:name="_Toc36044609"/>
      <w:bookmarkStart w:id="8012" w:name="_Toc37230514"/>
      <w:bookmarkStart w:id="8013" w:name="_Toc45907657"/>
      <w:bookmarkStart w:id="8014" w:name="_Toc53181762"/>
      <w:r w:rsidRPr="00090C64">
        <w:rPr>
          <w:lang w:eastAsia="sv-SE"/>
        </w:rPr>
        <w:t>6.7.6.4.4.1</w:t>
      </w:r>
      <w:r w:rsidRPr="00090C64">
        <w:rPr>
          <w:lang w:eastAsia="sv-SE"/>
        </w:rPr>
        <w:tab/>
        <w:t>Initial conditions</w:t>
      </w:r>
      <w:bookmarkEnd w:id="8009"/>
      <w:bookmarkEnd w:id="8010"/>
      <w:bookmarkEnd w:id="8011"/>
      <w:bookmarkEnd w:id="8012"/>
      <w:bookmarkEnd w:id="8013"/>
      <w:bookmarkEnd w:id="8014"/>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015" w:name="_Toc21125178"/>
      <w:bookmarkStart w:id="8016" w:name="_Toc29768168"/>
      <w:bookmarkStart w:id="8017" w:name="_Toc36044610"/>
      <w:bookmarkStart w:id="8018" w:name="_Toc37230515"/>
      <w:bookmarkStart w:id="8019" w:name="_Toc45907658"/>
      <w:bookmarkStart w:id="8020" w:name="_Toc53181763"/>
      <w:r w:rsidRPr="00090C64">
        <w:rPr>
          <w:lang w:eastAsia="sv-SE"/>
        </w:rPr>
        <w:t>6.7.6.4.4.2</w:t>
      </w:r>
      <w:r w:rsidRPr="00090C64">
        <w:rPr>
          <w:lang w:eastAsia="sv-SE"/>
        </w:rPr>
        <w:tab/>
        <w:t>Procedure</w:t>
      </w:r>
      <w:bookmarkEnd w:id="8015"/>
      <w:bookmarkEnd w:id="8016"/>
      <w:bookmarkEnd w:id="8017"/>
      <w:bookmarkEnd w:id="8018"/>
      <w:bookmarkEnd w:id="8019"/>
      <w:bookmarkEnd w:id="8020"/>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021" w:name="_Toc21125179"/>
      <w:bookmarkStart w:id="8022" w:name="_Toc29768169"/>
      <w:bookmarkStart w:id="8023" w:name="_Toc36044611"/>
      <w:bookmarkStart w:id="8024" w:name="_Toc37230516"/>
      <w:bookmarkStart w:id="8025" w:name="_Toc45907659"/>
      <w:bookmarkStart w:id="8026" w:name="_Toc53181764"/>
      <w:bookmarkStart w:id="8027" w:name="_Toc61127577"/>
      <w:bookmarkStart w:id="8028" w:name="_Toc67054591"/>
      <w:bookmarkStart w:id="8029" w:name="_Toc67061589"/>
      <w:bookmarkStart w:id="8030" w:name="_Toc74735107"/>
      <w:bookmarkStart w:id="8031" w:name="_Toc74753350"/>
      <w:bookmarkStart w:id="8032" w:name="_Toc76507609"/>
      <w:bookmarkStart w:id="8033" w:name="_Toc83109218"/>
      <w:bookmarkStart w:id="8034" w:name="_Toc89878031"/>
      <w:bookmarkStart w:id="8035" w:name="_Toc98709882"/>
      <w:bookmarkStart w:id="8036" w:name="_Toc105691697"/>
      <w:bookmarkStart w:id="8037" w:name="_Toc105694011"/>
      <w:bookmarkStart w:id="8038" w:name="_Toc123139347"/>
      <w:bookmarkStart w:id="8039" w:name="_Toc124166147"/>
      <w:bookmarkStart w:id="8040" w:name="_Toc130923020"/>
      <w:bookmarkStart w:id="8041" w:name="_Toc137303432"/>
      <w:bookmarkStart w:id="8042" w:name="_Toc138889656"/>
      <w:bookmarkStart w:id="8043" w:name="_Toc145111468"/>
      <w:bookmarkStart w:id="8044" w:name="_Toc155265444"/>
      <w:bookmarkStart w:id="8045" w:name="_Toc161853019"/>
      <w:r w:rsidRPr="00090C64">
        <w:rPr>
          <w:lang w:eastAsia="sv-SE"/>
        </w:rPr>
        <w:t>6.</w:t>
      </w:r>
      <w:r w:rsidRPr="00090C64">
        <w:rPr>
          <w:lang w:eastAsia="zh-CN"/>
        </w:rPr>
        <w:t>7.6.4.5</w:t>
      </w:r>
      <w:r w:rsidRPr="00090C64">
        <w:rPr>
          <w:lang w:eastAsia="sv-SE"/>
        </w:rPr>
        <w:tab/>
        <w:t>Test Requirement</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73EA5DF8" w14:textId="77777777" w:rsidR="00D57C09" w:rsidRPr="00090C64" w:rsidRDefault="00D57C09" w:rsidP="00554118">
      <w:pPr>
        <w:pStyle w:val="H6"/>
      </w:pPr>
      <w:bookmarkStart w:id="8046" w:name="_Toc21125180"/>
      <w:bookmarkStart w:id="8047" w:name="_Toc29768170"/>
      <w:bookmarkStart w:id="8048" w:name="_Toc36044612"/>
      <w:bookmarkStart w:id="8049" w:name="_Toc37230517"/>
      <w:bookmarkStart w:id="8050" w:name="_Toc45907660"/>
      <w:bookmarkStart w:id="8051" w:name="_Toc53181765"/>
      <w:r w:rsidRPr="00090C64">
        <w:t>6.7.6.4.5.1</w:t>
      </w:r>
      <w:r w:rsidRPr="00090C64">
        <w:tab/>
        <w:t>MSR operation</w:t>
      </w:r>
      <w:bookmarkEnd w:id="8046"/>
      <w:bookmarkEnd w:id="8047"/>
      <w:bookmarkEnd w:id="8048"/>
      <w:bookmarkEnd w:id="8049"/>
      <w:bookmarkEnd w:id="8050"/>
      <w:bookmarkEnd w:id="8051"/>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052" w:name="_Toc21125181"/>
      <w:bookmarkStart w:id="8053" w:name="_Toc29768171"/>
      <w:bookmarkStart w:id="8054" w:name="_Toc36044613"/>
      <w:bookmarkStart w:id="8055" w:name="_Toc37230518"/>
      <w:bookmarkStart w:id="8056" w:name="_Toc45907661"/>
      <w:bookmarkStart w:id="8057" w:name="_Toc53181766"/>
      <w:r w:rsidRPr="00090C64">
        <w:t>6.7.6.4.5.1.1</w:t>
      </w:r>
      <w:r w:rsidRPr="00090C64">
        <w:tab/>
        <w:t>E-UTRA and NR MSR operation</w:t>
      </w:r>
      <w:bookmarkEnd w:id="8052"/>
      <w:bookmarkEnd w:id="8053"/>
      <w:bookmarkEnd w:id="8054"/>
      <w:bookmarkEnd w:id="8055"/>
      <w:bookmarkEnd w:id="8056"/>
      <w:bookmarkEnd w:id="8057"/>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56CD988B" w:rsidR="00677DA3" w:rsidRPr="00090C64" w:rsidRDefault="004E45DF" w:rsidP="00677DA3">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15479AA" w:rsidR="00677DA3" w:rsidRPr="00090C64" w:rsidRDefault="00677DA3" w:rsidP="00677DA3">
            <w:pPr>
              <w:pStyle w:val="TAC"/>
            </w:pPr>
            <w:r w:rsidRPr="00090C64">
              <w:t>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29F6432B" w:rsidR="00677DA3" w:rsidRPr="00090C64" w:rsidRDefault="004E45DF" w:rsidP="00677DA3">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677DA3" w:rsidRPr="00090C64" w:rsidRDefault="004F4444" w:rsidP="00677DA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677DA3" w:rsidRPr="00090C64" w:rsidRDefault="004F4444" w:rsidP="00677DA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CE52FE"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CE52FE" w:rsidRDefault="00CE52FE" w:rsidP="00CE52FE">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CE52FE" w:rsidRDefault="00CE52FE" w:rsidP="00CE52FE">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CE52FE" w:rsidRDefault="00CE52FE" w:rsidP="00CE52FE">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CE52FE" w:rsidRDefault="00CE52FE" w:rsidP="00CE52FE">
            <w:pPr>
              <w:pStyle w:val="TAL"/>
              <w:rPr>
                <w:rFonts w:cs="Arial"/>
                <w:lang w:eastAsia="ko-KR"/>
              </w:rPr>
            </w:pPr>
            <w:r>
              <w:t xml:space="preserve">This requirement does not apply to BS operating in band </w:t>
            </w:r>
            <w:r>
              <w:rPr>
                <w:lang w:eastAsia="zh-CN"/>
              </w:rPr>
              <w:t>106/n106</w:t>
            </w:r>
            <w:r>
              <w:rPr>
                <w:rFonts w:cs="v5.0.0"/>
              </w:rPr>
              <w:t>.</w:t>
            </w:r>
          </w:p>
        </w:tc>
      </w:tr>
      <w:tr w:rsidR="00CE52FE"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CE52FE" w:rsidRDefault="00CE52FE" w:rsidP="00CE52FE">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CE52FE" w:rsidRDefault="00CE52FE" w:rsidP="00CE52FE">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CE52FE" w:rsidRDefault="00CE52FE" w:rsidP="00CE52FE">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CE52FE" w:rsidRDefault="00CE52FE" w:rsidP="00CE52FE">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CE52FE" w:rsidRDefault="00CE52FE" w:rsidP="00CE52FE">
            <w:pPr>
              <w:pStyle w:val="TAL"/>
              <w:rPr>
                <w:rFonts w:cs="Arial"/>
                <w:lang w:eastAsia="ko-KR"/>
              </w:rPr>
            </w:pPr>
            <w:r>
              <w:rPr>
                <w:rFonts w:hint="eastAsia"/>
              </w:rPr>
              <w:t>This requirement does not apply to BS operating in band 5 or 26.</w:t>
            </w:r>
          </w:p>
        </w:tc>
      </w:tr>
      <w:tr w:rsidR="00894808"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894808" w:rsidRDefault="00894808" w:rsidP="00894808">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894808" w:rsidRDefault="00894808" w:rsidP="00894808">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894808" w:rsidRDefault="00894808" w:rsidP="00894808">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894808" w:rsidRDefault="00894808" w:rsidP="00894808">
            <w:pPr>
              <w:pStyle w:val="TAL"/>
            </w:pPr>
            <w:r w:rsidRPr="00090C64">
              <w:t>This requirement does not apply to BS operating in Band 11, 21, 32, 45, 50, 51, 74</w:t>
            </w:r>
            <w:r>
              <w:t>/n74</w:t>
            </w:r>
            <w:r w:rsidRPr="00090C64">
              <w:t xml:space="preserve">, 75/n75 or 76/n76. </w:t>
            </w:r>
          </w:p>
        </w:tc>
      </w:tr>
      <w:tr w:rsidR="00894808" w:rsidRPr="00090C64" w14:paraId="618F151D"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894808" w:rsidRDefault="00894808" w:rsidP="00894808">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894808" w:rsidRDefault="00894808" w:rsidP="00894808">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894808" w:rsidRDefault="00894808" w:rsidP="00894808">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48AE49EC" w:rsidR="00894808" w:rsidRDefault="00894808" w:rsidP="00894808">
            <w:pPr>
              <w:pStyle w:val="TAL"/>
            </w:pPr>
            <w:r w:rsidRPr="00090C64">
              <w:t>This requirement does not apply to BS operating in band 28/n28, since it is already covered by the requirement in clause 6.7.6.3.5.1 This requirement does not apply to BS operating in Band 44. For E-UTRA BS operating in Band 68, it applies for 728</w:t>
            </w:r>
            <w:r>
              <w:t> </w:t>
            </w:r>
            <w:r w:rsidRPr="00090C64">
              <w:t>MHz to 733</w:t>
            </w:r>
            <w:r>
              <w:t> </w:t>
            </w:r>
            <w:r w:rsidRPr="00090C64">
              <w:t>MHz.</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058" w:name="_Toc21125182"/>
      <w:bookmarkStart w:id="8059" w:name="_Toc29768172"/>
      <w:bookmarkStart w:id="8060" w:name="_Toc36044614"/>
      <w:bookmarkStart w:id="8061" w:name="_Toc37230519"/>
      <w:bookmarkStart w:id="8062" w:name="_Toc45907662"/>
      <w:bookmarkStart w:id="8063" w:name="_Toc53181767"/>
      <w:r w:rsidRPr="00090C64">
        <w:t>6.7.6.4.5.2</w:t>
      </w:r>
      <w:r w:rsidRPr="00090C64">
        <w:tab/>
        <w:t>Single RAT UTRA operation</w:t>
      </w:r>
      <w:bookmarkEnd w:id="8058"/>
      <w:bookmarkEnd w:id="8059"/>
      <w:bookmarkEnd w:id="8060"/>
      <w:bookmarkEnd w:id="8061"/>
      <w:bookmarkEnd w:id="8062"/>
      <w:bookmarkEnd w:id="8063"/>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1BAAB747" w:rsidR="00677DA3" w:rsidRPr="00090C64" w:rsidRDefault="004E45DF" w:rsidP="00F06EAE">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16EBC1E4" w:rsidR="00677DA3" w:rsidRPr="00090C64" w:rsidRDefault="004E45DF" w:rsidP="00677DA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0D8442A2" w:rsidR="00D57C09" w:rsidRPr="00090C64" w:rsidRDefault="004E45DF" w:rsidP="00677DA3">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65B0B035" w:rsidR="004F4444" w:rsidRPr="00090C64" w:rsidRDefault="004E45DF" w:rsidP="004F4444">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4F4444"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4F4444" w:rsidRPr="00090C64" w:rsidRDefault="004F4444" w:rsidP="004F4444">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4F4444" w:rsidRPr="00090C64" w:rsidRDefault="004F4444" w:rsidP="004F4444">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4F4444" w:rsidRPr="00090C64" w:rsidRDefault="004F4444" w:rsidP="004F4444">
            <w:pPr>
              <w:pStyle w:val="TAL"/>
            </w:pPr>
            <w:r w:rsidRPr="00090C64">
              <w:t>This requirement does not apply to BS operating in band 87 or 88.</w:t>
            </w:r>
          </w:p>
        </w:tc>
      </w:tr>
      <w:tr w:rsidR="004F4444"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4F4444" w:rsidRPr="00090C64" w:rsidRDefault="004F4444" w:rsidP="004F4444">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4F4444" w:rsidRPr="00090C64" w:rsidRDefault="004F4444" w:rsidP="004F4444">
            <w:pPr>
              <w:pStyle w:val="TAL"/>
            </w:pPr>
            <w:r w:rsidRPr="00090C64">
              <w:t>This requirement does not apply to BS operating in band 87, since it is already covered by the requirement in clause </w:t>
            </w:r>
            <w:r w:rsidRPr="00090C64">
              <w:rPr>
                <w:rFonts w:cs="v5.0.0"/>
                <w:lang w:eastAsia="ko-KR"/>
              </w:rPr>
              <w:t>6.7.6.5.1.4</w:t>
            </w:r>
          </w:p>
        </w:tc>
      </w:tr>
      <w:tr w:rsidR="004F4444"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4F4444" w:rsidRPr="00090C64" w:rsidRDefault="004F4444" w:rsidP="004F4444">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4F4444" w:rsidRPr="00090C64" w:rsidRDefault="004F4444" w:rsidP="004F4444">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4F4444" w:rsidRPr="00090C64" w:rsidRDefault="004F4444" w:rsidP="004F4444">
            <w:pPr>
              <w:pStyle w:val="TAL"/>
            </w:pPr>
            <w:r w:rsidRPr="00090C64">
              <w:t>This requirement does not apply to BS operating in band 87 or 88</w:t>
            </w:r>
            <w:r w:rsidRPr="00090C64">
              <w:rPr>
                <w:rFonts w:cs="v5.0.0"/>
              </w:rPr>
              <w:t>.</w:t>
            </w:r>
          </w:p>
        </w:tc>
      </w:tr>
      <w:tr w:rsidR="004F4444"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4F4444" w:rsidRPr="00090C64" w:rsidRDefault="004F4444" w:rsidP="004F4444">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4F4444" w:rsidRPr="00090C64" w:rsidRDefault="004F4444" w:rsidP="004F4444">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064" w:name="_Toc21125183"/>
      <w:bookmarkStart w:id="8065" w:name="_Toc29768173"/>
      <w:bookmarkStart w:id="8066" w:name="_Toc36044615"/>
      <w:bookmarkStart w:id="8067" w:name="_Toc37230520"/>
      <w:bookmarkStart w:id="8068" w:name="_Toc45907663"/>
      <w:bookmarkStart w:id="8069" w:name="_Toc53181768"/>
      <w:r w:rsidRPr="00090C64">
        <w:t>6.7.6.4.5.3</w:t>
      </w:r>
      <w:r w:rsidRPr="00090C64">
        <w:tab/>
        <w:t>Single RAT E-UTRA operation</w:t>
      </w:r>
      <w:bookmarkEnd w:id="8064"/>
      <w:bookmarkEnd w:id="8065"/>
      <w:bookmarkEnd w:id="8066"/>
      <w:bookmarkEnd w:id="8067"/>
      <w:bookmarkEnd w:id="8068"/>
      <w:bookmarkEnd w:id="8069"/>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4A86B3D" w14:textId="77777777" w:rsidR="003A6C2E" w:rsidRDefault="003A6C2E" w:rsidP="003A6C2E">
            <w:pPr>
              <w:pStyle w:val="TAC"/>
            </w:pPr>
            <w:r>
              <w:t>UTRA FDD Band XIV or</w:t>
            </w:r>
          </w:p>
          <w:p w14:paraId="267EFF63" w14:textId="5C26F8B9" w:rsidR="00677DA3" w:rsidRPr="00090C64" w:rsidRDefault="003A6C2E" w:rsidP="003A6C2E">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6D4897E3" w:rsidR="00677DA3" w:rsidRPr="00090C64" w:rsidRDefault="003A6C2E" w:rsidP="00677DA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2C9881C9" w:rsidR="00D57C09" w:rsidRPr="00090C64" w:rsidRDefault="003A6C2E" w:rsidP="00677DA3">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0D85E9B1" w:rsidR="00677DA3" w:rsidRPr="00090C64" w:rsidRDefault="003A6C2E" w:rsidP="00677DA3">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4AD47C89" w:rsidR="001F4E85" w:rsidRDefault="001F4E85"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E-UTRA BS operating in Band 68, it applies for 728</w:t>
            </w:r>
            <w:r>
              <w:rPr>
                <w:rFonts w:cs="v5.0.0"/>
              </w:rPr>
              <w:t> </w:t>
            </w:r>
            <w:r w:rsidRPr="00090C64">
              <w:rPr>
                <w:rFonts w:cs="v5.0.0"/>
              </w:rPr>
              <w:t>MHz to 733</w:t>
            </w:r>
            <w:r>
              <w:rPr>
                <w:rFonts w:cs="v5.0.0"/>
              </w:rPr>
              <w:t> </w:t>
            </w:r>
            <w:r w:rsidRPr="00090C64">
              <w:rPr>
                <w:rFonts w:cs="v5.0.0"/>
              </w:rPr>
              <w:t>MHz.</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070" w:name="_Toc21125184"/>
      <w:bookmarkStart w:id="8071" w:name="_Toc29768174"/>
      <w:bookmarkStart w:id="8072" w:name="_Toc36044616"/>
      <w:bookmarkStart w:id="8073" w:name="_Toc37230521"/>
      <w:bookmarkStart w:id="8074" w:name="_Toc45907664"/>
      <w:bookmarkStart w:id="8075" w:name="_Toc53181769"/>
      <w:bookmarkStart w:id="8076" w:name="_Toc61127578"/>
      <w:bookmarkStart w:id="8077" w:name="_Toc67054592"/>
      <w:bookmarkStart w:id="8078" w:name="_Toc67061590"/>
      <w:bookmarkStart w:id="8079" w:name="_Toc74735108"/>
      <w:bookmarkStart w:id="8080" w:name="_Toc74753351"/>
      <w:bookmarkStart w:id="8081" w:name="_Toc76507610"/>
      <w:bookmarkStart w:id="8082" w:name="_Toc83109219"/>
      <w:bookmarkStart w:id="8083" w:name="_Toc89878032"/>
      <w:bookmarkStart w:id="8084" w:name="_Toc98709883"/>
      <w:bookmarkStart w:id="8085" w:name="_Toc105691698"/>
      <w:bookmarkStart w:id="8086" w:name="_Toc105694012"/>
      <w:bookmarkStart w:id="8087" w:name="_Toc123139348"/>
      <w:bookmarkStart w:id="8088" w:name="_Toc124166148"/>
      <w:bookmarkStart w:id="8089" w:name="_Toc130923021"/>
      <w:bookmarkStart w:id="8090" w:name="_Toc137303433"/>
      <w:bookmarkStart w:id="8091" w:name="_Toc138889657"/>
      <w:bookmarkStart w:id="8092" w:name="_Toc145111469"/>
      <w:bookmarkStart w:id="8093" w:name="_Toc155265445"/>
      <w:bookmarkStart w:id="8094" w:name="_Toc161853020"/>
      <w:r w:rsidRPr="00090C64">
        <w:t>6.7.6.5</w:t>
      </w:r>
      <w:r w:rsidRPr="00090C64">
        <w:tab/>
        <w:t>Co-location with other base stations</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123804C5" w14:textId="77777777" w:rsidR="00D57C09" w:rsidRPr="00090C64" w:rsidRDefault="00D57C09" w:rsidP="00D57C09">
      <w:pPr>
        <w:pStyle w:val="Heading5"/>
        <w:rPr>
          <w:lang w:eastAsia="sv-SE"/>
        </w:rPr>
      </w:pPr>
      <w:bookmarkStart w:id="8095" w:name="_Toc21125185"/>
      <w:bookmarkStart w:id="8096" w:name="_Toc29768175"/>
      <w:bookmarkStart w:id="8097" w:name="_Toc36044617"/>
      <w:bookmarkStart w:id="8098" w:name="_Toc37230522"/>
      <w:bookmarkStart w:id="8099" w:name="_Toc45907665"/>
      <w:bookmarkStart w:id="8100" w:name="_Toc53181770"/>
      <w:bookmarkStart w:id="8101" w:name="_Toc61127579"/>
      <w:bookmarkStart w:id="8102" w:name="_Toc67054593"/>
      <w:bookmarkStart w:id="8103" w:name="_Toc67061591"/>
      <w:bookmarkStart w:id="8104" w:name="_Toc74735109"/>
      <w:bookmarkStart w:id="8105" w:name="_Toc74753352"/>
      <w:bookmarkStart w:id="8106" w:name="_Toc76507611"/>
      <w:bookmarkStart w:id="8107" w:name="_Toc83109220"/>
      <w:bookmarkStart w:id="8108" w:name="_Toc89878033"/>
      <w:bookmarkStart w:id="8109" w:name="_Toc98709884"/>
      <w:bookmarkStart w:id="8110" w:name="_Toc105691699"/>
      <w:bookmarkStart w:id="8111" w:name="_Toc105694013"/>
      <w:bookmarkStart w:id="8112" w:name="_Toc123139349"/>
      <w:bookmarkStart w:id="8113" w:name="_Toc124166149"/>
      <w:bookmarkStart w:id="8114" w:name="_Toc130923022"/>
      <w:bookmarkStart w:id="8115" w:name="_Toc137303434"/>
      <w:bookmarkStart w:id="8116" w:name="_Toc138889658"/>
      <w:bookmarkStart w:id="8117" w:name="_Toc145111470"/>
      <w:bookmarkStart w:id="8118" w:name="_Toc155265446"/>
      <w:bookmarkStart w:id="8119" w:name="_Toc161853021"/>
      <w:r w:rsidRPr="00090C64">
        <w:rPr>
          <w:lang w:eastAsia="sv-SE"/>
        </w:rPr>
        <w:t>6.7.6.5.1</w:t>
      </w:r>
      <w:r w:rsidRPr="00090C64">
        <w:rPr>
          <w:lang w:eastAsia="sv-SE"/>
        </w:rPr>
        <w:tab/>
        <w:t>Definition and applicability</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0A1BBD61" w14:textId="77777777" w:rsidR="00D57C09" w:rsidRPr="00090C64" w:rsidRDefault="00D57C09" w:rsidP="00D57C09">
      <w:pPr>
        <w:pStyle w:val="Heading5"/>
        <w:rPr>
          <w:lang w:eastAsia="sv-SE"/>
        </w:rPr>
      </w:pPr>
      <w:bookmarkStart w:id="8120" w:name="_Toc21125186"/>
      <w:bookmarkStart w:id="8121" w:name="_Toc29768176"/>
      <w:bookmarkStart w:id="8122" w:name="_Toc36044618"/>
      <w:bookmarkStart w:id="8123" w:name="_Toc37230523"/>
      <w:bookmarkStart w:id="8124" w:name="_Toc45907666"/>
      <w:bookmarkStart w:id="8125" w:name="_Toc53181771"/>
      <w:bookmarkStart w:id="8126" w:name="_Toc61127580"/>
      <w:bookmarkStart w:id="8127" w:name="_Toc67054594"/>
      <w:bookmarkStart w:id="8128" w:name="_Toc67061592"/>
      <w:bookmarkStart w:id="8129" w:name="_Toc74735110"/>
      <w:bookmarkStart w:id="8130" w:name="_Toc74753353"/>
      <w:bookmarkStart w:id="8131" w:name="_Toc76507612"/>
      <w:bookmarkStart w:id="8132" w:name="_Toc83109221"/>
      <w:bookmarkStart w:id="8133" w:name="_Toc89878034"/>
      <w:bookmarkStart w:id="8134" w:name="_Toc98709885"/>
      <w:bookmarkStart w:id="8135" w:name="_Toc105691700"/>
      <w:bookmarkStart w:id="8136" w:name="_Toc105694014"/>
      <w:bookmarkStart w:id="8137" w:name="_Toc123139350"/>
      <w:bookmarkStart w:id="8138" w:name="_Toc124166150"/>
      <w:bookmarkStart w:id="8139" w:name="_Toc130923023"/>
      <w:bookmarkStart w:id="8140" w:name="_Toc137303435"/>
      <w:bookmarkStart w:id="8141" w:name="_Toc138889659"/>
      <w:bookmarkStart w:id="8142" w:name="_Toc145111471"/>
      <w:bookmarkStart w:id="8143" w:name="_Toc155265447"/>
      <w:bookmarkStart w:id="8144" w:name="_Toc161853022"/>
      <w:r w:rsidRPr="00090C64">
        <w:rPr>
          <w:lang w:eastAsia="sv-SE"/>
        </w:rPr>
        <w:t>6.7.6.5.2</w:t>
      </w:r>
      <w:r w:rsidRPr="00090C64">
        <w:rPr>
          <w:lang w:eastAsia="sv-SE"/>
        </w:rPr>
        <w:tab/>
        <w:t>Minimum Requirement</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145" w:name="_Toc21125187"/>
      <w:bookmarkStart w:id="8146" w:name="_Toc29768177"/>
      <w:bookmarkStart w:id="8147" w:name="_Toc36044619"/>
      <w:bookmarkStart w:id="8148" w:name="_Toc37230524"/>
      <w:bookmarkStart w:id="8149" w:name="_Toc45907667"/>
      <w:bookmarkStart w:id="8150" w:name="_Toc53181772"/>
      <w:bookmarkStart w:id="8151" w:name="_Toc61127581"/>
      <w:bookmarkStart w:id="8152" w:name="_Toc67054595"/>
      <w:bookmarkStart w:id="8153" w:name="_Toc67061593"/>
      <w:bookmarkStart w:id="8154" w:name="_Toc74735111"/>
      <w:bookmarkStart w:id="8155" w:name="_Toc74753354"/>
      <w:bookmarkStart w:id="8156" w:name="_Toc76507613"/>
      <w:bookmarkStart w:id="8157" w:name="_Toc83109222"/>
      <w:bookmarkStart w:id="8158" w:name="_Toc89878035"/>
      <w:bookmarkStart w:id="8159" w:name="_Toc98709886"/>
      <w:bookmarkStart w:id="8160" w:name="_Toc105691701"/>
      <w:bookmarkStart w:id="8161" w:name="_Toc105694015"/>
      <w:bookmarkStart w:id="8162" w:name="_Toc123139351"/>
      <w:bookmarkStart w:id="8163" w:name="_Toc124166151"/>
      <w:bookmarkStart w:id="8164" w:name="_Toc130923024"/>
      <w:bookmarkStart w:id="8165" w:name="_Toc137303436"/>
      <w:bookmarkStart w:id="8166" w:name="_Toc138889660"/>
      <w:bookmarkStart w:id="8167" w:name="_Toc145111472"/>
      <w:bookmarkStart w:id="8168" w:name="_Toc155265448"/>
      <w:bookmarkStart w:id="8169" w:name="_Toc161853023"/>
      <w:r w:rsidRPr="00090C64">
        <w:rPr>
          <w:lang w:eastAsia="sv-SE"/>
        </w:rPr>
        <w:t>6.7.6.5.3</w:t>
      </w:r>
      <w:r w:rsidRPr="00090C64">
        <w:rPr>
          <w:lang w:eastAsia="sv-SE"/>
        </w:rPr>
        <w:tab/>
        <w:t>Test purpose</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170" w:name="_Toc21125188"/>
      <w:bookmarkStart w:id="8171" w:name="_Toc29768178"/>
      <w:bookmarkStart w:id="8172" w:name="_Toc36044620"/>
      <w:bookmarkStart w:id="8173" w:name="_Toc37230525"/>
      <w:bookmarkStart w:id="8174" w:name="_Toc45907668"/>
      <w:bookmarkStart w:id="8175" w:name="_Toc53181773"/>
      <w:bookmarkStart w:id="8176" w:name="_Toc61127582"/>
      <w:bookmarkStart w:id="8177" w:name="_Toc67054596"/>
      <w:bookmarkStart w:id="8178" w:name="_Toc67061594"/>
      <w:bookmarkStart w:id="8179" w:name="_Toc74735112"/>
      <w:bookmarkStart w:id="8180" w:name="_Toc74753355"/>
      <w:bookmarkStart w:id="8181" w:name="_Toc76507614"/>
      <w:bookmarkStart w:id="8182" w:name="_Toc83109223"/>
      <w:bookmarkStart w:id="8183" w:name="_Toc89878036"/>
      <w:bookmarkStart w:id="8184" w:name="_Toc98709887"/>
      <w:bookmarkStart w:id="8185" w:name="_Toc105691702"/>
      <w:bookmarkStart w:id="8186" w:name="_Toc105694016"/>
      <w:bookmarkStart w:id="8187" w:name="_Toc123139352"/>
      <w:bookmarkStart w:id="8188" w:name="_Toc124166152"/>
      <w:bookmarkStart w:id="8189" w:name="_Toc130923025"/>
      <w:bookmarkStart w:id="8190" w:name="_Toc137303437"/>
      <w:bookmarkStart w:id="8191" w:name="_Toc138889661"/>
      <w:bookmarkStart w:id="8192" w:name="_Toc145111473"/>
      <w:bookmarkStart w:id="8193" w:name="_Toc155265449"/>
      <w:bookmarkStart w:id="8194" w:name="_Toc161853024"/>
      <w:r w:rsidRPr="00090C64">
        <w:rPr>
          <w:lang w:eastAsia="sv-SE"/>
        </w:rPr>
        <w:t>6.</w:t>
      </w:r>
      <w:r w:rsidRPr="00090C64">
        <w:rPr>
          <w:lang w:eastAsia="zh-CN"/>
        </w:rPr>
        <w:t>7.6.5.4</w:t>
      </w:r>
      <w:r w:rsidRPr="00090C64">
        <w:rPr>
          <w:lang w:eastAsia="sv-SE"/>
        </w:rPr>
        <w:tab/>
        <w:t>Method of test</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6DA43F01" w14:textId="77777777" w:rsidR="00D57C09" w:rsidRPr="00090C64" w:rsidRDefault="00D57C09" w:rsidP="00554118">
      <w:pPr>
        <w:pStyle w:val="H6"/>
        <w:rPr>
          <w:lang w:eastAsia="sv-SE"/>
        </w:rPr>
      </w:pPr>
      <w:bookmarkStart w:id="8195" w:name="_Toc21125189"/>
      <w:bookmarkStart w:id="8196" w:name="_Toc29768179"/>
      <w:bookmarkStart w:id="8197" w:name="_Toc36044621"/>
      <w:bookmarkStart w:id="8198" w:name="_Toc37230526"/>
      <w:bookmarkStart w:id="8199" w:name="_Toc45907669"/>
      <w:bookmarkStart w:id="8200" w:name="_Toc53181774"/>
      <w:r w:rsidRPr="00090C64">
        <w:rPr>
          <w:lang w:eastAsia="sv-SE"/>
        </w:rPr>
        <w:t>6.7.6.5.4.1</w:t>
      </w:r>
      <w:r w:rsidRPr="00090C64">
        <w:rPr>
          <w:lang w:eastAsia="sv-SE"/>
        </w:rPr>
        <w:tab/>
        <w:t>Initial conditions</w:t>
      </w:r>
      <w:bookmarkEnd w:id="8195"/>
      <w:bookmarkEnd w:id="8196"/>
      <w:bookmarkEnd w:id="8197"/>
      <w:bookmarkEnd w:id="8198"/>
      <w:bookmarkEnd w:id="8199"/>
      <w:bookmarkEnd w:id="8200"/>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201" w:name="_Toc21125190"/>
      <w:bookmarkStart w:id="8202" w:name="_Toc29768180"/>
      <w:bookmarkStart w:id="8203" w:name="_Toc36044622"/>
      <w:bookmarkStart w:id="8204" w:name="_Toc37230527"/>
      <w:bookmarkStart w:id="8205" w:name="_Toc45907670"/>
      <w:bookmarkStart w:id="8206" w:name="_Toc53181775"/>
      <w:r w:rsidRPr="00090C64">
        <w:rPr>
          <w:lang w:eastAsia="sv-SE"/>
        </w:rPr>
        <w:t>6.7.6.5.4.2</w:t>
      </w:r>
      <w:r w:rsidRPr="00090C64">
        <w:rPr>
          <w:lang w:eastAsia="sv-SE"/>
        </w:rPr>
        <w:tab/>
        <w:t>Procedure</w:t>
      </w:r>
      <w:bookmarkEnd w:id="8201"/>
      <w:bookmarkEnd w:id="8202"/>
      <w:bookmarkEnd w:id="8203"/>
      <w:bookmarkEnd w:id="8204"/>
      <w:bookmarkEnd w:id="8205"/>
      <w:bookmarkEnd w:id="8206"/>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207" w:name="_Toc21125191"/>
      <w:bookmarkStart w:id="8208" w:name="_Toc29768181"/>
      <w:bookmarkStart w:id="8209" w:name="_Toc36044623"/>
      <w:bookmarkStart w:id="8210" w:name="_Toc37230528"/>
      <w:bookmarkStart w:id="8211" w:name="_Toc45907671"/>
      <w:bookmarkStart w:id="8212" w:name="_Toc53181776"/>
      <w:bookmarkStart w:id="8213" w:name="_Toc61127583"/>
      <w:bookmarkStart w:id="8214" w:name="_Toc67054597"/>
      <w:bookmarkStart w:id="8215" w:name="_Toc67061595"/>
      <w:bookmarkStart w:id="8216" w:name="_Toc74735113"/>
      <w:bookmarkStart w:id="8217" w:name="_Toc74753356"/>
      <w:bookmarkStart w:id="8218" w:name="_Toc76507615"/>
      <w:bookmarkStart w:id="8219" w:name="_Toc83109224"/>
      <w:bookmarkStart w:id="8220" w:name="_Toc89878037"/>
      <w:bookmarkStart w:id="8221" w:name="_Toc98709888"/>
      <w:bookmarkStart w:id="8222" w:name="_Toc105691703"/>
      <w:bookmarkStart w:id="8223" w:name="_Toc105694017"/>
      <w:bookmarkStart w:id="8224" w:name="_Toc123139353"/>
      <w:bookmarkStart w:id="8225" w:name="_Toc124166153"/>
      <w:bookmarkStart w:id="8226" w:name="_Toc130923026"/>
      <w:bookmarkStart w:id="8227" w:name="_Toc137303438"/>
      <w:bookmarkStart w:id="8228" w:name="_Toc138889662"/>
      <w:bookmarkStart w:id="8229" w:name="_Toc145111474"/>
      <w:bookmarkStart w:id="8230" w:name="_Toc155265450"/>
      <w:bookmarkStart w:id="8231" w:name="_Toc161853025"/>
      <w:r w:rsidRPr="00090C64">
        <w:rPr>
          <w:lang w:eastAsia="sv-SE"/>
        </w:rPr>
        <w:t>6.</w:t>
      </w:r>
      <w:r w:rsidRPr="00090C64">
        <w:rPr>
          <w:lang w:eastAsia="zh-CN"/>
        </w:rPr>
        <w:t>7.6.5.5</w:t>
      </w:r>
      <w:r w:rsidRPr="00090C64">
        <w:rPr>
          <w:lang w:eastAsia="sv-SE"/>
        </w:rPr>
        <w:tab/>
        <w:t>Test Requirement</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58B25064" w14:textId="77777777" w:rsidR="00A917C2" w:rsidRDefault="00A917C2" w:rsidP="00A917C2">
            <w:pPr>
              <w:pStyle w:val="TAC"/>
            </w:pPr>
            <w:r>
              <w:t>UTRA FDD Band XIV or</w:t>
            </w:r>
          </w:p>
          <w:p w14:paraId="70E8AEEE" w14:textId="4BC2E7E4" w:rsidR="00D57C09" w:rsidRPr="00090C64" w:rsidRDefault="00A917C2" w:rsidP="00A917C2">
            <w:pPr>
              <w:pStyle w:val="TAC"/>
            </w:pPr>
            <w:r>
              <w:t>E-UTRA Band 14</w:t>
            </w:r>
            <w:r>
              <w:rPr>
                <w:lang w:val="sv-SE"/>
              </w:rPr>
              <w:t xml:space="preserve"> or NR Band n14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C310D8E" w:rsidR="00D57C09" w:rsidRPr="00090C64" w:rsidRDefault="00A917C2" w:rsidP="004F0B4B">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1C67A926" w:rsidR="00D57C09" w:rsidRPr="00090C64" w:rsidRDefault="00A917C2" w:rsidP="004F0B4B">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2B6B25" w14:textId="77777777" w:rsidR="00AA1979" w:rsidRDefault="00AA1979" w:rsidP="00AA1979">
            <w:pPr>
              <w:pStyle w:val="TAC"/>
            </w:pPr>
            <w:r>
              <w:t>UTRA FDD Band XIV or</w:t>
            </w:r>
          </w:p>
          <w:p w14:paraId="280C9E83" w14:textId="0FBA226B" w:rsidR="00D57C09" w:rsidRPr="00090C64" w:rsidRDefault="00AA1979" w:rsidP="00AA1979">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34FBC371" w:rsidR="00D57C09" w:rsidRPr="00090C64" w:rsidRDefault="00AA1979"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ED326" w14:textId="77777777" w:rsidR="00E022D5" w:rsidRDefault="00E022D5" w:rsidP="00E022D5">
            <w:pPr>
              <w:pStyle w:val="TAC"/>
              <w:rPr>
                <w:lang w:val="sv-SE"/>
              </w:rPr>
            </w:pPr>
            <w:r>
              <w:rPr>
                <w:lang w:val="sv-SE"/>
              </w:rPr>
              <w:t>UTRA FDD Band XIV or</w:t>
            </w:r>
          </w:p>
          <w:p w14:paraId="5DE91137" w14:textId="01B70EAF" w:rsidR="00077D7D" w:rsidRPr="00090C64" w:rsidRDefault="00E022D5" w:rsidP="00E022D5">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1AF6E8E4" w:rsidR="00D57C09" w:rsidRPr="00090C64" w:rsidRDefault="00E022D5"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5D557DBE" w:rsidR="00D57C09" w:rsidRPr="00090C64" w:rsidRDefault="00E022D5" w:rsidP="004E35B1">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232" w:name="_Toc21125192"/>
      <w:bookmarkStart w:id="8233" w:name="_Toc29768182"/>
      <w:bookmarkStart w:id="8234" w:name="_Toc36044624"/>
      <w:bookmarkStart w:id="8235" w:name="_Toc37230529"/>
      <w:bookmarkStart w:id="8236" w:name="_Toc45907672"/>
      <w:bookmarkStart w:id="8237" w:name="_Toc53181777"/>
      <w:bookmarkStart w:id="8238" w:name="_Toc61127584"/>
      <w:bookmarkStart w:id="8239" w:name="_Toc67054598"/>
      <w:bookmarkStart w:id="8240" w:name="_Toc67061596"/>
      <w:bookmarkStart w:id="8241" w:name="_Toc74735114"/>
      <w:bookmarkStart w:id="8242" w:name="_Toc74753357"/>
      <w:bookmarkStart w:id="8243" w:name="_Toc76507616"/>
      <w:bookmarkStart w:id="8244" w:name="_Toc83109225"/>
      <w:bookmarkStart w:id="8245" w:name="_Toc89878038"/>
      <w:bookmarkStart w:id="8246" w:name="_Toc98709889"/>
      <w:bookmarkStart w:id="8247" w:name="_Toc105691704"/>
      <w:bookmarkStart w:id="8248" w:name="_Toc105694018"/>
      <w:bookmarkStart w:id="8249" w:name="_Toc123139354"/>
      <w:bookmarkStart w:id="8250" w:name="_Toc124166154"/>
      <w:bookmarkStart w:id="8251" w:name="_Toc130923027"/>
      <w:bookmarkStart w:id="8252" w:name="_Toc137303439"/>
      <w:bookmarkStart w:id="8253" w:name="_Toc138889663"/>
      <w:bookmarkStart w:id="8254" w:name="_Toc145111475"/>
      <w:bookmarkStart w:id="8255" w:name="_Toc155265451"/>
      <w:bookmarkStart w:id="8256" w:name="_Toc161853026"/>
      <w:r w:rsidRPr="00090C64">
        <w:t>6.8</w:t>
      </w:r>
      <w:r w:rsidRPr="00090C64">
        <w:tab/>
        <w:t>OTA Transmitter intermodulation</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139BBED2" w14:textId="77777777" w:rsidR="00D57C09" w:rsidRPr="00090C64" w:rsidRDefault="00D57C09" w:rsidP="00D57C09">
      <w:pPr>
        <w:pStyle w:val="Heading3"/>
        <w:rPr>
          <w:lang w:eastAsia="sv-SE"/>
        </w:rPr>
      </w:pPr>
      <w:bookmarkStart w:id="8257" w:name="_Toc21125193"/>
      <w:bookmarkStart w:id="8258" w:name="_Toc29768183"/>
      <w:bookmarkStart w:id="8259" w:name="_Toc36044625"/>
      <w:bookmarkStart w:id="8260" w:name="_Toc37230530"/>
      <w:bookmarkStart w:id="8261" w:name="_Toc45907673"/>
      <w:bookmarkStart w:id="8262" w:name="_Toc53181778"/>
      <w:bookmarkStart w:id="8263" w:name="_Toc61127585"/>
      <w:bookmarkStart w:id="8264" w:name="_Toc67054599"/>
      <w:bookmarkStart w:id="8265" w:name="_Toc67061597"/>
      <w:bookmarkStart w:id="8266" w:name="_Toc74735115"/>
      <w:bookmarkStart w:id="8267" w:name="_Toc74753358"/>
      <w:bookmarkStart w:id="8268" w:name="_Toc76507617"/>
      <w:bookmarkStart w:id="8269" w:name="_Toc83109226"/>
      <w:bookmarkStart w:id="8270" w:name="_Toc89878039"/>
      <w:bookmarkStart w:id="8271" w:name="_Toc98709890"/>
      <w:bookmarkStart w:id="8272" w:name="_Toc105691705"/>
      <w:bookmarkStart w:id="8273" w:name="_Toc105694019"/>
      <w:bookmarkStart w:id="8274" w:name="_Toc123139355"/>
      <w:bookmarkStart w:id="8275" w:name="_Toc124166155"/>
      <w:bookmarkStart w:id="8276" w:name="_Toc130923028"/>
      <w:bookmarkStart w:id="8277" w:name="_Toc137303440"/>
      <w:bookmarkStart w:id="8278" w:name="_Toc138889664"/>
      <w:bookmarkStart w:id="8279" w:name="_Toc145111476"/>
      <w:bookmarkStart w:id="8280" w:name="_Toc155265452"/>
      <w:bookmarkStart w:id="8281" w:name="_Toc161853027"/>
      <w:r w:rsidRPr="00090C64">
        <w:rPr>
          <w:lang w:eastAsia="sv-SE"/>
        </w:rPr>
        <w:t>6.8.1</w:t>
      </w:r>
      <w:r w:rsidRPr="00090C64">
        <w:rPr>
          <w:lang w:eastAsia="sv-SE"/>
        </w:rPr>
        <w:tab/>
        <w:t>Definition and applicability</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282" w:name="_Toc21125194"/>
      <w:bookmarkStart w:id="8283" w:name="_Toc29768184"/>
      <w:bookmarkStart w:id="8284" w:name="_Toc36044626"/>
      <w:bookmarkStart w:id="8285" w:name="_Toc37230531"/>
      <w:bookmarkStart w:id="8286" w:name="_Toc45907674"/>
      <w:bookmarkStart w:id="8287" w:name="_Toc53181779"/>
      <w:bookmarkStart w:id="8288" w:name="_Toc61127586"/>
      <w:bookmarkStart w:id="8289" w:name="_Toc67054600"/>
      <w:bookmarkStart w:id="8290" w:name="_Toc67061598"/>
      <w:bookmarkStart w:id="8291" w:name="_Toc74735116"/>
      <w:bookmarkStart w:id="8292" w:name="_Toc74753359"/>
      <w:bookmarkStart w:id="8293" w:name="_Toc76507618"/>
      <w:bookmarkStart w:id="8294" w:name="_Toc83109227"/>
      <w:bookmarkStart w:id="8295" w:name="_Toc89878040"/>
      <w:bookmarkStart w:id="8296" w:name="_Toc98709891"/>
      <w:bookmarkStart w:id="8297" w:name="_Toc105691706"/>
      <w:bookmarkStart w:id="8298" w:name="_Toc105694020"/>
      <w:bookmarkStart w:id="8299" w:name="_Toc123139356"/>
      <w:bookmarkStart w:id="8300" w:name="_Toc124166156"/>
      <w:bookmarkStart w:id="8301" w:name="_Toc130923029"/>
      <w:bookmarkStart w:id="8302" w:name="_Toc137303441"/>
      <w:bookmarkStart w:id="8303" w:name="_Toc138889665"/>
      <w:bookmarkStart w:id="8304" w:name="_Toc145111477"/>
      <w:bookmarkStart w:id="8305" w:name="_Toc155265453"/>
      <w:bookmarkStart w:id="8306" w:name="_Toc161853028"/>
      <w:r w:rsidRPr="00090C64">
        <w:rPr>
          <w:lang w:eastAsia="sv-SE"/>
        </w:rPr>
        <w:t>6.8.2</w:t>
      </w:r>
      <w:r w:rsidRPr="00090C64">
        <w:rPr>
          <w:lang w:eastAsia="sv-SE"/>
        </w:rPr>
        <w:tab/>
        <w:t>Minimum Requirement</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307" w:name="_Toc21125195"/>
      <w:bookmarkStart w:id="8308" w:name="_Toc29768185"/>
      <w:bookmarkStart w:id="8309" w:name="_Toc36044627"/>
      <w:bookmarkStart w:id="8310" w:name="_Toc37230532"/>
      <w:bookmarkStart w:id="8311" w:name="_Toc45907675"/>
      <w:bookmarkStart w:id="8312" w:name="_Toc53181780"/>
      <w:bookmarkStart w:id="8313" w:name="_Toc61127587"/>
      <w:bookmarkStart w:id="8314" w:name="_Toc67054601"/>
      <w:bookmarkStart w:id="8315" w:name="_Toc67061599"/>
      <w:bookmarkStart w:id="8316" w:name="_Toc74735117"/>
      <w:bookmarkStart w:id="8317" w:name="_Toc74753360"/>
      <w:bookmarkStart w:id="8318" w:name="_Toc76507619"/>
      <w:bookmarkStart w:id="8319" w:name="_Toc83109228"/>
      <w:bookmarkStart w:id="8320" w:name="_Toc89878041"/>
      <w:bookmarkStart w:id="8321" w:name="_Toc98709892"/>
      <w:bookmarkStart w:id="8322" w:name="_Toc105691707"/>
      <w:bookmarkStart w:id="8323" w:name="_Toc105694021"/>
      <w:bookmarkStart w:id="8324" w:name="_Toc123139357"/>
      <w:bookmarkStart w:id="8325" w:name="_Toc124166157"/>
      <w:bookmarkStart w:id="8326" w:name="_Toc130923030"/>
      <w:bookmarkStart w:id="8327" w:name="_Toc137303442"/>
      <w:bookmarkStart w:id="8328" w:name="_Toc138889666"/>
      <w:bookmarkStart w:id="8329" w:name="_Toc145111478"/>
      <w:bookmarkStart w:id="8330" w:name="_Toc155265454"/>
      <w:bookmarkStart w:id="8331" w:name="_Toc161853029"/>
      <w:r w:rsidRPr="00090C64">
        <w:rPr>
          <w:lang w:eastAsia="sv-SE"/>
        </w:rPr>
        <w:t>6.8.3</w:t>
      </w:r>
      <w:r w:rsidRPr="00090C64">
        <w:rPr>
          <w:lang w:eastAsia="sv-SE"/>
        </w:rPr>
        <w:tab/>
        <w:t>Test purpose</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332" w:name="_Toc21125196"/>
      <w:bookmarkStart w:id="8333" w:name="_Toc29768186"/>
      <w:bookmarkStart w:id="8334" w:name="_Toc36044628"/>
      <w:bookmarkStart w:id="8335" w:name="_Toc37230533"/>
      <w:bookmarkStart w:id="8336" w:name="_Toc45907676"/>
      <w:bookmarkStart w:id="8337" w:name="_Toc53181781"/>
      <w:bookmarkStart w:id="8338" w:name="_Toc61127588"/>
      <w:bookmarkStart w:id="8339" w:name="_Toc67054602"/>
      <w:bookmarkStart w:id="8340" w:name="_Toc67061600"/>
      <w:bookmarkStart w:id="8341" w:name="_Toc74735118"/>
      <w:bookmarkStart w:id="8342" w:name="_Toc74753361"/>
      <w:bookmarkStart w:id="8343" w:name="_Toc76507620"/>
      <w:bookmarkStart w:id="8344" w:name="_Toc83109229"/>
      <w:bookmarkStart w:id="8345" w:name="_Toc89878042"/>
      <w:bookmarkStart w:id="8346" w:name="_Toc98709893"/>
      <w:bookmarkStart w:id="8347" w:name="_Toc105691708"/>
      <w:bookmarkStart w:id="8348" w:name="_Toc105694022"/>
      <w:bookmarkStart w:id="8349" w:name="_Toc123139358"/>
      <w:bookmarkStart w:id="8350" w:name="_Toc124166158"/>
      <w:bookmarkStart w:id="8351" w:name="_Toc130923031"/>
      <w:bookmarkStart w:id="8352" w:name="_Toc137303443"/>
      <w:bookmarkStart w:id="8353" w:name="_Toc138889667"/>
      <w:bookmarkStart w:id="8354" w:name="_Toc145111479"/>
      <w:bookmarkStart w:id="8355" w:name="_Toc155265455"/>
      <w:bookmarkStart w:id="8356" w:name="_Toc161853030"/>
      <w:r w:rsidRPr="00090C64">
        <w:rPr>
          <w:lang w:eastAsia="sv-SE"/>
        </w:rPr>
        <w:t>6.8</w:t>
      </w:r>
      <w:r w:rsidRPr="00090C64">
        <w:rPr>
          <w:lang w:eastAsia="zh-CN"/>
        </w:rPr>
        <w:t>.</w:t>
      </w:r>
      <w:r w:rsidRPr="00090C64">
        <w:rPr>
          <w:lang w:eastAsia="sv-SE"/>
        </w:rPr>
        <w:t>4</w:t>
      </w:r>
      <w:r w:rsidRPr="00090C64">
        <w:rPr>
          <w:lang w:eastAsia="sv-SE"/>
        </w:rPr>
        <w:tab/>
        <w:t>Method of test</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050D9479" w14:textId="77777777" w:rsidR="00D57C09" w:rsidRPr="00090C64" w:rsidRDefault="00D57C09" w:rsidP="00D57C09">
      <w:pPr>
        <w:pStyle w:val="Heading4"/>
        <w:rPr>
          <w:lang w:eastAsia="sv-SE"/>
        </w:rPr>
      </w:pPr>
      <w:bookmarkStart w:id="8357" w:name="_Toc21125197"/>
      <w:bookmarkStart w:id="8358" w:name="_Toc29768187"/>
      <w:bookmarkStart w:id="8359" w:name="_Toc36044629"/>
      <w:bookmarkStart w:id="8360" w:name="_Toc37230534"/>
      <w:bookmarkStart w:id="8361" w:name="_Toc45907677"/>
      <w:bookmarkStart w:id="8362" w:name="_Toc53181782"/>
      <w:bookmarkStart w:id="8363" w:name="_Toc61127589"/>
      <w:bookmarkStart w:id="8364" w:name="_Toc67054603"/>
      <w:bookmarkStart w:id="8365" w:name="_Toc67061601"/>
      <w:bookmarkStart w:id="8366" w:name="_Toc74735119"/>
      <w:bookmarkStart w:id="8367" w:name="_Toc74753362"/>
      <w:bookmarkStart w:id="8368" w:name="_Toc76507621"/>
      <w:bookmarkStart w:id="8369" w:name="_Toc83109230"/>
      <w:bookmarkStart w:id="8370" w:name="_Toc89878043"/>
      <w:bookmarkStart w:id="8371" w:name="_Toc98709894"/>
      <w:bookmarkStart w:id="8372" w:name="_Toc105691709"/>
      <w:bookmarkStart w:id="8373" w:name="_Toc105694023"/>
      <w:bookmarkStart w:id="8374" w:name="_Toc123139359"/>
      <w:bookmarkStart w:id="8375" w:name="_Toc124166159"/>
      <w:bookmarkStart w:id="8376" w:name="_Toc130923032"/>
      <w:bookmarkStart w:id="8377" w:name="_Toc137303444"/>
      <w:bookmarkStart w:id="8378" w:name="_Toc138889668"/>
      <w:bookmarkStart w:id="8379" w:name="_Toc145111480"/>
      <w:bookmarkStart w:id="8380" w:name="_Toc155265456"/>
      <w:bookmarkStart w:id="8381" w:name="_Toc161853031"/>
      <w:r w:rsidRPr="00090C64">
        <w:rPr>
          <w:lang w:eastAsia="sv-SE"/>
        </w:rPr>
        <w:t>6.8.4.1</w:t>
      </w:r>
      <w:r w:rsidRPr="00090C64">
        <w:rPr>
          <w:lang w:eastAsia="sv-SE"/>
        </w:rPr>
        <w:tab/>
        <w:t>Initial conditions</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382" w:name="_Toc21125198"/>
      <w:bookmarkStart w:id="8383" w:name="_Toc29768188"/>
      <w:bookmarkStart w:id="8384" w:name="_Toc36044630"/>
      <w:bookmarkStart w:id="8385" w:name="_Toc37230535"/>
      <w:bookmarkStart w:id="8386" w:name="_Toc45907678"/>
      <w:bookmarkStart w:id="8387" w:name="_Toc53181783"/>
      <w:bookmarkStart w:id="8388" w:name="_Toc61127590"/>
      <w:bookmarkStart w:id="8389" w:name="_Toc67054604"/>
      <w:bookmarkStart w:id="8390" w:name="_Toc67061602"/>
      <w:bookmarkStart w:id="8391" w:name="_Toc74735120"/>
      <w:bookmarkStart w:id="8392" w:name="_Toc74753363"/>
      <w:bookmarkStart w:id="8393" w:name="_Toc76507622"/>
      <w:bookmarkStart w:id="8394" w:name="_Toc83109231"/>
      <w:bookmarkStart w:id="8395" w:name="_Toc89878044"/>
      <w:bookmarkStart w:id="8396" w:name="_Toc98709895"/>
      <w:bookmarkStart w:id="8397" w:name="_Toc105691710"/>
      <w:bookmarkStart w:id="8398" w:name="_Toc105694024"/>
      <w:bookmarkStart w:id="8399" w:name="_Toc123139360"/>
      <w:bookmarkStart w:id="8400" w:name="_Toc124166160"/>
      <w:bookmarkStart w:id="8401" w:name="_Toc130923033"/>
      <w:bookmarkStart w:id="8402" w:name="_Toc137303445"/>
      <w:bookmarkStart w:id="8403" w:name="_Toc138889669"/>
      <w:bookmarkStart w:id="8404" w:name="_Toc145111481"/>
      <w:bookmarkStart w:id="8405" w:name="_Toc155265457"/>
      <w:bookmarkStart w:id="8406" w:name="_Toc161853032"/>
      <w:r w:rsidRPr="00090C64">
        <w:rPr>
          <w:lang w:eastAsia="sv-SE"/>
        </w:rPr>
        <w:t>6.8.4.2</w:t>
      </w:r>
      <w:r w:rsidRPr="00090C64">
        <w:rPr>
          <w:lang w:eastAsia="sv-SE"/>
        </w:rPr>
        <w:tab/>
        <w:t>Procedure</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407" w:name="_Toc21125199"/>
      <w:bookmarkStart w:id="8408" w:name="_Toc29768189"/>
      <w:bookmarkStart w:id="8409" w:name="_Toc36044631"/>
      <w:bookmarkStart w:id="8410" w:name="_Toc37230536"/>
      <w:bookmarkStart w:id="8411" w:name="_Toc45907679"/>
      <w:bookmarkStart w:id="8412" w:name="_Toc53181784"/>
      <w:bookmarkStart w:id="8413" w:name="_Toc61127591"/>
      <w:bookmarkStart w:id="8414" w:name="_Toc67054605"/>
      <w:bookmarkStart w:id="8415" w:name="_Toc67061603"/>
      <w:bookmarkStart w:id="8416" w:name="_Toc74735121"/>
      <w:bookmarkStart w:id="8417" w:name="_Toc74753364"/>
      <w:bookmarkStart w:id="8418" w:name="_Toc76507623"/>
      <w:bookmarkStart w:id="8419" w:name="_Toc83109232"/>
      <w:bookmarkStart w:id="8420" w:name="_Toc89878045"/>
      <w:bookmarkStart w:id="8421"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422" w:name="_Toc105691711"/>
      <w:bookmarkStart w:id="8423" w:name="_Toc105694025"/>
      <w:bookmarkStart w:id="8424" w:name="_Toc123139361"/>
      <w:bookmarkStart w:id="8425" w:name="_Toc124166161"/>
      <w:bookmarkStart w:id="8426" w:name="_Toc130923034"/>
      <w:bookmarkStart w:id="8427" w:name="_Toc137303446"/>
      <w:bookmarkStart w:id="8428" w:name="_Toc138889670"/>
      <w:bookmarkStart w:id="8429" w:name="_Toc145111482"/>
      <w:bookmarkStart w:id="8430" w:name="_Toc155265458"/>
      <w:bookmarkStart w:id="8431" w:name="_Toc161853033"/>
      <w:r w:rsidRPr="00090C64">
        <w:rPr>
          <w:lang w:eastAsia="sv-SE"/>
        </w:rPr>
        <w:t>6.8</w:t>
      </w:r>
      <w:r w:rsidRPr="00090C64">
        <w:rPr>
          <w:lang w:eastAsia="zh-CN"/>
        </w:rPr>
        <w:t>.</w:t>
      </w:r>
      <w:r w:rsidRPr="00090C64">
        <w:rPr>
          <w:lang w:eastAsia="sv-SE"/>
        </w:rPr>
        <w:t>5</w:t>
      </w:r>
      <w:r w:rsidRPr="00090C64">
        <w:rPr>
          <w:lang w:eastAsia="sv-SE"/>
        </w:rPr>
        <w:tab/>
        <w:t>Test Requirement</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6D147E31" w14:textId="77777777" w:rsidR="00D57C09" w:rsidRPr="00090C64" w:rsidRDefault="00D57C09" w:rsidP="005D2715">
      <w:pPr>
        <w:pStyle w:val="Heading4"/>
      </w:pPr>
      <w:bookmarkStart w:id="8432" w:name="_Toc61127592"/>
      <w:bookmarkStart w:id="8433" w:name="_Toc67054606"/>
      <w:bookmarkStart w:id="8434" w:name="_Toc67061604"/>
      <w:bookmarkStart w:id="8435" w:name="_Toc74735122"/>
      <w:bookmarkStart w:id="8436" w:name="_Toc74753365"/>
      <w:bookmarkStart w:id="8437" w:name="_Toc76507624"/>
      <w:bookmarkStart w:id="8438" w:name="_Toc83109233"/>
      <w:bookmarkStart w:id="8439" w:name="_Toc89878046"/>
      <w:bookmarkStart w:id="8440" w:name="_Toc98709897"/>
      <w:bookmarkStart w:id="8441" w:name="_Toc105691712"/>
      <w:bookmarkStart w:id="8442" w:name="_Toc105694026"/>
      <w:bookmarkStart w:id="8443" w:name="_Toc123139362"/>
      <w:bookmarkStart w:id="8444" w:name="_Toc124166162"/>
      <w:bookmarkStart w:id="8445" w:name="_Toc130923035"/>
      <w:bookmarkStart w:id="8446" w:name="_Toc137303447"/>
      <w:bookmarkStart w:id="8447" w:name="_Toc138889671"/>
      <w:bookmarkStart w:id="8448" w:name="_Toc145111483"/>
      <w:bookmarkStart w:id="8449" w:name="_Toc155265459"/>
      <w:bookmarkStart w:id="8450" w:name="_Toc161853034"/>
      <w:r w:rsidRPr="00090C64">
        <w:t>6.8.5.1</w:t>
      </w:r>
      <w:r w:rsidRPr="00090C64">
        <w:tab/>
        <w:t>MSR test requirements</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463A1982" w14:textId="77777777" w:rsidR="00D57C09" w:rsidRPr="00090C64" w:rsidRDefault="00D57C09" w:rsidP="005D2715">
      <w:pPr>
        <w:pStyle w:val="Heading5"/>
      </w:pPr>
      <w:bookmarkStart w:id="8451" w:name="_Toc61127593"/>
      <w:bookmarkStart w:id="8452" w:name="_Toc67054607"/>
      <w:bookmarkStart w:id="8453" w:name="_Toc67061605"/>
      <w:bookmarkStart w:id="8454" w:name="_Toc74735123"/>
      <w:bookmarkStart w:id="8455" w:name="_Toc74753366"/>
      <w:bookmarkStart w:id="8456" w:name="_Toc76507625"/>
      <w:bookmarkStart w:id="8457" w:name="_Toc83109234"/>
      <w:bookmarkStart w:id="8458" w:name="_Toc89878047"/>
      <w:bookmarkStart w:id="8459" w:name="_Toc98709898"/>
      <w:bookmarkStart w:id="8460" w:name="_Toc105691713"/>
      <w:bookmarkStart w:id="8461" w:name="_Toc105694027"/>
      <w:bookmarkStart w:id="8462" w:name="_Toc123139363"/>
      <w:bookmarkStart w:id="8463" w:name="_Toc124166163"/>
      <w:bookmarkStart w:id="8464" w:name="_Toc130923036"/>
      <w:bookmarkStart w:id="8465" w:name="_Toc137303448"/>
      <w:bookmarkStart w:id="8466" w:name="_Toc138889672"/>
      <w:bookmarkStart w:id="8467" w:name="_Toc145111484"/>
      <w:bookmarkStart w:id="8468" w:name="_Toc155265460"/>
      <w:bookmarkStart w:id="8469" w:name="_Toc161853035"/>
      <w:r w:rsidRPr="00090C64">
        <w:t>6.8.5.1.1</w:t>
      </w:r>
      <w:r w:rsidRPr="00090C64">
        <w:tab/>
        <w:t>General test requirement</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470" w:name="_Hlk505245061"/>
      <w:r w:rsidRPr="00C330E2">
        <w:t>6.8.5.1.1-1</w:t>
      </w:r>
      <w:bookmarkEnd w:id="8470"/>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471" w:name="_Toc61127594"/>
      <w:bookmarkStart w:id="8472" w:name="_Toc67054608"/>
      <w:bookmarkStart w:id="8473" w:name="_Toc67061606"/>
      <w:bookmarkStart w:id="8474" w:name="_Toc74735124"/>
      <w:bookmarkStart w:id="8475" w:name="_Toc74753367"/>
      <w:bookmarkStart w:id="8476" w:name="_Toc76507626"/>
      <w:bookmarkStart w:id="8477" w:name="_Toc83109235"/>
      <w:bookmarkStart w:id="8478" w:name="_Toc89878048"/>
      <w:bookmarkStart w:id="8479" w:name="_Toc98709899"/>
      <w:bookmarkStart w:id="8480" w:name="_Toc105691714"/>
      <w:bookmarkStart w:id="8481" w:name="_Toc105694028"/>
      <w:bookmarkStart w:id="8482" w:name="_Toc123139364"/>
      <w:bookmarkStart w:id="8483" w:name="_Toc124166164"/>
      <w:bookmarkStart w:id="8484" w:name="_Toc130923037"/>
      <w:bookmarkStart w:id="8485" w:name="_Toc137303449"/>
      <w:bookmarkStart w:id="8486" w:name="_Toc138889673"/>
      <w:bookmarkStart w:id="8487" w:name="_Toc145111485"/>
      <w:bookmarkStart w:id="8488" w:name="_Toc155265461"/>
      <w:bookmarkStart w:id="8489" w:name="_Toc161853036"/>
      <w:r w:rsidRPr="00090C64">
        <w:t>6.8.5.1.2</w:t>
      </w:r>
      <w:r w:rsidRPr="00090C64">
        <w:tab/>
        <w:t>Additional test requirement (BC1 and BC2)</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490" w:name="_Toc61127595"/>
      <w:bookmarkStart w:id="8491" w:name="_Toc67054609"/>
      <w:bookmarkStart w:id="8492" w:name="_Toc67061607"/>
      <w:bookmarkStart w:id="8493" w:name="_Toc74735125"/>
      <w:bookmarkStart w:id="8494" w:name="_Toc74753368"/>
      <w:bookmarkStart w:id="8495" w:name="_Toc76507627"/>
      <w:bookmarkStart w:id="8496" w:name="_Toc83109236"/>
      <w:bookmarkStart w:id="8497" w:name="_Toc89878049"/>
      <w:bookmarkStart w:id="8498" w:name="_Toc98709900"/>
      <w:bookmarkStart w:id="8499" w:name="_Toc105691715"/>
      <w:bookmarkStart w:id="8500" w:name="_Toc105694029"/>
      <w:bookmarkStart w:id="8501" w:name="_Toc123139365"/>
      <w:bookmarkStart w:id="8502" w:name="_Toc124166165"/>
      <w:bookmarkStart w:id="8503" w:name="_Toc130923038"/>
      <w:bookmarkStart w:id="8504" w:name="_Toc137303450"/>
      <w:bookmarkStart w:id="8505" w:name="_Toc138889674"/>
      <w:bookmarkStart w:id="8506" w:name="_Toc145111486"/>
      <w:bookmarkStart w:id="8507" w:name="_Toc155265462"/>
      <w:bookmarkStart w:id="8508" w:name="_Toc161853037"/>
      <w:r w:rsidRPr="00090C64">
        <w:t>6.8.5.1.3</w:t>
      </w:r>
      <w:r w:rsidRPr="00090C64">
        <w:tab/>
        <w:t>Additional test requirement (BC3)</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509" w:name="_Toc61127596"/>
      <w:bookmarkStart w:id="8510" w:name="_Toc67054610"/>
      <w:bookmarkStart w:id="8511" w:name="_Toc67061608"/>
      <w:bookmarkStart w:id="8512" w:name="_Toc74735126"/>
      <w:bookmarkStart w:id="8513" w:name="_Toc74753369"/>
      <w:bookmarkStart w:id="8514" w:name="_Toc76507628"/>
      <w:bookmarkStart w:id="8515" w:name="_Toc83109237"/>
      <w:bookmarkStart w:id="8516" w:name="_Toc89878050"/>
      <w:bookmarkStart w:id="8517" w:name="_Toc98709901"/>
      <w:bookmarkStart w:id="8518" w:name="_Toc105691716"/>
      <w:bookmarkStart w:id="8519" w:name="_Toc105694030"/>
      <w:bookmarkStart w:id="8520" w:name="_Toc123139366"/>
      <w:bookmarkStart w:id="8521" w:name="_Toc124166166"/>
      <w:bookmarkStart w:id="8522" w:name="_Toc130923039"/>
      <w:bookmarkStart w:id="8523" w:name="_Toc137303451"/>
      <w:bookmarkStart w:id="8524" w:name="_Toc138889675"/>
      <w:bookmarkStart w:id="8525" w:name="_Toc145111487"/>
      <w:bookmarkStart w:id="8526" w:name="_Toc155265463"/>
      <w:bookmarkStart w:id="8527" w:name="_Toc161853038"/>
      <w:r w:rsidRPr="00090C64">
        <w:t>6.8.5.2</w:t>
      </w:r>
      <w:r w:rsidRPr="00090C64">
        <w:tab/>
        <w:t>Single RAT UTRA operation</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33AD6F6E" w14:textId="77777777" w:rsidR="00D57C09" w:rsidRPr="00090C64" w:rsidRDefault="00D57C09" w:rsidP="005D2715">
      <w:pPr>
        <w:pStyle w:val="Heading5"/>
      </w:pPr>
      <w:bookmarkStart w:id="8528" w:name="_Toc61127597"/>
      <w:bookmarkStart w:id="8529" w:name="_Toc67054611"/>
      <w:bookmarkStart w:id="8530" w:name="_Toc67061609"/>
      <w:bookmarkStart w:id="8531" w:name="_Toc74735127"/>
      <w:bookmarkStart w:id="8532" w:name="_Toc74753370"/>
      <w:bookmarkStart w:id="8533" w:name="_Toc76507629"/>
      <w:bookmarkStart w:id="8534" w:name="_Toc83109238"/>
      <w:bookmarkStart w:id="8535" w:name="_Toc89878051"/>
      <w:bookmarkStart w:id="8536" w:name="_Toc98709902"/>
      <w:bookmarkStart w:id="8537" w:name="_Toc105691717"/>
      <w:bookmarkStart w:id="8538" w:name="_Toc105694031"/>
      <w:bookmarkStart w:id="8539" w:name="_Toc123139367"/>
      <w:bookmarkStart w:id="8540" w:name="_Toc124166167"/>
      <w:bookmarkStart w:id="8541" w:name="_Toc130923040"/>
      <w:bookmarkStart w:id="8542" w:name="_Toc137303452"/>
      <w:bookmarkStart w:id="8543" w:name="_Toc138889676"/>
      <w:bookmarkStart w:id="8544" w:name="_Toc145111488"/>
      <w:bookmarkStart w:id="8545" w:name="_Toc155265464"/>
      <w:bookmarkStart w:id="8546" w:name="_Toc161853039"/>
      <w:r w:rsidRPr="00090C64">
        <w:t>6.8.5.2.1</w:t>
      </w:r>
      <w:r w:rsidRPr="00090C64">
        <w:tab/>
        <w:t>General test requirement for UTRA FDD</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547" w:name="_Hlk505246740"/>
      <w:r w:rsidRPr="00090C64">
        <w:t>6.8.5.2.1-1</w:t>
      </w:r>
      <w:bookmarkEnd w:id="8547"/>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548" w:name="_Toc61127598"/>
      <w:bookmarkStart w:id="8549" w:name="_Toc67054612"/>
      <w:bookmarkStart w:id="8550" w:name="_Toc67061610"/>
      <w:bookmarkStart w:id="8551" w:name="_Toc74735128"/>
      <w:bookmarkStart w:id="8552" w:name="_Toc74753371"/>
      <w:bookmarkStart w:id="8553" w:name="_Toc76507630"/>
      <w:bookmarkStart w:id="8554" w:name="_Toc83109239"/>
      <w:bookmarkStart w:id="8555" w:name="_Toc89878052"/>
      <w:bookmarkStart w:id="8556" w:name="_Toc98709903"/>
      <w:bookmarkStart w:id="8557" w:name="_Toc105691718"/>
      <w:bookmarkStart w:id="8558" w:name="_Toc105694032"/>
      <w:bookmarkStart w:id="8559" w:name="_Toc123139368"/>
      <w:bookmarkStart w:id="8560" w:name="_Toc124166168"/>
      <w:bookmarkStart w:id="8561" w:name="_Toc130923041"/>
      <w:bookmarkStart w:id="8562" w:name="_Toc137303453"/>
      <w:bookmarkStart w:id="8563" w:name="_Toc138889677"/>
      <w:bookmarkStart w:id="8564" w:name="_Toc145111489"/>
      <w:bookmarkStart w:id="8565" w:name="_Toc155265465"/>
      <w:bookmarkStart w:id="8566" w:name="_Toc161853040"/>
      <w:r w:rsidRPr="00090C64">
        <w:t>6.8.5.3</w:t>
      </w:r>
      <w:r w:rsidRPr="00090C64">
        <w:tab/>
        <w:t>Single RAT E-UTRA operation</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7A7064CB" w14:textId="77777777" w:rsidR="00D57C09" w:rsidRPr="00090C64" w:rsidRDefault="00D57C09" w:rsidP="005D2715">
      <w:pPr>
        <w:pStyle w:val="Heading5"/>
      </w:pPr>
      <w:bookmarkStart w:id="8567" w:name="_Toc61127599"/>
      <w:bookmarkStart w:id="8568" w:name="_Toc67054613"/>
      <w:bookmarkStart w:id="8569" w:name="_Toc67061611"/>
      <w:bookmarkStart w:id="8570" w:name="_Toc74735129"/>
      <w:bookmarkStart w:id="8571" w:name="_Toc74753372"/>
      <w:bookmarkStart w:id="8572" w:name="_Toc76507631"/>
      <w:bookmarkStart w:id="8573" w:name="_Toc83109240"/>
      <w:bookmarkStart w:id="8574" w:name="_Toc89878053"/>
      <w:bookmarkStart w:id="8575" w:name="_Toc98709904"/>
      <w:bookmarkStart w:id="8576" w:name="_Toc105691719"/>
      <w:bookmarkStart w:id="8577" w:name="_Toc105694033"/>
      <w:bookmarkStart w:id="8578" w:name="_Toc123139369"/>
      <w:bookmarkStart w:id="8579" w:name="_Toc124166169"/>
      <w:bookmarkStart w:id="8580" w:name="_Toc130923042"/>
      <w:bookmarkStart w:id="8581" w:name="_Toc137303454"/>
      <w:bookmarkStart w:id="8582" w:name="_Toc138889678"/>
      <w:bookmarkStart w:id="8583" w:name="_Toc145111490"/>
      <w:bookmarkStart w:id="8584" w:name="_Toc155265466"/>
      <w:bookmarkStart w:id="8585" w:name="_Toc161853041"/>
      <w:r w:rsidRPr="00090C64">
        <w:t>6.8.5.3.1</w:t>
      </w:r>
      <w:r w:rsidRPr="00090C64">
        <w:tab/>
        <w:t>General test requirement</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586" w:name="_Toc61117240"/>
      <w:bookmarkStart w:id="8587" w:name="_Toc67081092"/>
      <w:bookmarkStart w:id="8588" w:name="_Toc68770444"/>
      <w:bookmarkStart w:id="8589" w:name="_Toc74735130"/>
      <w:bookmarkStart w:id="8590" w:name="_Toc74753373"/>
      <w:bookmarkStart w:id="8591" w:name="_Toc76507632"/>
      <w:bookmarkStart w:id="8592" w:name="_Toc83109241"/>
      <w:bookmarkStart w:id="8593" w:name="_Toc89878054"/>
      <w:bookmarkStart w:id="8594" w:name="_Toc98709905"/>
      <w:bookmarkStart w:id="8595" w:name="_Toc105691720"/>
      <w:bookmarkStart w:id="8596" w:name="_Toc105694034"/>
      <w:bookmarkStart w:id="8597" w:name="_Toc123139370"/>
      <w:bookmarkStart w:id="8598" w:name="_Toc124166170"/>
      <w:bookmarkStart w:id="8599" w:name="_Toc130923043"/>
      <w:bookmarkStart w:id="8600" w:name="_Toc137303455"/>
      <w:bookmarkStart w:id="8601" w:name="_Toc138889679"/>
      <w:bookmarkStart w:id="8602" w:name="_Toc145111491"/>
      <w:bookmarkStart w:id="8603" w:name="_Toc155265467"/>
      <w:bookmarkStart w:id="8604" w:name="_Toc161853042"/>
      <w:r w:rsidRPr="00B20AE8">
        <w:t>6.8.5.3.</w:t>
      </w:r>
      <w:r w:rsidRPr="00B20AE8">
        <w:rPr>
          <w:lang w:val="en-US"/>
        </w:rPr>
        <w:t>2</w:t>
      </w:r>
      <w:r w:rsidRPr="00B20AE8">
        <w:tab/>
      </w:r>
      <w:bookmarkEnd w:id="8586"/>
      <w:bookmarkEnd w:id="8587"/>
      <w:bookmarkEnd w:id="8588"/>
      <w:r>
        <w:t>Void</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605" w:name="_Toc21125200"/>
      <w:bookmarkStart w:id="8606" w:name="_Toc29768190"/>
      <w:bookmarkStart w:id="8607" w:name="_Toc36044632"/>
      <w:bookmarkStart w:id="8608" w:name="_Toc37230537"/>
      <w:bookmarkStart w:id="8609" w:name="_Toc45907680"/>
      <w:bookmarkStart w:id="8610" w:name="_Toc53181785"/>
      <w:bookmarkStart w:id="8611" w:name="_Toc61127601"/>
      <w:bookmarkStart w:id="8612" w:name="_Toc67054615"/>
      <w:bookmarkStart w:id="8613" w:name="_Toc67061613"/>
      <w:bookmarkStart w:id="8614" w:name="_Toc74735131"/>
      <w:bookmarkStart w:id="8615" w:name="_Toc74753374"/>
      <w:bookmarkStart w:id="8616" w:name="_Toc76507633"/>
      <w:bookmarkStart w:id="8617" w:name="_Toc83109242"/>
      <w:bookmarkStart w:id="8618" w:name="_Toc89878055"/>
      <w:bookmarkStart w:id="8619" w:name="_Toc98709906"/>
      <w:bookmarkStart w:id="8620" w:name="_Toc105691721"/>
      <w:bookmarkStart w:id="8621" w:name="_Toc105694035"/>
      <w:bookmarkStart w:id="8622" w:name="_Toc123139371"/>
      <w:bookmarkStart w:id="8623" w:name="_Toc124166171"/>
      <w:bookmarkStart w:id="8624" w:name="_Toc130923044"/>
      <w:bookmarkStart w:id="8625" w:name="_Toc137303456"/>
      <w:bookmarkStart w:id="8626" w:name="_Toc138889680"/>
      <w:bookmarkStart w:id="8627" w:name="_Toc145111492"/>
      <w:bookmarkStart w:id="8628" w:name="_Toc155265468"/>
      <w:bookmarkStart w:id="8629" w:name="_Toc161853043"/>
      <w:r w:rsidRPr="00090C64">
        <w:rPr>
          <w:lang w:eastAsia="zh-CN"/>
        </w:rPr>
        <w:t>7</w:t>
      </w:r>
      <w:r w:rsidRPr="00090C64">
        <w:rPr>
          <w:lang w:eastAsia="zh-CN"/>
        </w:rPr>
        <w:tab/>
        <w:t>Radiated receiver characteristics</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0651E2E9" w14:textId="77777777" w:rsidR="00D57C09" w:rsidRPr="00090C64" w:rsidRDefault="00D57C09" w:rsidP="00D57C09">
      <w:pPr>
        <w:pStyle w:val="Heading2"/>
        <w:rPr>
          <w:lang w:eastAsia="zh-CN"/>
        </w:rPr>
      </w:pPr>
      <w:bookmarkStart w:id="8630" w:name="_Toc21125201"/>
      <w:bookmarkStart w:id="8631" w:name="_Toc29768191"/>
      <w:bookmarkStart w:id="8632" w:name="_Toc36044633"/>
      <w:bookmarkStart w:id="8633" w:name="_Toc37230538"/>
      <w:bookmarkStart w:id="8634" w:name="_Toc45907681"/>
      <w:bookmarkStart w:id="8635" w:name="_Toc53181786"/>
      <w:bookmarkStart w:id="8636" w:name="_Toc61127602"/>
      <w:bookmarkStart w:id="8637" w:name="_Toc67054616"/>
      <w:bookmarkStart w:id="8638" w:name="_Toc67061614"/>
      <w:bookmarkStart w:id="8639" w:name="_Toc74735132"/>
      <w:bookmarkStart w:id="8640" w:name="_Toc74753375"/>
      <w:bookmarkStart w:id="8641" w:name="_Toc76507634"/>
      <w:bookmarkStart w:id="8642" w:name="_Toc83109243"/>
      <w:bookmarkStart w:id="8643" w:name="_Toc89878056"/>
      <w:bookmarkStart w:id="8644" w:name="_Toc98709907"/>
      <w:bookmarkStart w:id="8645" w:name="_Toc105691722"/>
      <w:bookmarkStart w:id="8646" w:name="_Toc105694036"/>
      <w:bookmarkStart w:id="8647" w:name="_Toc123139372"/>
      <w:bookmarkStart w:id="8648" w:name="_Toc124166172"/>
      <w:bookmarkStart w:id="8649" w:name="_Toc130923045"/>
      <w:bookmarkStart w:id="8650" w:name="_Toc137303457"/>
      <w:bookmarkStart w:id="8651" w:name="_Toc138889681"/>
      <w:bookmarkStart w:id="8652" w:name="_Toc145111493"/>
      <w:bookmarkStart w:id="8653" w:name="_Toc155265469"/>
      <w:bookmarkStart w:id="8654" w:name="_Toc161853044"/>
      <w:r w:rsidRPr="00090C64">
        <w:rPr>
          <w:lang w:eastAsia="zh-CN"/>
        </w:rPr>
        <w:t>7.1</w:t>
      </w:r>
      <w:r w:rsidRPr="00090C64">
        <w:rPr>
          <w:lang w:eastAsia="zh-CN"/>
        </w:rPr>
        <w:tab/>
        <w:t>General</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655" w:name="_Toc21125202"/>
      <w:bookmarkStart w:id="8656" w:name="_Toc29768192"/>
      <w:bookmarkStart w:id="8657" w:name="_Toc36044634"/>
      <w:bookmarkStart w:id="8658" w:name="_Toc37230539"/>
      <w:bookmarkStart w:id="8659" w:name="_Toc45907682"/>
      <w:bookmarkStart w:id="8660" w:name="_Toc53181787"/>
      <w:bookmarkStart w:id="8661" w:name="_Toc61127603"/>
      <w:bookmarkStart w:id="8662" w:name="_Toc67054617"/>
      <w:bookmarkStart w:id="8663" w:name="_Toc67061615"/>
      <w:bookmarkStart w:id="8664" w:name="_Toc74735133"/>
      <w:bookmarkStart w:id="8665" w:name="_Toc74753376"/>
      <w:bookmarkStart w:id="8666" w:name="_Toc76507635"/>
      <w:bookmarkStart w:id="8667" w:name="_Toc83109244"/>
      <w:bookmarkStart w:id="8668" w:name="_Toc89878057"/>
      <w:bookmarkStart w:id="8669" w:name="_Toc98709908"/>
      <w:bookmarkStart w:id="8670" w:name="_Toc105691723"/>
      <w:bookmarkStart w:id="8671" w:name="_Toc105694037"/>
      <w:bookmarkStart w:id="8672" w:name="_Toc123139373"/>
      <w:bookmarkStart w:id="8673" w:name="_Toc124166173"/>
      <w:bookmarkStart w:id="8674" w:name="_Toc130923046"/>
      <w:bookmarkStart w:id="8675" w:name="_Toc137303458"/>
      <w:bookmarkStart w:id="8676" w:name="_Toc138889682"/>
      <w:bookmarkStart w:id="8677" w:name="_Toc145111494"/>
      <w:bookmarkStart w:id="8678" w:name="_Toc155265470"/>
      <w:bookmarkStart w:id="8679" w:name="_Toc161853045"/>
      <w:r w:rsidRPr="00090C64">
        <w:rPr>
          <w:lang w:eastAsia="zh-CN"/>
        </w:rPr>
        <w:t>7.2</w:t>
      </w:r>
      <w:r w:rsidRPr="00090C64">
        <w:rPr>
          <w:lang w:eastAsia="zh-CN"/>
        </w:rPr>
        <w:tab/>
        <w:t>OTA sensitivity</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1EC7F05F" w14:textId="77777777" w:rsidR="00D57C09" w:rsidRPr="00090C64" w:rsidRDefault="00D57C09" w:rsidP="00D57C09">
      <w:pPr>
        <w:pStyle w:val="Heading3"/>
      </w:pPr>
      <w:bookmarkStart w:id="8680" w:name="_Toc21125203"/>
      <w:bookmarkStart w:id="8681" w:name="_Toc29768193"/>
      <w:bookmarkStart w:id="8682" w:name="_Toc36044635"/>
      <w:bookmarkStart w:id="8683" w:name="_Toc37230540"/>
      <w:bookmarkStart w:id="8684" w:name="_Toc45907683"/>
      <w:bookmarkStart w:id="8685" w:name="_Toc53181788"/>
      <w:bookmarkStart w:id="8686" w:name="_Toc61127604"/>
      <w:bookmarkStart w:id="8687" w:name="_Toc67054618"/>
      <w:bookmarkStart w:id="8688" w:name="_Toc67061616"/>
      <w:bookmarkStart w:id="8689" w:name="_Toc74735134"/>
      <w:bookmarkStart w:id="8690" w:name="_Toc74753377"/>
      <w:bookmarkStart w:id="8691" w:name="_Toc76507636"/>
      <w:bookmarkStart w:id="8692" w:name="_Toc83109245"/>
      <w:bookmarkStart w:id="8693" w:name="_Toc89878058"/>
      <w:bookmarkStart w:id="8694" w:name="_Toc98709909"/>
      <w:bookmarkStart w:id="8695" w:name="_Toc105691724"/>
      <w:bookmarkStart w:id="8696" w:name="_Toc105694038"/>
      <w:bookmarkStart w:id="8697" w:name="_Toc123139374"/>
      <w:bookmarkStart w:id="8698" w:name="_Toc124166174"/>
      <w:bookmarkStart w:id="8699" w:name="_Toc130923047"/>
      <w:bookmarkStart w:id="8700" w:name="_Toc137303459"/>
      <w:bookmarkStart w:id="8701" w:name="_Toc138889683"/>
      <w:bookmarkStart w:id="8702" w:name="_Toc145111495"/>
      <w:bookmarkStart w:id="8703" w:name="_Toc155265471"/>
      <w:bookmarkStart w:id="8704" w:name="_Toc161853046"/>
      <w:r w:rsidRPr="00090C64">
        <w:t>7.2.1</w:t>
      </w:r>
      <w:r w:rsidRPr="00090C64">
        <w:tab/>
        <w:t>Definition and applicability</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705" w:name="_Toc21125204"/>
      <w:bookmarkStart w:id="8706" w:name="_Toc29768194"/>
      <w:bookmarkStart w:id="8707" w:name="_Toc36044636"/>
      <w:bookmarkStart w:id="8708" w:name="_Toc37230541"/>
      <w:bookmarkStart w:id="8709" w:name="_Toc45907684"/>
      <w:bookmarkStart w:id="8710" w:name="_Toc53181789"/>
      <w:bookmarkStart w:id="8711" w:name="_Toc61127605"/>
      <w:bookmarkStart w:id="8712" w:name="_Toc67054619"/>
      <w:bookmarkStart w:id="8713" w:name="_Toc67061617"/>
      <w:bookmarkStart w:id="8714" w:name="_Toc74735135"/>
      <w:bookmarkStart w:id="8715" w:name="_Toc74753378"/>
      <w:bookmarkStart w:id="8716" w:name="_Toc76507637"/>
      <w:bookmarkStart w:id="8717" w:name="_Toc83109246"/>
      <w:bookmarkStart w:id="8718" w:name="_Toc89878059"/>
      <w:bookmarkStart w:id="8719" w:name="_Toc98709910"/>
      <w:bookmarkStart w:id="8720" w:name="_Toc105691725"/>
      <w:bookmarkStart w:id="8721" w:name="_Toc105694039"/>
      <w:bookmarkStart w:id="8722" w:name="_Toc123139375"/>
      <w:bookmarkStart w:id="8723" w:name="_Toc124166175"/>
      <w:bookmarkStart w:id="8724" w:name="_Toc130923048"/>
      <w:bookmarkStart w:id="8725" w:name="_Toc137303460"/>
      <w:bookmarkStart w:id="8726" w:name="_Toc138889684"/>
      <w:bookmarkStart w:id="8727" w:name="_Toc145111496"/>
      <w:bookmarkStart w:id="8728" w:name="_Toc155265472"/>
      <w:bookmarkStart w:id="8729" w:name="_Toc161853047"/>
      <w:r w:rsidRPr="00090C64">
        <w:t>7.2.2</w:t>
      </w:r>
      <w:r w:rsidRPr="00090C64">
        <w:tab/>
        <w:t>Minimum Requirement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730" w:name="_Toc21125205"/>
      <w:bookmarkStart w:id="8731" w:name="_Toc29768195"/>
      <w:bookmarkStart w:id="8732" w:name="_Toc36044637"/>
      <w:bookmarkStart w:id="8733" w:name="_Toc37230542"/>
      <w:bookmarkStart w:id="8734" w:name="_Toc45907685"/>
      <w:bookmarkStart w:id="8735" w:name="_Toc53181790"/>
      <w:bookmarkStart w:id="8736" w:name="_Toc61127606"/>
      <w:bookmarkStart w:id="8737" w:name="_Toc67054620"/>
      <w:bookmarkStart w:id="8738" w:name="_Toc67061618"/>
      <w:bookmarkStart w:id="8739" w:name="_Toc74735136"/>
      <w:bookmarkStart w:id="8740" w:name="_Toc74753379"/>
      <w:bookmarkStart w:id="8741" w:name="_Toc76507638"/>
      <w:bookmarkStart w:id="8742" w:name="_Toc83109247"/>
      <w:bookmarkStart w:id="8743" w:name="_Toc89878060"/>
      <w:bookmarkStart w:id="8744" w:name="_Toc98709911"/>
      <w:bookmarkStart w:id="8745" w:name="_Toc105691726"/>
      <w:bookmarkStart w:id="8746" w:name="_Toc105694040"/>
      <w:bookmarkStart w:id="8747" w:name="_Toc123139376"/>
      <w:bookmarkStart w:id="8748" w:name="_Toc124166176"/>
      <w:bookmarkStart w:id="8749" w:name="_Toc130923049"/>
      <w:bookmarkStart w:id="8750" w:name="_Toc137303461"/>
      <w:bookmarkStart w:id="8751" w:name="_Toc138889685"/>
      <w:bookmarkStart w:id="8752" w:name="_Toc145111497"/>
      <w:bookmarkStart w:id="8753" w:name="_Toc155265473"/>
      <w:bookmarkStart w:id="8754" w:name="_Toc161853048"/>
      <w:r w:rsidRPr="00090C64">
        <w:t>7.2.3</w:t>
      </w:r>
      <w:r w:rsidRPr="00090C64">
        <w:tab/>
        <w:t>Test Purpose</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755" w:name="_Toc21125206"/>
      <w:bookmarkStart w:id="8756" w:name="_Toc29768196"/>
      <w:bookmarkStart w:id="8757" w:name="_Toc36044638"/>
      <w:bookmarkStart w:id="8758" w:name="_Toc37230543"/>
      <w:bookmarkStart w:id="8759" w:name="_Toc45907686"/>
      <w:bookmarkStart w:id="8760" w:name="_Toc53181791"/>
      <w:bookmarkStart w:id="8761" w:name="_Toc61127607"/>
      <w:bookmarkStart w:id="8762" w:name="_Toc67054621"/>
      <w:bookmarkStart w:id="8763" w:name="_Toc67061619"/>
      <w:bookmarkStart w:id="8764" w:name="_Toc74735137"/>
      <w:bookmarkStart w:id="8765" w:name="_Toc74753380"/>
      <w:bookmarkStart w:id="8766" w:name="_Toc76507639"/>
      <w:bookmarkStart w:id="8767" w:name="_Toc83109248"/>
      <w:bookmarkStart w:id="8768" w:name="_Toc89878061"/>
      <w:bookmarkStart w:id="8769" w:name="_Toc98709912"/>
      <w:bookmarkStart w:id="8770" w:name="_Toc105691727"/>
      <w:bookmarkStart w:id="8771" w:name="_Toc105694041"/>
      <w:bookmarkStart w:id="8772" w:name="_Toc123139377"/>
      <w:bookmarkStart w:id="8773" w:name="_Toc124166177"/>
      <w:bookmarkStart w:id="8774" w:name="_Toc130923050"/>
      <w:bookmarkStart w:id="8775" w:name="_Toc137303462"/>
      <w:bookmarkStart w:id="8776" w:name="_Toc138889686"/>
      <w:bookmarkStart w:id="8777" w:name="_Toc145111498"/>
      <w:bookmarkStart w:id="8778" w:name="_Toc155265474"/>
      <w:bookmarkStart w:id="8779" w:name="_Toc161853049"/>
      <w:r w:rsidRPr="00090C64">
        <w:t>7.2.4</w:t>
      </w:r>
      <w:r w:rsidRPr="00090C64">
        <w:tab/>
        <w:t>Method of test</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188FCC78" w14:textId="77777777" w:rsidR="00D57C09" w:rsidRPr="00090C64" w:rsidRDefault="00D57C09" w:rsidP="00D57C09">
      <w:pPr>
        <w:pStyle w:val="Heading4"/>
      </w:pPr>
      <w:bookmarkStart w:id="8780" w:name="_Toc21125207"/>
      <w:bookmarkStart w:id="8781" w:name="_Toc29768197"/>
      <w:bookmarkStart w:id="8782" w:name="_Toc36044639"/>
      <w:bookmarkStart w:id="8783" w:name="_Toc37230544"/>
      <w:bookmarkStart w:id="8784" w:name="_Toc45907687"/>
      <w:bookmarkStart w:id="8785" w:name="_Toc53181792"/>
      <w:bookmarkStart w:id="8786" w:name="_Toc61127608"/>
      <w:bookmarkStart w:id="8787" w:name="_Toc67054622"/>
      <w:bookmarkStart w:id="8788" w:name="_Toc67061620"/>
      <w:bookmarkStart w:id="8789" w:name="_Toc74735138"/>
      <w:bookmarkStart w:id="8790" w:name="_Toc74753381"/>
      <w:bookmarkStart w:id="8791" w:name="_Toc76507640"/>
      <w:bookmarkStart w:id="8792" w:name="_Toc83109249"/>
      <w:bookmarkStart w:id="8793" w:name="_Toc89878062"/>
      <w:bookmarkStart w:id="8794" w:name="_Toc98709913"/>
      <w:bookmarkStart w:id="8795" w:name="_Toc105691728"/>
      <w:bookmarkStart w:id="8796" w:name="_Toc105694042"/>
      <w:bookmarkStart w:id="8797" w:name="_Toc123139378"/>
      <w:bookmarkStart w:id="8798" w:name="_Toc124166178"/>
      <w:bookmarkStart w:id="8799" w:name="_Toc130923051"/>
      <w:bookmarkStart w:id="8800" w:name="_Toc137303463"/>
      <w:bookmarkStart w:id="8801" w:name="_Toc138889687"/>
      <w:bookmarkStart w:id="8802" w:name="_Toc145111499"/>
      <w:bookmarkStart w:id="8803" w:name="_Toc155265475"/>
      <w:bookmarkStart w:id="8804" w:name="_Toc161853050"/>
      <w:r w:rsidRPr="00090C64">
        <w:t>7.2.4.1</w:t>
      </w:r>
      <w:r w:rsidRPr="00090C64">
        <w:tab/>
        <w:t>Initial conditions</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805" w:name="_Toc21125208"/>
      <w:bookmarkStart w:id="8806" w:name="_Toc29768198"/>
      <w:bookmarkStart w:id="8807" w:name="_Toc36044640"/>
      <w:bookmarkStart w:id="8808" w:name="_Toc37230545"/>
      <w:bookmarkStart w:id="8809" w:name="_Toc45907688"/>
      <w:bookmarkStart w:id="8810" w:name="_Toc53181793"/>
      <w:bookmarkStart w:id="8811" w:name="_Toc61127609"/>
      <w:bookmarkStart w:id="8812" w:name="_Toc67054623"/>
      <w:bookmarkStart w:id="8813" w:name="_Toc67061621"/>
      <w:bookmarkStart w:id="8814" w:name="_Toc74735139"/>
      <w:bookmarkStart w:id="8815" w:name="_Toc74753382"/>
      <w:bookmarkStart w:id="8816" w:name="_Toc76507641"/>
      <w:bookmarkStart w:id="8817" w:name="_Toc83109250"/>
      <w:bookmarkStart w:id="8818" w:name="_Toc89878063"/>
      <w:bookmarkStart w:id="8819" w:name="_Toc98709914"/>
      <w:bookmarkStart w:id="8820" w:name="_Toc105691729"/>
      <w:bookmarkStart w:id="8821" w:name="_Toc105694043"/>
      <w:bookmarkStart w:id="8822" w:name="_Toc123139379"/>
      <w:bookmarkStart w:id="8823" w:name="_Toc124166179"/>
      <w:bookmarkStart w:id="8824" w:name="_Toc130923052"/>
      <w:bookmarkStart w:id="8825" w:name="_Toc137303464"/>
      <w:bookmarkStart w:id="8826" w:name="_Toc138889688"/>
      <w:bookmarkStart w:id="8827" w:name="_Toc145111500"/>
      <w:bookmarkStart w:id="8828" w:name="_Toc155265476"/>
      <w:bookmarkStart w:id="8829" w:name="_Toc161853051"/>
      <w:r w:rsidRPr="00090C64">
        <w:t>7.2.4.2</w:t>
      </w:r>
      <w:r w:rsidRPr="00090C64">
        <w:tab/>
        <w:t>Procedure</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830" w:name="_Toc21125209"/>
      <w:bookmarkStart w:id="8831" w:name="_Toc29768199"/>
      <w:bookmarkStart w:id="8832" w:name="_Toc36044641"/>
      <w:bookmarkStart w:id="8833" w:name="_Toc37230546"/>
      <w:bookmarkStart w:id="8834" w:name="_Toc45907689"/>
      <w:bookmarkStart w:id="8835" w:name="_Toc53181794"/>
      <w:bookmarkStart w:id="8836" w:name="_Toc61127610"/>
      <w:bookmarkStart w:id="8837" w:name="_Toc67054624"/>
      <w:bookmarkStart w:id="8838" w:name="_Toc67061622"/>
      <w:bookmarkStart w:id="8839" w:name="_Toc74735140"/>
      <w:bookmarkStart w:id="8840" w:name="_Toc74753383"/>
      <w:bookmarkStart w:id="8841" w:name="_Toc76507642"/>
      <w:bookmarkStart w:id="8842" w:name="_Toc83109251"/>
      <w:bookmarkStart w:id="8843" w:name="_Toc89878064"/>
      <w:bookmarkStart w:id="8844" w:name="_Toc98709915"/>
      <w:bookmarkStart w:id="8845" w:name="_Toc105691730"/>
      <w:bookmarkStart w:id="8846" w:name="_Toc105694044"/>
      <w:bookmarkStart w:id="8847" w:name="_Toc123139380"/>
      <w:bookmarkStart w:id="8848" w:name="_Toc124166180"/>
      <w:bookmarkStart w:id="8849" w:name="_Toc130923053"/>
      <w:bookmarkStart w:id="8850" w:name="_Toc137303465"/>
      <w:bookmarkStart w:id="8851" w:name="_Toc138889689"/>
      <w:bookmarkStart w:id="8852" w:name="_Toc145111501"/>
      <w:bookmarkStart w:id="8853" w:name="_Toc155265477"/>
      <w:bookmarkStart w:id="8854" w:name="_Toc161853052"/>
      <w:r w:rsidRPr="00090C64">
        <w:t>7.2.5</w:t>
      </w:r>
      <w:r w:rsidRPr="00090C64">
        <w:tab/>
        <w:t>Test Requirements</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3DB6E02E" w14:textId="77777777" w:rsidR="00D57C09" w:rsidRPr="00090C64" w:rsidRDefault="00D57C09" w:rsidP="00D57C09">
      <w:pPr>
        <w:pStyle w:val="Heading4"/>
      </w:pPr>
      <w:bookmarkStart w:id="8855" w:name="_Toc21125210"/>
      <w:bookmarkStart w:id="8856" w:name="_Toc29768200"/>
      <w:bookmarkStart w:id="8857" w:name="_Toc36044642"/>
      <w:bookmarkStart w:id="8858" w:name="_Toc37230547"/>
      <w:bookmarkStart w:id="8859" w:name="_Toc45907690"/>
      <w:bookmarkStart w:id="8860" w:name="_Toc53181795"/>
      <w:bookmarkStart w:id="8861" w:name="_Toc61127611"/>
      <w:bookmarkStart w:id="8862" w:name="_Toc67054625"/>
      <w:bookmarkStart w:id="8863" w:name="_Toc67061623"/>
      <w:bookmarkStart w:id="8864" w:name="_Toc74735141"/>
      <w:bookmarkStart w:id="8865" w:name="_Toc74753384"/>
      <w:bookmarkStart w:id="8866" w:name="_Toc76507643"/>
      <w:bookmarkStart w:id="8867" w:name="_Toc83109252"/>
      <w:bookmarkStart w:id="8868" w:name="_Toc89878065"/>
      <w:bookmarkStart w:id="8869" w:name="_Toc98709916"/>
      <w:bookmarkStart w:id="8870" w:name="_Toc105691731"/>
      <w:bookmarkStart w:id="8871" w:name="_Toc105694045"/>
      <w:bookmarkStart w:id="8872" w:name="_Toc123139381"/>
      <w:bookmarkStart w:id="8873" w:name="_Toc124166181"/>
      <w:bookmarkStart w:id="8874" w:name="_Toc130923054"/>
      <w:bookmarkStart w:id="8875" w:name="_Toc137303466"/>
      <w:bookmarkStart w:id="8876" w:name="_Toc138889690"/>
      <w:bookmarkStart w:id="8877" w:name="_Toc145111502"/>
      <w:bookmarkStart w:id="8878" w:name="_Toc155265478"/>
      <w:bookmarkStart w:id="8879" w:name="_Toc161853053"/>
      <w:r w:rsidRPr="00090C64">
        <w:t>7.2.5.1</w:t>
      </w:r>
      <w:r w:rsidRPr="00090C64">
        <w:tab/>
        <w:t>General</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880" w:name="_Toc21125211"/>
      <w:bookmarkStart w:id="8881" w:name="_Toc29768201"/>
      <w:bookmarkStart w:id="8882" w:name="_Toc36044643"/>
      <w:bookmarkStart w:id="8883" w:name="_Toc37230548"/>
      <w:bookmarkStart w:id="8884" w:name="_Toc45907691"/>
      <w:bookmarkStart w:id="8885" w:name="_Toc53181796"/>
      <w:bookmarkStart w:id="8886" w:name="_Toc61127612"/>
      <w:bookmarkStart w:id="8887" w:name="_Toc67054626"/>
      <w:bookmarkStart w:id="8888" w:name="_Toc67061624"/>
      <w:bookmarkStart w:id="8889" w:name="_Toc74735142"/>
      <w:bookmarkStart w:id="8890" w:name="_Toc74753385"/>
      <w:bookmarkStart w:id="8891" w:name="_Toc76507644"/>
      <w:bookmarkStart w:id="8892" w:name="_Toc83109253"/>
      <w:bookmarkStart w:id="8893" w:name="_Toc89878066"/>
      <w:bookmarkStart w:id="8894" w:name="_Toc98709917"/>
      <w:bookmarkStart w:id="8895" w:name="_Toc105691732"/>
      <w:bookmarkStart w:id="8896" w:name="_Toc105694046"/>
      <w:bookmarkStart w:id="8897" w:name="_Toc123139382"/>
      <w:bookmarkStart w:id="8898" w:name="_Toc124166182"/>
      <w:bookmarkStart w:id="8899" w:name="_Toc130923055"/>
      <w:bookmarkStart w:id="8900" w:name="_Toc137303467"/>
      <w:bookmarkStart w:id="8901" w:name="_Toc138889691"/>
      <w:bookmarkStart w:id="8902" w:name="_Toc145111503"/>
      <w:bookmarkStart w:id="8903" w:name="_Toc155265479"/>
      <w:bookmarkStart w:id="8904" w:name="_Toc161853054"/>
      <w:r w:rsidRPr="00090C64">
        <w:t>7.2.5.2</w:t>
      </w:r>
      <w:r w:rsidRPr="00090C64">
        <w:tab/>
        <w:t>UTRA FDD Test Requirements</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8905" w:name="_Toc21125212"/>
      <w:bookmarkStart w:id="8906" w:name="_Toc29768202"/>
      <w:bookmarkStart w:id="8907" w:name="_Toc36044644"/>
      <w:bookmarkStart w:id="8908" w:name="_Toc37230549"/>
      <w:bookmarkStart w:id="8909" w:name="_Toc45907692"/>
      <w:bookmarkStart w:id="8910" w:name="_Toc53181797"/>
      <w:bookmarkStart w:id="8911" w:name="_Toc61127613"/>
      <w:bookmarkStart w:id="8912" w:name="_Toc67054627"/>
      <w:bookmarkStart w:id="8913" w:name="_Toc67061625"/>
      <w:bookmarkStart w:id="8914" w:name="_Toc74735143"/>
      <w:bookmarkStart w:id="8915" w:name="_Toc74753386"/>
      <w:bookmarkStart w:id="8916" w:name="_Toc76507645"/>
      <w:bookmarkStart w:id="8917" w:name="_Toc83109254"/>
      <w:bookmarkStart w:id="8918" w:name="_Toc89878067"/>
      <w:bookmarkStart w:id="8919" w:name="_Toc98709918"/>
      <w:bookmarkStart w:id="8920" w:name="_Toc105691733"/>
      <w:bookmarkStart w:id="8921" w:name="_Toc105694047"/>
      <w:bookmarkStart w:id="8922" w:name="_Toc123139383"/>
      <w:bookmarkStart w:id="8923" w:name="_Toc124166183"/>
      <w:bookmarkStart w:id="8924" w:name="_Toc130923056"/>
      <w:bookmarkStart w:id="8925" w:name="_Toc137303468"/>
      <w:bookmarkStart w:id="8926" w:name="_Toc138889692"/>
      <w:bookmarkStart w:id="8927" w:name="_Toc145111504"/>
      <w:bookmarkStart w:id="8928" w:name="_Toc155265480"/>
      <w:bookmarkStart w:id="8929" w:name="_Toc161853055"/>
      <w:r w:rsidRPr="00090C64">
        <w:t>7.2.5.3</w:t>
      </w:r>
      <w:r w:rsidRPr="00090C64">
        <w:tab/>
        <w:t>UTRA TDD 1,28Mcp option Test Requirements</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8930" w:name="_Toc21125213"/>
      <w:bookmarkStart w:id="8931" w:name="_Toc29768203"/>
      <w:bookmarkStart w:id="8932" w:name="_Toc36044645"/>
      <w:bookmarkStart w:id="8933" w:name="_Toc37230550"/>
      <w:bookmarkStart w:id="8934" w:name="_Toc45907693"/>
      <w:bookmarkStart w:id="8935" w:name="_Toc53181798"/>
      <w:bookmarkStart w:id="8936" w:name="_Toc61127614"/>
      <w:bookmarkStart w:id="8937" w:name="_Toc67054628"/>
      <w:bookmarkStart w:id="8938" w:name="_Toc67061626"/>
      <w:bookmarkStart w:id="8939" w:name="_Toc74735144"/>
      <w:bookmarkStart w:id="8940" w:name="_Toc74753387"/>
      <w:bookmarkStart w:id="8941" w:name="_Toc76507646"/>
      <w:bookmarkStart w:id="8942" w:name="_Toc83109255"/>
      <w:bookmarkStart w:id="8943" w:name="_Toc89878068"/>
      <w:bookmarkStart w:id="8944" w:name="_Toc98709919"/>
      <w:bookmarkStart w:id="8945" w:name="_Toc105691734"/>
      <w:bookmarkStart w:id="8946" w:name="_Toc105694048"/>
      <w:bookmarkStart w:id="8947" w:name="_Toc123139384"/>
      <w:bookmarkStart w:id="8948" w:name="_Toc124166184"/>
      <w:bookmarkStart w:id="8949" w:name="_Toc130923057"/>
      <w:bookmarkStart w:id="8950" w:name="_Toc137303469"/>
      <w:bookmarkStart w:id="8951" w:name="_Toc138889693"/>
      <w:bookmarkStart w:id="8952" w:name="_Toc145111505"/>
      <w:bookmarkStart w:id="8953" w:name="_Toc155265481"/>
      <w:bookmarkStart w:id="8954" w:name="_Toc161853056"/>
      <w:r w:rsidRPr="00090C64">
        <w:t>7.2.5.4</w:t>
      </w:r>
      <w:r w:rsidRPr="00090C64">
        <w:tab/>
        <w:t>E-UTRA Test Requirements</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8955" w:name="_Toc21125214"/>
      <w:bookmarkStart w:id="8956" w:name="_Toc29768204"/>
      <w:bookmarkStart w:id="8957" w:name="_Toc36044646"/>
      <w:bookmarkStart w:id="8958" w:name="_Toc37230551"/>
      <w:bookmarkStart w:id="8959" w:name="_Toc45907694"/>
      <w:bookmarkStart w:id="8960" w:name="_Toc53181799"/>
      <w:bookmarkStart w:id="8961" w:name="_Toc61127615"/>
      <w:bookmarkStart w:id="8962" w:name="_Toc67054629"/>
      <w:bookmarkStart w:id="8963" w:name="_Toc67061627"/>
      <w:bookmarkStart w:id="8964" w:name="_Toc74735145"/>
      <w:bookmarkStart w:id="8965" w:name="_Toc74753388"/>
      <w:bookmarkStart w:id="8966" w:name="_Toc76507647"/>
      <w:bookmarkStart w:id="8967" w:name="_Toc83109256"/>
      <w:bookmarkStart w:id="8968" w:name="_Toc89878069"/>
      <w:bookmarkStart w:id="8969" w:name="_Toc98709920"/>
      <w:bookmarkStart w:id="8970" w:name="_Toc105691735"/>
      <w:bookmarkStart w:id="8971" w:name="_Toc105694049"/>
      <w:bookmarkStart w:id="8972" w:name="_Toc123139385"/>
      <w:bookmarkStart w:id="8973" w:name="_Toc124166185"/>
      <w:bookmarkStart w:id="8974" w:name="_Toc130923058"/>
      <w:bookmarkStart w:id="8975" w:name="_Toc137303470"/>
      <w:bookmarkStart w:id="8976" w:name="_Toc138889694"/>
      <w:bookmarkStart w:id="8977" w:name="_Toc145111506"/>
      <w:bookmarkStart w:id="8978" w:name="_Toc155265482"/>
      <w:bookmarkStart w:id="8979" w:name="_Toc161853057"/>
      <w:r w:rsidRPr="00090C64">
        <w:t>7.2.5.5</w:t>
      </w:r>
      <w:r w:rsidRPr="00090C64">
        <w:tab/>
        <w:t>NR Test Requirements</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8980" w:name="_Toc21125215"/>
      <w:bookmarkStart w:id="8981" w:name="_Toc29768205"/>
      <w:bookmarkStart w:id="8982" w:name="_Toc36044647"/>
      <w:bookmarkStart w:id="8983" w:name="_Toc37230552"/>
      <w:bookmarkStart w:id="8984" w:name="_Toc45907695"/>
      <w:bookmarkStart w:id="8985" w:name="_Toc53181800"/>
      <w:bookmarkStart w:id="8986" w:name="_Toc61127616"/>
      <w:bookmarkStart w:id="8987" w:name="_Toc67054630"/>
      <w:bookmarkStart w:id="8988" w:name="_Toc67061628"/>
      <w:bookmarkStart w:id="8989" w:name="_Toc74735146"/>
      <w:bookmarkStart w:id="8990" w:name="_Toc74753389"/>
      <w:bookmarkStart w:id="8991" w:name="_Toc76507648"/>
      <w:bookmarkStart w:id="8992" w:name="_Toc83109257"/>
      <w:bookmarkStart w:id="8993" w:name="_Toc89878070"/>
      <w:bookmarkStart w:id="8994" w:name="_Toc98709921"/>
      <w:bookmarkStart w:id="8995" w:name="_Toc105691736"/>
      <w:bookmarkStart w:id="8996" w:name="_Toc105694050"/>
      <w:bookmarkStart w:id="8997" w:name="_Toc123139386"/>
      <w:bookmarkStart w:id="8998" w:name="_Toc124166186"/>
      <w:bookmarkStart w:id="8999" w:name="_Toc130923059"/>
      <w:bookmarkStart w:id="9000" w:name="_Toc137303471"/>
      <w:bookmarkStart w:id="9001" w:name="_Toc138889695"/>
      <w:bookmarkStart w:id="9002" w:name="_Toc145111507"/>
      <w:bookmarkStart w:id="9003" w:name="_Toc155265483"/>
      <w:bookmarkStart w:id="9004" w:name="_Toc161853058"/>
      <w:r w:rsidRPr="00090C64">
        <w:t>7.3</w:t>
      </w:r>
      <w:r w:rsidRPr="00090C64">
        <w:tab/>
        <w:t>OTA Reference sensitivity level</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756A16AF" w14:textId="77777777" w:rsidR="00D57C09" w:rsidRPr="00090C64" w:rsidRDefault="00D57C09" w:rsidP="00D57C09">
      <w:pPr>
        <w:pStyle w:val="Heading3"/>
        <w:rPr>
          <w:lang w:eastAsia="sv-SE"/>
        </w:rPr>
      </w:pPr>
      <w:bookmarkStart w:id="9005" w:name="_Toc21125216"/>
      <w:bookmarkStart w:id="9006" w:name="_Toc29768206"/>
      <w:bookmarkStart w:id="9007" w:name="_Toc36044648"/>
      <w:bookmarkStart w:id="9008" w:name="_Toc37230553"/>
      <w:bookmarkStart w:id="9009" w:name="_Toc45907696"/>
      <w:bookmarkStart w:id="9010" w:name="_Toc53181801"/>
      <w:bookmarkStart w:id="9011" w:name="_Toc61127617"/>
      <w:bookmarkStart w:id="9012" w:name="_Toc67054631"/>
      <w:bookmarkStart w:id="9013" w:name="_Toc67061629"/>
      <w:bookmarkStart w:id="9014" w:name="_Toc74735147"/>
      <w:bookmarkStart w:id="9015" w:name="_Toc74753390"/>
      <w:bookmarkStart w:id="9016" w:name="_Toc76507649"/>
      <w:bookmarkStart w:id="9017" w:name="_Toc83109258"/>
      <w:bookmarkStart w:id="9018" w:name="_Toc89878071"/>
      <w:bookmarkStart w:id="9019" w:name="_Toc98709922"/>
      <w:bookmarkStart w:id="9020" w:name="_Toc105691737"/>
      <w:bookmarkStart w:id="9021" w:name="_Toc105694051"/>
      <w:bookmarkStart w:id="9022" w:name="_Toc123139387"/>
      <w:bookmarkStart w:id="9023" w:name="_Toc124166187"/>
      <w:bookmarkStart w:id="9024" w:name="_Toc130923060"/>
      <w:bookmarkStart w:id="9025" w:name="_Toc137303472"/>
      <w:bookmarkStart w:id="9026" w:name="_Toc138889696"/>
      <w:bookmarkStart w:id="9027" w:name="_Toc145111508"/>
      <w:bookmarkStart w:id="9028" w:name="_Toc155265484"/>
      <w:bookmarkStart w:id="9029" w:name="_Toc161853059"/>
      <w:r w:rsidRPr="00090C64">
        <w:rPr>
          <w:lang w:eastAsia="sv-SE"/>
        </w:rPr>
        <w:t>7.3.1</w:t>
      </w:r>
      <w:r w:rsidRPr="00090C64">
        <w:rPr>
          <w:lang w:eastAsia="sv-SE"/>
        </w:rPr>
        <w:tab/>
        <w:t>Definition and applicability</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030" w:name="_Toc21125217"/>
      <w:bookmarkStart w:id="9031" w:name="_Toc29768207"/>
      <w:bookmarkStart w:id="9032" w:name="_Toc36044649"/>
      <w:bookmarkStart w:id="9033" w:name="_Toc37230554"/>
      <w:bookmarkStart w:id="9034" w:name="_Toc45907697"/>
      <w:bookmarkStart w:id="9035" w:name="_Toc53181802"/>
      <w:bookmarkStart w:id="9036" w:name="_Toc61127618"/>
      <w:bookmarkStart w:id="9037" w:name="_Toc67054632"/>
      <w:bookmarkStart w:id="9038" w:name="_Toc67061630"/>
      <w:bookmarkStart w:id="9039" w:name="_Toc74735148"/>
      <w:bookmarkStart w:id="9040" w:name="_Toc74753391"/>
      <w:bookmarkStart w:id="9041" w:name="_Toc76507650"/>
      <w:bookmarkStart w:id="9042" w:name="_Toc83109259"/>
      <w:bookmarkStart w:id="9043" w:name="_Toc89878072"/>
      <w:bookmarkStart w:id="9044" w:name="_Toc98709923"/>
      <w:bookmarkStart w:id="9045" w:name="_Toc105691738"/>
      <w:bookmarkStart w:id="9046" w:name="_Toc105694052"/>
      <w:bookmarkStart w:id="9047" w:name="_Toc123139388"/>
      <w:bookmarkStart w:id="9048" w:name="_Toc124166188"/>
      <w:bookmarkStart w:id="9049" w:name="_Toc130923061"/>
      <w:bookmarkStart w:id="9050" w:name="_Toc137303473"/>
      <w:bookmarkStart w:id="9051" w:name="_Toc138889697"/>
      <w:bookmarkStart w:id="9052" w:name="_Toc145111509"/>
      <w:bookmarkStart w:id="9053" w:name="_Toc155265485"/>
      <w:bookmarkStart w:id="9054" w:name="_Toc161853060"/>
      <w:r w:rsidRPr="00090C64">
        <w:rPr>
          <w:lang w:eastAsia="sv-SE"/>
        </w:rPr>
        <w:t>7.3.2</w:t>
      </w:r>
      <w:r w:rsidRPr="00090C64">
        <w:rPr>
          <w:lang w:eastAsia="sv-SE"/>
        </w:rPr>
        <w:tab/>
        <w:t>Minimum Requirement</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055" w:name="_Toc21125218"/>
      <w:bookmarkStart w:id="9056" w:name="_Toc29768208"/>
      <w:bookmarkStart w:id="9057" w:name="_Toc36044650"/>
      <w:bookmarkStart w:id="9058" w:name="_Toc37230555"/>
      <w:bookmarkStart w:id="9059" w:name="_Toc45907698"/>
      <w:bookmarkStart w:id="9060" w:name="_Toc53181803"/>
      <w:bookmarkStart w:id="9061" w:name="_Toc61127619"/>
      <w:bookmarkStart w:id="9062" w:name="_Toc67054633"/>
      <w:bookmarkStart w:id="9063" w:name="_Toc67061631"/>
      <w:bookmarkStart w:id="9064" w:name="_Toc74735149"/>
      <w:bookmarkStart w:id="9065" w:name="_Toc74753392"/>
      <w:bookmarkStart w:id="9066" w:name="_Toc76507651"/>
      <w:bookmarkStart w:id="9067" w:name="_Toc83109260"/>
      <w:bookmarkStart w:id="9068" w:name="_Toc89878073"/>
      <w:bookmarkStart w:id="9069" w:name="_Toc98709924"/>
      <w:bookmarkStart w:id="9070" w:name="_Toc105691739"/>
      <w:bookmarkStart w:id="9071" w:name="_Toc105694053"/>
      <w:bookmarkStart w:id="9072" w:name="_Toc123139389"/>
      <w:bookmarkStart w:id="9073" w:name="_Toc124166189"/>
      <w:bookmarkStart w:id="9074" w:name="_Toc130923062"/>
      <w:bookmarkStart w:id="9075" w:name="_Toc137303474"/>
      <w:bookmarkStart w:id="9076" w:name="_Toc138889698"/>
      <w:bookmarkStart w:id="9077" w:name="_Toc145111510"/>
      <w:bookmarkStart w:id="9078" w:name="_Toc155265486"/>
      <w:bookmarkStart w:id="9079" w:name="_Toc161853061"/>
      <w:r w:rsidRPr="00090C64">
        <w:rPr>
          <w:lang w:eastAsia="sv-SE"/>
        </w:rPr>
        <w:t>7.3.3</w:t>
      </w:r>
      <w:r w:rsidRPr="00090C64">
        <w:rPr>
          <w:lang w:eastAsia="sv-SE"/>
        </w:rPr>
        <w:tab/>
        <w:t>Test purpose</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080" w:name="_Toc21125219"/>
      <w:bookmarkStart w:id="9081" w:name="_Toc29768209"/>
      <w:bookmarkStart w:id="9082" w:name="_Toc36044651"/>
      <w:bookmarkStart w:id="9083" w:name="_Toc37230556"/>
      <w:bookmarkStart w:id="9084" w:name="_Toc45907699"/>
      <w:bookmarkStart w:id="9085" w:name="_Toc53181804"/>
      <w:bookmarkStart w:id="9086" w:name="_Toc61127620"/>
      <w:bookmarkStart w:id="9087" w:name="_Toc67054634"/>
      <w:bookmarkStart w:id="9088" w:name="_Toc67061632"/>
      <w:bookmarkStart w:id="9089" w:name="_Toc74735150"/>
      <w:bookmarkStart w:id="9090" w:name="_Toc74753393"/>
      <w:bookmarkStart w:id="9091" w:name="_Toc76507652"/>
      <w:bookmarkStart w:id="9092" w:name="_Toc83109261"/>
      <w:bookmarkStart w:id="9093" w:name="_Toc89878074"/>
      <w:bookmarkStart w:id="9094" w:name="_Toc98709925"/>
      <w:bookmarkStart w:id="9095" w:name="_Toc105691740"/>
      <w:bookmarkStart w:id="9096" w:name="_Toc105694054"/>
      <w:bookmarkStart w:id="9097" w:name="_Toc123139390"/>
      <w:bookmarkStart w:id="9098" w:name="_Toc124166190"/>
      <w:bookmarkStart w:id="9099" w:name="_Toc130923063"/>
      <w:bookmarkStart w:id="9100" w:name="_Toc137303475"/>
      <w:bookmarkStart w:id="9101" w:name="_Toc138889699"/>
      <w:bookmarkStart w:id="9102" w:name="_Toc145111511"/>
      <w:bookmarkStart w:id="9103" w:name="_Toc155265487"/>
      <w:bookmarkStart w:id="9104" w:name="_Toc161853062"/>
      <w:r w:rsidRPr="00090C64">
        <w:rPr>
          <w:lang w:eastAsia="sv-SE"/>
        </w:rPr>
        <w:t>7.3</w:t>
      </w:r>
      <w:r w:rsidRPr="00090C64">
        <w:rPr>
          <w:lang w:eastAsia="zh-CN"/>
        </w:rPr>
        <w:t>.</w:t>
      </w:r>
      <w:r w:rsidRPr="00090C64">
        <w:rPr>
          <w:lang w:eastAsia="sv-SE"/>
        </w:rPr>
        <w:t>4</w:t>
      </w:r>
      <w:r w:rsidRPr="00090C64">
        <w:rPr>
          <w:lang w:eastAsia="sv-SE"/>
        </w:rPr>
        <w:tab/>
        <w:t>Method of test</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382573F6" w14:textId="77777777" w:rsidR="00D57C09" w:rsidRPr="00090C64" w:rsidRDefault="00D57C09" w:rsidP="00D57C09">
      <w:pPr>
        <w:pStyle w:val="Heading4"/>
        <w:rPr>
          <w:lang w:eastAsia="sv-SE"/>
        </w:rPr>
      </w:pPr>
      <w:bookmarkStart w:id="9105" w:name="_Toc21125220"/>
      <w:bookmarkStart w:id="9106" w:name="_Toc29768210"/>
      <w:bookmarkStart w:id="9107" w:name="_Toc36044652"/>
      <w:bookmarkStart w:id="9108" w:name="_Toc37230557"/>
      <w:bookmarkStart w:id="9109" w:name="_Toc45907700"/>
      <w:bookmarkStart w:id="9110" w:name="_Toc53181805"/>
      <w:bookmarkStart w:id="9111" w:name="_Toc61127621"/>
      <w:bookmarkStart w:id="9112" w:name="_Toc67054635"/>
      <w:bookmarkStart w:id="9113" w:name="_Toc67061633"/>
      <w:bookmarkStart w:id="9114" w:name="_Toc74735151"/>
      <w:bookmarkStart w:id="9115" w:name="_Toc74753394"/>
      <w:bookmarkStart w:id="9116" w:name="_Toc76507653"/>
      <w:bookmarkStart w:id="9117" w:name="_Toc83109262"/>
      <w:bookmarkStart w:id="9118" w:name="_Toc89878075"/>
      <w:bookmarkStart w:id="9119" w:name="_Toc98709926"/>
      <w:bookmarkStart w:id="9120" w:name="_Toc105691741"/>
      <w:bookmarkStart w:id="9121" w:name="_Toc105694055"/>
      <w:bookmarkStart w:id="9122" w:name="_Toc123139391"/>
      <w:bookmarkStart w:id="9123" w:name="_Toc124166191"/>
      <w:bookmarkStart w:id="9124" w:name="_Toc130923064"/>
      <w:bookmarkStart w:id="9125" w:name="_Toc137303476"/>
      <w:bookmarkStart w:id="9126" w:name="_Toc138889700"/>
      <w:bookmarkStart w:id="9127" w:name="_Toc145111512"/>
      <w:bookmarkStart w:id="9128" w:name="_Toc155265488"/>
      <w:bookmarkStart w:id="9129" w:name="_Toc161853063"/>
      <w:r w:rsidRPr="00090C64">
        <w:rPr>
          <w:lang w:eastAsia="sv-SE"/>
        </w:rPr>
        <w:t>7.3.4.1</w:t>
      </w:r>
      <w:r w:rsidRPr="00090C64">
        <w:rPr>
          <w:lang w:eastAsia="sv-SE"/>
        </w:rPr>
        <w:tab/>
        <w:t>Initial conditions</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130" w:name="_Toc21125221"/>
      <w:bookmarkStart w:id="9131" w:name="_Toc29768211"/>
      <w:bookmarkStart w:id="9132" w:name="_Toc36044653"/>
      <w:bookmarkStart w:id="9133" w:name="_Toc37230558"/>
      <w:bookmarkStart w:id="9134" w:name="_Toc45907701"/>
      <w:bookmarkStart w:id="9135" w:name="_Toc53181806"/>
      <w:bookmarkStart w:id="9136" w:name="_Toc61127622"/>
      <w:bookmarkStart w:id="9137" w:name="_Toc67054636"/>
      <w:bookmarkStart w:id="9138" w:name="_Toc67061634"/>
      <w:bookmarkStart w:id="9139" w:name="_Toc74735152"/>
      <w:bookmarkStart w:id="9140" w:name="_Toc74753395"/>
      <w:bookmarkStart w:id="9141" w:name="_Toc76507654"/>
      <w:bookmarkStart w:id="9142" w:name="_Toc83109263"/>
      <w:bookmarkStart w:id="9143" w:name="_Toc89878076"/>
      <w:bookmarkStart w:id="9144" w:name="_Toc98709927"/>
      <w:bookmarkStart w:id="9145" w:name="_Toc105691742"/>
      <w:bookmarkStart w:id="9146" w:name="_Toc105694056"/>
      <w:bookmarkStart w:id="9147" w:name="_Toc123139392"/>
      <w:bookmarkStart w:id="9148" w:name="_Toc124166192"/>
      <w:bookmarkStart w:id="9149" w:name="_Toc130923065"/>
      <w:bookmarkStart w:id="9150" w:name="_Toc137303477"/>
      <w:bookmarkStart w:id="9151" w:name="_Toc138889701"/>
      <w:bookmarkStart w:id="9152" w:name="_Toc145111513"/>
      <w:bookmarkStart w:id="9153" w:name="_Toc155265489"/>
      <w:bookmarkStart w:id="9154" w:name="_Toc161853064"/>
      <w:r w:rsidRPr="00090C64">
        <w:rPr>
          <w:lang w:eastAsia="sv-SE"/>
        </w:rPr>
        <w:t>7.3.4.2</w:t>
      </w:r>
      <w:r w:rsidRPr="00090C64">
        <w:rPr>
          <w:lang w:eastAsia="sv-SE"/>
        </w:rPr>
        <w:tab/>
        <w:t>Procedure</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155" w:name="_Toc21125222"/>
      <w:bookmarkStart w:id="9156" w:name="_Toc29768212"/>
      <w:bookmarkStart w:id="9157" w:name="_Toc36044654"/>
      <w:bookmarkStart w:id="9158" w:name="_Toc37230559"/>
      <w:bookmarkStart w:id="9159" w:name="_Toc45907702"/>
      <w:bookmarkStart w:id="9160" w:name="_Toc53181807"/>
      <w:bookmarkStart w:id="9161" w:name="_Toc61127623"/>
      <w:bookmarkStart w:id="9162" w:name="_Toc67054637"/>
      <w:bookmarkStart w:id="9163" w:name="_Toc67061635"/>
      <w:bookmarkStart w:id="9164" w:name="_Toc74735153"/>
      <w:bookmarkStart w:id="9165" w:name="_Toc74753396"/>
      <w:bookmarkStart w:id="9166" w:name="_Toc76507655"/>
      <w:bookmarkStart w:id="9167" w:name="_Toc83109264"/>
      <w:bookmarkStart w:id="9168" w:name="_Toc89878077"/>
      <w:bookmarkStart w:id="9169" w:name="_Toc98709928"/>
      <w:bookmarkStart w:id="9170" w:name="_Toc105691743"/>
      <w:bookmarkStart w:id="9171" w:name="_Toc105694057"/>
      <w:bookmarkStart w:id="9172" w:name="_Toc123139393"/>
      <w:bookmarkStart w:id="9173" w:name="_Toc124166193"/>
      <w:bookmarkStart w:id="9174" w:name="_Toc130923066"/>
      <w:bookmarkStart w:id="9175" w:name="_Toc137303478"/>
      <w:bookmarkStart w:id="9176" w:name="_Toc138889702"/>
      <w:bookmarkStart w:id="9177" w:name="_Toc145111514"/>
      <w:bookmarkStart w:id="9178" w:name="_Toc155265490"/>
      <w:bookmarkStart w:id="9179" w:name="_Toc161853065"/>
      <w:r w:rsidRPr="00090C64">
        <w:rPr>
          <w:lang w:eastAsia="sv-SE"/>
        </w:rPr>
        <w:t>7.3</w:t>
      </w:r>
      <w:r w:rsidRPr="00090C64">
        <w:rPr>
          <w:lang w:eastAsia="zh-CN"/>
        </w:rPr>
        <w:t>.</w:t>
      </w:r>
      <w:r w:rsidRPr="00090C64">
        <w:rPr>
          <w:lang w:eastAsia="sv-SE"/>
        </w:rPr>
        <w:t>5</w:t>
      </w:r>
      <w:r w:rsidRPr="00090C64">
        <w:rPr>
          <w:lang w:eastAsia="sv-SE"/>
        </w:rPr>
        <w:tab/>
        <w:t>Test Requirement</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7FC0FB30" w14:textId="77777777" w:rsidR="00D57C09" w:rsidRPr="00090C64" w:rsidRDefault="00D57C09" w:rsidP="00D57C09">
      <w:pPr>
        <w:pStyle w:val="Heading4"/>
      </w:pPr>
      <w:bookmarkStart w:id="9180" w:name="_Toc21125223"/>
      <w:bookmarkStart w:id="9181" w:name="_Toc29768213"/>
      <w:bookmarkStart w:id="9182" w:name="_Toc36044655"/>
      <w:bookmarkStart w:id="9183" w:name="_Toc37230560"/>
      <w:bookmarkStart w:id="9184" w:name="_Toc45907703"/>
      <w:bookmarkStart w:id="9185" w:name="_Toc53181808"/>
      <w:bookmarkStart w:id="9186" w:name="_Toc61127624"/>
      <w:bookmarkStart w:id="9187" w:name="_Toc67054638"/>
      <w:bookmarkStart w:id="9188" w:name="_Toc67061636"/>
      <w:bookmarkStart w:id="9189" w:name="_Toc74735154"/>
      <w:bookmarkStart w:id="9190" w:name="_Toc74753397"/>
      <w:bookmarkStart w:id="9191" w:name="_Toc76507656"/>
      <w:bookmarkStart w:id="9192" w:name="_Toc83109265"/>
      <w:bookmarkStart w:id="9193" w:name="_Toc89878078"/>
      <w:bookmarkStart w:id="9194" w:name="_Toc98709929"/>
      <w:bookmarkStart w:id="9195" w:name="_Toc105691744"/>
      <w:bookmarkStart w:id="9196" w:name="_Toc105694058"/>
      <w:bookmarkStart w:id="9197" w:name="_Toc123139394"/>
      <w:bookmarkStart w:id="9198" w:name="_Toc124166194"/>
      <w:bookmarkStart w:id="9199" w:name="_Toc130923067"/>
      <w:bookmarkStart w:id="9200" w:name="_Toc137303479"/>
      <w:bookmarkStart w:id="9201" w:name="_Toc138889703"/>
      <w:bookmarkStart w:id="9202" w:name="_Toc145111515"/>
      <w:bookmarkStart w:id="9203" w:name="_Toc155265491"/>
      <w:bookmarkStart w:id="9204" w:name="_Toc161853066"/>
      <w:r w:rsidRPr="00090C64">
        <w:t>7.3.5.1</w:t>
      </w:r>
      <w:r w:rsidRPr="00090C64">
        <w:tab/>
        <w:t>General</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205" w:name="_Toc21125224"/>
      <w:bookmarkStart w:id="9206" w:name="_Toc29768214"/>
      <w:bookmarkStart w:id="9207" w:name="_Toc36044656"/>
      <w:bookmarkStart w:id="9208" w:name="_Toc37230561"/>
      <w:bookmarkStart w:id="9209" w:name="_Toc45907704"/>
      <w:bookmarkStart w:id="9210" w:name="_Toc53181809"/>
      <w:bookmarkStart w:id="9211" w:name="_Toc61127625"/>
      <w:bookmarkStart w:id="9212" w:name="_Toc67054639"/>
      <w:bookmarkStart w:id="9213" w:name="_Toc67061637"/>
      <w:bookmarkStart w:id="9214" w:name="_Toc74735155"/>
      <w:bookmarkStart w:id="9215" w:name="_Toc74753398"/>
      <w:bookmarkStart w:id="9216" w:name="_Toc76507657"/>
      <w:bookmarkStart w:id="9217" w:name="_Toc83109266"/>
      <w:bookmarkStart w:id="9218" w:name="_Toc89878079"/>
      <w:bookmarkStart w:id="9219" w:name="_Toc98709930"/>
      <w:bookmarkStart w:id="9220" w:name="_Toc105691745"/>
      <w:bookmarkStart w:id="9221" w:name="_Toc105694059"/>
      <w:bookmarkStart w:id="9222" w:name="_Toc123139395"/>
      <w:bookmarkStart w:id="9223" w:name="_Toc124166195"/>
      <w:bookmarkStart w:id="9224" w:name="_Toc130923068"/>
      <w:bookmarkStart w:id="9225" w:name="_Toc137303480"/>
      <w:bookmarkStart w:id="9226" w:name="_Toc138889704"/>
      <w:bookmarkStart w:id="9227" w:name="_Toc145111516"/>
      <w:bookmarkStart w:id="9228" w:name="_Toc155265492"/>
      <w:bookmarkStart w:id="9229" w:name="_Toc161853067"/>
      <w:r w:rsidRPr="00090C64">
        <w:t>7.3.5.2</w:t>
      </w:r>
      <w:r w:rsidRPr="00090C64">
        <w:tab/>
        <w:t>UTRA FDD Test Requirements</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230" w:name="_Toc21125225"/>
      <w:bookmarkStart w:id="9231" w:name="_Toc29768215"/>
      <w:bookmarkStart w:id="9232" w:name="_Toc36044657"/>
      <w:bookmarkStart w:id="9233" w:name="_Toc37230562"/>
      <w:bookmarkStart w:id="9234" w:name="_Toc45907705"/>
      <w:bookmarkStart w:id="9235" w:name="_Toc53181810"/>
      <w:bookmarkStart w:id="9236" w:name="_Toc61127626"/>
      <w:bookmarkStart w:id="9237" w:name="_Toc67054640"/>
      <w:bookmarkStart w:id="9238" w:name="_Toc67061638"/>
      <w:bookmarkStart w:id="9239" w:name="_Toc74735156"/>
      <w:bookmarkStart w:id="9240" w:name="_Toc74753399"/>
      <w:bookmarkStart w:id="9241" w:name="_Toc76507658"/>
      <w:bookmarkStart w:id="9242" w:name="_Toc83109267"/>
      <w:bookmarkStart w:id="9243" w:name="_Toc89878080"/>
      <w:bookmarkStart w:id="9244" w:name="_Toc98709931"/>
      <w:bookmarkStart w:id="9245" w:name="_Toc105691746"/>
      <w:bookmarkStart w:id="9246" w:name="_Toc105694060"/>
      <w:bookmarkStart w:id="9247" w:name="_Toc123139396"/>
      <w:bookmarkStart w:id="9248" w:name="_Toc124166196"/>
      <w:bookmarkStart w:id="9249" w:name="_Toc130923069"/>
      <w:bookmarkStart w:id="9250" w:name="_Toc137303481"/>
      <w:bookmarkStart w:id="9251" w:name="_Toc138889705"/>
      <w:bookmarkStart w:id="9252" w:name="_Toc145111517"/>
      <w:bookmarkStart w:id="9253" w:name="_Toc155265493"/>
      <w:bookmarkStart w:id="9254" w:name="_Toc161853068"/>
      <w:r w:rsidRPr="00090C64">
        <w:t>7.3.5.3</w:t>
      </w:r>
      <w:r w:rsidRPr="00090C64">
        <w:tab/>
        <w:t>E-UTRA Test Requirements</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255" w:name="_Toc21125226"/>
      <w:bookmarkStart w:id="9256" w:name="_Toc29768216"/>
      <w:bookmarkStart w:id="9257" w:name="_Toc36044658"/>
      <w:bookmarkStart w:id="9258" w:name="_Toc37230563"/>
      <w:bookmarkStart w:id="9259" w:name="_Toc45907706"/>
      <w:bookmarkStart w:id="9260" w:name="_Toc53181811"/>
      <w:bookmarkStart w:id="9261" w:name="_Toc61127627"/>
      <w:bookmarkStart w:id="9262" w:name="_Toc67054641"/>
      <w:bookmarkStart w:id="9263" w:name="_Toc67061639"/>
      <w:bookmarkStart w:id="9264" w:name="_Toc74735157"/>
      <w:bookmarkStart w:id="9265" w:name="_Toc74753400"/>
      <w:bookmarkStart w:id="9266" w:name="_Toc76507659"/>
      <w:bookmarkStart w:id="9267" w:name="_Toc83109268"/>
      <w:bookmarkStart w:id="9268" w:name="_Toc89878081"/>
      <w:bookmarkStart w:id="9269" w:name="_Toc98709932"/>
      <w:bookmarkStart w:id="9270" w:name="_Toc105691747"/>
      <w:bookmarkStart w:id="9271" w:name="_Toc105694061"/>
      <w:bookmarkStart w:id="9272" w:name="_Toc123139397"/>
      <w:bookmarkStart w:id="9273" w:name="_Toc124166197"/>
      <w:bookmarkStart w:id="9274" w:name="_Toc130923070"/>
      <w:bookmarkStart w:id="9275" w:name="_Toc137303482"/>
      <w:bookmarkStart w:id="9276" w:name="_Toc138889706"/>
      <w:bookmarkStart w:id="9277" w:name="_Toc145111518"/>
      <w:bookmarkStart w:id="9278" w:name="_Toc155265494"/>
      <w:bookmarkStart w:id="9279" w:name="_Toc161853069"/>
      <w:r w:rsidRPr="00090C64">
        <w:t>7.3.5.4</w:t>
      </w:r>
      <w:r w:rsidRPr="00090C64">
        <w:tab/>
        <w:t>NR Test Requirements</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280" w:name="_Toc21125227"/>
      <w:bookmarkStart w:id="9281" w:name="_Toc29768217"/>
      <w:bookmarkStart w:id="9282" w:name="_Toc36044659"/>
      <w:bookmarkStart w:id="9283" w:name="_Toc37230564"/>
      <w:bookmarkStart w:id="9284" w:name="_Toc45907707"/>
      <w:bookmarkStart w:id="9285" w:name="_Toc53181812"/>
      <w:bookmarkStart w:id="9286" w:name="_Toc61127628"/>
      <w:bookmarkStart w:id="9287" w:name="_Toc67054642"/>
      <w:bookmarkStart w:id="9288" w:name="_Toc67061640"/>
      <w:bookmarkStart w:id="9289" w:name="_Toc74735158"/>
      <w:bookmarkStart w:id="9290" w:name="_Toc74753401"/>
      <w:bookmarkStart w:id="9291" w:name="_Toc76507660"/>
      <w:bookmarkStart w:id="9292" w:name="_Toc83109269"/>
      <w:bookmarkStart w:id="9293" w:name="_Toc89878082"/>
      <w:bookmarkStart w:id="9294" w:name="_Toc98709933"/>
      <w:bookmarkStart w:id="9295" w:name="_Toc105691748"/>
      <w:bookmarkStart w:id="9296" w:name="_Toc105694062"/>
      <w:bookmarkStart w:id="9297" w:name="_Toc123139398"/>
      <w:bookmarkStart w:id="9298" w:name="_Toc124166198"/>
      <w:bookmarkStart w:id="9299" w:name="_Toc130923071"/>
      <w:bookmarkStart w:id="9300" w:name="_Toc137303483"/>
      <w:bookmarkStart w:id="9301" w:name="_Toc138889707"/>
      <w:bookmarkStart w:id="9302" w:name="_Toc145111519"/>
      <w:bookmarkStart w:id="9303" w:name="_Toc155265495"/>
      <w:bookmarkStart w:id="9304" w:name="_Toc161853070"/>
      <w:r w:rsidRPr="00090C64">
        <w:t>7.4</w:t>
      </w:r>
      <w:r w:rsidRPr="00090C64">
        <w:tab/>
        <w:t>OTA Dynamic range</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188ED166" w14:textId="77777777" w:rsidR="00D57C09" w:rsidRPr="00090C64" w:rsidRDefault="00D57C09" w:rsidP="00D57C09">
      <w:pPr>
        <w:pStyle w:val="Heading3"/>
        <w:rPr>
          <w:lang w:eastAsia="sv-SE"/>
        </w:rPr>
      </w:pPr>
      <w:bookmarkStart w:id="9305" w:name="_Toc21125228"/>
      <w:bookmarkStart w:id="9306" w:name="_Toc29768218"/>
      <w:bookmarkStart w:id="9307" w:name="_Toc36044660"/>
      <w:bookmarkStart w:id="9308" w:name="_Toc37230565"/>
      <w:bookmarkStart w:id="9309" w:name="_Toc45907708"/>
      <w:bookmarkStart w:id="9310" w:name="_Toc53181813"/>
      <w:bookmarkStart w:id="9311" w:name="_Toc61127629"/>
      <w:bookmarkStart w:id="9312" w:name="_Toc67054643"/>
      <w:bookmarkStart w:id="9313" w:name="_Toc67061641"/>
      <w:bookmarkStart w:id="9314" w:name="_Toc74735159"/>
      <w:bookmarkStart w:id="9315" w:name="_Toc74753402"/>
      <w:bookmarkStart w:id="9316" w:name="_Toc76507661"/>
      <w:bookmarkStart w:id="9317" w:name="_Toc83109270"/>
      <w:bookmarkStart w:id="9318" w:name="_Toc89878083"/>
      <w:bookmarkStart w:id="9319" w:name="_Toc98709934"/>
      <w:bookmarkStart w:id="9320" w:name="_Toc105691749"/>
      <w:bookmarkStart w:id="9321" w:name="_Toc105694063"/>
      <w:bookmarkStart w:id="9322" w:name="_Toc123139399"/>
      <w:bookmarkStart w:id="9323" w:name="_Toc124166199"/>
      <w:bookmarkStart w:id="9324" w:name="_Toc130923072"/>
      <w:bookmarkStart w:id="9325" w:name="_Toc137303484"/>
      <w:bookmarkStart w:id="9326" w:name="_Toc138889708"/>
      <w:bookmarkStart w:id="9327" w:name="_Toc145111520"/>
      <w:bookmarkStart w:id="9328" w:name="_Toc155265496"/>
      <w:bookmarkStart w:id="9329" w:name="_Toc161853071"/>
      <w:r w:rsidRPr="00090C64">
        <w:rPr>
          <w:lang w:eastAsia="sv-SE"/>
        </w:rPr>
        <w:t>7.4.1</w:t>
      </w:r>
      <w:r w:rsidRPr="00090C64">
        <w:rPr>
          <w:lang w:eastAsia="sv-SE"/>
        </w:rPr>
        <w:tab/>
        <w:t>Definition and applicability</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330" w:name="_Toc21125229"/>
      <w:bookmarkStart w:id="9331" w:name="_Toc29768219"/>
      <w:bookmarkStart w:id="9332" w:name="_Toc36044661"/>
      <w:bookmarkStart w:id="9333" w:name="_Toc37230566"/>
      <w:bookmarkStart w:id="9334" w:name="_Toc45907709"/>
      <w:bookmarkStart w:id="9335" w:name="_Toc53181814"/>
      <w:bookmarkStart w:id="9336" w:name="_Toc61127630"/>
      <w:bookmarkStart w:id="9337" w:name="_Toc67054644"/>
      <w:bookmarkStart w:id="9338" w:name="_Toc67061642"/>
      <w:bookmarkStart w:id="9339" w:name="_Toc74735160"/>
      <w:bookmarkStart w:id="9340" w:name="_Toc74753403"/>
      <w:bookmarkStart w:id="9341" w:name="_Toc76507662"/>
      <w:bookmarkStart w:id="9342" w:name="_Toc83109271"/>
      <w:bookmarkStart w:id="9343" w:name="_Toc89878084"/>
      <w:bookmarkStart w:id="9344" w:name="_Toc98709935"/>
      <w:bookmarkStart w:id="9345" w:name="_Toc105691750"/>
      <w:bookmarkStart w:id="9346" w:name="_Toc105694064"/>
      <w:bookmarkStart w:id="9347" w:name="_Toc123139400"/>
      <w:bookmarkStart w:id="9348" w:name="_Toc124166200"/>
      <w:bookmarkStart w:id="9349" w:name="_Toc130923073"/>
      <w:bookmarkStart w:id="9350" w:name="_Toc137303485"/>
      <w:bookmarkStart w:id="9351" w:name="_Toc138889709"/>
      <w:bookmarkStart w:id="9352" w:name="_Toc145111521"/>
      <w:bookmarkStart w:id="9353" w:name="_Toc155265497"/>
      <w:bookmarkStart w:id="9354" w:name="_Toc161853072"/>
      <w:r w:rsidRPr="00090C64">
        <w:rPr>
          <w:lang w:eastAsia="sv-SE"/>
        </w:rPr>
        <w:t>7.4.2</w:t>
      </w:r>
      <w:r w:rsidRPr="00090C64">
        <w:rPr>
          <w:lang w:eastAsia="sv-SE"/>
        </w:rPr>
        <w:tab/>
        <w:t>Minimum Requirement</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355" w:name="_Toc21125230"/>
      <w:bookmarkStart w:id="9356" w:name="_Toc29768220"/>
      <w:bookmarkStart w:id="9357" w:name="_Toc36044662"/>
      <w:bookmarkStart w:id="9358" w:name="_Toc37230567"/>
      <w:bookmarkStart w:id="9359" w:name="_Toc45907710"/>
      <w:bookmarkStart w:id="9360" w:name="_Toc53181815"/>
      <w:bookmarkStart w:id="9361" w:name="_Toc61127631"/>
      <w:bookmarkStart w:id="9362" w:name="_Toc67054645"/>
      <w:bookmarkStart w:id="9363" w:name="_Toc67061643"/>
      <w:bookmarkStart w:id="9364" w:name="_Toc74735161"/>
      <w:bookmarkStart w:id="9365" w:name="_Toc74753404"/>
      <w:bookmarkStart w:id="9366" w:name="_Toc76507663"/>
      <w:bookmarkStart w:id="9367" w:name="_Toc83109272"/>
      <w:bookmarkStart w:id="9368" w:name="_Toc89878085"/>
      <w:bookmarkStart w:id="9369" w:name="_Toc98709936"/>
      <w:bookmarkStart w:id="9370" w:name="_Toc105691751"/>
      <w:bookmarkStart w:id="9371" w:name="_Toc105694065"/>
      <w:bookmarkStart w:id="9372" w:name="_Toc123139401"/>
      <w:bookmarkStart w:id="9373" w:name="_Toc124166201"/>
      <w:bookmarkStart w:id="9374" w:name="_Toc130923074"/>
      <w:bookmarkStart w:id="9375" w:name="_Toc137303486"/>
      <w:bookmarkStart w:id="9376" w:name="_Toc138889710"/>
      <w:bookmarkStart w:id="9377" w:name="_Toc145111522"/>
      <w:bookmarkStart w:id="9378" w:name="_Toc155265498"/>
      <w:bookmarkStart w:id="9379" w:name="_Toc161853073"/>
      <w:r w:rsidRPr="00090C64">
        <w:rPr>
          <w:lang w:eastAsia="sv-SE"/>
        </w:rPr>
        <w:t>7.4.3</w:t>
      </w:r>
      <w:r w:rsidRPr="00090C64">
        <w:rPr>
          <w:lang w:eastAsia="sv-SE"/>
        </w:rPr>
        <w:tab/>
        <w:t>Test purpose</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380" w:name="_Toc21125231"/>
      <w:bookmarkStart w:id="9381" w:name="_Toc29768221"/>
      <w:bookmarkStart w:id="9382" w:name="_Toc36044663"/>
      <w:bookmarkStart w:id="9383" w:name="_Toc37230568"/>
      <w:bookmarkStart w:id="9384" w:name="_Toc45907711"/>
      <w:bookmarkStart w:id="9385" w:name="_Toc53181816"/>
      <w:bookmarkStart w:id="9386" w:name="_Toc61127632"/>
      <w:bookmarkStart w:id="9387" w:name="_Toc67054646"/>
      <w:bookmarkStart w:id="9388" w:name="_Toc67061644"/>
      <w:bookmarkStart w:id="9389" w:name="_Toc74735162"/>
      <w:bookmarkStart w:id="9390" w:name="_Toc74753405"/>
      <w:bookmarkStart w:id="9391" w:name="_Toc76507664"/>
      <w:bookmarkStart w:id="9392" w:name="_Toc83109273"/>
      <w:bookmarkStart w:id="9393" w:name="_Toc89878086"/>
      <w:bookmarkStart w:id="9394" w:name="_Toc98709937"/>
      <w:bookmarkStart w:id="9395" w:name="_Toc105691752"/>
      <w:bookmarkStart w:id="9396" w:name="_Toc105694066"/>
      <w:bookmarkStart w:id="9397" w:name="_Toc123139402"/>
      <w:bookmarkStart w:id="9398" w:name="_Toc124166202"/>
      <w:bookmarkStart w:id="9399" w:name="_Toc130923075"/>
      <w:bookmarkStart w:id="9400" w:name="_Toc137303487"/>
      <w:bookmarkStart w:id="9401" w:name="_Toc138889711"/>
      <w:bookmarkStart w:id="9402" w:name="_Toc145111523"/>
      <w:bookmarkStart w:id="9403" w:name="_Toc155265499"/>
      <w:bookmarkStart w:id="9404" w:name="_Toc161853074"/>
      <w:r w:rsidRPr="00090C64">
        <w:rPr>
          <w:lang w:eastAsia="sv-SE"/>
        </w:rPr>
        <w:t>7.4</w:t>
      </w:r>
      <w:r w:rsidRPr="00090C64">
        <w:rPr>
          <w:lang w:eastAsia="zh-CN"/>
        </w:rPr>
        <w:t>.</w:t>
      </w:r>
      <w:r w:rsidRPr="00090C64">
        <w:rPr>
          <w:lang w:eastAsia="sv-SE"/>
        </w:rPr>
        <w:t>4</w:t>
      </w:r>
      <w:r w:rsidRPr="00090C64">
        <w:rPr>
          <w:lang w:eastAsia="sv-SE"/>
        </w:rPr>
        <w:tab/>
        <w:t>Method of test</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3520E624" w14:textId="77777777" w:rsidR="00D57C09" w:rsidRPr="00090C64" w:rsidRDefault="00D57C09" w:rsidP="00D57C09">
      <w:pPr>
        <w:pStyle w:val="Heading4"/>
        <w:rPr>
          <w:lang w:eastAsia="sv-SE"/>
        </w:rPr>
      </w:pPr>
      <w:bookmarkStart w:id="9405" w:name="_Toc21125232"/>
      <w:bookmarkStart w:id="9406" w:name="_Toc29768222"/>
      <w:bookmarkStart w:id="9407" w:name="_Toc36044664"/>
      <w:bookmarkStart w:id="9408" w:name="_Toc37230569"/>
      <w:bookmarkStart w:id="9409" w:name="_Toc45907712"/>
      <w:bookmarkStart w:id="9410" w:name="_Toc53181817"/>
      <w:bookmarkStart w:id="9411" w:name="_Toc61127633"/>
      <w:bookmarkStart w:id="9412" w:name="_Toc67054647"/>
      <w:bookmarkStart w:id="9413" w:name="_Toc67061645"/>
      <w:bookmarkStart w:id="9414" w:name="_Toc74735163"/>
      <w:bookmarkStart w:id="9415" w:name="_Toc74753406"/>
      <w:bookmarkStart w:id="9416" w:name="_Toc76507665"/>
      <w:bookmarkStart w:id="9417" w:name="_Toc83109274"/>
      <w:bookmarkStart w:id="9418" w:name="_Toc89878087"/>
      <w:bookmarkStart w:id="9419" w:name="_Toc98709938"/>
      <w:bookmarkStart w:id="9420" w:name="_Toc105691753"/>
      <w:bookmarkStart w:id="9421" w:name="_Toc105694067"/>
      <w:bookmarkStart w:id="9422" w:name="_Toc123139403"/>
      <w:bookmarkStart w:id="9423" w:name="_Toc124166203"/>
      <w:bookmarkStart w:id="9424" w:name="_Toc130923076"/>
      <w:bookmarkStart w:id="9425" w:name="_Toc137303488"/>
      <w:bookmarkStart w:id="9426" w:name="_Toc138889712"/>
      <w:bookmarkStart w:id="9427" w:name="_Toc145111524"/>
      <w:bookmarkStart w:id="9428" w:name="_Toc155265500"/>
      <w:bookmarkStart w:id="9429" w:name="_Toc161853075"/>
      <w:r w:rsidRPr="00090C64">
        <w:rPr>
          <w:lang w:eastAsia="sv-SE"/>
        </w:rPr>
        <w:t>7.4.4.1</w:t>
      </w:r>
      <w:r w:rsidRPr="00090C64">
        <w:rPr>
          <w:lang w:eastAsia="sv-SE"/>
        </w:rPr>
        <w:tab/>
        <w:t>Initial conditions</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430" w:name="_Toc21125233"/>
      <w:bookmarkStart w:id="9431" w:name="_Toc29768223"/>
      <w:bookmarkStart w:id="9432" w:name="_Toc36044665"/>
      <w:bookmarkStart w:id="9433" w:name="_Toc37230570"/>
      <w:bookmarkStart w:id="9434" w:name="_Toc45907713"/>
      <w:bookmarkStart w:id="9435" w:name="_Toc53181818"/>
      <w:bookmarkStart w:id="9436" w:name="_Toc61127634"/>
      <w:bookmarkStart w:id="9437" w:name="_Toc67054648"/>
      <w:bookmarkStart w:id="9438" w:name="_Toc67061646"/>
      <w:bookmarkStart w:id="9439" w:name="_Toc74735164"/>
      <w:bookmarkStart w:id="9440" w:name="_Toc74753407"/>
      <w:bookmarkStart w:id="9441" w:name="_Toc76507666"/>
      <w:bookmarkStart w:id="9442" w:name="_Toc83109275"/>
      <w:bookmarkStart w:id="9443" w:name="_Toc89878088"/>
      <w:bookmarkStart w:id="9444" w:name="_Toc98709939"/>
      <w:bookmarkStart w:id="9445" w:name="_Toc105691754"/>
      <w:bookmarkStart w:id="9446" w:name="_Toc105694068"/>
      <w:bookmarkStart w:id="9447" w:name="_Toc123139404"/>
      <w:bookmarkStart w:id="9448" w:name="_Toc124166204"/>
      <w:bookmarkStart w:id="9449" w:name="_Toc130923077"/>
      <w:bookmarkStart w:id="9450" w:name="_Toc137303489"/>
      <w:bookmarkStart w:id="9451" w:name="_Toc138889713"/>
      <w:bookmarkStart w:id="9452" w:name="_Toc145111525"/>
      <w:bookmarkStart w:id="9453" w:name="_Toc155265501"/>
      <w:bookmarkStart w:id="9454" w:name="_Toc161853076"/>
      <w:r w:rsidRPr="00090C64">
        <w:rPr>
          <w:lang w:eastAsia="sv-SE"/>
        </w:rPr>
        <w:t>7.4.4.2</w:t>
      </w:r>
      <w:r w:rsidRPr="00090C64">
        <w:rPr>
          <w:lang w:eastAsia="sv-SE"/>
        </w:rPr>
        <w:tab/>
        <w:t>Procedure</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455" w:name="_Toc21125234"/>
      <w:bookmarkStart w:id="9456" w:name="_Toc29768224"/>
      <w:bookmarkStart w:id="9457" w:name="_Toc36044666"/>
      <w:bookmarkStart w:id="9458" w:name="_Toc37230571"/>
      <w:bookmarkStart w:id="9459" w:name="_Toc45907714"/>
      <w:bookmarkStart w:id="9460" w:name="_Toc53181819"/>
      <w:bookmarkStart w:id="9461" w:name="_Toc61127635"/>
      <w:bookmarkStart w:id="9462" w:name="_Toc67054649"/>
      <w:bookmarkStart w:id="9463" w:name="_Toc67061647"/>
      <w:bookmarkStart w:id="9464" w:name="_Toc74735165"/>
      <w:bookmarkStart w:id="9465" w:name="_Toc74753408"/>
      <w:bookmarkStart w:id="9466" w:name="_Toc76507667"/>
      <w:bookmarkStart w:id="9467" w:name="_Toc83109276"/>
      <w:bookmarkStart w:id="9468" w:name="_Toc89878089"/>
      <w:bookmarkStart w:id="9469" w:name="_Toc98709940"/>
      <w:bookmarkStart w:id="9470" w:name="_Toc105691755"/>
      <w:bookmarkStart w:id="9471" w:name="_Toc105694069"/>
      <w:bookmarkStart w:id="9472" w:name="_Toc123139405"/>
      <w:bookmarkStart w:id="9473" w:name="_Toc124166205"/>
      <w:bookmarkStart w:id="9474" w:name="_Toc130923078"/>
      <w:bookmarkStart w:id="9475" w:name="_Toc137303490"/>
      <w:bookmarkStart w:id="9476" w:name="_Toc138889714"/>
      <w:bookmarkStart w:id="9477" w:name="_Toc145111526"/>
      <w:bookmarkStart w:id="9478" w:name="_Toc155265502"/>
      <w:bookmarkStart w:id="9479" w:name="_Toc161853077"/>
      <w:r w:rsidRPr="00090C64">
        <w:rPr>
          <w:lang w:eastAsia="sv-SE"/>
        </w:rPr>
        <w:t>7.4</w:t>
      </w:r>
      <w:r w:rsidRPr="00090C64">
        <w:rPr>
          <w:lang w:eastAsia="zh-CN"/>
        </w:rPr>
        <w:t>.</w:t>
      </w:r>
      <w:r w:rsidRPr="00090C64">
        <w:rPr>
          <w:lang w:eastAsia="sv-SE"/>
        </w:rPr>
        <w:t>5</w:t>
      </w:r>
      <w:r w:rsidRPr="00090C64">
        <w:rPr>
          <w:lang w:eastAsia="sv-SE"/>
        </w:rPr>
        <w:tab/>
        <w:t>Test Requirement</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49802DD9" w14:textId="77777777" w:rsidR="00D57C09" w:rsidRPr="00090C64" w:rsidRDefault="00D57C09" w:rsidP="00D57C09">
      <w:pPr>
        <w:pStyle w:val="Heading4"/>
      </w:pPr>
      <w:bookmarkStart w:id="9480" w:name="_Toc21125235"/>
      <w:bookmarkStart w:id="9481" w:name="_Toc29768225"/>
      <w:bookmarkStart w:id="9482" w:name="_Toc36044667"/>
      <w:bookmarkStart w:id="9483" w:name="_Toc37230572"/>
      <w:bookmarkStart w:id="9484" w:name="_Toc45907715"/>
      <w:bookmarkStart w:id="9485" w:name="_Toc53181820"/>
      <w:bookmarkStart w:id="9486" w:name="_Toc61127636"/>
      <w:bookmarkStart w:id="9487" w:name="_Toc67054650"/>
      <w:bookmarkStart w:id="9488" w:name="_Toc67061648"/>
      <w:bookmarkStart w:id="9489" w:name="_Toc74735166"/>
      <w:bookmarkStart w:id="9490" w:name="_Toc74753409"/>
      <w:bookmarkStart w:id="9491" w:name="_Toc76507668"/>
      <w:bookmarkStart w:id="9492" w:name="_Toc83109277"/>
      <w:bookmarkStart w:id="9493" w:name="_Toc89878090"/>
      <w:bookmarkStart w:id="9494" w:name="_Toc98709941"/>
      <w:bookmarkStart w:id="9495" w:name="_Toc105691756"/>
      <w:bookmarkStart w:id="9496" w:name="_Toc105694070"/>
      <w:bookmarkStart w:id="9497" w:name="_Toc123139406"/>
      <w:bookmarkStart w:id="9498" w:name="_Toc124166206"/>
      <w:bookmarkStart w:id="9499" w:name="_Toc130923079"/>
      <w:bookmarkStart w:id="9500" w:name="_Toc137303491"/>
      <w:bookmarkStart w:id="9501" w:name="_Toc138889715"/>
      <w:bookmarkStart w:id="9502" w:name="_Toc145111527"/>
      <w:bookmarkStart w:id="9503" w:name="_Toc155265503"/>
      <w:bookmarkStart w:id="9504" w:name="_Toc161853078"/>
      <w:r w:rsidRPr="00090C64">
        <w:t>7.4.5.1</w:t>
      </w:r>
      <w:r w:rsidRPr="00090C64">
        <w:tab/>
        <w:t>UTRA FDD operation</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505" w:name="_Toc21125236"/>
      <w:bookmarkStart w:id="9506" w:name="_Toc29768226"/>
      <w:bookmarkStart w:id="9507" w:name="_Toc36044668"/>
      <w:bookmarkStart w:id="9508" w:name="_Toc37230573"/>
      <w:bookmarkStart w:id="9509" w:name="_Toc45907716"/>
      <w:bookmarkStart w:id="9510" w:name="_Toc53181821"/>
      <w:bookmarkStart w:id="9511" w:name="_Toc61127637"/>
      <w:bookmarkStart w:id="9512" w:name="_Toc67054651"/>
      <w:bookmarkStart w:id="9513" w:name="_Toc67061649"/>
      <w:bookmarkStart w:id="9514" w:name="_Toc74735167"/>
      <w:bookmarkStart w:id="9515" w:name="_Toc74753410"/>
      <w:bookmarkStart w:id="9516" w:name="_Toc76507669"/>
      <w:bookmarkStart w:id="9517" w:name="_Toc83109278"/>
      <w:bookmarkStart w:id="9518" w:name="_Toc89878091"/>
      <w:bookmarkStart w:id="9519" w:name="_Toc98709942"/>
      <w:bookmarkStart w:id="9520" w:name="_Toc105691757"/>
      <w:bookmarkStart w:id="9521" w:name="_Toc105694071"/>
      <w:bookmarkStart w:id="9522" w:name="_Toc123139407"/>
      <w:bookmarkStart w:id="9523" w:name="_Toc124166207"/>
      <w:bookmarkStart w:id="9524" w:name="_Toc130923080"/>
      <w:bookmarkStart w:id="9525" w:name="_Toc137303492"/>
      <w:bookmarkStart w:id="9526" w:name="_Toc138889716"/>
      <w:bookmarkStart w:id="9527" w:name="_Toc145111528"/>
      <w:bookmarkStart w:id="9528" w:name="_Toc155265504"/>
      <w:bookmarkStart w:id="9529" w:name="_Toc161853079"/>
      <w:r w:rsidRPr="00090C64">
        <w:t>7.4.5.2</w:t>
      </w:r>
      <w:r w:rsidRPr="00090C64">
        <w:tab/>
        <w:t>E-UTRA operation</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530" w:name="_Toc21125237"/>
      <w:bookmarkStart w:id="9531" w:name="_Toc29768227"/>
      <w:bookmarkStart w:id="9532" w:name="_Toc36044669"/>
      <w:bookmarkStart w:id="9533" w:name="_Toc37230574"/>
      <w:bookmarkStart w:id="9534" w:name="_Toc45907717"/>
      <w:bookmarkStart w:id="9535" w:name="_Toc53181822"/>
      <w:bookmarkStart w:id="9536" w:name="_Toc61127638"/>
      <w:bookmarkStart w:id="9537" w:name="_Toc67054652"/>
      <w:bookmarkStart w:id="9538" w:name="_Toc67061650"/>
      <w:bookmarkStart w:id="9539" w:name="_Toc74735168"/>
      <w:bookmarkStart w:id="9540" w:name="_Toc74753411"/>
      <w:bookmarkStart w:id="9541" w:name="_Toc76507670"/>
      <w:bookmarkStart w:id="9542" w:name="_Toc83109279"/>
      <w:bookmarkStart w:id="9543" w:name="_Toc89878092"/>
      <w:bookmarkStart w:id="9544" w:name="_Toc98709943"/>
      <w:bookmarkStart w:id="9545" w:name="_Toc105691758"/>
      <w:bookmarkStart w:id="9546" w:name="_Toc105694072"/>
      <w:bookmarkStart w:id="9547" w:name="_Toc123139408"/>
      <w:bookmarkStart w:id="9548" w:name="_Toc124166208"/>
      <w:bookmarkStart w:id="9549" w:name="_Toc130923081"/>
      <w:bookmarkStart w:id="9550" w:name="_Toc137303493"/>
      <w:bookmarkStart w:id="9551" w:name="_Toc138889717"/>
      <w:bookmarkStart w:id="9552" w:name="_Toc145111529"/>
      <w:bookmarkStart w:id="9553" w:name="_Toc155265505"/>
      <w:bookmarkStart w:id="9554" w:name="_Toc161853080"/>
      <w:r w:rsidRPr="00090C64">
        <w:t>7.4.5.3</w:t>
      </w:r>
      <w:r w:rsidRPr="00090C64">
        <w:tab/>
        <w:t>NR operation</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555" w:name="_Toc21125238"/>
      <w:bookmarkStart w:id="9556" w:name="_Toc29768228"/>
      <w:bookmarkStart w:id="9557" w:name="_Toc36044670"/>
      <w:bookmarkStart w:id="9558" w:name="_Toc37230575"/>
      <w:bookmarkStart w:id="9559" w:name="_Toc45907718"/>
      <w:bookmarkStart w:id="9560" w:name="_Toc53181823"/>
      <w:bookmarkStart w:id="9561" w:name="_Toc61127639"/>
      <w:bookmarkStart w:id="9562" w:name="_Toc67054653"/>
      <w:bookmarkStart w:id="9563" w:name="_Toc67061651"/>
      <w:bookmarkStart w:id="9564" w:name="_Toc74735169"/>
      <w:bookmarkStart w:id="9565" w:name="_Toc74753412"/>
      <w:bookmarkStart w:id="9566" w:name="_Toc76507671"/>
      <w:bookmarkStart w:id="9567" w:name="_Toc83109280"/>
      <w:bookmarkStart w:id="9568" w:name="_Toc89878093"/>
      <w:bookmarkStart w:id="9569" w:name="_Toc98709944"/>
      <w:bookmarkStart w:id="9570" w:name="_Toc105691759"/>
      <w:bookmarkStart w:id="9571" w:name="_Toc105694073"/>
      <w:bookmarkStart w:id="9572" w:name="_Toc123139409"/>
      <w:bookmarkStart w:id="9573" w:name="_Toc124166209"/>
      <w:bookmarkStart w:id="9574" w:name="_Toc130923082"/>
      <w:bookmarkStart w:id="9575" w:name="_Toc137303494"/>
      <w:bookmarkStart w:id="9576" w:name="_Toc138889718"/>
      <w:bookmarkStart w:id="9577" w:name="_Toc145111530"/>
      <w:bookmarkStart w:id="9578" w:name="_Toc155265506"/>
      <w:bookmarkStart w:id="9579" w:name="_Toc161853081"/>
      <w:r w:rsidRPr="00090C64">
        <w:t>7.5</w:t>
      </w:r>
      <w:r w:rsidRPr="00090C64">
        <w:tab/>
        <w:t>OTA Adjacent channel selectivity, general blocking, and narrowband blocking</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0D275C9A" w14:textId="77777777" w:rsidR="00D57C09" w:rsidRPr="00090C64" w:rsidRDefault="00D57C09" w:rsidP="00D57C09">
      <w:pPr>
        <w:pStyle w:val="Heading3"/>
        <w:rPr>
          <w:lang w:eastAsia="sv-SE"/>
        </w:rPr>
      </w:pPr>
      <w:bookmarkStart w:id="9580" w:name="_Toc21125239"/>
      <w:bookmarkStart w:id="9581" w:name="_Toc29768229"/>
      <w:bookmarkStart w:id="9582" w:name="_Toc36044671"/>
      <w:bookmarkStart w:id="9583" w:name="_Toc37230576"/>
      <w:bookmarkStart w:id="9584" w:name="_Toc45907719"/>
      <w:bookmarkStart w:id="9585" w:name="_Toc53181824"/>
      <w:bookmarkStart w:id="9586" w:name="_Toc61127640"/>
      <w:bookmarkStart w:id="9587" w:name="_Toc67054654"/>
      <w:bookmarkStart w:id="9588" w:name="_Toc67061652"/>
      <w:bookmarkStart w:id="9589" w:name="_Toc74735170"/>
      <w:bookmarkStart w:id="9590" w:name="_Toc74753413"/>
      <w:bookmarkStart w:id="9591" w:name="_Toc76507672"/>
      <w:bookmarkStart w:id="9592" w:name="_Toc83109281"/>
      <w:bookmarkStart w:id="9593" w:name="_Toc89878094"/>
      <w:bookmarkStart w:id="9594" w:name="_Toc98709945"/>
      <w:bookmarkStart w:id="9595" w:name="_Toc105691760"/>
      <w:bookmarkStart w:id="9596" w:name="_Toc105694074"/>
      <w:bookmarkStart w:id="9597" w:name="_Toc123139410"/>
      <w:bookmarkStart w:id="9598" w:name="_Toc124166210"/>
      <w:bookmarkStart w:id="9599" w:name="_Toc130923083"/>
      <w:bookmarkStart w:id="9600" w:name="_Toc137303495"/>
      <w:bookmarkStart w:id="9601" w:name="_Toc138889719"/>
      <w:bookmarkStart w:id="9602" w:name="_Toc145111531"/>
      <w:bookmarkStart w:id="9603" w:name="_Toc155265507"/>
      <w:bookmarkStart w:id="9604" w:name="_Toc161853082"/>
      <w:r w:rsidRPr="00090C64">
        <w:rPr>
          <w:lang w:eastAsia="sv-SE"/>
        </w:rPr>
        <w:t>7.5.1</w:t>
      </w:r>
      <w:r w:rsidRPr="00090C64">
        <w:rPr>
          <w:lang w:eastAsia="sv-SE"/>
        </w:rPr>
        <w:tab/>
        <w:t>Definition and applicability</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605" w:name="_Toc21125240"/>
      <w:bookmarkStart w:id="9606" w:name="_Toc29768230"/>
      <w:bookmarkStart w:id="9607" w:name="_Toc36044672"/>
      <w:bookmarkStart w:id="9608" w:name="_Toc37230577"/>
      <w:bookmarkStart w:id="9609" w:name="_Toc45907720"/>
      <w:bookmarkStart w:id="9610" w:name="_Toc53181825"/>
      <w:bookmarkStart w:id="9611" w:name="_Toc61127641"/>
      <w:bookmarkStart w:id="9612" w:name="_Toc67054655"/>
      <w:bookmarkStart w:id="9613" w:name="_Toc67061653"/>
      <w:bookmarkStart w:id="9614" w:name="_Toc74735171"/>
      <w:bookmarkStart w:id="9615" w:name="_Toc74753414"/>
      <w:bookmarkStart w:id="9616" w:name="_Toc76507673"/>
      <w:bookmarkStart w:id="9617" w:name="_Toc83109282"/>
      <w:bookmarkStart w:id="9618" w:name="_Toc89878095"/>
      <w:bookmarkStart w:id="9619" w:name="_Toc98709946"/>
      <w:bookmarkStart w:id="9620" w:name="_Toc105691761"/>
      <w:bookmarkStart w:id="9621" w:name="_Toc105694075"/>
      <w:bookmarkStart w:id="9622" w:name="_Toc123139411"/>
      <w:bookmarkStart w:id="9623" w:name="_Toc124166211"/>
      <w:bookmarkStart w:id="9624" w:name="_Toc130923084"/>
      <w:bookmarkStart w:id="9625" w:name="_Toc137303496"/>
      <w:bookmarkStart w:id="9626" w:name="_Toc138889720"/>
      <w:bookmarkStart w:id="9627" w:name="_Toc145111532"/>
      <w:bookmarkStart w:id="9628" w:name="_Toc155265508"/>
      <w:bookmarkStart w:id="9629" w:name="_Toc161853083"/>
      <w:r w:rsidRPr="00090C64">
        <w:rPr>
          <w:lang w:eastAsia="sv-SE"/>
        </w:rPr>
        <w:t>7.5.2</w:t>
      </w:r>
      <w:r w:rsidRPr="00090C64">
        <w:rPr>
          <w:lang w:eastAsia="sv-SE"/>
        </w:rPr>
        <w:tab/>
        <w:t>Minimum Requirement</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9630" w:name="_Toc21125241"/>
      <w:bookmarkStart w:id="9631" w:name="_Toc29768231"/>
      <w:bookmarkStart w:id="9632" w:name="_Toc36044673"/>
      <w:bookmarkStart w:id="9633" w:name="_Toc37230578"/>
      <w:bookmarkStart w:id="9634" w:name="_Toc45907721"/>
      <w:bookmarkStart w:id="9635" w:name="_Toc53181826"/>
      <w:bookmarkStart w:id="9636" w:name="_Toc61127642"/>
      <w:bookmarkStart w:id="9637" w:name="_Toc67054656"/>
      <w:bookmarkStart w:id="9638" w:name="_Toc67061654"/>
      <w:bookmarkStart w:id="9639" w:name="_Toc74735172"/>
      <w:bookmarkStart w:id="9640" w:name="_Toc74753415"/>
      <w:bookmarkStart w:id="9641" w:name="_Toc76507674"/>
      <w:bookmarkStart w:id="9642" w:name="_Toc83109283"/>
      <w:bookmarkStart w:id="9643" w:name="_Toc89878096"/>
      <w:bookmarkStart w:id="9644" w:name="_Toc98709947"/>
      <w:bookmarkStart w:id="9645" w:name="_Toc105691762"/>
      <w:bookmarkStart w:id="9646" w:name="_Toc105694076"/>
      <w:bookmarkStart w:id="9647" w:name="_Toc123139412"/>
      <w:bookmarkStart w:id="9648" w:name="_Toc124166212"/>
      <w:bookmarkStart w:id="9649" w:name="_Toc130923085"/>
      <w:bookmarkStart w:id="9650" w:name="_Toc137303497"/>
      <w:bookmarkStart w:id="9651" w:name="_Toc138889721"/>
      <w:bookmarkStart w:id="9652" w:name="_Toc145111533"/>
      <w:bookmarkStart w:id="9653" w:name="_Toc155265509"/>
      <w:bookmarkStart w:id="9654" w:name="_Toc161853084"/>
      <w:r w:rsidRPr="00090C64">
        <w:rPr>
          <w:lang w:eastAsia="sv-SE"/>
        </w:rPr>
        <w:t>7.5.3</w:t>
      </w:r>
      <w:r w:rsidRPr="00090C64">
        <w:rPr>
          <w:lang w:eastAsia="sv-SE"/>
        </w:rPr>
        <w:tab/>
        <w:t>Test purpose</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9655" w:name="_Toc21125242"/>
      <w:bookmarkStart w:id="9656" w:name="_Toc29768232"/>
      <w:bookmarkStart w:id="9657" w:name="_Toc36044674"/>
      <w:bookmarkStart w:id="9658" w:name="_Toc37230579"/>
      <w:bookmarkStart w:id="9659" w:name="_Toc45907722"/>
      <w:bookmarkStart w:id="9660" w:name="_Toc53181827"/>
      <w:bookmarkStart w:id="9661" w:name="_Toc61127643"/>
      <w:bookmarkStart w:id="9662" w:name="_Toc67054657"/>
      <w:bookmarkStart w:id="9663" w:name="_Toc67061655"/>
      <w:bookmarkStart w:id="9664" w:name="_Toc74735173"/>
      <w:bookmarkStart w:id="9665" w:name="_Toc74753416"/>
      <w:bookmarkStart w:id="9666" w:name="_Toc76507675"/>
      <w:bookmarkStart w:id="9667" w:name="_Toc83109284"/>
      <w:bookmarkStart w:id="9668" w:name="_Toc89878097"/>
      <w:bookmarkStart w:id="9669" w:name="_Toc98709948"/>
      <w:bookmarkStart w:id="9670" w:name="_Toc105691763"/>
      <w:bookmarkStart w:id="9671" w:name="_Toc105694077"/>
      <w:bookmarkStart w:id="9672" w:name="_Toc123139413"/>
      <w:bookmarkStart w:id="9673" w:name="_Toc124166213"/>
      <w:bookmarkStart w:id="9674" w:name="_Toc130923086"/>
      <w:bookmarkStart w:id="9675" w:name="_Toc137303498"/>
      <w:bookmarkStart w:id="9676" w:name="_Toc138889722"/>
      <w:bookmarkStart w:id="9677" w:name="_Toc145111534"/>
      <w:bookmarkStart w:id="9678" w:name="_Toc155265510"/>
      <w:bookmarkStart w:id="9679" w:name="_Toc161853085"/>
      <w:r w:rsidRPr="00090C64">
        <w:rPr>
          <w:lang w:eastAsia="sv-SE"/>
        </w:rPr>
        <w:t>7.5</w:t>
      </w:r>
      <w:r w:rsidRPr="00090C64">
        <w:rPr>
          <w:lang w:eastAsia="zh-CN"/>
        </w:rPr>
        <w:t>.</w:t>
      </w:r>
      <w:r w:rsidRPr="00090C64">
        <w:rPr>
          <w:lang w:eastAsia="sv-SE"/>
        </w:rPr>
        <w:t>4</w:t>
      </w:r>
      <w:r w:rsidRPr="00090C64">
        <w:rPr>
          <w:lang w:eastAsia="sv-SE"/>
        </w:rPr>
        <w:tab/>
        <w:t>Method of test</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46A709DF" w14:textId="77777777" w:rsidR="00D57C09" w:rsidRPr="00090C64" w:rsidRDefault="00D57C09" w:rsidP="00D57C09">
      <w:pPr>
        <w:pStyle w:val="Heading4"/>
        <w:rPr>
          <w:lang w:eastAsia="sv-SE"/>
        </w:rPr>
      </w:pPr>
      <w:bookmarkStart w:id="9680" w:name="_Toc21125243"/>
      <w:bookmarkStart w:id="9681" w:name="_Toc29768233"/>
      <w:bookmarkStart w:id="9682" w:name="_Toc36044675"/>
      <w:bookmarkStart w:id="9683" w:name="_Toc37230580"/>
      <w:bookmarkStart w:id="9684" w:name="_Toc45907723"/>
      <w:bookmarkStart w:id="9685" w:name="_Toc53181828"/>
      <w:bookmarkStart w:id="9686" w:name="_Toc61127644"/>
      <w:bookmarkStart w:id="9687" w:name="_Toc67054658"/>
      <w:bookmarkStart w:id="9688" w:name="_Toc67061656"/>
      <w:bookmarkStart w:id="9689" w:name="_Toc74735174"/>
      <w:bookmarkStart w:id="9690" w:name="_Toc74753417"/>
      <w:bookmarkStart w:id="9691" w:name="_Toc76507676"/>
      <w:bookmarkStart w:id="9692" w:name="_Toc83109285"/>
      <w:bookmarkStart w:id="9693" w:name="_Toc89878098"/>
      <w:bookmarkStart w:id="9694" w:name="_Toc98709949"/>
      <w:bookmarkStart w:id="9695" w:name="_Toc105691764"/>
      <w:bookmarkStart w:id="9696" w:name="_Toc105694078"/>
      <w:bookmarkStart w:id="9697" w:name="_Toc123139414"/>
      <w:bookmarkStart w:id="9698" w:name="_Toc124166214"/>
      <w:bookmarkStart w:id="9699" w:name="_Toc130923087"/>
      <w:bookmarkStart w:id="9700" w:name="_Toc137303499"/>
      <w:bookmarkStart w:id="9701" w:name="_Toc138889723"/>
      <w:bookmarkStart w:id="9702" w:name="_Toc145111535"/>
      <w:bookmarkStart w:id="9703" w:name="_Toc155265511"/>
      <w:bookmarkStart w:id="9704" w:name="_Toc161853086"/>
      <w:r w:rsidRPr="00090C64">
        <w:rPr>
          <w:lang w:eastAsia="sv-SE"/>
        </w:rPr>
        <w:t>7.5.4.1</w:t>
      </w:r>
      <w:r w:rsidRPr="00090C64">
        <w:rPr>
          <w:lang w:eastAsia="sv-SE"/>
        </w:rPr>
        <w:tab/>
        <w:t>Initial conditions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9705" w:name="_Toc21125244"/>
      <w:bookmarkStart w:id="9706" w:name="_Toc29768234"/>
      <w:bookmarkStart w:id="9707" w:name="_Toc36044676"/>
      <w:bookmarkStart w:id="9708" w:name="_Toc37230581"/>
      <w:bookmarkStart w:id="9709" w:name="_Toc45907724"/>
      <w:bookmarkStart w:id="9710" w:name="_Toc53181829"/>
      <w:bookmarkStart w:id="9711" w:name="_Toc61127645"/>
      <w:bookmarkStart w:id="9712" w:name="_Toc67054659"/>
      <w:bookmarkStart w:id="9713" w:name="_Toc67061657"/>
      <w:bookmarkStart w:id="9714" w:name="_Toc74735175"/>
      <w:bookmarkStart w:id="9715" w:name="_Toc74753418"/>
      <w:bookmarkStart w:id="9716" w:name="_Toc76507677"/>
      <w:bookmarkStart w:id="9717" w:name="_Toc83109286"/>
      <w:bookmarkStart w:id="9718" w:name="_Toc89878099"/>
      <w:bookmarkStart w:id="9719" w:name="_Toc98709950"/>
      <w:bookmarkStart w:id="9720" w:name="_Toc105691765"/>
      <w:bookmarkStart w:id="9721" w:name="_Toc105694079"/>
      <w:bookmarkStart w:id="9722" w:name="_Toc123139415"/>
      <w:bookmarkStart w:id="9723" w:name="_Toc124166215"/>
      <w:bookmarkStart w:id="9724" w:name="_Toc130923088"/>
      <w:bookmarkStart w:id="9725" w:name="_Toc137303500"/>
      <w:bookmarkStart w:id="9726" w:name="_Toc138889724"/>
      <w:bookmarkStart w:id="9727" w:name="_Toc145111536"/>
      <w:bookmarkStart w:id="9728" w:name="_Toc155265512"/>
      <w:bookmarkStart w:id="9729" w:name="_Toc161853087"/>
      <w:r w:rsidRPr="00090C64">
        <w:rPr>
          <w:lang w:eastAsia="sv-SE"/>
        </w:rPr>
        <w:t>7.5.4.2</w:t>
      </w:r>
      <w:r w:rsidRPr="00090C64">
        <w:rPr>
          <w:lang w:eastAsia="sv-SE"/>
        </w:rPr>
        <w:tab/>
        <w:t>Procedure</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1ACFD5BB" w14:textId="77777777" w:rsidR="00D57C09" w:rsidRPr="00090C64" w:rsidRDefault="00D57C09" w:rsidP="00D57C09">
      <w:pPr>
        <w:pStyle w:val="Heading5"/>
      </w:pPr>
      <w:bookmarkStart w:id="9730" w:name="_Toc21125245"/>
      <w:bookmarkStart w:id="9731" w:name="_Toc29768235"/>
      <w:bookmarkStart w:id="9732" w:name="_Toc36044677"/>
      <w:bookmarkStart w:id="9733" w:name="_Toc37230582"/>
      <w:bookmarkStart w:id="9734" w:name="_Toc45907725"/>
      <w:bookmarkStart w:id="9735" w:name="_Toc53181830"/>
      <w:bookmarkStart w:id="9736" w:name="_Toc61127646"/>
      <w:bookmarkStart w:id="9737" w:name="_Toc67054660"/>
      <w:bookmarkStart w:id="9738" w:name="_Toc67061658"/>
      <w:bookmarkStart w:id="9739" w:name="_Toc74735176"/>
      <w:bookmarkStart w:id="9740" w:name="_Toc74753419"/>
      <w:bookmarkStart w:id="9741" w:name="_Toc76507678"/>
      <w:bookmarkStart w:id="9742" w:name="_Toc83109287"/>
      <w:bookmarkStart w:id="9743" w:name="_Toc89878100"/>
      <w:bookmarkStart w:id="9744" w:name="_Toc98709951"/>
      <w:bookmarkStart w:id="9745" w:name="_Toc105691766"/>
      <w:bookmarkStart w:id="9746" w:name="_Toc105694080"/>
      <w:bookmarkStart w:id="9747" w:name="_Toc123139416"/>
      <w:bookmarkStart w:id="9748" w:name="_Toc124166216"/>
      <w:bookmarkStart w:id="9749" w:name="_Toc130923089"/>
      <w:bookmarkStart w:id="9750" w:name="_Toc137303501"/>
      <w:bookmarkStart w:id="9751" w:name="_Toc138889725"/>
      <w:bookmarkStart w:id="9752" w:name="_Toc145111537"/>
      <w:bookmarkStart w:id="9753" w:name="_Toc155265513"/>
      <w:bookmarkStart w:id="9754" w:name="_Toc161853088"/>
      <w:r w:rsidRPr="00090C64">
        <w:t>7.5.4.2.1</w:t>
      </w:r>
      <w:r w:rsidRPr="00090C64">
        <w:tab/>
        <w:t>General procedure</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755" w:name="_Toc21125246"/>
      <w:bookmarkStart w:id="9756" w:name="_Toc29768236"/>
      <w:bookmarkStart w:id="9757" w:name="_Toc36044678"/>
      <w:bookmarkStart w:id="9758" w:name="_Toc37230583"/>
      <w:bookmarkStart w:id="9759" w:name="_Toc45907726"/>
      <w:bookmarkStart w:id="9760" w:name="_Toc53181831"/>
      <w:bookmarkStart w:id="9761" w:name="_Toc61127647"/>
      <w:bookmarkStart w:id="9762" w:name="_Toc67054661"/>
      <w:bookmarkStart w:id="9763" w:name="_Toc67061659"/>
      <w:bookmarkStart w:id="9764" w:name="_Toc74735177"/>
      <w:bookmarkStart w:id="9765" w:name="_Toc74753420"/>
      <w:bookmarkStart w:id="9766" w:name="_Toc76507679"/>
      <w:bookmarkStart w:id="9767" w:name="_Toc83109288"/>
      <w:bookmarkStart w:id="9768" w:name="_Toc89878101"/>
      <w:bookmarkStart w:id="9769" w:name="_Toc98709952"/>
      <w:bookmarkStart w:id="9770" w:name="_Toc105691767"/>
      <w:bookmarkStart w:id="9771" w:name="_Toc105694081"/>
      <w:bookmarkStart w:id="9772" w:name="_Toc123139417"/>
      <w:bookmarkStart w:id="9773" w:name="_Toc124166217"/>
      <w:bookmarkStart w:id="9774" w:name="_Toc130923090"/>
      <w:bookmarkStart w:id="9775" w:name="_Toc137303502"/>
      <w:bookmarkStart w:id="9776" w:name="_Toc138889726"/>
      <w:bookmarkStart w:id="9777" w:name="_Toc145111538"/>
      <w:bookmarkStart w:id="9778" w:name="_Toc155265514"/>
      <w:bookmarkStart w:id="9779" w:name="_Toc161853089"/>
      <w:r w:rsidRPr="00090C64">
        <w:t>7.5.4.2.2</w:t>
      </w:r>
      <w:r w:rsidRPr="00090C64">
        <w:tab/>
        <w:t>MSR operation</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521F07D7" w14:textId="77777777" w:rsidR="00D57C09" w:rsidRPr="00090C64" w:rsidRDefault="00D57C09" w:rsidP="00554118">
      <w:pPr>
        <w:pStyle w:val="H6"/>
      </w:pPr>
      <w:bookmarkStart w:id="9780" w:name="_Toc21125247"/>
      <w:bookmarkStart w:id="9781" w:name="_Toc29768237"/>
      <w:bookmarkStart w:id="9782" w:name="_Toc36044679"/>
      <w:bookmarkStart w:id="9783" w:name="_Toc37230584"/>
      <w:bookmarkStart w:id="9784" w:name="_Toc45907727"/>
      <w:bookmarkStart w:id="9785" w:name="_Toc53181832"/>
      <w:r w:rsidRPr="00090C64">
        <w:t>7.5.4.2.2.1</w:t>
      </w:r>
      <w:r w:rsidRPr="00090C64">
        <w:tab/>
        <w:t>Procedure for general blocking</w:t>
      </w:r>
      <w:bookmarkEnd w:id="9780"/>
      <w:bookmarkEnd w:id="9781"/>
      <w:bookmarkEnd w:id="9782"/>
      <w:bookmarkEnd w:id="9783"/>
      <w:bookmarkEnd w:id="9784"/>
      <w:bookmarkEnd w:id="9785"/>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786" w:name="_Toc21125248"/>
      <w:bookmarkStart w:id="9787" w:name="_Toc29768238"/>
      <w:bookmarkStart w:id="9788" w:name="_Toc36044680"/>
      <w:bookmarkStart w:id="9789" w:name="_Toc37230585"/>
      <w:bookmarkStart w:id="9790" w:name="_Toc45907728"/>
      <w:bookmarkStart w:id="9791" w:name="_Toc53181833"/>
      <w:r w:rsidRPr="00090C64">
        <w:t>7.5.4.2.2.2</w:t>
      </w:r>
      <w:r w:rsidRPr="00090C64">
        <w:tab/>
        <w:t>Procedure for narrowband blocking</w:t>
      </w:r>
      <w:bookmarkEnd w:id="9786"/>
      <w:bookmarkEnd w:id="9787"/>
      <w:bookmarkEnd w:id="9788"/>
      <w:bookmarkEnd w:id="9789"/>
      <w:bookmarkEnd w:id="9790"/>
      <w:bookmarkEnd w:id="9791"/>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792" w:name="_Toc21125249"/>
      <w:bookmarkStart w:id="9793" w:name="_Toc29768239"/>
      <w:bookmarkStart w:id="9794" w:name="_Toc36044681"/>
      <w:bookmarkStart w:id="9795" w:name="_Toc37230586"/>
      <w:bookmarkStart w:id="9796" w:name="_Toc45907729"/>
      <w:bookmarkStart w:id="9797" w:name="_Toc53181834"/>
      <w:r w:rsidRPr="00090C64">
        <w:t>7.5.4.2.2.3</w:t>
      </w:r>
      <w:r w:rsidRPr="00090C64">
        <w:tab/>
        <w:t>Procedure for additional BC3 blocking requirement</w:t>
      </w:r>
      <w:bookmarkEnd w:id="9792"/>
      <w:bookmarkEnd w:id="9793"/>
      <w:bookmarkEnd w:id="9794"/>
      <w:bookmarkEnd w:id="9795"/>
      <w:bookmarkEnd w:id="9796"/>
      <w:bookmarkEnd w:id="9797"/>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798" w:name="_Toc21125250"/>
      <w:bookmarkStart w:id="9799" w:name="_Toc29768240"/>
      <w:bookmarkStart w:id="9800" w:name="_Toc36044682"/>
      <w:bookmarkStart w:id="9801" w:name="_Toc37230587"/>
      <w:bookmarkStart w:id="9802" w:name="_Toc45907730"/>
      <w:bookmarkStart w:id="9803" w:name="_Toc53181835"/>
      <w:bookmarkStart w:id="9804" w:name="_Toc61127648"/>
      <w:bookmarkStart w:id="9805" w:name="_Toc67054662"/>
      <w:bookmarkStart w:id="9806" w:name="_Toc67061660"/>
      <w:bookmarkStart w:id="9807" w:name="_Toc74735178"/>
      <w:bookmarkStart w:id="9808" w:name="_Toc74753421"/>
      <w:bookmarkStart w:id="9809" w:name="_Toc76507680"/>
      <w:bookmarkStart w:id="9810" w:name="_Toc83109289"/>
      <w:bookmarkStart w:id="9811" w:name="_Toc89878102"/>
      <w:bookmarkStart w:id="9812" w:name="_Toc98709953"/>
      <w:bookmarkStart w:id="9813" w:name="_Toc105691768"/>
      <w:bookmarkStart w:id="9814" w:name="_Toc105694082"/>
      <w:bookmarkStart w:id="9815" w:name="_Toc123139418"/>
      <w:bookmarkStart w:id="9816" w:name="_Toc124166218"/>
      <w:bookmarkStart w:id="9817" w:name="_Toc130923091"/>
      <w:bookmarkStart w:id="9818" w:name="_Toc137303503"/>
      <w:bookmarkStart w:id="9819" w:name="_Toc138889727"/>
      <w:bookmarkStart w:id="9820" w:name="_Toc145111539"/>
      <w:bookmarkStart w:id="9821" w:name="_Toc155265515"/>
      <w:bookmarkStart w:id="9822" w:name="_Toc161853090"/>
      <w:r w:rsidRPr="00090C64">
        <w:t>7.5.4.2.3</w:t>
      </w:r>
      <w:r w:rsidRPr="00090C64">
        <w:tab/>
        <w:t>Single RAT UTRA FDD operation</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823" w:name="_Toc21125251"/>
      <w:bookmarkStart w:id="9824" w:name="_Toc29768241"/>
      <w:bookmarkStart w:id="9825" w:name="_Toc36044683"/>
      <w:bookmarkStart w:id="9826" w:name="_Toc37230588"/>
      <w:bookmarkStart w:id="9827" w:name="_Toc45907731"/>
      <w:bookmarkStart w:id="9828" w:name="_Toc53181836"/>
      <w:bookmarkStart w:id="9829" w:name="_Toc61127649"/>
      <w:bookmarkStart w:id="9830" w:name="_Toc67054663"/>
      <w:bookmarkStart w:id="9831" w:name="_Toc67061661"/>
      <w:bookmarkStart w:id="9832" w:name="_Toc74735179"/>
      <w:bookmarkStart w:id="9833" w:name="_Toc74753422"/>
      <w:bookmarkStart w:id="9834" w:name="_Toc76507681"/>
      <w:bookmarkStart w:id="9835" w:name="_Toc83109290"/>
      <w:bookmarkStart w:id="9836" w:name="_Toc89878103"/>
      <w:bookmarkStart w:id="9837" w:name="_Toc98709954"/>
      <w:bookmarkStart w:id="9838" w:name="_Toc105691769"/>
      <w:bookmarkStart w:id="9839" w:name="_Toc105694083"/>
      <w:bookmarkStart w:id="9840" w:name="_Toc123139419"/>
      <w:bookmarkStart w:id="9841" w:name="_Toc124166219"/>
      <w:bookmarkStart w:id="9842" w:name="_Toc130923092"/>
      <w:bookmarkStart w:id="9843" w:name="_Toc137303504"/>
      <w:bookmarkStart w:id="9844" w:name="_Toc138889728"/>
      <w:bookmarkStart w:id="9845" w:name="_Toc145111540"/>
      <w:bookmarkStart w:id="9846" w:name="_Toc155265516"/>
      <w:bookmarkStart w:id="9847" w:name="_Toc161853091"/>
      <w:r w:rsidRPr="00090C64">
        <w:t>7.5.4.2.4</w:t>
      </w:r>
      <w:r w:rsidRPr="00090C64">
        <w:tab/>
        <w:t>Single RAT E-UTRA operation</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4F5567D0" w14:textId="77777777" w:rsidR="00D57C09" w:rsidRPr="00090C64" w:rsidRDefault="00D57C09" w:rsidP="00554118">
      <w:pPr>
        <w:pStyle w:val="H6"/>
      </w:pPr>
      <w:bookmarkStart w:id="9848" w:name="_Toc21125252"/>
      <w:bookmarkStart w:id="9849" w:name="_Toc29768242"/>
      <w:bookmarkStart w:id="9850" w:name="_Toc36044684"/>
      <w:bookmarkStart w:id="9851" w:name="_Toc37230589"/>
      <w:bookmarkStart w:id="9852" w:name="_Toc45907732"/>
      <w:bookmarkStart w:id="9853" w:name="_Toc53181837"/>
      <w:r w:rsidRPr="00090C64">
        <w:t>7.4.4.2.4.1</w:t>
      </w:r>
      <w:r w:rsidRPr="00090C64">
        <w:tab/>
        <w:t>Procedure for adjacent channel selectivity</w:t>
      </w:r>
      <w:bookmarkEnd w:id="9848"/>
      <w:bookmarkEnd w:id="9849"/>
      <w:bookmarkEnd w:id="9850"/>
      <w:bookmarkEnd w:id="9851"/>
      <w:bookmarkEnd w:id="9852"/>
      <w:bookmarkEnd w:id="985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854" w:name="_Toc21125253"/>
      <w:bookmarkStart w:id="9855" w:name="_Toc29768243"/>
      <w:bookmarkStart w:id="9856" w:name="_Toc36044685"/>
      <w:bookmarkStart w:id="9857" w:name="_Toc37230590"/>
      <w:bookmarkStart w:id="9858" w:name="_Toc45907733"/>
      <w:bookmarkStart w:id="9859" w:name="_Toc53181838"/>
      <w:r w:rsidRPr="00090C64">
        <w:t>7.5.4.2.4.2</w:t>
      </w:r>
      <w:r w:rsidRPr="00090C64">
        <w:tab/>
        <w:t>Procedure for narrow-band blocking</w:t>
      </w:r>
      <w:bookmarkEnd w:id="9854"/>
      <w:bookmarkEnd w:id="9855"/>
      <w:bookmarkEnd w:id="9856"/>
      <w:bookmarkEnd w:id="9857"/>
      <w:bookmarkEnd w:id="9858"/>
      <w:bookmarkEnd w:id="985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860" w:name="_Toc21125254"/>
      <w:bookmarkStart w:id="9861" w:name="_Toc29768244"/>
      <w:bookmarkStart w:id="9862" w:name="_Toc36044686"/>
      <w:bookmarkStart w:id="9863" w:name="_Toc37230591"/>
      <w:bookmarkStart w:id="9864" w:name="_Toc45907734"/>
      <w:bookmarkStart w:id="9865" w:name="_Toc53181839"/>
      <w:bookmarkStart w:id="9866" w:name="_Toc61127650"/>
      <w:bookmarkStart w:id="9867" w:name="_Toc67054664"/>
      <w:bookmarkStart w:id="9868" w:name="_Toc67061662"/>
      <w:bookmarkStart w:id="9869" w:name="_Toc74735180"/>
      <w:bookmarkStart w:id="9870" w:name="_Toc74753423"/>
      <w:bookmarkStart w:id="9871" w:name="_Toc76507682"/>
      <w:bookmarkStart w:id="9872" w:name="_Toc83109291"/>
      <w:bookmarkStart w:id="9873" w:name="_Toc89878104"/>
      <w:bookmarkStart w:id="9874" w:name="_Toc98709955"/>
      <w:bookmarkStart w:id="9875" w:name="_Toc105691770"/>
      <w:bookmarkStart w:id="9876" w:name="_Toc105694084"/>
      <w:bookmarkStart w:id="9877" w:name="_Toc123139420"/>
      <w:bookmarkStart w:id="9878" w:name="_Toc124166220"/>
      <w:bookmarkStart w:id="9879" w:name="_Toc130923093"/>
      <w:bookmarkStart w:id="9880" w:name="_Toc137303505"/>
      <w:bookmarkStart w:id="9881" w:name="_Toc138889729"/>
      <w:bookmarkStart w:id="9882" w:name="_Toc145111541"/>
      <w:bookmarkStart w:id="9883" w:name="_Toc155265517"/>
      <w:bookmarkStart w:id="9884" w:name="_Toc161853092"/>
      <w:r w:rsidRPr="00090C64">
        <w:rPr>
          <w:lang w:eastAsia="sv-SE"/>
        </w:rPr>
        <w:t>7.5</w:t>
      </w:r>
      <w:r w:rsidRPr="00090C64">
        <w:rPr>
          <w:lang w:eastAsia="zh-CN"/>
        </w:rPr>
        <w:t>.</w:t>
      </w:r>
      <w:r w:rsidRPr="00090C64">
        <w:rPr>
          <w:lang w:eastAsia="sv-SE"/>
        </w:rPr>
        <w:t>5</w:t>
      </w:r>
      <w:r w:rsidRPr="00090C64">
        <w:rPr>
          <w:lang w:eastAsia="sv-SE"/>
        </w:rPr>
        <w:tab/>
        <w:t>Test Requirement</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5DAF29E1" w14:textId="77777777" w:rsidR="00D57C09" w:rsidRPr="00090C64" w:rsidRDefault="00D57C09" w:rsidP="00D57C09">
      <w:pPr>
        <w:pStyle w:val="Heading4"/>
      </w:pPr>
      <w:bookmarkStart w:id="9885" w:name="_Toc21125255"/>
      <w:bookmarkStart w:id="9886" w:name="_Toc29768245"/>
      <w:bookmarkStart w:id="9887" w:name="_Toc36044687"/>
      <w:bookmarkStart w:id="9888" w:name="_Toc37230592"/>
      <w:bookmarkStart w:id="9889" w:name="_Toc45907735"/>
      <w:bookmarkStart w:id="9890" w:name="_Toc53181840"/>
      <w:bookmarkStart w:id="9891" w:name="_Toc61127651"/>
      <w:bookmarkStart w:id="9892" w:name="_Toc67054665"/>
      <w:bookmarkStart w:id="9893" w:name="_Toc67061663"/>
      <w:bookmarkStart w:id="9894" w:name="_Toc74735181"/>
      <w:bookmarkStart w:id="9895" w:name="_Toc74753424"/>
      <w:bookmarkStart w:id="9896" w:name="_Toc76507683"/>
      <w:bookmarkStart w:id="9897" w:name="_Toc83109292"/>
      <w:bookmarkStart w:id="9898" w:name="_Toc89878105"/>
      <w:bookmarkStart w:id="9899" w:name="_Toc98709956"/>
      <w:bookmarkStart w:id="9900" w:name="_Toc105691771"/>
      <w:bookmarkStart w:id="9901" w:name="_Toc105694085"/>
      <w:bookmarkStart w:id="9902" w:name="_Toc123139421"/>
      <w:bookmarkStart w:id="9903" w:name="_Toc124166221"/>
      <w:bookmarkStart w:id="9904" w:name="_Toc130923094"/>
      <w:bookmarkStart w:id="9905" w:name="_Toc137303506"/>
      <w:bookmarkStart w:id="9906" w:name="_Toc138889730"/>
      <w:bookmarkStart w:id="9907" w:name="_Toc145111542"/>
      <w:bookmarkStart w:id="9908" w:name="_Toc155265518"/>
      <w:bookmarkStart w:id="9909" w:name="_Toc161853093"/>
      <w:r w:rsidRPr="00090C64">
        <w:t>7.5.5.1</w:t>
      </w:r>
      <w:r w:rsidRPr="00090C64">
        <w:tab/>
        <w:t>MSR operation</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23E69048" w14:textId="77777777" w:rsidR="00D57C09" w:rsidRPr="00090C64" w:rsidRDefault="00D57C09" w:rsidP="00D57C09">
      <w:pPr>
        <w:pStyle w:val="Heading5"/>
      </w:pPr>
      <w:bookmarkStart w:id="9910" w:name="_Toc21125256"/>
      <w:bookmarkStart w:id="9911" w:name="_Toc29768246"/>
      <w:bookmarkStart w:id="9912" w:name="_Toc36044688"/>
      <w:bookmarkStart w:id="9913" w:name="_Toc37230593"/>
      <w:bookmarkStart w:id="9914" w:name="_Toc45907736"/>
      <w:bookmarkStart w:id="9915" w:name="_Toc53181841"/>
      <w:bookmarkStart w:id="9916" w:name="_Toc61127652"/>
      <w:bookmarkStart w:id="9917" w:name="_Toc67054666"/>
      <w:bookmarkStart w:id="9918" w:name="_Toc67061664"/>
      <w:bookmarkStart w:id="9919" w:name="_Toc74735182"/>
      <w:bookmarkStart w:id="9920" w:name="_Toc74753425"/>
      <w:bookmarkStart w:id="9921" w:name="_Toc76507684"/>
      <w:bookmarkStart w:id="9922" w:name="_Toc83109293"/>
      <w:bookmarkStart w:id="9923" w:name="_Toc89878106"/>
      <w:bookmarkStart w:id="9924" w:name="_Toc98709957"/>
      <w:bookmarkStart w:id="9925" w:name="_Toc105691772"/>
      <w:bookmarkStart w:id="9926" w:name="_Toc105694086"/>
      <w:bookmarkStart w:id="9927" w:name="_Toc123139422"/>
      <w:bookmarkStart w:id="9928" w:name="_Toc124166222"/>
      <w:bookmarkStart w:id="9929" w:name="_Toc130923095"/>
      <w:bookmarkStart w:id="9930" w:name="_Toc137303507"/>
      <w:bookmarkStart w:id="9931" w:name="_Toc138889731"/>
      <w:bookmarkStart w:id="9932" w:name="_Toc145111543"/>
      <w:bookmarkStart w:id="9933" w:name="_Toc155265519"/>
      <w:bookmarkStart w:id="9934" w:name="_Toc161853094"/>
      <w:r w:rsidRPr="00090C64">
        <w:t>7.5.5.1.1</w:t>
      </w:r>
      <w:r w:rsidRPr="00090C64">
        <w:tab/>
        <w:t>General blocking test requirement</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935" w:name="_Toc21125257"/>
      <w:bookmarkStart w:id="9936" w:name="_Toc29768247"/>
      <w:bookmarkStart w:id="9937" w:name="_Toc36044689"/>
      <w:bookmarkStart w:id="9938" w:name="_Toc37230594"/>
      <w:bookmarkStart w:id="9939" w:name="_Toc45907737"/>
      <w:bookmarkStart w:id="9940" w:name="_Toc53181842"/>
      <w:bookmarkStart w:id="9941" w:name="_Toc61127653"/>
      <w:bookmarkStart w:id="9942" w:name="_Toc67054667"/>
      <w:bookmarkStart w:id="9943" w:name="_Toc67061665"/>
      <w:bookmarkStart w:id="9944" w:name="_Toc74735183"/>
      <w:bookmarkStart w:id="9945" w:name="_Toc74753426"/>
      <w:bookmarkStart w:id="9946" w:name="_Toc76507685"/>
      <w:bookmarkStart w:id="9947" w:name="_Toc83109294"/>
      <w:bookmarkStart w:id="9948" w:name="_Toc89878107"/>
      <w:bookmarkStart w:id="9949" w:name="_Toc98709958"/>
      <w:bookmarkStart w:id="9950" w:name="_Toc105691773"/>
      <w:bookmarkStart w:id="9951" w:name="_Toc105694087"/>
      <w:bookmarkStart w:id="9952" w:name="_Toc123139423"/>
      <w:bookmarkStart w:id="9953" w:name="_Toc124166223"/>
      <w:bookmarkStart w:id="9954" w:name="_Toc130923096"/>
      <w:bookmarkStart w:id="9955" w:name="_Toc137303508"/>
      <w:bookmarkStart w:id="9956" w:name="_Toc138889732"/>
      <w:bookmarkStart w:id="9957" w:name="_Toc145111544"/>
      <w:bookmarkStart w:id="9958" w:name="_Toc155265520"/>
      <w:bookmarkStart w:id="9959" w:name="_Toc161853095"/>
      <w:r w:rsidRPr="00090C64">
        <w:t>7.5.5.1.2</w:t>
      </w:r>
      <w:r w:rsidRPr="00090C64">
        <w:tab/>
        <w:t>General narrowband blocking test requirement</w:t>
      </w:r>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9960"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960"/>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9961" w:name="_Toc21125258"/>
      <w:bookmarkStart w:id="9962" w:name="_Toc29768248"/>
      <w:bookmarkStart w:id="9963" w:name="_Toc36044690"/>
      <w:bookmarkStart w:id="9964" w:name="_Toc37230595"/>
      <w:bookmarkStart w:id="9965" w:name="_Toc45907738"/>
      <w:bookmarkStart w:id="9966" w:name="_Toc53181843"/>
      <w:bookmarkStart w:id="9967" w:name="_Toc61127654"/>
      <w:bookmarkStart w:id="9968" w:name="_Toc67054668"/>
      <w:bookmarkStart w:id="9969" w:name="_Toc67061666"/>
      <w:bookmarkStart w:id="9970" w:name="_Toc74735184"/>
      <w:bookmarkStart w:id="9971" w:name="_Toc74753427"/>
      <w:bookmarkStart w:id="9972" w:name="_Toc76507686"/>
      <w:bookmarkStart w:id="9973" w:name="_Toc83109295"/>
      <w:bookmarkStart w:id="9974" w:name="_Toc89878108"/>
      <w:bookmarkStart w:id="9975" w:name="_Toc98709959"/>
      <w:bookmarkStart w:id="9976" w:name="_Toc105691774"/>
      <w:bookmarkStart w:id="9977" w:name="_Toc105694088"/>
      <w:bookmarkStart w:id="9978" w:name="_Toc123139424"/>
      <w:bookmarkStart w:id="9979" w:name="_Toc124166224"/>
      <w:bookmarkStart w:id="9980" w:name="_Toc130923097"/>
      <w:bookmarkStart w:id="9981" w:name="_Toc137303509"/>
      <w:bookmarkStart w:id="9982" w:name="_Toc138889733"/>
      <w:bookmarkStart w:id="9983" w:name="_Toc145111545"/>
      <w:bookmarkStart w:id="9984" w:name="_Toc155265521"/>
      <w:bookmarkStart w:id="9985" w:name="_Toc161853096"/>
      <w:r w:rsidRPr="00090C64">
        <w:t>7.5.5.1.3</w:t>
      </w:r>
      <w:r w:rsidRPr="00090C64">
        <w:tab/>
        <w:t>Additional BC3 blocking test requirement</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9986" w:name="_Toc21125259"/>
      <w:bookmarkStart w:id="9987" w:name="_Toc29768249"/>
      <w:bookmarkStart w:id="9988" w:name="_Toc36044691"/>
      <w:bookmarkStart w:id="9989" w:name="_Toc37230596"/>
      <w:bookmarkStart w:id="9990" w:name="_Toc45907739"/>
      <w:bookmarkStart w:id="9991" w:name="_Toc53181844"/>
      <w:bookmarkStart w:id="9992" w:name="_Toc61127655"/>
      <w:bookmarkStart w:id="9993" w:name="_Toc67054669"/>
      <w:bookmarkStart w:id="9994" w:name="_Toc67061667"/>
      <w:bookmarkStart w:id="9995" w:name="_Toc74735185"/>
      <w:bookmarkStart w:id="9996" w:name="_Toc74753428"/>
      <w:bookmarkStart w:id="9997" w:name="_Toc76507687"/>
      <w:bookmarkStart w:id="9998" w:name="_Toc83109296"/>
      <w:bookmarkStart w:id="9999" w:name="_Toc89878109"/>
      <w:bookmarkStart w:id="10000" w:name="_Toc98709960"/>
      <w:bookmarkStart w:id="10001" w:name="_Toc105691775"/>
      <w:bookmarkStart w:id="10002" w:name="_Toc105694089"/>
      <w:bookmarkStart w:id="10003" w:name="_Toc123139425"/>
      <w:bookmarkStart w:id="10004" w:name="_Toc124166225"/>
      <w:bookmarkStart w:id="10005" w:name="_Toc130923098"/>
      <w:bookmarkStart w:id="10006" w:name="_Toc137303510"/>
      <w:bookmarkStart w:id="10007" w:name="_Toc138889734"/>
      <w:bookmarkStart w:id="10008" w:name="_Toc145111546"/>
      <w:bookmarkStart w:id="10009" w:name="_Toc155265522"/>
      <w:bookmarkStart w:id="10010" w:name="_Toc161853097"/>
      <w:r w:rsidRPr="00090C64">
        <w:t>7.5.5.2</w:t>
      </w:r>
      <w:r w:rsidRPr="00090C64">
        <w:tab/>
        <w:t>Single RAT UTRA FDD operation</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011" w:name="_Toc21125260"/>
      <w:bookmarkStart w:id="10012" w:name="_Toc29768250"/>
      <w:bookmarkStart w:id="10013" w:name="_Toc36044692"/>
      <w:bookmarkStart w:id="10014" w:name="_Toc37230597"/>
      <w:bookmarkStart w:id="10015" w:name="_Toc45907740"/>
      <w:bookmarkStart w:id="10016" w:name="_Toc53181845"/>
      <w:bookmarkStart w:id="10017" w:name="_Toc61127656"/>
      <w:bookmarkStart w:id="10018" w:name="_Toc67054670"/>
      <w:bookmarkStart w:id="10019" w:name="_Toc67061668"/>
      <w:bookmarkStart w:id="10020" w:name="_Toc74735186"/>
      <w:bookmarkStart w:id="10021" w:name="_Toc74753429"/>
      <w:bookmarkStart w:id="10022" w:name="_Toc76507688"/>
      <w:bookmarkStart w:id="10023" w:name="_Toc83109297"/>
      <w:bookmarkStart w:id="10024" w:name="_Toc89878110"/>
      <w:bookmarkStart w:id="10025" w:name="_Toc98709961"/>
      <w:bookmarkStart w:id="10026" w:name="_Toc105691776"/>
      <w:bookmarkStart w:id="10027" w:name="_Toc105694090"/>
      <w:bookmarkStart w:id="10028" w:name="_Toc123139426"/>
      <w:bookmarkStart w:id="10029" w:name="_Toc124166226"/>
      <w:bookmarkStart w:id="10030" w:name="_Toc130923099"/>
      <w:bookmarkStart w:id="10031" w:name="_Toc137303511"/>
      <w:bookmarkStart w:id="10032" w:name="_Toc138889735"/>
      <w:bookmarkStart w:id="10033" w:name="_Toc145111547"/>
      <w:bookmarkStart w:id="10034" w:name="_Toc155265523"/>
      <w:bookmarkStart w:id="10035" w:name="_Toc161853098"/>
      <w:r w:rsidRPr="00090C64">
        <w:t>7.5.5.3</w:t>
      </w:r>
      <w:r w:rsidRPr="00090C64">
        <w:tab/>
        <w:t>Single RAT E-UTRA operation</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036" w:name="_Toc21125261"/>
      <w:bookmarkStart w:id="10037" w:name="_Toc29768251"/>
      <w:bookmarkStart w:id="10038" w:name="_Toc36044693"/>
      <w:bookmarkStart w:id="10039" w:name="_Toc37230598"/>
      <w:bookmarkStart w:id="10040" w:name="_Toc45907741"/>
      <w:bookmarkStart w:id="10041" w:name="_Toc53181846"/>
      <w:bookmarkStart w:id="10042" w:name="_Toc61127657"/>
      <w:bookmarkStart w:id="10043" w:name="_Toc67054671"/>
      <w:bookmarkStart w:id="10044" w:name="_Toc67061669"/>
      <w:bookmarkStart w:id="10045" w:name="_Toc74735187"/>
      <w:bookmarkStart w:id="10046" w:name="_Toc74753430"/>
      <w:bookmarkStart w:id="10047" w:name="_Toc76507689"/>
      <w:bookmarkStart w:id="10048" w:name="_Toc83109298"/>
      <w:bookmarkStart w:id="10049" w:name="_Toc89878111"/>
      <w:bookmarkStart w:id="10050" w:name="_Toc98709962"/>
      <w:bookmarkStart w:id="10051" w:name="_Toc105691777"/>
      <w:bookmarkStart w:id="10052" w:name="_Toc105694091"/>
      <w:bookmarkStart w:id="10053" w:name="_Toc123139427"/>
      <w:bookmarkStart w:id="10054" w:name="_Toc124166227"/>
      <w:bookmarkStart w:id="10055" w:name="_Toc130923100"/>
      <w:bookmarkStart w:id="10056" w:name="_Toc137303512"/>
      <w:bookmarkStart w:id="10057" w:name="_Toc138889736"/>
      <w:bookmarkStart w:id="10058" w:name="_Toc145111548"/>
      <w:bookmarkStart w:id="10059" w:name="_Toc155265524"/>
      <w:bookmarkStart w:id="10060" w:name="_Toc161853099"/>
      <w:r w:rsidRPr="00090C64">
        <w:t>7.6</w:t>
      </w:r>
      <w:r w:rsidRPr="00090C64">
        <w:tab/>
        <w:t>OTA Blocking</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5D1B5416" w14:textId="77777777" w:rsidR="00D57C09" w:rsidRPr="00090C64" w:rsidRDefault="00D57C09" w:rsidP="00D57C09">
      <w:pPr>
        <w:pStyle w:val="Heading3"/>
      </w:pPr>
      <w:bookmarkStart w:id="10061" w:name="_Toc21125262"/>
      <w:bookmarkStart w:id="10062" w:name="_Toc29768252"/>
      <w:bookmarkStart w:id="10063" w:name="_Toc36044694"/>
      <w:bookmarkStart w:id="10064" w:name="_Toc37230599"/>
      <w:bookmarkStart w:id="10065" w:name="_Toc45907742"/>
      <w:bookmarkStart w:id="10066" w:name="_Toc53181847"/>
      <w:bookmarkStart w:id="10067" w:name="_Toc61127658"/>
      <w:bookmarkStart w:id="10068" w:name="_Toc67054672"/>
      <w:bookmarkStart w:id="10069" w:name="_Toc67061670"/>
      <w:bookmarkStart w:id="10070" w:name="_Toc74735188"/>
      <w:bookmarkStart w:id="10071" w:name="_Toc74753431"/>
      <w:bookmarkStart w:id="10072" w:name="_Toc76507690"/>
      <w:bookmarkStart w:id="10073" w:name="_Toc83109299"/>
      <w:bookmarkStart w:id="10074" w:name="_Toc89878112"/>
      <w:bookmarkStart w:id="10075" w:name="_Toc98709963"/>
      <w:bookmarkStart w:id="10076" w:name="_Toc105691778"/>
      <w:bookmarkStart w:id="10077" w:name="_Toc105694092"/>
      <w:bookmarkStart w:id="10078" w:name="_Toc123139428"/>
      <w:bookmarkStart w:id="10079" w:name="_Toc124166228"/>
      <w:bookmarkStart w:id="10080" w:name="_Toc130923101"/>
      <w:bookmarkStart w:id="10081" w:name="_Toc137303513"/>
      <w:bookmarkStart w:id="10082" w:name="_Toc138889737"/>
      <w:bookmarkStart w:id="10083" w:name="_Toc145111549"/>
      <w:bookmarkStart w:id="10084" w:name="_Toc155265525"/>
      <w:bookmarkStart w:id="10085" w:name="_Toc161853100"/>
      <w:r w:rsidRPr="00090C64">
        <w:t>7.6.1</w:t>
      </w:r>
      <w:r w:rsidRPr="00090C64">
        <w:tab/>
        <w:t>General</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086" w:name="_Toc21125263"/>
      <w:bookmarkStart w:id="10087" w:name="_Toc29768253"/>
      <w:bookmarkStart w:id="10088" w:name="_Toc36044695"/>
      <w:bookmarkStart w:id="10089" w:name="_Toc37230600"/>
      <w:bookmarkStart w:id="10090" w:name="_Toc45907743"/>
      <w:bookmarkStart w:id="10091" w:name="_Toc53181848"/>
      <w:bookmarkStart w:id="10092" w:name="_Toc61127659"/>
      <w:bookmarkStart w:id="10093" w:name="_Toc67054673"/>
      <w:bookmarkStart w:id="10094" w:name="_Toc67061671"/>
      <w:bookmarkStart w:id="10095" w:name="_Toc74735189"/>
      <w:bookmarkStart w:id="10096" w:name="_Toc74753432"/>
      <w:bookmarkStart w:id="10097" w:name="_Toc76507691"/>
      <w:bookmarkStart w:id="10098" w:name="_Toc83109300"/>
      <w:bookmarkStart w:id="10099" w:name="_Toc89878113"/>
      <w:bookmarkStart w:id="10100" w:name="_Toc98709964"/>
      <w:bookmarkStart w:id="10101" w:name="_Toc105691779"/>
      <w:bookmarkStart w:id="10102" w:name="_Toc105694093"/>
      <w:bookmarkStart w:id="10103" w:name="_Toc123139429"/>
      <w:bookmarkStart w:id="10104" w:name="_Toc124166229"/>
      <w:bookmarkStart w:id="10105" w:name="_Toc130923102"/>
      <w:bookmarkStart w:id="10106" w:name="_Toc137303514"/>
      <w:bookmarkStart w:id="10107" w:name="_Toc138889738"/>
      <w:bookmarkStart w:id="10108" w:name="_Toc145111550"/>
      <w:bookmarkStart w:id="10109" w:name="_Toc155265526"/>
      <w:bookmarkStart w:id="10110" w:name="_Toc161853101"/>
      <w:r w:rsidRPr="00090C64">
        <w:t>7.6.2</w:t>
      </w:r>
      <w:r w:rsidRPr="00090C64">
        <w:tab/>
        <w:t>General Requirement</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310A809C" w14:textId="77777777" w:rsidR="00D57C09" w:rsidRPr="00090C64" w:rsidRDefault="00D57C09" w:rsidP="00D57C09">
      <w:pPr>
        <w:pStyle w:val="Heading4"/>
        <w:rPr>
          <w:lang w:eastAsia="sv-SE"/>
        </w:rPr>
      </w:pPr>
      <w:bookmarkStart w:id="10111" w:name="_Toc21125264"/>
      <w:bookmarkStart w:id="10112" w:name="_Toc29768254"/>
      <w:bookmarkStart w:id="10113" w:name="_Toc36044696"/>
      <w:bookmarkStart w:id="10114" w:name="_Toc37230601"/>
      <w:bookmarkStart w:id="10115" w:name="_Toc45907744"/>
      <w:bookmarkStart w:id="10116" w:name="_Toc53181849"/>
      <w:bookmarkStart w:id="10117" w:name="_Toc61127660"/>
      <w:bookmarkStart w:id="10118" w:name="_Toc67054674"/>
      <w:bookmarkStart w:id="10119" w:name="_Toc67061672"/>
      <w:bookmarkStart w:id="10120" w:name="_Toc74735190"/>
      <w:bookmarkStart w:id="10121" w:name="_Toc74753433"/>
      <w:bookmarkStart w:id="10122" w:name="_Toc76507692"/>
      <w:bookmarkStart w:id="10123" w:name="_Toc83109301"/>
      <w:bookmarkStart w:id="10124" w:name="_Toc89878114"/>
      <w:bookmarkStart w:id="10125" w:name="_Toc98709965"/>
      <w:bookmarkStart w:id="10126" w:name="_Toc105691780"/>
      <w:bookmarkStart w:id="10127" w:name="_Toc105694094"/>
      <w:bookmarkStart w:id="10128" w:name="_Toc123139430"/>
      <w:bookmarkStart w:id="10129" w:name="_Toc124166230"/>
      <w:bookmarkStart w:id="10130" w:name="_Toc130923103"/>
      <w:bookmarkStart w:id="10131" w:name="_Toc137303515"/>
      <w:bookmarkStart w:id="10132" w:name="_Toc138889739"/>
      <w:bookmarkStart w:id="10133" w:name="_Toc145111551"/>
      <w:bookmarkStart w:id="10134" w:name="_Toc155265527"/>
      <w:bookmarkStart w:id="10135" w:name="_Toc161853102"/>
      <w:r w:rsidRPr="00090C64">
        <w:rPr>
          <w:lang w:eastAsia="sv-SE"/>
        </w:rPr>
        <w:t>7.6.2.1</w:t>
      </w:r>
      <w:r w:rsidRPr="00090C64">
        <w:rPr>
          <w:lang w:eastAsia="sv-SE"/>
        </w:rPr>
        <w:tab/>
        <w:t>Definition and applicability</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p>
    <w:p w14:paraId="7AF4BB7B" w14:textId="77777777" w:rsidR="00D57C09" w:rsidRPr="00090C64" w:rsidRDefault="00D57C09" w:rsidP="00D57C09">
      <w:pPr>
        <w:pStyle w:val="Heading4"/>
        <w:rPr>
          <w:lang w:eastAsia="sv-SE"/>
        </w:rPr>
      </w:pPr>
      <w:bookmarkStart w:id="10136" w:name="_Toc21125265"/>
      <w:bookmarkStart w:id="10137" w:name="_Toc29768255"/>
      <w:bookmarkStart w:id="10138" w:name="_Toc36044697"/>
      <w:bookmarkStart w:id="10139" w:name="_Toc37230602"/>
      <w:bookmarkStart w:id="10140" w:name="_Toc45907745"/>
      <w:bookmarkStart w:id="10141" w:name="_Toc53181850"/>
      <w:bookmarkStart w:id="10142" w:name="_Toc61127661"/>
      <w:bookmarkStart w:id="10143" w:name="_Toc67054675"/>
      <w:bookmarkStart w:id="10144" w:name="_Toc67061673"/>
      <w:bookmarkStart w:id="10145" w:name="_Toc74735191"/>
      <w:bookmarkStart w:id="10146" w:name="_Toc74753434"/>
      <w:bookmarkStart w:id="10147" w:name="_Toc76507693"/>
      <w:bookmarkStart w:id="10148" w:name="_Toc83109302"/>
      <w:bookmarkStart w:id="10149" w:name="_Toc89878115"/>
      <w:bookmarkStart w:id="10150" w:name="_Toc98709966"/>
      <w:bookmarkStart w:id="10151" w:name="_Toc105691781"/>
      <w:bookmarkStart w:id="10152" w:name="_Toc105694095"/>
      <w:bookmarkStart w:id="10153" w:name="_Toc123139431"/>
      <w:bookmarkStart w:id="10154" w:name="_Toc124166231"/>
      <w:bookmarkStart w:id="10155" w:name="_Toc130923104"/>
      <w:bookmarkStart w:id="10156" w:name="_Toc137303516"/>
      <w:bookmarkStart w:id="10157" w:name="_Toc138889740"/>
      <w:bookmarkStart w:id="10158" w:name="_Toc145111552"/>
      <w:bookmarkStart w:id="10159" w:name="_Toc155265528"/>
      <w:bookmarkStart w:id="10160" w:name="_Toc161853103"/>
      <w:r w:rsidRPr="00090C64">
        <w:rPr>
          <w:lang w:eastAsia="sv-SE"/>
        </w:rPr>
        <w:t>7.6.2.2</w:t>
      </w:r>
      <w:r w:rsidRPr="00090C64">
        <w:rPr>
          <w:lang w:eastAsia="sv-SE"/>
        </w:rPr>
        <w:tab/>
        <w:t>Minimum Requirement</w:t>
      </w:r>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161" w:name="_Toc21125266"/>
      <w:bookmarkStart w:id="10162" w:name="_Toc29768256"/>
      <w:bookmarkStart w:id="10163" w:name="_Toc36044698"/>
      <w:bookmarkStart w:id="10164" w:name="_Toc37230603"/>
      <w:bookmarkStart w:id="10165" w:name="_Toc45907746"/>
      <w:bookmarkStart w:id="10166" w:name="_Toc53181851"/>
      <w:bookmarkStart w:id="10167" w:name="_Toc61127662"/>
      <w:bookmarkStart w:id="10168" w:name="_Toc67054676"/>
      <w:bookmarkStart w:id="10169" w:name="_Toc67061674"/>
      <w:bookmarkStart w:id="10170" w:name="_Toc74735192"/>
      <w:bookmarkStart w:id="10171" w:name="_Toc74753435"/>
      <w:bookmarkStart w:id="10172" w:name="_Toc76507694"/>
      <w:bookmarkStart w:id="10173" w:name="_Toc83109303"/>
      <w:bookmarkStart w:id="10174" w:name="_Toc89878116"/>
      <w:bookmarkStart w:id="10175" w:name="_Toc98709967"/>
      <w:bookmarkStart w:id="10176" w:name="_Toc105691782"/>
      <w:bookmarkStart w:id="10177" w:name="_Toc105694096"/>
      <w:bookmarkStart w:id="10178" w:name="_Toc123139432"/>
      <w:bookmarkStart w:id="10179" w:name="_Toc124166232"/>
      <w:bookmarkStart w:id="10180" w:name="_Toc130923105"/>
      <w:bookmarkStart w:id="10181" w:name="_Toc137303517"/>
      <w:bookmarkStart w:id="10182" w:name="_Toc138889741"/>
      <w:bookmarkStart w:id="10183" w:name="_Toc145111553"/>
      <w:bookmarkStart w:id="10184" w:name="_Toc155265529"/>
      <w:bookmarkStart w:id="10185" w:name="_Toc161853104"/>
      <w:r w:rsidRPr="00090C64">
        <w:rPr>
          <w:lang w:eastAsia="sv-SE"/>
        </w:rPr>
        <w:t>7.6.2.3</w:t>
      </w:r>
      <w:r w:rsidRPr="00090C64">
        <w:rPr>
          <w:lang w:eastAsia="sv-SE"/>
        </w:rPr>
        <w:tab/>
        <w:t>Test purpose</w: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186" w:name="_Toc21125267"/>
      <w:bookmarkStart w:id="10187" w:name="_Toc29768257"/>
      <w:bookmarkStart w:id="10188" w:name="_Toc36044699"/>
      <w:bookmarkStart w:id="10189" w:name="_Toc37230604"/>
      <w:bookmarkStart w:id="10190" w:name="_Toc45907747"/>
      <w:bookmarkStart w:id="10191" w:name="_Toc53181852"/>
      <w:bookmarkStart w:id="10192" w:name="_Toc61127663"/>
      <w:bookmarkStart w:id="10193" w:name="_Toc67054677"/>
      <w:bookmarkStart w:id="10194" w:name="_Toc67061675"/>
      <w:bookmarkStart w:id="10195" w:name="_Toc74735193"/>
      <w:bookmarkStart w:id="10196" w:name="_Toc74753436"/>
      <w:bookmarkStart w:id="10197" w:name="_Toc76507695"/>
      <w:bookmarkStart w:id="10198" w:name="_Toc83109304"/>
      <w:bookmarkStart w:id="10199" w:name="_Toc89878117"/>
      <w:bookmarkStart w:id="10200" w:name="_Toc98709968"/>
      <w:bookmarkStart w:id="10201" w:name="_Toc105691783"/>
      <w:bookmarkStart w:id="10202" w:name="_Toc105694097"/>
      <w:bookmarkStart w:id="10203" w:name="_Toc123139433"/>
      <w:bookmarkStart w:id="10204" w:name="_Toc124166233"/>
      <w:bookmarkStart w:id="10205" w:name="_Toc130923106"/>
      <w:bookmarkStart w:id="10206" w:name="_Toc137303518"/>
      <w:bookmarkStart w:id="10207" w:name="_Toc138889742"/>
      <w:bookmarkStart w:id="10208" w:name="_Toc145111554"/>
      <w:bookmarkStart w:id="10209" w:name="_Toc155265530"/>
      <w:bookmarkStart w:id="10210" w:name="_Toc161853105"/>
      <w:r w:rsidRPr="00090C64">
        <w:rPr>
          <w:lang w:eastAsia="sv-SE"/>
        </w:rPr>
        <w:t>7.6.2</w:t>
      </w:r>
      <w:r w:rsidRPr="00090C64">
        <w:rPr>
          <w:lang w:eastAsia="zh-CN"/>
        </w:rPr>
        <w:t>.</w:t>
      </w:r>
      <w:r w:rsidRPr="00090C64">
        <w:rPr>
          <w:lang w:eastAsia="sv-SE"/>
        </w:rPr>
        <w:t>4</w:t>
      </w:r>
      <w:r w:rsidRPr="00090C64">
        <w:rPr>
          <w:lang w:eastAsia="sv-SE"/>
        </w:rPr>
        <w:tab/>
        <w:t>Method of test</w:t>
      </w:r>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388A5BF3" w14:textId="77777777" w:rsidR="00D57C09" w:rsidRPr="00090C64" w:rsidRDefault="00D57C09" w:rsidP="00D57C09">
      <w:pPr>
        <w:pStyle w:val="Heading5"/>
        <w:rPr>
          <w:lang w:eastAsia="sv-SE"/>
        </w:rPr>
      </w:pPr>
      <w:bookmarkStart w:id="10211" w:name="_Toc21125268"/>
      <w:bookmarkStart w:id="10212" w:name="_Toc29768258"/>
      <w:bookmarkStart w:id="10213" w:name="_Toc36044700"/>
      <w:bookmarkStart w:id="10214" w:name="_Toc37230605"/>
      <w:bookmarkStart w:id="10215" w:name="_Toc45907748"/>
      <w:bookmarkStart w:id="10216" w:name="_Toc53181853"/>
      <w:bookmarkStart w:id="10217" w:name="_Toc61127664"/>
      <w:bookmarkStart w:id="10218" w:name="_Toc67054678"/>
      <w:bookmarkStart w:id="10219" w:name="_Toc67061676"/>
      <w:bookmarkStart w:id="10220" w:name="_Toc74735194"/>
      <w:bookmarkStart w:id="10221" w:name="_Toc74753437"/>
      <w:bookmarkStart w:id="10222" w:name="_Toc76507696"/>
      <w:bookmarkStart w:id="10223" w:name="_Toc83109305"/>
      <w:bookmarkStart w:id="10224" w:name="_Toc89878118"/>
      <w:bookmarkStart w:id="10225" w:name="_Toc98709969"/>
      <w:bookmarkStart w:id="10226" w:name="_Toc105691784"/>
      <w:bookmarkStart w:id="10227" w:name="_Toc105694098"/>
      <w:bookmarkStart w:id="10228" w:name="_Toc123139434"/>
      <w:bookmarkStart w:id="10229" w:name="_Toc124166234"/>
      <w:bookmarkStart w:id="10230" w:name="_Toc130923107"/>
      <w:bookmarkStart w:id="10231" w:name="_Toc137303519"/>
      <w:bookmarkStart w:id="10232" w:name="_Toc138889743"/>
      <w:bookmarkStart w:id="10233" w:name="_Toc145111555"/>
      <w:bookmarkStart w:id="10234" w:name="_Toc155265531"/>
      <w:bookmarkStart w:id="10235" w:name="_Toc161853106"/>
      <w:r w:rsidRPr="00090C64">
        <w:rPr>
          <w:lang w:eastAsia="sv-SE"/>
        </w:rPr>
        <w:t>7.6.2.4.1</w:t>
      </w:r>
      <w:r w:rsidRPr="00090C64">
        <w:rPr>
          <w:lang w:eastAsia="sv-SE"/>
        </w:rPr>
        <w:tab/>
        <w:t>Initial conditions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236" w:name="_Toc21125269"/>
      <w:bookmarkStart w:id="10237" w:name="_Toc29768259"/>
      <w:bookmarkStart w:id="10238" w:name="_Toc36044701"/>
      <w:bookmarkStart w:id="10239" w:name="_Toc37230606"/>
      <w:bookmarkStart w:id="10240" w:name="_Toc45907749"/>
      <w:bookmarkStart w:id="10241" w:name="_Toc53181854"/>
      <w:bookmarkStart w:id="10242" w:name="_Toc61127665"/>
      <w:bookmarkStart w:id="10243" w:name="_Toc67054679"/>
      <w:bookmarkStart w:id="10244" w:name="_Toc67061677"/>
      <w:bookmarkStart w:id="10245" w:name="_Toc74735195"/>
      <w:bookmarkStart w:id="10246" w:name="_Toc74753438"/>
      <w:bookmarkStart w:id="10247" w:name="_Toc76507697"/>
      <w:bookmarkStart w:id="10248" w:name="_Toc83109306"/>
      <w:bookmarkStart w:id="10249" w:name="_Toc89878119"/>
      <w:bookmarkStart w:id="10250" w:name="_Toc98709970"/>
      <w:bookmarkStart w:id="10251" w:name="_Toc105691785"/>
      <w:bookmarkStart w:id="10252" w:name="_Toc105694099"/>
      <w:bookmarkStart w:id="10253" w:name="_Toc123139435"/>
      <w:bookmarkStart w:id="10254" w:name="_Toc124166235"/>
      <w:bookmarkStart w:id="10255" w:name="_Toc130923108"/>
      <w:bookmarkStart w:id="10256" w:name="_Toc137303520"/>
      <w:bookmarkStart w:id="10257" w:name="_Toc138889744"/>
      <w:bookmarkStart w:id="10258" w:name="_Toc145111556"/>
      <w:bookmarkStart w:id="10259" w:name="_Toc155265532"/>
      <w:bookmarkStart w:id="10260" w:name="_Toc161853107"/>
      <w:r w:rsidRPr="00090C64">
        <w:rPr>
          <w:lang w:eastAsia="sv-SE"/>
        </w:rPr>
        <w:t>7.6.2.4.2</w:t>
      </w:r>
      <w:r w:rsidRPr="00090C64">
        <w:rPr>
          <w:lang w:eastAsia="sv-SE"/>
        </w:rPr>
        <w:tab/>
        <w:t>Procedure</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1687BA0C" w14:textId="77777777" w:rsidR="00D57C09" w:rsidRPr="00090C64" w:rsidRDefault="00D57C09" w:rsidP="00554118">
      <w:pPr>
        <w:pStyle w:val="H6"/>
        <w:rPr>
          <w:lang w:eastAsia="sv-SE"/>
        </w:rPr>
      </w:pPr>
      <w:bookmarkStart w:id="10261" w:name="_Toc21125270"/>
      <w:bookmarkStart w:id="10262" w:name="_Toc29768260"/>
      <w:bookmarkStart w:id="10263" w:name="_Toc36044702"/>
      <w:bookmarkStart w:id="10264" w:name="_Toc37230607"/>
      <w:bookmarkStart w:id="10265" w:name="_Toc45907750"/>
      <w:bookmarkStart w:id="10266" w:name="_Toc53181855"/>
      <w:r w:rsidRPr="00090C64">
        <w:rPr>
          <w:lang w:eastAsia="sv-SE"/>
        </w:rPr>
        <w:t>7.6.2.4.2.1</w:t>
      </w:r>
      <w:r w:rsidRPr="00090C64">
        <w:rPr>
          <w:lang w:eastAsia="sv-SE"/>
        </w:rPr>
        <w:tab/>
        <w:t>General procedure</w:t>
      </w:r>
      <w:bookmarkEnd w:id="10261"/>
      <w:bookmarkEnd w:id="10262"/>
      <w:bookmarkEnd w:id="10263"/>
      <w:bookmarkEnd w:id="10264"/>
      <w:bookmarkEnd w:id="10265"/>
      <w:bookmarkEnd w:id="10266"/>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267" w:name="_Hlk508870121"/>
      <w:r w:rsidRPr="00090C64">
        <w:t>D.2.4.</w:t>
      </w:r>
      <w:bookmarkEnd w:id="10267"/>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268" w:name="_Hlk503436373"/>
      <w:r w:rsidRPr="00090C64">
        <w:t xml:space="preserve">co-location test requirements </w:t>
      </w:r>
      <w:bookmarkEnd w:id="10268"/>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269" w:name="_Toc21125271"/>
      <w:bookmarkStart w:id="10270" w:name="_Toc29768261"/>
      <w:bookmarkStart w:id="10271" w:name="_Toc36044703"/>
      <w:bookmarkStart w:id="10272" w:name="_Toc37230608"/>
      <w:bookmarkStart w:id="10273" w:name="_Toc45907751"/>
      <w:bookmarkStart w:id="10274" w:name="_Toc53181856"/>
      <w:bookmarkStart w:id="10275" w:name="_Toc61127666"/>
      <w:bookmarkStart w:id="10276" w:name="_Toc67054680"/>
      <w:bookmarkStart w:id="10277" w:name="_Toc67061678"/>
      <w:bookmarkStart w:id="10278" w:name="_Toc74735196"/>
      <w:bookmarkStart w:id="10279" w:name="_Toc74753439"/>
      <w:bookmarkStart w:id="10280" w:name="_Toc76507698"/>
      <w:bookmarkStart w:id="10281" w:name="_Toc83109307"/>
      <w:bookmarkStart w:id="10282" w:name="_Toc89878120"/>
      <w:bookmarkStart w:id="10283" w:name="_Toc98709971"/>
      <w:bookmarkStart w:id="10284" w:name="_Toc105691786"/>
      <w:bookmarkStart w:id="10285" w:name="_Toc105694100"/>
      <w:bookmarkStart w:id="10286" w:name="_Toc123139436"/>
      <w:bookmarkStart w:id="10287" w:name="_Toc124166236"/>
      <w:bookmarkStart w:id="10288" w:name="_Toc130923109"/>
      <w:bookmarkStart w:id="10289" w:name="_Toc137303521"/>
      <w:bookmarkStart w:id="10290" w:name="_Toc138889745"/>
      <w:bookmarkStart w:id="10291" w:name="_Toc145111557"/>
      <w:bookmarkStart w:id="10292" w:name="_Toc155265533"/>
      <w:bookmarkStart w:id="10293" w:name="_Toc161853108"/>
      <w:r w:rsidRPr="00090C64">
        <w:rPr>
          <w:lang w:eastAsia="sv-SE"/>
        </w:rPr>
        <w:t>7.6.2</w:t>
      </w:r>
      <w:r w:rsidRPr="00090C64">
        <w:rPr>
          <w:lang w:eastAsia="zh-CN"/>
        </w:rPr>
        <w:t>.</w:t>
      </w:r>
      <w:r w:rsidRPr="00090C64">
        <w:rPr>
          <w:lang w:eastAsia="sv-SE"/>
        </w:rPr>
        <w:t>5</w:t>
      </w:r>
      <w:r w:rsidRPr="00090C64">
        <w:rPr>
          <w:lang w:eastAsia="sv-SE"/>
        </w:rPr>
        <w:tab/>
        <w:t>Test Requirement</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28CC8DF7" w14:textId="77777777" w:rsidR="00D57C09" w:rsidRPr="00090C64" w:rsidRDefault="00D57C09" w:rsidP="00D57C09">
      <w:pPr>
        <w:pStyle w:val="Heading5"/>
        <w:rPr>
          <w:lang w:eastAsia="sv-SE"/>
        </w:rPr>
      </w:pPr>
      <w:bookmarkStart w:id="10294" w:name="_Toc21125272"/>
      <w:bookmarkStart w:id="10295" w:name="_Toc29768262"/>
      <w:bookmarkStart w:id="10296" w:name="_Toc36044704"/>
      <w:bookmarkStart w:id="10297" w:name="_Toc37230609"/>
      <w:bookmarkStart w:id="10298" w:name="_Toc45907752"/>
      <w:bookmarkStart w:id="10299" w:name="_Toc53181857"/>
      <w:bookmarkStart w:id="10300" w:name="_Toc61127667"/>
      <w:bookmarkStart w:id="10301" w:name="_Toc67054681"/>
      <w:bookmarkStart w:id="10302" w:name="_Toc67061679"/>
      <w:bookmarkStart w:id="10303" w:name="_Toc74735197"/>
      <w:bookmarkStart w:id="10304" w:name="_Toc74753440"/>
      <w:bookmarkStart w:id="10305" w:name="_Toc76507699"/>
      <w:bookmarkStart w:id="10306" w:name="_Toc83109308"/>
      <w:bookmarkStart w:id="10307" w:name="_Toc89878121"/>
      <w:bookmarkStart w:id="10308" w:name="_Toc98709972"/>
      <w:bookmarkStart w:id="10309" w:name="_Toc105691787"/>
      <w:bookmarkStart w:id="10310" w:name="_Toc105694101"/>
      <w:bookmarkStart w:id="10311" w:name="_Toc123139437"/>
      <w:bookmarkStart w:id="10312" w:name="_Toc124166237"/>
      <w:bookmarkStart w:id="10313" w:name="_Toc130923110"/>
      <w:bookmarkStart w:id="10314" w:name="_Toc137303522"/>
      <w:bookmarkStart w:id="10315" w:name="_Toc138889746"/>
      <w:bookmarkStart w:id="10316" w:name="_Toc145111558"/>
      <w:bookmarkStart w:id="10317" w:name="_Toc155265534"/>
      <w:bookmarkStart w:id="10318" w:name="_Toc161853109"/>
      <w:r w:rsidRPr="00090C64">
        <w:rPr>
          <w:lang w:eastAsia="sv-SE"/>
        </w:rPr>
        <w:t>7.6.2.5.1</w:t>
      </w:r>
      <w:r w:rsidRPr="00090C64">
        <w:rPr>
          <w:lang w:eastAsia="sv-SE"/>
        </w:rPr>
        <w:tab/>
        <w:t>MSR operation</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319" w:name="_Hlk513216519"/>
      <w:r w:rsidRPr="00090C64">
        <w:t xml:space="preserve">7.6.2.5.1-1 </w:t>
      </w:r>
      <w:bookmarkEnd w:id="10319"/>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320" w:name="_Toc61127668"/>
      <w:bookmarkStart w:id="10321" w:name="_Toc67054682"/>
      <w:bookmarkStart w:id="10322" w:name="_Toc67061680"/>
      <w:bookmarkStart w:id="10323" w:name="_Toc74735198"/>
      <w:bookmarkStart w:id="10324" w:name="_Toc74753441"/>
      <w:bookmarkStart w:id="10325" w:name="_Toc76507700"/>
      <w:bookmarkStart w:id="10326" w:name="_Toc83109309"/>
      <w:bookmarkStart w:id="10327" w:name="_Toc89878122"/>
      <w:bookmarkStart w:id="10328" w:name="_Toc98709973"/>
      <w:bookmarkStart w:id="10329" w:name="_Toc105691788"/>
      <w:bookmarkStart w:id="10330" w:name="_Toc105694102"/>
      <w:bookmarkStart w:id="10331" w:name="_Toc123139438"/>
      <w:bookmarkStart w:id="10332" w:name="_Toc124166238"/>
      <w:bookmarkStart w:id="10333" w:name="_Toc130923111"/>
      <w:bookmarkStart w:id="10334" w:name="_Toc137303523"/>
      <w:bookmarkStart w:id="10335" w:name="_Toc138889747"/>
      <w:bookmarkStart w:id="10336" w:name="_Toc145111559"/>
      <w:bookmarkStart w:id="10337" w:name="_Toc155265535"/>
      <w:bookmarkStart w:id="10338" w:name="_Toc161853110"/>
      <w:r w:rsidRPr="00090C64">
        <w:rPr>
          <w:lang w:eastAsia="sv-SE"/>
        </w:rPr>
        <w:t>7.6.2.5.2</w:t>
      </w:r>
      <w:r w:rsidRPr="00090C64">
        <w:rPr>
          <w:lang w:eastAsia="sv-SE"/>
        </w:rPr>
        <w:tab/>
        <w:t>Single RAT UTRA FDD operation</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339" w:name="_Toc61127669"/>
      <w:bookmarkStart w:id="10340" w:name="_Toc67054683"/>
      <w:bookmarkStart w:id="10341" w:name="_Toc67061681"/>
      <w:bookmarkStart w:id="10342" w:name="_Toc74735199"/>
      <w:bookmarkStart w:id="10343" w:name="_Toc74753442"/>
      <w:bookmarkStart w:id="10344" w:name="_Toc76507701"/>
      <w:bookmarkStart w:id="10345" w:name="_Toc83109310"/>
      <w:bookmarkStart w:id="10346" w:name="_Toc89878123"/>
      <w:bookmarkStart w:id="10347" w:name="_Toc98709974"/>
      <w:bookmarkStart w:id="10348" w:name="_Toc105691789"/>
      <w:bookmarkStart w:id="10349" w:name="_Toc105694103"/>
      <w:bookmarkStart w:id="10350" w:name="_Toc123139439"/>
      <w:bookmarkStart w:id="10351" w:name="_Toc124166239"/>
      <w:bookmarkStart w:id="10352" w:name="_Toc130923112"/>
      <w:bookmarkStart w:id="10353" w:name="_Toc137303524"/>
      <w:bookmarkStart w:id="10354" w:name="_Toc138889748"/>
      <w:bookmarkStart w:id="10355" w:name="_Toc145111560"/>
      <w:bookmarkStart w:id="10356" w:name="_Toc155265536"/>
      <w:bookmarkStart w:id="10357" w:name="_Toc161853111"/>
      <w:r w:rsidRPr="00090C64">
        <w:rPr>
          <w:lang w:eastAsia="sv-SE"/>
        </w:rPr>
        <w:t>7.6.2.5.3</w:t>
      </w:r>
      <w:r w:rsidRPr="00090C64">
        <w:rPr>
          <w:lang w:eastAsia="sv-SE"/>
        </w:rPr>
        <w:tab/>
        <w:t>Single RAT E-UTRA operation</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07BBE8A9" w14:textId="660C48A9" w:rsidR="00D57C09" w:rsidRPr="00090C64" w:rsidRDefault="00D57C09" w:rsidP="00D57C09">
      <w:bookmarkStart w:id="103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35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359" w:name="_Toc21125273"/>
      <w:bookmarkStart w:id="10360" w:name="_Toc29768263"/>
      <w:bookmarkStart w:id="10361" w:name="_Toc36044705"/>
      <w:bookmarkStart w:id="10362" w:name="_Toc37230610"/>
      <w:bookmarkStart w:id="10363" w:name="_Toc45907753"/>
      <w:bookmarkStart w:id="10364" w:name="_Toc53181858"/>
      <w:bookmarkStart w:id="10365" w:name="_Toc61127670"/>
      <w:bookmarkStart w:id="10366" w:name="_Toc67054684"/>
      <w:bookmarkStart w:id="10367" w:name="_Toc67061682"/>
      <w:bookmarkStart w:id="10368" w:name="_Toc74735200"/>
      <w:bookmarkStart w:id="10369" w:name="_Toc74753443"/>
      <w:bookmarkStart w:id="10370" w:name="_Toc76507702"/>
      <w:bookmarkStart w:id="10371" w:name="_Toc83109311"/>
      <w:bookmarkStart w:id="10372" w:name="_Toc89878124"/>
      <w:bookmarkStart w:id="10373" w:name="_Toc98709975"/>
      <w:bookmarkStart w:id="10374" w:name="_Toc105691790"/>
      <w:bookmarkStart w:id="10375" w:name="_Toc105694104"/>
      <w:bookmarkStart w:id="10376" w:name="_Toc123139440"/>
      <w:bookmarkStart w:id="10377" w:name="_Toc124166240"/>
      <w:bookmarkStart w:id="10378" w:name="_Toc130923113"/>
      <w:bookmarkStart w:id="10379" w:name="_Toc137303525"/>
      <w:bookmarkStart w:id="10380" w:name="_Toc138889749"/>
      <w:bookmarkStart w:id="10381" w:name="_Toc145111561"/>
      <w:bookmarkStart w:id="10382" w:name="_Toc155265537"/>
      <w:bookmarkStart w:id="10383" w:name="_Toc161853112"/>
      <w:r w:rsidRPr="00090C64">
        <w:t>7.6.3</w:t>
      </w:r>
      <w:r w:rsidRPr="00090C64">
        <w:tab/>
        <w:t>Co-location Requirement</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p>
    <w:p w14:paraId="393719E6" w14:textId="77777777" w:rsidR="00D57C09" w:rsidRPr="00090C64" w:rsidRDefault="00D57C09" w:rsidP="00D57C09">
      <w:pPr>
        <w:pStyle w:val="Heading4"/>
        <w:rPr>
          <w:lang w:eastAsia="sv-SE"/>
        </w:rPr>
      </w:pPr>
      <w:bookmarkStart w:id="10384" w:name="_Toc21125274"/>
      <w:bookmarkStart w:id="10385" w:name="_Toc29768264"/>
      <w:bookmarkStart w:id="10386" w:name="_Toc36044706"/>
      <w:bookmarkStart w:id="10387" w:name="_Toc37230611"/>
      <w:bookmarkStart w:id="10388" w:name="_Toc45907754"/>
      <w:bookmarkStart w:id="10389" w:name="_Toc53181859"/>
      <w:bookmarkStart w:id="10390" w:name="_Toc61127671"/>
      <w:bookmarkStart w:id="10391" w:name="_Toc67054685"/>
      <w:bookmarkStart w:id="10392" w:name="_Toc67061683"/>
      <w:bookmarkStart w:id="10393" w:name="_Toc74735201"/>
      <w:bookmarkStart w:id="10394" w:name="_Toc74753444"/>
      <w:bookmarkStart w:id="10395" w:name="_Toc76507703"/>
      <w:bookmarkStart w:id="10396" w:name="_Toc83109312"/>
      <w:bookmarkStart w:id="10397" w:name="_Toc89878125"/>
      <w:bookmarkStart w:id="10398" w:name="_Toc98709976"/>
      <w:bookmarkStart w:id="10399" w:name="_Toc105691791"/>
      <w:bookmarkStart w:id="10400" w:name="_Toc105694105"/>
      <w:bookmarkStart w:id="10401" w:name="_Toc123139441"/>
      <w:bookmarkStart w:id="10402" w:name="_Toc124166241"/>
      <w:bookmarkStart w:id="10403" w:name="_Toc130923114"/>
      <w:bookmarkStart w:id="10404" w:name="_Toc137303526"/>
      <w:bookmarkStart w:id="10405" w:name="_Toc138889750"/>
      <w:bookmarkStart w:id="10406" w:name="_Toc145111562"/>
      <w:bookmarkStart w:id="10407" w:name="_Toc155265538"/>
      <w:bookmarkStart w:id="10408" w:name="_Toc161853113"/>
      <w:r w:rsidRPr="00090C64">
        <w:rPr>
          <w:lang w:eastAsia="sv-SE"/>
        </w:rPr>
        <w:t>7.6.3.1</w:t>
      </w:r>
      <w:r w:rsidRPr="00090C64">
        <w:rPr>
          <w:lang w:eastAsia="sv-SE"/>
        </w:rPr>
        <w:tab/>
        <w:t>Definition and applicability</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409" w:name="_Toc21125275"/>
      <w:bookmarkStart w:id="10410" w:name="_Toc29768265"/>
      <w:bookmarkStart w:id="10411" w:name="_Toc36044707"/>
      <w:bookmarkStart w:id="10412" w:name="_Toc37230612"/>
      <w:bookmarkStart w:id="10413" w:name="_Toc45907755"/>
      <w:bookmarkStart w:id="10414" w:name="_Toc53181860"/>
      <w:bookmarkStart w:id="10415" w:name="_Toc61127672"/>
      <w:bookmarkStart w:id="10416" w:name="_Toc67054686"/>
      <w:bookmarkStart w:id="10417" w:name="_Toc67061684"/>
      <w:bookmarkStart w:id="10418" w:name="_Toc74735202"/>
      <w:bookmarkStart w:id="10419" w:name="_Toc74753445"/>
      <w:bookmarkStart w:id="10420" w:name="_Toc76507704"/>
      <w:bookmarkStart w:id="10421" w:name="_Toc83109313"/>
      <w:bookmarkStart w:id="10422" w:name="_Toc89878126"/>
      <w:bookmarkStart w:id="10423" w:name="_Toc98709977"/>
      <w:bookmarkStart w:id="10424" w:name="_Toc105691792"/>
      <w:bookmarkStart w:id="10425" w:name="_Toc105694106"/>
      <w:bookmarkStart w:id="10426" w:name="_Toc123139442"/>
      <w:bookmarkStart w:id="10427" w:name="_Toc124166242"/>
      <w:bookmarkStart w:id="10428" w:name="_Toc130923115"/>
      <w:bookmarkStart w:id="10429" w:name="_Toc137303527"/>
      <w:bookmarkStart w:id="10430" w:name="_Toc138889751"/>
      <w:bookmarkStart w:id="10431" w:name="_Toc145111563"/>
      <w:bookmarkStart w:id="10432" w:name="_Toc155265539"/>
      <w:bookmarkStart w:id="10433" w:name="_Toc161853114"/>
      <w:r w:rsidRPr="00090C64">
        <w:rPr>
          <w:lang w:eastAsia="sv-SE"/>
        </w:rPr>
        <w:t>7.6.3.2</w:t>
      </w:r>
      <w:r w:rsidRPr="00090C64">
        <w:rPr>
          <w:lang w:eastAsia="sv-SE"/>
        </w:rPr>
        <w:tab/>
        <w:t>Minimum Requirement</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434" w:name="_Toc21125276"/>
      <w:bookmarkStart w:id="10435" w:name="_Toc29768266"/>
      <w:bookmarkStart w:id="10436" w:name="_Toc36044708"/>
      <w:bookmarkStart w:id="10437" w:name="_Toc37230613"/>
      <w:bookmarkStart w:id="10438" w:name="_Toc45907756"/>
      <w:bookmarkStart w:id="10439" w:name="_Toc53181861"/>
      <w:bookmarkStart w:id="10440" w:name="_Toc61127673"/>
      <w:bookmarkStart w:id="10441" w:name="_Toc67054687"/>
      <w:bookmarkStart w:id="10442" w:name="_Toc67061685"/>
      <w:bookmarkStart w:id="10443" w:name="_Toc74735203"/>
      <w:bookmarkStart w:id="10444" w:name="_Toc74753446"/>
      <w:bookmarkStart w:id="10445" w:name="_Toc76507705"/>
      <w:bookmarkStart w:id="10446" w:name="_Toc83109314"/>
      <w:bookmarkStart w:id="10447" w:name="_Toc89878127"/>
      <w:bookmarkStart w:id="10448" w:name="_Toc98709978"/>
      <w:bookmarkStart w:id="10449" w:name="_Toc105691793"/>
      <w:bookmarkStart w:id="10450" w:name="_Toc105694107"/>
      <w:bookmarkStart w:id="10451" w:name="_Toc123139443"/>
      <w:bookmarkStart w:id="10452" w:name="_Toc124166243"/>
      <w:bookmarkStart w:id="10453" w:name="_Toc130923116"/>
      <w:bookmarkStart w:id="10454" w:name="_Toc137303528"/>
      <w:bookmarkStart w:id="10455" w:name="_Toc138889752"/>
      <w:bookmarkStart w:id="10456" w:name="_Toc145111564"/>
      <w:bookmarkStart w:id="10457" w:name="_Toc155265540"/>
      <w:bookmarkStart w:id="10458" w:name="_Toc161853115"/>
      <w:r w:rsidRPr="00090C64">
        <w:rPr>
          <w:lang w:eastAsia="sv-SE"/>
        </w:rPr>
        <w:t>7.6.3.3</w:t>
      </w:r>
      <w:r w:rsidRPr="00090C64">
        <w:rPr>
          <w:lang w:eastAsia="sv-SE"/>
        </w:rPr>
        <w:tab/>
        <w:t>Test purpose</w:t>
      </w:r>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459" w:name="_Toc21125277"/>
      <w:bookmarkStart w:id="10460" w:name="_Toc29768267"/>
      <w:bookmarkStart w:id="10461" w:name="_Toc36044709"/>
      <w:bookmarkStart w:id="10462" w:name="_Toc37230614"/>
      <w:bookmarkStart w:id="10463" w:name="_Toc45907757"/>
      <w:bookmarkStart w:id="10464" w:name="_Toc53181862"/>
      <w:bookmarkStart w:id="10465" w:name="_Toc61127674"/>
      <w:bookmarkStart w:id="10466" w:name="_Toc67054688"/>
      <w:bookmarkStart w:id="10467" w:name="_Toc67061686"/>
      <w:bookmarkStart w:id="10468" w:name="_Toc74735204"/>
      <w:bookmarkStart w:id="10469" w:name="_Toc74753447"/>
      <w:bookmarkStart w:id="10470" w:name="_Toc76507706"/>
      <w:bookmarkStart w:id="10471" w:name="_Toc83109315"/>
      <w:bookmarkStart w:id="10472" w:name="_Toc89878128"/>
      <w:bookmarkStart w:id="10473" w:name="_Toc98709979"/>
      <w:bookmarkStart w:id="10474" w:name="_Toc105691794"/>
      <w:bookmarkStart w:id="10475" w:name="_Toc105694108"/>
      <w:bookmarkStart w:id="10476" w:name="_Toc123139444"/>
      <w:bookmarkStart w:id="10477" w:name="_Toc124166244"/>
      <w:bookmarkStart w:id="10478" w:name="_Toc130923117"/>
      <w:bookmarkStart w:id="10479" w:name="_Toc137303529"/>
      <w:bookmarkStart w:id="10480" w:name="_Toc138889753"/>
      <w:bookmarkStart w:id="10481" w:name="_Toc145111565"/>
      <w:bookmarkStart w:id="10482" w:name="_Toc155265541"/>
      <w:bookmarkStart w:id="10483" w:name="_Toc161853116"/>
      <w:r w:rsidRPr="00090C64">
        <w:rPr>
          <w:lang w:eastAsia="sv-SE"/>
        </w:rPr>
        <w:t>7.6.3</w:t>
      </w:r>
      <w:r w:rsidRPr="00090C64">
        <w:rPr>
          <w:lang w:eastAsia="zh-CN"/>
        </w:rPr>
        <w:t>.</w:t>
      </w:r>
      <w:r w:rsidRPr="00090C64">
        <w:rPr>
          <w:lang w:eastAsia="sv-SE"/>
        </w:rPr>
        <w:t>4</w:t>
      </w:r>
      <w:r w:rsidRPr="00090C64">
        <w:rPr>
          <w:lang w:eastAsia="sv-SE"/>
        </w:rPr>
        <w:tab/>
        <w:t>Method of test</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11832520" w14:textId="77777777" w:rsidR="00D57C09" w:rsidRPr="00090C64" w:rsidRDefault="00D57C09" w:rsidP="00D57C09">
      <w:pPr>
        <w:pStyle w:val="Heading5"/>
        <w:rPr>
          <w:lang w:eastAsia="sv-SE"/>
        </w:rPr>
      </w:pPr>
      <w:bookmarkStart w:id="10484" w:name="_Toc21125278"/>
      <w:bookmarkStart w:id="10485" w:name="_Toc29768268"/>
      <w:bookmarkStart w:id="10486" w:name="_Toc36044710"/>
      <w:bookmarkStart w:id="10487" w:name="_Toc37230615"/>
      <w:bookmarkStart w:id="10488" w:name="_Toc45907758"/>
      <w:bookmarkStart w:id="10489" w:name="_Toc53181863"/>
      <w:bookmarkStart w:id="10490" w:name="_Toc61127675"/>
      <w:bookmarkStart w:id="10491" w:name="_Toc67054689"/>
      <w:bookmarkStart w:id="10492" w:name="_Toc67061687"/>
      <w:bookmarkStart w:id="10493" w:name="_Toc74735205"/>
      <w:bookmarkStart w:id="10494" w:name="_Toc74753448"/>
      <w:bookmarkStart w:id="10495" w:name="_Toc76507707"/>
      <w:bookmarkStart w:id="10496" w:name="_Toc83109316"/>
      <w:bookmarkStart w:id="10497" w:name="_Toc89878129"/>
      <w:bookmarkStart w:id="10498" w:name="_Toc98709980"/>
      <w:bookmarkStart w:id="10499" w:name="_Toc105691795"/>
      <w:bookmarkStart w:id="10500" w:name="_Toc105694109"/>
      <w:bookmarkStart w:id="10501" w:name="_Toc123139445"/>
      <w:bookmarkStart w:id="10502" w:name="_Toc124166245"/>
      <w:bookmarkStart w:id="10503" w:name="_Toc130923118"/>
      <w:bookmarkStart w:id="10504" w:name="_Toc137303530"/>
      <w:bookmarkStart w:id="10505" w:name="_Toc138889754"/>
      <w:bookmarkStart w:id="10506" w:name="_Toc145111566"/>
      <w:bookmarkStart w:id="10507" w:name="_Toc155265542"/>
      <w:bookmarkStart w:id="10508" w:name="_Toc161853117"/>
      <w:r w:rsidRPr="00090C64">
        <w:rPr>
          <w:lang w:eastAsia="sv-SE"/>
        </w:rPr>
        <w:t>7.6.3.4.1</w:t>
      </w:r>
      <w:r w:rsidRPr="00090C64">
        <w:rPr>
          <w:lang w:eastAsia="sv-SE"/>
        </w:rPr>
        <w:tab/>
        <w:t>Initial conditions</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509" w:name="_Toc21125279"/>
      <w:bookmarkStart w:id="10510" w:name="_Toc29768269"/>
      <w:bookmarkStart w:id="10511" w:name="_Toc36044711"/>
      <w:bookmarkStart w:id="10512" w:name="_Toc37230616"/>
      <w:bookmarkStart w:id="10513" w:name="_Toc45907759"/>
      <w:bookmarkStart w:id="10514" w:name="_Toc53181864"/>
      <w:bookmarkStart w:id="10515" w:name="_Toc61127676"/>
      <w:bookmarkStart w:id="10516" w:name="_Toc67054690"/>
      <w:bookmarkStart w:id="10517" w:name="_Toc67061688"/>
      <w:bookmarkStart w:id="10518" w:name="_Toc74735206"/>
      <w:bookmarkStart w:id="10519" w:name="_Toc74753449"/>
      <w:bookmarkStart w:id="10520" w:name="_Toc76507708"/>
      <w:bookmarkStart w:id="10521" w:name="_Toc83109317"/>
      <w:bookmarkStart w:id="10522" w:name="_Toc89878130"/>
      <w:bookmarkStart w:id="10523" w:name="_Toc98709981"/>
      <w:bookmarkStart w:id="10524" w:name="_Toc105691796"/>
      <w:bookmarkStart w:id="10525" w:name="_Toc105694110"/>
      <w:bookmarkStart w:id="10526" w:name="_Toc123139446"/>
      <w:bookmarkStart w:id="10527" w:name="_Toc124166246"/>
      <w:bookmarkStart w:id="10528" w:name="_Toc130923119"/>
      <w:bookmarkStart w:id="10529" w:name="_Toc137303531"/>
      <w:bookmarkStart w:id="10530" w:name="_Toc138889755"/>
      <w:bookmarkStart w:id="10531" w:name="_Toc145111567"/>
      <w:bookmarkStart w:id="10532" w:name="_Toc155265543"/>
      <w:bookmarkStart w:id="10533" w:name="_Toc161853118"/>
      <w:r w:rsidRPr="00090C64">
        <w:rPr>
          <w:lang w:eastAsia="sv-SE"/>
        </w:rPr>
        <w:t>7.6.3.4.2</w:t>
      </w:r>
      <w:r w:rsidRPr="00090C64">
        <w:rPr>
          <w:lang w:eastAsia="sv-SE"/>
        </w:rPr>
        <w:tab/>
        <w:t>Procedure</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534" w:name="_Toc21125280"/>
      <w:bookmarkStart w:id="10535" w:name="_Toc29768270"/>
      <w:bookmarkStart w:id="10536" w:name="_Toc36044712"/>
      <w:bookmarkStart w:id="10537" w:name="_Toc37230617"/>
      <w:bookmarkStart w:id="10538" w:name="_Toc45907760"/>
      <w:bookmarkStart w:id="10539" w:name="_Toc53181865"/>
      <w:bookmarkStart w:id="10540" w:name="_Toc61127677"/>
      <w:bookmarkStart w:id="10541" w:name="_Toc67054691"/>
      <w:bookmarkStart w:id="10542" w:name="_Toc67061689"/>
      <w:bookmarkStart w:id="10543" w:name="_Toc74735207"/>
      <w:bookmarkStart w:id="10544" w:name="_Toc74753450"/>
      <w:bookmarkStart w:id="10545" w:name="_Toc76507709"/>
      <w:bookmarkStart w:id="10546" w:name="_Toc83109318"/>
      <w:bookmarkStart w:id="10547" w:name="_Toc89878131"/>
      <w:bookmarkStart w:id="10548" w:name="_Toc98709982"/>
      <w:bookmarkStart w:id="10549" w:name="_Toc105691797"/>
      <w:bookmarkStart w:id="10550" w:name="_Toc105694111"/>
      <w:bookmarkStart w:id="10551" w:name="_Toc123139447"/>
      <w:bookmarkStart w:id="10552" w:name="_Toc124166247"/>
      <w:bookmarkStart w:id="10553" w:name="_Toc130923120"/>
      <w:bookmarkStart w:id="10554" w:name="_Toc137303532"/>
      <w:bookmarkStart w:id="10555" w:name="_Toc138889756"/>
      <w:bookmarkStart w:id="10556" w:name="_Toc145111568"/>
      <w:bookmarkStart w:id="10557" w:name="_Toc155265544"/>
      <w:bookmarkStart w:id="10558" w:name="_Toc161853119"/>
      <w:r w:rsidRPr="00090C64">
        <w:rPr>
          <w:lang w:eastAsia="sv-SE"/>
        </w:rPr>
        <w:t>7.6.3</w:t>
      </w:r>
      <w:r w:rsidRPr="00090C64">
        <w:rPr>
          <w:lang w:eastAsia="zh-CN"/>
        </w:rPr>
        <w:t>.</w:t>
      </w:r>
      <w:r w:rsidRPr="00090C64">
        <w:rPr>
          <w:lang w:eastAsia="sv-SE"/>
        </w:rPr>
        <w:t>5</w:t>
      </w:r>
      <w:r w:rsidRPr="00090C64">
        <w:rPr>
          <w:lang w:eastAsia="sv-SE"/>
        </w:rPr>
        <w:tab/>
        <w:t>Test Requirement</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7AFD7A0A" w14:textId="77777777" w:rsidR="00D57C09" w:rsidRPr="00090C64" w:rsidRDefault="00D57C09" w:rsidP="005D2715">
      <w:pPr>
        <w:pStyle w:val="Heading5"/>
        <w:rPr>
          <w:lang w:eastAsia="sv-SE"/>
        </w:rPr>
      </w:pPr>
      <w:bookmarkStart w:id="10559" w:name="_Toc61127678"/>
      <w:bookmarkStart w:id="10560" w:name="_Toc67054692"/>
      <w:bookmarkStart w:id="10561" w:name="_Toc67061690"/>
      <w:bookmarkStart w:id="10562" w:name="_Toc74735208"/>
      <w:bookmarkStart w:id="10563" w:name="_Toc74753451"/>
      <w:bookmarkStart w:id="10564" w:name="_Toc76507710"/>
      <w:bookmarkStart w:id="10565" w:name="_Toc83109319"/>
      <w:bookmarkStart w:id="10566" w:name="_Toc89878132"/>
      <w:bookmarkStart w:id="10567" w:name="_Toc98709983"/>
      <w:bookmarkStart w:id="10568" w:name="_Toc105691798"/>
      <w:bookmarkStart w:id="10569" w:name="_Toc105694112"/>
      <w:bookmarkStart w:id="10570" w:name="_Toc123139448"/>
      <w:bookmarkStart w:id="10571" w:name="_Toc124166248"/>
      <w:bookmarkStart w:id="10572" w:name="_Toc130923121"/>
      <w:bookmarkStart w:id="10573" w:name="_Toc137303533"/>
      <w:bookmarkStart w:id="10574" w:name="_Toc138889757"/>
      <w:bookmarkStart w:id="10575" w:name="_Toc145111569"/>
      <w:bookmarkStart w:id="10576" w:name="_Toc155265545"/>
      <w:bookmarkStart w:id="10577" w:name="_Toc161853120"/>
      <w:r w:rsidRPr="00090C64">
        <w:rPr>
          <w:lang w:eastAsia="sv-SE"/>
        </w:rPr>
        <w:t>7.6.3.5.1</w:t>
      </w:r>
      <w:r w:rsidRPr="00090C64">
        <w:rPr>
          <w:lang w:eastAsia="sv-SE"/>
        </w:rPr>
        <w:tab/>
        <w:t>MSR operation</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693FD761" w14:textId="77777777" w:rsidR="00D57C09" w:rsidRPr="00090C64" w:rsidRDefault="00D57C09" w:rsidP="00D57C09">
      <w:bookmarkStart w:id="10578"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578"/>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579" w:name="_Hlk513205215"/>
      <w:r w:rsidRPr="00090C64">
        <w:rPr>
          <w:rFonts w:cs="v5.0.0"/>
        </w:rPr>
        <w:t>7.6.3.5.1-1</w:t>
      </w:r>
      <w:bookmarkEnd w:id="10579"/>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10580" w:name="_Hlk503527423"/>
      <w:r w:rsidRPr="00C330E2">
        <w:rPr>
          <w:rFonts w:eastAsia="Osaka"/>
        </w:rPr>
        <w:t>7.6.3.5.1-1</w:t>
      </w:r>
      <w:bookmarkEnd w:id="10580"/>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C97EA7">
        <w:trPr>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C97EA7">
        <w:trPr>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C97EA7">
        <w:trPr>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C97EA7">
        <w:trPr>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C97EA7">
        <w:trPr>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C97EA7">
        <w:trPr>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C97EA7">
        <w:trPr>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C97EA7">
        <w:trPr>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4FD0E4BB" w:rsidR="00D57C09" w:rsidRPr="00090C64" w:rsidRDefault="00E022D5" w:rsidP="004E35B1">
            <w:pPr>
              <w:pStyle w:val="TAL"/>
            </w:pPr>
            <w:r>
              <w:t>E-UTRA Band 51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1BE3B02E" w:rsidR="00D57C09" w:rsidRPr="00090C64" w:rsidRDefault="00E022D5" w:rsidP="004E35B1">
            <w:pPr>
              <w:pStyle w:val="TAL"/>
            </w:pPr>
            <w:r>
              <w:t>E-UTRA Band 66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E022D5" w:rsidRPr="00090C64" w14:paraId="2AD4EF35" w14:textId="77777777" w:rsidTr="00C97EA7">
        <w:trPr>
          <w:cantSplit/>
          <w:jc w:val="center"/>
        </w:trPr>
        <w:tc>
          <w:tcPr>
            <w:tcW w:w="1918" w:type="dxa"/>
          </w:tcPr>
          <w:p w14:paraId="431A536D" w14:textId="08EA8AD0" w:rsidR="00E022D5" w:rsidRPr="00090C64" w:rsidRDefault="00E022D5" w:rsidP="00E022D5">
            <w:pPr>
              <w:pStyle w:val="TAL"/>
            </w:pPr>
            <w:r>
              <w:t>E-UTRA Band 70 or NR band n70</w:t>
            </w:r>
          </w:p>
        </w:tc>
        <w:tc>
          <w:tcPr>
            <w:tcW w:w="1657" w:type="dxa"/>
          </w:tcPr>
          <w:p w14:paraId="63FF4666" w14:textId="77777777" w:rsidR="00E022D5" w:rsidRPr="00090C64" w:rsidRDefault="00E022D5" w:rsidP="00E022D5">
            <w:pPr>
              <w:pStyle w:val="TAC"/>
            </w:pPr>
            <w:r w:rsidRPr="00090C64">
              <w:rPr>
                <w:rFonts w:cs="Arial"/>
              </w:rPr>
              <w:t>1995 - 2020</w:t>
            </w:r>
          </w:p>
        </w:tc>
        <w:tc>
          <w:tcPr>
            <w:tcW w:w="1082" w:type="dxa"/>
          </w:tcPr>
          <w:p w14:paraId="533CB409" w14:textId="77777777" w:rsidR="00E022D5" w:rsidRPr="00090C64" w:rsidRDefault="00E022D5" w:rsidP="00E022D5">
            <w:pPr>
              <w:pStyle w:val="TAC"/>
            </w:pPr>
            <w:r w:rsidRPr="00090C64">
              <w:t>+46</w:t>
            </w:r>
          </w:p>
        </w:tc>
        <w:tc>
          <w:tcPr>
            <w:tcW w:w="1134" w:type="dxa"/>
          </w:tcPr>
          <w:p w14:paraId="5AD39635" w14:textId="77777777" w:rsidR="00E022D5" w:rsidRPr="00090C64" w:rsidRDefault="00E022D5" w:rsidP="00E022D5">
            <w:pPr>
              <w:pStyle w:val="TAC"/>
            </w:pPr>
            <w:r w:rsidRPr="00090C64">
              <w:t>+38</w:t>
            </w:r>
          </w:p>
        </w:tc>
        <w:tc>
          <w:tcPr>
            <w:tcW w:w="1134" w:type="dxa"/>
          </w:tcPr>
          <w:p w14:paraId="02366066" w14:textId="77777777" w:rsidR="00E022D5" w:rsidRPr="00090C64" w:rsidRDefault="00E022D5" w:rsidP="00E022D5">
            <w:pPr>
              <w:pStyle w:val="TAC"/>
            </w:pPr>
            <w:r w:rsidRPr="00090C64">
              <w:t>+24</w:t>
            </w:r>
          </w:p>
        </w:tc>
        <w:tc>
          <w:tcPr>
            <w:tcW w:w="1701" w:type="dxa"/>
          </w:tcPr>
          <w:p w14:paraId="7B1CE72B"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022D5" w:rsidRPr="00090C64" w:rsidRDefault="00E022D5" w:rsidP="00E022D5">
            <w:pPr>
              <w:pStyle w:val="TAC"/>
            </w:pPr>
            <w:r w:rsidRPr="00090C64">
              <w:rPr>
                <w:rFonts w:cs="Arial"/>
              </w:rPr>
              <w:t>CW carrier</w:t>
            </w:r>
          </w:p>
        </w:tc>
      </w:tr>
      <w:tr w:rsidR="00E022D5" w:rsidRPr="00090C64" w14:paraId="77CEAF38" w14:textId="77777777" w:rsidTr="00C97EA7">
        <w:trPr>
          <w:cantSplit/>
          <w:jc w:val="center"/>
        </w:trPr>
        <w:tc>
          <w:tcPr>
            <w:tcW w:w="1918" w:type="dxa"/>
          </w:tcPr>
          <w:p w14:paraId="45E99F38" w14:textId="28DC0696" w:rsidR="00E022D5" w:rsidRPr="00090C64" w:rsidRDefault="00E022D5" w:rsidP="00E022D5">
            <w:pPr>
              <w:pStyle w:val="TAL"/>
            </w:pPr>
            <w:r>
              <w:rPr>
                <w:lang w:eastAsia="ko-KR"/>
              </w:rPr>
              <w:t xml:space="preserve">E-UTRA Band 71 or </w:t>
            </w:r>
            <w:r>
              <w:t>NR band n71</w:t>
            </w:r>
          </w:p>
        </w:tc>
        <w:tc>
          <w:tcPr>
            <w:tcW w:w="1657" w:type="dxa"/>
          </w:tcPr>
          <w:p w14:paraId="2E8DEE74" w14:textId="77777777" w:rsidR="00E022D5" w:rsidRPr="00090C64" w:rsidRDefault="00E022D5" w:rsidP="00E022D5">
            <w:pPr>
              <w:pStyle w:val="TAC"/>
            </w:pPr>
            <w:r w:rsidRPr="00090C64">
              <w:rPr>
                <w:rFonts w:cs="Arial"/>
                <w:lang w:eastAsia="ko-KR"/>
              </w:rPr>
              <w:t>617 - 652</w:t>
            </w:r>
          </w:p>
        </w:tc>
        <w:tc>
          <w:tcPr>
            <w:tcW w:w="1082" w:type="dxa"/>
          </w:tcPr>
          <w:p w14:paraId="16019A15" w14:textId="77777777" w:rsidR="00E022D5" w:rsidRPr="00090C64" w:rsidRDefault="00E022D5" w:rsidP="00E022D5">
            <w:pPr>
              <w:pStyle w:val="TAC"/>
            </w:pPr>
            <w:r w:rsidRPr="00090C64">
              <w:t>+46</w:t>
            </w:r>
          </w:p>
        </w:tc>
        <w:tc>
          <w:tcPr>
            <w:tcW w:w="1134" w:type="dxa"/>
          </w:tcPr>
          <w:p w14:paraId="5680C51C" w14:textId="77777777" w:rsidR="00E022D5" w:rsidRPr="00090C64" w:rsidRDefault="00E022D5" w:rsidP="00E022D5">
            <w:pPr>
              <w:pStyle w:val="TAC"/>
            </w:pPr>
            <w:r w:rsidRPr="00090C64">
              <w:t>+38</w:t>
            </w:r>
          </w:p>
        </w:tc>
        <w:tc>
          <w:tcPr>
            <w:tcW w:w="1134" w:type="dxa"/>
          </w:tcPr>
          <w:p w14:paraId="2516A6D4" w14:textId="77777777" w:rsidR="00E022D5" w:rsidRPr="00090C64" w:rsidRDefault="00E022D5" w:rsidP="00E022D5">
            <w:pPr>
              <w:pStyle w:val="TAC"/>
            </w:pPr>
            <w:r w:rsidRPr="00090C64">
              <w:t>+24</w:t>
            </w:r>
          </w:p>
        </w:tc>
        <w:tc>
          <w:tcPr>
            <w:tcW w:w="1701" w:type="dxa"/>
          </w:tcPr>
          <w:p w14:paraId="710ADCD1"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022D5" w:rsidRPr="00090C64" w:rsidRDefault="00E022D5" w:rsidP="00E022D5">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E022D5" w:rsidRPr="00090C64" w14:paraId="6096F57F" w14:textId="77777777" w:rsidTr="00C97EA7">
        <w:trPr>
          <w:cantSplit/>
          <w:jc w:val="center"/>
        </w:trPr>
        <w:tc>
          <w:tcPr>
            <w:tcW w:w="1918" w:type="dxa"/>
          </w:tcPr>
          <w:p w14:paraId="45FA8AD9" w14:textId="1BF564BD" w:rsidR="00E022D5" w:rsidRPr="00090C64" w:rsidRDefault="00E022D5" w:rsidP="00E022D5">
            <w:pPr>
              <w:pStyle w:val="TAL"/>
            </w:pPr>
            <w:r>
              <w:rPr>
                <w:lang w:eastAsia="ko-KR"/>
              </w:rPr>
              <w:t xml:space="preserve">E-UTRA Band 75 or </w:t>
            </w:r>
            <w:r>
              <w:t>NR band n75</w:t>
            </w:r>
          </w:p>
        </w:tc>
        <w:tc>
          <w:tcPr>
            <w:tcW w:w="1657" w:type="dxa"/>
          </w:tcPr>
          <w:p w14:paraId="37AD88EA" w14:textId="77777777" w:rsidR="00E022D5" w:rsidRPr="00090C64" w:rsidRDefault="00E022D5" w:rsidP="00E022D5">
            <w:pPr>
              <w:pStyle w:val="TAC"/>
            </w:pPr>
            <w:r w:rsidRPr="00090C64">
              <w:rPr>
                <w:rFonts w:cs="Arial"/>
                <w:lang w:eastAsia="ko-KR"/>
              </w:rPr>
              <w:t>1432 - 1517</w:t>
            </w:r>
          </w:p>
        </w:tc>
        <w:tc>
          <w:tcPr>
            <w:tcW w:w="1082" w:type="dxa"/>
          </w:tcPr>
          <w:p w14:paraId="176A49EF" w14:textId="77777777" w:rsidR="00E022D5" w:rsidRPr="00090C64" w:rsidRDefault="00E022D5" w:rsidP="00E022D5">
            <w:pPr>
              <w:pStyle w:val="TAC"/>
            </w:pPr>
            <w:r w:rsidRPr="00090C64">
              <w:t>+46</w:t>
            </w:r>
          </w:p>
        </w:tc>
        <w:tc>
          <w:tcPr>
            <w:tcW w:w="1134" w:type="dxa"/>
          </w:tcPr>
          <w:p w14:paraId="63A30FE4" w14:textId="77777777" w:rsidR="00E022D5" w:rsidRPr="00090C64" w:rsidRDefault="00E022D5" w:rsidP="00E022D5">
            <w:pPr>
              <w:pStyle w:val="TAC"/>
            </w:pPr>
            <w:r w:rsidRPr="00090C64">
              <w:t>+38</w:t>
            </w:r>
          </w:p>
        </w:tc>
        <w:tc>
          <w:tcPr>
            <w:tcW w:w="1134" w:type="dxa"/>
          </w:tcPr>
          <w:p w14:paraId="01A59545" w14:textId="77777777" w:rsidR="00E022D5" w:rsidRPr="00090C64" w:rsidRDefault="00E022D5" w:rsidP="00E022D5">
            <w:pPr>
              <w:pStyle w:val="TAC"/>
            </w:pPr>
            <w:r w:rsidRPr="00090C64">
              <w:t>+24</w:t>
            </w:r>
          </w:p>
        </w:tc>
        <w:tc>
          <w:tcPr>
            <w:tcW w:w="1701" w:type="dxa"/>
          </w:tcPr>
          <w:p w14:paraId="485C19B6"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022D5" w:rsidRPr="00090C64" w:rsidRDefault="00E022D5" w:rsidP="00E022D5">
            <w:pPr>
              <w:pStyle w:val="TAC"/>
            </w:pPr>
            <w:r w:rsidRPr="00090C64">
              <w:rPr>
                <w:rFonts w:cs="Arial"/>
                <w:lang w:eastAsia="ko-KR"/>
              </w:rPr>
              <w:t>CW carrier</w:t>
            </w:r>
          </w:p>
        </w:tc>
      </w:tr>
      <w:tr w:rsidR="00E022D5" w:rsidRPr="00090C64" w14:paraId="5D16AF74" w14:textId="77777777" w:rsidTr="00C97EA7">
        <w:trPr>
          <w:cantSplit/>
          <w:jc w:val="center"/>
        </w:trPr>
        <w:tc>
          <w:tcPr>
            <w:tcW w:w="1918" w:type="dxa"/>
          </w:tcPr>
          <w:p w14:paraId="1A54E946" w14:textId="30265BA3" w:rsidR="00E022D5" w:rsidRPr="00090C64" w:rsidRDefault="00E022D5" w:rsidP="00E022D5">
            <w:pPr>
              <w:pStyle w:val="TAL"/>
            </w:pPr>
            <w:r>
              <w:rPr>
                <w:lang w:eastAsia="ko-KR"/>
              </w:rPr>
              <w:t xml:space="preserve">E-UTRA Band 76 or </w:t>
            </w:r>
            <w:r>
              <w:t>NR band n76</w:t>
            </w:r>
          </w:p>
        </w:tc>
        <w:tc>
          <w:tcPr>
            <w:tcW w:w="1657" w:type="dxa"/>
          </w:tcPr>
          <w:p w14:paraId="4685D7A1" w14:textId="77777777" w:rsidR="00E022D5" w:rsidRPr="00090C64" w:rsidRDefault="00E022D5" w:rsidP="00E022D5">
            <w:pPr>
              <w:pStyle w:val="TAC"/>
            </w:pPr>
            <w:r w:rsidRPr="00090C64">
              <w:rPr>
                <w:rFonts w:cs="Arial"/>
                <w:lang w:eastAsia="ko-KR"/>
              </w:rPr>
              <w:t>1427 - 1432</w:t>
            </w:r>
          </w:p>
        </w:tc>
        <w:tc>
          <w:tcPr>
            <w:tcW w:w="1082" w:type="dxa"/>
          </w:tcPr>
          <w:p w14:paraId="17AE13FB" w14:textId="77777777" w:rsidR="00E022D5" w:rsidRPr="00090C64" w:rsidRDefault="00E022D5" w:rsidP="00E022D5">
            <w:pPr>
              <w:pStyle w:val="TAC"/>
            </w:pPr>
            <w:r w:rsidRPr="00090C64">
              <w:t>N/A</w:t>
            </w:r>
          </w:p>
        </w:tc>
        <w:tc>
          <w:tcPr>
            <w:tcW w:w="1134" w:type="dxa"/>
          </w:tcPr>
          <w:p w14:paraId="0C414B85" w14:textId="77777777" w:rsidR="00E022D5" w:rsidRPr="00090C64" w:rsidRDefault="00E022D5" w:rsidP="00E022D5">
            <w:pPr>
              <w:pStyle w:val="TAC"/>
            </w:pPr>
            <w:r w:rsidRPr="00090C64">
              <w:t>N/A</w:t>
            </w:r>
          </w:p>
        </w:tc>
        <w:tc>
          <w:tcPr>
            <w:tcW w:w="1134" w:type="dxa"/>
          </w:tcPr>
          <w:p w14:paraId="3FFADDCC" w14:textId="77777777" w:rsidR="00E022D5" w:rsidRPr="00090C64" w:rsidRDefault="00E022D5" w:rsidP="00E022D5">
            <w:pPr>
              <w:pStyle w:val="TAC"/>
            </w:pPr>
            <w:r w:rsidRPr="00090C64">
              <w:t>+24</w:t>
            </w:r>
          </w:p>
        </w:tc>
        <w:tc>
          <w:tcPr>
            <w:tcW w:w="1701" w:type="dxa"/>
          </w:tcPr>
          <w:p w14:paraId="161BA298"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022D5" w:rsidRPr="00090C64" w:rsidRDefault="00E022D5" w:rsidP="00E022D5">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C97EA7">
        <w:trPr>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C97EA7">
        <w:trPr>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0581" w:name="_Toc61127679"/>
      <w:bookmarkStart w:id="10582" w:name="_Toc67054693"/>
      <w:bookmarkStart w:id="10583" w:name="_Toc67061691"/>
      <w:bookmarkStart w:id="10584" w:name="_Toc74735209"/>
      <w:bookmarkStart w:id="10585" w:name="_Toc74753452"/>
      <w:bookmarkStart w:id="10586" w:name="_Toc76507711"/>
      <w:bookmarkStart w:id="10587" w:name="_Toc83109320"/>
      <w:bookmarkStart w:id="10588" w:name="_Toc89878133"/>
      <w:bookmarkStart w:id="10589" w:name="_Toc98709984"/>
      <w:bookmarkStart w:id="10590" w:name="_Toc105691799"/>
      <w:bookmarkStart w:id="10591" w:name="_Toc105694113"/>
      <w:bookmarkStart w:id="10592" w:name="_Toc123139449"/>
      <w:bookmarkStart w:id="10593" w:name="_Toc124166249"/>
      <w:bookmarkStart w:id="10594" w:name="_Toc130923122"/>
      <w:bookmarkStart w:id="10595" w:name="_Toc137303534"/>
      <w:bookmarkStart w:id="10596" w:name="_Toc138889758"/>
      <w:bookmarkStart w:id="10597" w:name="_Toc145111570"/>
      <w:bookmarkStart w:id="10598" w:name="_Toc155265546"/>
      <w:bookmarkStart w:id="10599" w:name="_Toc161853121"/>
      <w:r w:rsidRPr="00090C64">
        <w:rPr>
          <w:lang w:eastAsia="sv-SE"/>
        </w:rPr>
        <w:t>7.6.3.5.2</w:t>
      </w:r>
      <w:r w:rsidRPr="00090C64">
        <w:rPr>
          <w:lang w:eastAsia="sv-SE"/>
        </w:rPr>
        <w:tab/>
        <w:t>Single RAT UTRA FDD operation</w:t>
      </w:r>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1C5B9C">
        <w:trPr>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1C5B9C">
        <w:trPr>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1C5B9C">
        <w:trPr>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1C5B9C">
        <w:trPr>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1C5B9C">
        <w:trPr>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1C5B9C">
        <w:trPr>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1C5B9C">
        <w:trPr>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1C5B9C">
        <w:trPr>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4A963FCD" w:rsidR="00D57C09" w:rsidRPr="00090C64" w:rsidRDefault="00E022D5" w:rsidP="004F0B4B">
            <w:pPr>
              <w:pStyle w:val="TAL"/>
            </w:pPr>
            <w:r>
              <w:t>E-UTRA Band 51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011A6F2C" w:rsidR="00D57C09" w:rsidRPr="00090C64" w:rsidRDefault="00E022D5" w:rsidP="004F0B4B">
            <w:pPr>
              <w:pStyle w:val="TAL"/>
            </w:pPr>
            <w:r>
              <w:t>E-UTRA Band 66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E022D5" w:rsidRPr="00090C64" w14:paraId="3D04EEF6" w14:textId="77777777" w:rsidTr="001C5B9C">
        <w:trPr>
          <w:cantSplit/>
          <w:jc w:val="center"/>
        </w:trPr>
        <w:tc>
          <w:tcPr>
            <w:tcW w:w="1918" w:type="dxa"/>
          </w:tcPr>
          <w:p w14:paraId="02D4C7F6" w14:textId="6E279A56" w:rsidR="00E022D5" w:rsidRPr="00090C64" w:rsidRDefault="00E022D5" w:rsidP="00E022D5">
            <w:pPr>
              <w:pStyle w:val="TAL"/>
            </w:pPr>
            <w:r>
              <w:t>E-UTRA Band 70 or NR band n70</w:t>
            </w:r>
          </w:p>
        </w:tc>
        <w:tc>
          <w:tcPr>
            <w:tcW w:w="1657" w:type="dxa"/>
          </w:tcPr>
          <w:p w14:paraId="3807D074" w14:textId="77777777" w:rsidR="00E022D5" w:rsidRPr="00090C64" w:rsidRDefault="00E022D5" w:rsidP="00E022D5">
            <w:pPr>
              <w:pStyle w:val="TAC"/>
            </w:pPr>
            <w:r w:rsidRPr="00090C64">
              <w:rPr>
                <w:rFonts w:cs="Arial"/>
              </w:rPr>
              <w:t>1995 - 2020</w:t>
            </w:r>
          </w:p>
        </w:tc>
        <w:tc>
          <w:tcPr>
            <w:tcW w:w="1082" w:type="dxa"/>
          </w:tcPr>
          <w:p w14:paraId="1ED4D2CE" w14:textId="77777777" w:rsidR="00E022D5" w:rsidRPr="00090C64" w:rsidRDefault="00E022D5" w:rsidP="00E022D5">
            <w:pPr>
              <w:pStyle w:val="TAC"/>
            </w:pPr>
            <w:r w:rsidRPr="00090C64">
              <w:t>+46</w:t>
            </w:r>
          </w:p>
        </w:tc>
        <w:tc>
          <w:tcPr>
            <w:tcW w:w="1134" w:type="dxa"/>
          </w:tcPr>
          <w:p w14:paraId="65A7D916" w14:textId="77777777" w:rsidR="00E022D5" w:rsidRPr="00090C64" w:rsidRDefault="00E022D5" w:rsidP="00E022D5">
            <w:pPr>
              <w:pStyle w:val="TAC"/>
            </w:pPr>
            <w:r w:rsidRPr="00090C64">
              <w:t>+38</w:t>
            </w:r>
          </w:p>
        </w:tc>
        <w:tc>
          <w:tcPr>
            <w:tcW w:w="1134" w:type="dxa"/>
          </w:tcPr>
          <w:p w14:paraId="7340204B" w14:textId="77777777" w:rsidR="00E022D5" w:rsidRPr="00090C64" w:rsidRDefault="00E022D5" w:rsidP="00E022D5">
            <w:pPr>
              <w:pStyle w:val="TAC"/>
            </w:pPr>
            <w:r w:rsidRPr="00090C64">
              <w:t>+24</w:t>
            </w:r>
          </w:p>
        </w:tc>
        <w:tc>
          <w:tcPr>
            <w:tcW w:w="1701" w:type="dxa"/>
          </w:tcPr>
          <w:p w14:paraId="7E23CE62"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022D5" w:rsidRPr="00090C64" w:rsidRDefault="00E022D5" w:rsidP="00E022D5">
            <w:pPr>
              <w:pStyle w:val="TAC"/>
            </w:pPr>
            <w:r w:rsidRPr="00090C64">
              <w:rPr>
                <w:rFonts w:cs="Arial"/>
              </w:rPr>
              <w:t>CW carrier</w:t>
            </w:r>
          </w:p>
        </w:tc>
      </w:tr>
      <w:tr w:rsidR="00E022D5" w:rsidRPr="00090C64" w14:paraId="6B5A7357" w14:textId="77777777" w:rsidTr="001C5B9C">
        <w:trPr>
          <w:cantSplit/>
          <w:jc w:val="center"/>
        </w:trPr>
        <w:tc>
          <w:tcPr>
            <w:tcW w:w="1918" w:type="dxa"/>
          </w:tcPr>
          <w:p w14:paraId="015021BF" w14:textId="0058CDA8" w:rsidR="00E022D5" w:rsidRPr="00090C64" w:rsidRDefault="00E022D5" w:rsidP="00E022D5">
            <w:pPr>
              <w:pStyle w:val="TAL"/>
            </w:pPr>
            <w:r>
              <w:rPr>
                <w:lang w:eastAsia="ko-KR"/>
              </w:rPr>
              <w:t xml:space="preserve">E-UTRA Band 71 or </w:t>
            </w:r>
            <w:r>
              <w:t>NR band n71</w:t>
            </w:r>
          </w:p>
        </w:tc>
        <w:tc>
          <w:tcPr>
            <w:tcW w:w="1657" w:type="dxa"/>
          </w:tcPr>
          <w:p w14:paraId="7A2B4FB6" w14:textId="77777777" w:rsidR="00E022D5" w:rsidRPr="00090C64" w:rsidRDefault="00E022D5" w:rsidP="00E022D5">
            <w:pPr>
              <w:pStyle w:val="TAC"/>
            </w:pPr>
            <w:r w:rsidRPr="00090C64">
              <w:rPr>
                <w:rFonts w:cs="Arial"/>
                <w:lang w:eastAsia="ko-KR"/>
              </w:rPr>
              <w:t>617 - 652</w:t>
            </w:r>
          </w:p>
        </w:tc>
        <w:tc>
          <w:tcPr>
            <w:tcW w:w="1082" w:type="dxa"/>
          </w:tcPr>
          <w:p w14:paraId="6A9DE337" w14:textId="77777777" w:rsidR="00E022D5" w:rsidRPr="00090C64" w:rsidRDefault="00E022D5" w:rsidP="00E022D5">
            <w:pPr>
              <w:pStyle w:val="TAC"/>
            </w:pPr>
            <w:r w:rsidRPr="00090C64">
              <w:t>+46</w:t>
            </w:r>
          </w:p>
        </w:tc>
        <w:tc>
          <w:tcPr>
            <w:tcW w:w="1134" w:type="dxa"/>
          </w:tcPr>
          <w:p w14:paraId="4622A227" w14:textId="77777777" w:rsidR="00E022D5" w:rsidRPr="00090C64" w:rsidRDefault="00E022D5" w:rsidP="00E022D5">
            <w:pPr>
              <w:pStyle w:val="TAC"/>
            </w:pPr>
            <w:r w:rsidRPr="00090C64">
              <w:t>+38</w:t>
            </w:r>
          </w:p>
        </w:tc>
        <w:tc>
          <w:tcPr>
            <w:tcW w:w="1134" w:type="dxa"/>
          </w:tcPr>
          <w:p w14:paraId="39B37E98" w14:textId="77777777" w:rsidR="00E022D5" w:rsidRPr="00090C64" w:rsidRDefault="00E022D5" w:rsidP="00E022D5">
            <w:pPr>
              <w:pStyle w:val="TAC"/>
            </w:pPr>
            <w:r w:rsidRPr="00090C64">
              <w:t>+24</w:t>
            </w:r>
          </w:p>
        </w:tc>
        <w:tc>
          <w:tcPr>
            <w:tcW w:w="1701" w:type="dxa"/>
          </w:tcPr>
          <w:p w14:paraId="360C718C"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022D5" w:rsidRPr="00090C64" w:rsidRDefault="00E022D5" w:rsidP="00E022D5">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E022D5" w:rsidRPr="00090C64" w14:paraId="17E2C4A5" w14:textId="77777777" w:rsidTr="001C5B9C">
        <w:trPr>
          <w:cantSplit/>
          <w:jc w:val="center"/>
        </w:trPr>
        <w:tc>
          <w:tcPr>
            <w:tcW w:w="1918" w:type="dxa"/>
          </w:tcPr>
          <w:p w14:paraId="593F68DC" w14:textId="69D66126" w:rsidR="00E022D5" w:rsidRPr="00090C64" w:rsidRDefault="00E022D5" w:rsidP="00E022D5">
            <w:pPr>
              <w:pStyle w:val="TAL"/>
            </w:pPr>
            <w:r>
              <w:rPr>
                <w:lang w:eastAsia="ko-KR"/>
              </w:rPr>
              <w:t xml:space="preserve">E-UTRA Band 75 or </w:t>
            </w:r>
            <w:r>
              <w:t>NR band n75</w:t>
            </w:r>
          </w:p>
        </w:tc>
        <w:tc>
          <w:tcPr>
            <w:tcW w:w="1657" w:type="dxa"/>
          </w:tcPr>
          <w:p w14:paraId="70A69437" w14:textId="77777777" w:rsidR="00E022D5" w:rsidRPr="00090C64" w:rsidRDefault="00E022D5" w:rsidP="00E022D5">
            <w:pPr>
              <w:pStyle w:val="TAC"/>
            </w:pPr>
            <w:r w:rsidRPr="00090C64">
              <w:rPr>
                <w:rFonts w:cs="Arial"/>
                <w:lang w:eastAsia="ko-KR"/>
              </w:rPr>
              <w:t>1432 - 1517</w:t>
            </w:r>
          </w:p>
        </w:tc>
        <w:tc>
          <w:tcPr>
            <w:tcW w:w="1082" w:type="dxa"/>
          </w:tcPr>
          <w:p w14:paraId="4190E915" w14:textId="77777777" w:rsidR="00E022D5" w:rsidRPr="00090C64" w:rsidRDefault="00E022D5" w:rsidP="00E022D5">
            <w:pPr>
              <w:pStyle w:val="TAC"/>
            </w:pPr>
            <w:r w:rsidRPr="00090C64">
              <w:t>+46</w:t>
            </w:r>
          </w:p>
        </w:tc>
        <w:tc>
          <w:tcPr>
            <w:tcW w:w="1134" w:type="dxa"/>
          </w:tcPr>
          <w:p w14:paraId="6F4AA211" w14:textId="77777777" w:rsidR="00E022D5" w:rsidRPr="00090C64" w:rsidRDefault="00E022D5" w:rsidP="00E022D5">
            <w:pPr>
              <w:pStyle w:val="TAC"/>
            </w:pPr>
            <w:r w:rsidRPr="00090C64">
              <w:t>+38</w:t>
            </w:r>
          </w:p>
        </w:tc>
        <w:tc>
          <w:tcPr>
            <w:tcW w:w="1134" w:type="dxa"/>
          </w:tcPr>
          <w:p w14:paraId="1D386568" w14:textId="77777777" w:rsidR="00E022D5" w:rsidRPr="00090C64" w:rsidRDefault="00E022D5" w:rsidP="00E022D5">
            <w:pPr>
              <w:pStyle w:val="TAC"/>
            </w:pPr>
            <w:r w:rsidRPr="00090C64">
              <w:t>+24</w:t>
            </w:r>
          </w:p>
        </w:tc>
        <w:tc>
          <w:tcPr>
            <w:tcW w:w="1701" w:type="dxa"/>
          </w:tcPr>
          <w:p w14:paraId="17970ABE"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022D5" w:rsidRPr="00090C64" w:rsidRDefault="00E022D5" w:rsidP="00E022D5">
            <w:pPr>
              <w:pStyle w:val="TAC"/>
            </w:pPr>
            <w:r w:rsidRPr="00090C64">
              <w:rPr>
                <w:rFonts w:cs="Arial"/>
                <w:lang w:eastAsia="ko-KR"/>
              </w:rPr>
              <w:t>CW carrier</w:t>
            </w:r>
          </w:p>
        </w:tc>
      </w:tr>
      <w:tr w:rsidR="00E022D5" w:rsidRPr="00090C64" w14:paraId="1D744488" w14:textId="77777777" w:rsidTr="001C5B9C">
        <w:trPr>
          <w:cantSplit/>
          <w:jc w:val="center"/>
        </w:trPr>
        <w:tc>
          <w:tcPr>
            <w:tcW w:w="1918" w:type="dxa"/>
          </w:tcPr>
          <w:p w14:paraId="719E9B7F" w14:textId="6059D4B5" w:rsidR="00E022D5" w:rsidRPr="00090C64" w:rsidRDefault="00E022D5" w:rsidP="00E022D5">
            <w:pPr>
              <w:pStyle w:val="TAL"/>
            </w:pPr>
            <w:r>
              <w:rPr>
                <w:lang w:eastAsia="ko-KR"/>
              </w:rPr>
              <w:t xml:space="preserve">E-UTRA Band 76 or </w:t>
            </w:r>
            <w:r>
              <w:t>NR band n76</w:t>
            </w:r>
          </w:p>
        </w:tc>
        <w:tc>
          <w:tcPr>
            <w:tcW w:w="1657" w:type="dxa"/>
          </w:tcPr>
          <w:p w14:paraId="6CC041C2" w14:textId="77777777" w:rsidR="00E022D5" w:rsidRPr="00090C64" w:rsidRDefault="00E022D5" w:rsidP="00E022D5">
            <w:pPr>
              <w:pStyle w:val="TAC"/>
            </w:pPr>
            <w:r w:rsidRPr="00090C64">
              <w:rPr>
                <w:rFonts w:cs="Arial"/>
                <w:lang w:eastAsia="ko-KR"/>
              </w:rPr>
              <w:t>1427 - 1432</w:t>
            </w:r>
          </w:p>
        </w:tc>
        <w:tc>
          <w:tcPr>
            <w:tcW w:w="1082" w:type="dxa"/>
          </w:tcPr>
          <w:p w14:paraId="26A79B9A" w14:textId="77777777" w:rsidR="00E022D5" w:rsidRPr="00090C64" w:rsidRDefault="00E022D5" w:rsidP="00E022D5">
            <w:pPr>
              <w:pStyle w:val="TAC"/>
            </w:pPr>
            <w:r w:rsidRPr="00090C64">
              <w:t>N/A</w:t>
            </w:r>
          </w:p>
        </w:tc>
        <w:tc>
          <w:tcPr>
            <w:tcW w:w="1134" w:type="dxa"/>
          </w:tcPr>
          <w:p w14:paraId="07091A9F" w14:textId="77777777" w:rsidR="00E022D5" w:rsidRPr="00090C64" w:rsidRDefault="00E022D5" w:rsidP="00E022D5">
            <w:pPr>
              <w:pStyle w:val="TAC"/>
            </w:pPr>
            <w:r w:rsidRPr="00090C64">
              <w:t>N/A</w:t>
            </w:r>
          </w:p>
        </w:tc>
        <w:tc>
          <w:tcPr>
            <w:tcW w:w="1134" w:type="dxa"/>
          </w:tcPr>
          <w:p w14:paraId="034EF7AB" w14:textId="77777777" w:rsidR="00E022D5" w:rsidRPr="00090C64" w:rsidRDefault="00E022D5" w:rsidP="00E022D5">
            <w:pPr>
              <w:pStyle w:val="TAC"/>
            </w:pPr>
            <w:r w:rsidRPr="00090C64">
              <w:t>+24</w:t>
            </w:r>
          </w:p>
        </w:tc>
        <w:tc>
          <w:tcPr>
            <w:tcW w:w="1701" w:type="dxa"/>
          </w:tcPr>
          <w:p w14:paraId="07800D8D"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022D5" w:rsidRPr="00090C64" w:rsidRDefault="00E022D5" w:rsidP="00E022D5">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1C5B9C">
        <w:trPr>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1C5B9C">
        <w:trPr>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0600" w:name="_Toc61127680"/>
      <w:bookmarkStart w:id="10601" w:name="_Toc67054694"/>
      <w:bookmarkStart w:id="10602" w:name="_Toc67061692"/>
      <w:bookmarkStart w:id="10603" w:name="_Toc74735210"/>
      <w:bookmarkStart w:id="10604" w:name="_Toc74753453"/>
      <w:bookmarkStart w:id="10605" w:name="_Toc76507712"/>
      <w:bookmarkStart w:id="10606" w:name="_Toc83109321"/>
      <w:bookmarkStart w:id="10607" w:name="_Toc89878134"/>
      <w:bookmarkStart w:id="10608" w:name="_Toc98709985"/>
      <w:bookmarkStart w:id="10609" w:name="_Toc105691800"/>
      <w:bookmarkStart w:id="10610" w:name="_Toc105694114"/>
      <w:bookmarkStart w:id="10611" w:name="_Toc123139450"/>
      <w:bookmarkStart w:id="10612" w:name="_Toc124166250"/>
      <w:bookmarkStart w:id="10613" w:name="_Toc130923123"/>
      <w:bookmarkStart w:id="10614" w:name="_Toc137303535"/>
      <w:bookmarkStart w:id="10615" w:name="_Toc138889759"/>
      <w:bookmarkStart w:id="10616" w:name="_Toc145111571"/>
      <w:bookmarkStart w:id="10617" w:name="_Toc155265547"/>
      <w:bookmarkStart w:id="10618" w:name="_Toc161853122"/>
      <w:r w:rsidRPr="00090C64">
        <w:rPr>
          <w:lang w:eastAsia="sv-SE"/>
        </w:rPr>
        <w:t>7.6.3.5.3</w:t>
      </w:r>
      <w:r w:rsidRPr="00090C64">
        <w:rPr>
          <w:lang w:eastAsia="sv-SE"/>
        </w:rPr>
        <w:tab/>
        <w:t>Single RAT E-UTRA operation</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1C5B9C">
        <w:trPr>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1C5B9C">
        <w:trPr>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1C5B9C">
        <w:trPr>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1C5B9C">
        <w:trPr>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1C5B9C">
        <w:trPr>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1C5B9C">
        <w:trPr>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1C5B9C">
        <w:trPr>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1C5B9C">
        <w:trPr>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1C5B9C">
        <w:trPr>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1C5B9C">
        <w:trPr>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0619" w:name="_Toc21125281"/>
      <w:bookmarkStart w:id="10620" w:name="_Toc29768271"/>
      <w:bookmarkStart w:id="10621" w:name="_Toc36044713"/>
      <w:bookmarkStart w:id="10622" w:name="_Toc37230618"/>
      <w:bookmarkStart w:id="10623" w:name="_Toc45907761"/>
      <w:bookmarkStart w:id="10624" w:name="_Toc53181866"/>
      <w:bookmarkStart w:id="10625" w:name="_Toc61127681"/>
      <w:bookmarkStart w:id="10626" w:name="_Toc67054695"/>
      <w:bookmarkStart w:id="10627" w:name="_Toc67061693"/>
      <w:bookmarkStart w:id="10628" w:name="_Toc74735211"/>
      <w:bookmarkStart w:id="10629" w:name="_Toc74753454"/>
      <w:bookmarkStart w:id="10630" w:name="_Toc76507713"/>
      <w:bookmarkStart w:id="10631" w:name="_Toc83109322"/>
      <w:bookmarkStart w:id="10632" w:name="_Toc89878135"/>
      <w:bookmarkStart w:id="10633" w:name="_Toc98709986"/>
      <w:bookmarkStart w:id="10634" w:name="_Toc105691801"/>
      <w:bookmarkStart w:id="10635" w:name="_Toc105694115"/>
      <w:bookmarkStart w:id="10636" w:name="_Toc123139451"/>
      <w:bookmarkStart w:id="10637" w:name="_Toc124166251"/>
      <w:bookmarkStart w:id="10638" w:name="_Toc130923124"/>
      <w:bookmarkStart w:id="10639" w:name="_Toc137303536"/>
      <w:bookmarkStart w:id="10640" w:name="_Toc138889760"/>
      <w:bookmarkStart w:id="10641" w:name="_Toc145111572"/>
      <w:bookmarkStart w:id="10642" w:name="_Toc155265548"/>
      <w:bookmarkStart w:id="10643" w:name="_Toc161853123"/>
      <w:r w:rsidRPr="00090C64">
        <w:t>7.7</w:t>
      </w:r>
      <w:r w:rsidRPr="00090C64">
        <w:tab/>
        <w:t>OTA Receiver spurious emissions</w:t>
      </w:r>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p>
    <w:p w14:paraId="68725EB4" w14:textId="77777777" w:rsidR="00D57C09" w:rsidRPr="00090C64" w:rsidRDefault="00D57C09" w:rsidP="00D57C09">
      <w:pPr>
        <w:pStyle w:val="Heading3"/>
        <w:rPr>
          <w:lang w:eastAsia="sv-SE"/>
        </w:rPr>
      </w:pPr>
      <w:bookmarkStart w:id="10644" w:name="_Toc21125282"/>
      <w:bookmarkStart w:id="10645" w:name="_Toc29768272"/>
      <w:bookmarkStart w:id="10646" w:name="_Toc36044714"/>
      <w:bookmarkStart w:id="10647" w:name="_Toc37230619"/>
      <w:bookmarkStart w:id="10648" w:name="_Toc45907762"/>
      <w:bookmarkStart w:id="10649" w:name="_Toc53181867"/>
      <w:bookmarkStart w:id="10650" w:name="_Toc61127682"/>
      <w:bookmarkStart w:id="10651" w:name="_Toc67054696"/>
      <w:bookmarkStart w:id="10652" w:name="_Toc67061694"/>
      <w:bookmarkStart w:id="10653" w:name="_Toc74735212"/>
      <w:bookmarkStart w:id="10654" w:name="_Toc74753455"/>
      <w:bookmarkStart w:id="10655" w:name="_Toc76507714"/>
      <w:bookmarkStart w:id="10656" w:name="_Toc83109323"/>
      <w:bookmarkStart w:id="10657" w:name="_Toc89878136"/>
      <w:bookmarkStart w:id="10658" w:name="_Toc98709987"/>
      <w:bookmarkStart w:id="10659" w:name="_Toc105691802"/>
      <w:bookmarkStart w:id="10660" w:name="_Toc105694116"/>
      <w:bookmarkStart w:id="10661" w:name="_Toc123139452"/>
      <w:bookmarkStart w:id="10662" w:name="_Toc124166252"/>
      <w:bookmarkStart w:id="10663" w:name="_Toc130923125"/>
      <w:bookmarkStart w:id="10664" w:name="_Toc137303537"/>
      <w:bookmarkStart w:id="10665" w:name="_Toc138889761"/>
      <w:bookmarkStart w:id="10666" w:name="_Toc145111573"/>
      <w:bookmarkStart w:id="10667" w:name="_Toc155265549"/>
      <w:bookmarkStart w:id="10668" w:name="_Toc161853124"/>
      <w:r w:rsidRPr="00090C64">
        <w:rPr>
          <w:lang w:eastAsia="sv-SE"/>
        </w:rPr>
        <w:t>7.7.1</w:t>
      </w:r>
      <w:r w:rsidRPr="00090C64">
        <w:rPr>
          <w:lang w:eastAsia="sv-SE"/>
        </w:rPr>
        <w:tab/>
        <w:t>Definition and applicability</w:t>
      </w:r>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0669" w:name="_Toc21125283"/>
      <w:bookmarkStart w:id="10670" w:name="_Toc29768273"/>
      <w:bookmarkStart w:id="10671" w:name="_Toc36044715"/>
      <w:bookmarkStart w:id="10672" w:name="_Toc37230620"/>
      <w:bookmarkStart w:id="10673" w:name="_Toc45907763"/>
      <w:bookmarkStart w:id="10674" w:name="_Toc53181868"/>
      <w:bookmarkStart w:id="10675" w:name="_Toc61127683"/>
      <w:bookmarkStart w:id="10676" w:name="_Toc67054697"/>
      <w:bookmarkStart w:id="10677" w:name="_Toc67061695"/>
      <w:bookmarkStart w:id="10678" w:name="_Toc74735213"/>
      <w:bookmarkStart w:id="10679" w:name="_Toc74753456"/>
      <w:bookmarkStart w:id="10680" w:name="_Toc76507715"/>
      <w:bookmarkStart w:id="10681" w:name="_Toc83109324"/>
      <w:bookmarkStart w:id="10682" w:name="_Toc89878137"/>
      <w:bookmarkStart w:id="10683" w:name="_Toc98709988"/>
      <w:bookmarkStart w:id="10684" w:name="_Toc105691803"/>
      <w:bookmarkStart w:id="10685" w:name="_Toc105694117"/>
      <w:bookmarkStart w:id="10686" w:name="_Toc123139453"/>
      <w:bookmarkStart w:id="10687" w:name="_Toc124166253"/>
      <w:bookmarkStart w:id="10688" w:name="_Toc130923126"/>
      <w:bookmarkStart w:id="10689" w:name="_Toc137303538"/>
      <w:bookmarkStart w:id="10690" w:name="_Toc138889762"/>
      <w:bookmarkStart w:id="10691" w:name="_Toc145111574"/>
      <w:bookmarkStart w:id="10692" w:name="_Toc155265550"/>
      <w:bookmarkStart w:id="10693" w:name="_Toc161853125"/>
      <w:r w:rsidRPr="00090C64">
        <w:rPr>
          <w:lang w:eastAsia="sv-SE"/>
        </w:rPr>
        <w:t>7.7.2</w:t>
      </w:r>
      <w:r w:rsidRPr="00090C64">
        <w:rPr>
          <w:lang w:eastAsia="sv-SE"/>
        </w:rPr>
        <w:tab/>
        <w:t>Minimum Requirement</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0694" w:name="_Toc21125284"/>
      <w:bookmarkStart w:id="10695" w:name="_Toc29768274"/>
      <w:bookmarkStart w:id="10696" w:name="_Toc36044716"/>
      <w:bookmarkStart w:id="10697" w:name="_Toc37230621"/>
      <w:bookmarkStart w:id="10698" w:name="_Toc45907764"/>
      <w:bookmarkStart w:id="10699" w:name="_Toc53181869"/>
      <w:bookmarkStart w:id="10700" w:name="_Toc61127684"/>
      <w:bookmarkStart w:id="10701" w:name="_Toc67054698"/>
      <w:bookmarkStart w:id="10702" w:name="_Toc67061696"/>
      <w:bookmarkStart w:id="10703" w:name="_Toc74735214"/>
      <w:bookmarkStart w:id="10704" w:name="_Toc74753457"/>
      <w:bookmarkStart w:id="10705" w:name="_Toc76507716"/>
      <w:bookmarkStart w:id="10706" w:name="_Toc83109325"/>
      <w:bookmarkStart w:id="10707" w:name="_Toc89878138"/>
      <w:bookmarkStart w:id="10708" w:name="_Toc98709989"/>
      <w:bookmarkStart w:id="10709" w:name="_Toc105691804"/>
      <w:bookmarkStart w:id="10710" w:name="_Toc105694118"/>
      <w:bookmarkStart w:id="10711" w:name="_Toc123139454"/>
      <w:bookmarkStart w:id="10712" w:name="_Toc124166254"/>
      <w:bookmarkStart w:id="10713" w:name="_Toc130923127"/>
      <w:bookmarkStart w:id="10714" w:name="_Toc137303539"/>
      <w:bookmarkStart w:id="10715" w:name="_Toc138889763"/>
      <w:bookmarkStart w:id="10716" w:name="_Toc145111575"/>
      <w:bookmarkStart w:id="10717" w:name="_Toc155265551"/>
      <w:bookmarkStart w:id="10718" w:name="_Toc161853126"/>
      <w:r w:rsidRPr="00090C64">
        <w:rPr>
          <w:lang w:eastAsia="sv-SE"/>
        </w:rPr>
        <w:t>7.7.3</w:t>
      </w:r>
      <w:r w:rsidRPr="00090C64">
        <w:rPr>
          <w:lang w:eastAsia="sv-SE"/>
        </w:rPr>
        <w:tab/>
        <w:t>Test purpose</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0719" w:name="_Toc21125285"/>
      <w:bookmarkStart w:id="10720" w:name="_Toc29768275"/>
      <w:bookmarkStart w:id="10721" w:name="_Toc36044717"/>
      <w:bookmarkStart w:id="10722" w:name="_Toc37230622"/>
      <w:bookmarkStart w:id="10723" w:name="_Toc45907765"/>
      <w:bookmarkStart w:id="10724" w:name="_Toc53181870"/>
      <w:bookmarkStart w:id="10725" w:name="_Toc61127685"/>
      <w:bookmarkStart w:id="10726" w:name="_Toc67054699"/>
      <w:bookmarkStart w:id="10727" w:name="_Toc67061697"/>
      <w:bookmarkStart w:id="10728" w:name="_Toc74735215"/>
      <w:bookmarkStart w:id="10729" w:name="_Toc74753458"/>
      <w:bookmarkStart w:id="10730" w:name="_Toc76507717"/>
      <w:bookmarkStart w:id="10731" w:name="_Toc83109326"/>
      <w:bookmarkStart w:id="10732" w:name="_Toc89878139"/>
      <w:bookmarkStart w:id="10733" w:name="_Toc98709990"/>
      <w:bookmarkStart w:id="10734" w:name="_Toc105691805"/>
      <w:bookmarkStart w:id="10735" w:name="_Toc105694119"/>
      <w:bookmarkStart w:id="10736" w:name="_Toc123139455"/>
      <w:bookmarkStart w:id="10737" w:name="_Toc124166255"/>
      <w:bookmarkStart w:id="10738" w:name="_Toc130923128"/>
      <w:bookmarkStart w:id="10739" w:name="_Toc137303540"/>
      <w:bookmarkStart w:id="10740" w:name="_Toc138889764"/>
      <w:bookmarkStart w:id="10741" w:name="_Toc145111576"/>
      <w:bookmarkStart w:id="10742" w:name="_Toc155265552"/>
      <w:bookmarkStart w:id="10743" w:name="_Toc161853127"/>
      <w:r w:rsidRPr="00090C64">
        <w:rPr>
          <w:lang w:eastAsia="sv-SE"/>
        </w:rPr>
        <w:t>7.7</w:t>
      </w:r>
      <w:r w:rsidRPr="00090C64">
        <w:rPr>
          <w:lang w:eastAsia="zh-CN"/>
        </w:rPr>
        <w:t>.</w:t>
      </w:r>
      <w:r w:rsidRPr="00090C64">
        <w:rPr>
          <w:lang w:eastAsia="sv-SE"/>
        </w:rPr>
        <w:t>4</w:t>
      </w:r>
      <w:r w:rsidRPr="00090C64">
        <w:rPr>
          <w:lang w:eastAsia="sv-SE"/>
        </w:rPr>
        <w:tab/>
        <w:t>Method of test</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108F9015" w14:textId="77777777" w:rsidR="00D57C09" w:rsidRPr="00090C64" w:rsidRDefault="00D57C09" w:rsidP="00D57C09">
      <w:pPr>
        <w:pStyle w:val="Heading4"/>
        <w:rPr>
          <w:lang w:eastAsia="sv-SE"/>
        </w:rPr>
      </w:pPr>
      <w:bookmarkStart w:id="10744" w:name="_Toc21125286"/>
      <w:bookmarkStart w:id="10745" w:name="_Toc29768276"/>
      <w:bookmarkStart w:id="10746" w:name="_Toc36044718"/>
      <w:bookmarkStart w:id="10747" w:name="_Toc37230623"/>
      <w:bookmarkStart w:id="10748" w:name="_Toc45907766"/>
      <w:bookmarkStart w:id="10749" w:name="_Toc53181871"/>
      <w:bookmarkStart w:id="10750" w:name="_Toc61127686"/>
      <w:bookmarkStart w:id="10751" w:name="_Toc67054700"/>
      <w:bookmarkStart w:id="10752" w:name="_Toc67061698"/>
      <w:bookmarkStart w:id="10753" w:name="_Toc74735216"/>
      <w:bookmarkStart w:id="10754" w:name="_Toc74753459"/>
      <w:bookmarkStart w:id="10755" w:name="_Toc76507718"/>
      <w:bookmarkStart w:id="10756" w:name="_Toc83109327"/>
      <w:bookmarkStart w:id="10757" w:name="_Toc89878140"/>
      <w:bookmarkStart w:id="10758" w:name="_Toc98709991"/>
      <w:bookmarkStart w:id="10759" w:name="_Toc105691806"/>
      <w:bookmarkStart w:id="10760" w:name="_Toc105694120"/>
      <w:bookmarkStart w:id="10761" w:name="_Toc123139456"/>
      <w:bookmarkStart w:id="10762" w:name="_Toc124166256"/>
      <w:bookmarkStart w:id="10763" w:name="_Toc130923129"/>
      <w:bookmarkStart w:id="10764" w:name="_Toc137303541"/>
      <w:bookmarkStart w:id="10765" w:name="_Toc138889765"/>
      <w:bookmarkStart w:id="10766" w:name="_Toc145111577"/>
      <w:bookmarkStart w:id="10767" w:name="_Toc155265553"/>
      <w:bookmarkStart w:id="10768" w:name="_Toc161853128"/>
      <w:r w:rsidRPr="00090C64">
        <w:rPr>
          <w:lang w:eastAsia="sv-SE"/>
        </w:rPr>
        <w:t>7.7.4.1</w:t>
      </w:r>
      <w:r w:rsidRPr="00090C64">
        <w:rPr>
          <w:lang w:eastAsia="sv-SE"/>
        </w:rPr>
        <w:tab/>
        <w:t>Initial conditions</w:t>
      </w:r>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0769" w:name="_Toc21125287"/>
      <w:bookmarkStart w:id="10770" w:name="_Toc29768277"/>
      <w:bookmarkStart w:id="10771" w:name="_Toc36044719"/>
      <w:bookmarkStart w:id="10772" w:name="_Toc37230624"/>
      <w:bookmarkStart w:id="10773" w:name="_Toc45907767"/>
      <w:bookmarkStart w:id="10774" w:name="_Toc53181872"/>
      <w:bookmarkStart w:id="10775" w:name="_Toc61127687"/>
      <w:bookmarkStart w:id="10776" w:name="_Toc67054701"/>
      <w:bookmarkStart w:id="10777" w:name="_Toc67061699"/>
      <w:bookmarkStart w:id="10778" w:name="_Toc74735217"/>
      <w:bookmarkStart w:id="10779" w:name="_Toc74753460"/>
      <w:bookmarkStart w:id="10780" w:name="_Toc76507719"/>
      <w:bookmarkStart w:id="10781" w:name="_Toc83109328"/>
      <w:bookmarkStart w:id="10782" w:name="_Toc89878141"/>
      <w:bookmarkStart w:id="10783" w:name="_Toc98709992"/>
      <w:bookmarkStart w:id="10784" w:name="_Toc105691807"/>
      <w:bookmarkStart w:id="10785" w:name="_Toc105694121"/>
      <w:bookmarkStart w:id="10786" w:name="_Toc123139457"/>
      <w:bookmarkStart w:id="10787" w:name="_Toc124166257"/>
      <w:bookmarkStart w:id="10788" w:name="_Toc130923130"/>
      <w:bookmarkStart w:id="10789" w:name="_Toc137303542"/>
      <w:bookmarkStart w:id="10790" w:name="_Toc138889766"/>
      <w:bookmarkStart w:id="10791" w:name="_Toc145111578"/>
      <w:bookmarkStart w:id="10792" w:name="_Toc155265554"/>
      <w:bookmarkStart w:id="10793" w:name="_Toc161853129"/>
      <w:r w:rsidRPr="00090C64">
        <w:rPr>
          <w:lang w:eastAsia="sv-SE"/>
        </w:rPr>
        <w:t>7.7.4.2</w:t>
      </w:r>
      <w:r w:rsidRPr="00090C64">
        <w:rPr>
          <w:lang w:eastAsia="sv-SE"/>
        </w:rPr>
        <w:tab/>
        <w:t>Procedure</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0794" w:name="_Toc21125288"/>
      <w:bookmarkStart w:id="10795" w:name="_Toc29768278"/>
      <w:bookmarkStart w:id="10796" w:name="_Toc36044720"/>
      <w:bookmarkStart w:id="10797" w:name="_Toc37230625"/>
      <w:bookmarkStart w:id="10798" w:name="_Toc45907768"/>
      <w:bookmarkStart w:id="10799" w:name="_Toc53181873"/>
      <w:bookmarkStart w:id="10800" w:name="_Toc61127688"/>
      <w:bookmarkStart w:id="10801" w:name="_Toc67054702"/>
      <w:bookmarkStart w:id="10802" w:name="_Toc67061700"/>
      <w:bookmarkStart w:id="10803" w:name="_Toc74735218"/>
      <w:bookmarkStart w:id="10804" w:name="_Toc74753461"/>
      <w:bookmarkStart w:id="10805" w:name="_Toc76507720"/>
      <w:bookmarkStart w:id="10806" w:name="_Toc83109329"/>
      <w:bookmarkStart w:id="10807" w:name="_Toc89878142"/>
      <w:bookmarkStart w:id="10808" w:name="_Toc98709993"/>
      <w:bookmarkStart w:id="10809" w:name="_Toc105691808"/>
      <w:bookmarkStart w:id="10810" w:name="_Toc105694122"/>
      <w:bookmarkStart w:id="10811" w:name="_Toc123139458"/>
      <w:bookmarkStart w:id="10812" w:name="_Toc124166258"/>
      <w:bookmarkStart w:id="10813" w:name="_Toc130923131"/>
      <w:bookmarkStart w:id="10814" w:name="_Toc137303543"/>
      <w:bookmarkStart w:id="10815" w:name="_Toc138889767"/>
      <w:bookmarkStart w:id="10816" w:name="_Toc145111579"/>
      <w:bookmarkStart w:id="10817" w:name="_Toc155265555"/>
      <w:bookmarkStart w:id="10818" w:name="_Toc161853130"/>
      <w:r w:rsidRPr="00090C64">
        <w:rPr>
          <w:lang w:eastAsia="sv-SE"/>
        </w:rPr>
        <w:t>7.7</w:t>
      </w:r>
      <w:r w:rsidRPr="00090C64">
        <w:rPr>
          <w:lang w:eastAsia="zh-CN"/>
        </w:rPr>
        <w:t>.</w:t>
      </w:r>
      <w:r w:rsidRPr="00090C64">
        <w:rPr>
          <w:lang w:eastAsia="sv-SE"/>
        </w:rPr>
        <w:t>5</w:t>
      </w:r>
      <w:r w:rsidRPr="00090C64">
        <w:rPr>
          <w:lang w:eastAsia="sv-SE"/>
        </w:rPr>
        <w:tab/>
        <w:t>Test Requirement</w:t>
      </w:r>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0819" w:name="_Toc21125289"/>
      <w:bookmarkStart w:id="10820" w:name="_Toc29768279"/>
      <w:bookmarkStart w:id="10821" w:name="_Toc36044721"/>
      <w:bookmarkStart w:id="10822" w:name="_Toc37230626"/>
      <w:bookmarkStart w:id="10823" w:name="_Toc45907769"/>
      <w:bookmarkStart w:id="10824" w:name="_Toc53181874"/>
      <w:bookmarkStart w:id="10825" w:name="_Toc61127689"/>
      <w:bookmarkStart w:id="10826" w:name="_Toc67054703"/>
      <w:bookmarkStart w:id="10827" w:name="_Toc67061701"/>
      <w:bookmarkStart w:id="10828" w:name="_Toc74735219"/>
      <w:bookmarkStart w:id="10829" w:name="_Toc74753462"/>
      <w:bookmarkStart w:id="10830" w:name="_Toc76507721"/>
      <w:bookmarkStart w:id="10831" w:name="_Toc83109330"/>
      <w:bookmarkStart w:id="10832" w:name="_Toc89878143"/>
      <w:bookmarkStart w:id="10833" w:name="_Toc98709994"/>
      <w:bookmarkStart w:id="10834" w:name="_Toc105691809"/>
      <w:bookmarkStart w:id="10835" w:name="_Toc105694123"/>
      <w:bookmarkStart w:id="10836" w:name="_Toc123139459"/>
      <w:bookmarkStart w:id="10837" w:name="_Toc124166259"/>
      <w:bookmarkStart w:id="10838" w:name="_Toc130923132"/>
      <w:bookmarkStart w:id="10839" w:name="_Toc137303544"/>
      <w:bookmarkStart w:id="10840" w:name="_Toc138889768"/>
      <w:bookmarkStart w:id="10841" w:name="_Toc145111580"/>
      <w:bookmarkStart w:id="10842" w:name="_Toc155265556"/>
      <w:bookmarkStart w:id="10843" w:name="_Toc161853131"/>
      <w:r w:rsidRPr="00090C64">
        <w:t>7.8</w:t>
      </w:r>
      <w:r w:rsidRPr="00090C64">
        <w:tab/>
        <w:t>OTA Receiver intermodulation</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1E86FFDD" w14:textId="77777777" w:rsidR="00D57C09" w:rsidRPr="00090C64" w:rsidRDefault="00D57C09" w:rsidP="00D57C09">
      <w:pPr>
        <w:pStyle w:val="Heading3"/>
        <w:rPr>
          <w:lang w:eastAsia="sv-SE"/>
        </w:rPr>
      </w:pPr>
      <w:bookmarkStart w:id="10844" w:name="_Toc21125290"/>
      <w:bookmarkStart w:id="10845" w:name="_Toc29768280"/>
      <w:bookmarkStart w:id="10846" w:name="_Toc36044722"/>
      <w:bookmarkStart w:id="10847" w:name="_Toc37230627"/>
      <w:bookmarkStart w:id="10848" w:name="_Toc45907770"/>
      <w:bookmarkStart w:id="10849" w:name="_Toc53181875"/>
      <w:bookmarkStart w:id="10850" w:name="_Toc61127690"/>
      <w:bookmarkStart w:id="10851" w:name="_Toc67054704"/>
      <w:bookmarkStart w:id="10852" w:name="_Toc67061702"/>
      <w:bookmarkStart w:id="10853" w:name="_Toc74735220"/>
      <w:bookmarkStart w:id="10854" w:name="_Toc74753463"/>
      <w:bookmarkStart w:id="10855" w:name="_Toc76507722"/>
      <w:bookmarkStart w:id="10856" w:name="_Toc83109331"/>
      <w:bookmarkStart w:id="10857" w:name="_Toc89878144"/>
      <w:bookmarkStart w:id="10858" w:name="_Toc98709995"/>
      <w:bookmarkStart w:id="10859" w:name="_Toc105691810"/>
      <w:bookmarkStart w:id="10860" w:name="_Toc105694124"/>
      <w:bookmarkStart w:id="10861" w:name="_Toc123139460"/>
      <w:bookmarkStart w:id="10862" w:name="_Toc124166260"/>
      <w:bookmarkStart w:id="10863" w:name="_Toc130923133"/>
      <w:bookmarkStart w:id="10864" w:name="_Toc137303545"/>
      <w:bookmarkStart w:id="10865" w:name="_Toc138889769"/>
      <w:bookmarkStart w:id="10866" w:name="_Toc145111581"/>
      <w:bookmarkStart w:id="10867" w:name="_Toc155265557"/>
      <w:bookmarkStart w:id="10868" w:name="_Toc161853132"/>
      <w:r w:rsidRPr="00090C64">
        <w:rPr>
          <w:lang w:eastAsia="sv-SE"/>
        </w:rPr>
        <w:t>7.8.1</w:t>
      </w:r>
      <w:r w:rsidRPr="00090C64">
        <w:rPr>
          <w:lang w:eastAsia="sv-SE"/>
        </w:rPr>
        <w:tab/>
        <w:t>Definition and applicability</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869" w:name="_Toc21125291"/>
      <w:bookmarkStart w:id="10870" w:name="_Toc29768281"/>
      <w:bookmarkStart w:id="10871" w:name="_Toc36044723"/>
      <w:bookmarkStart w:id="10872" w:name="_Toc37230628"/>
      <w:bookmarkStart w:id="10873" w:name="_Toc45907771"/>
      <w:bookmarkStart w:id="10874" w:name="_Toc53181876"/>
      <w:bookmarkStart w:id="10875" w:name="_Toc61127691"/>
      <w:bookmarkStart w:id="10876" w:name="_Toc67054705"/>
      <w:bookmarkStart w:id="10877" w:name="_Toc67061703"/>
      <w:bookmarkStart w:id="10878" w:name="_Toc74735221"/>
      <w:bookmarkStart w:id="10879" w:name="_Toc74753464"/>
      <w:bookmarkStart w:id="10880" w:name="_Toc76507723"/>
      <w:bookmarkStart w:id="10881" w:name="_Toc83109332"/>
      <w:bookmarkStart w:id="10882" w:name="_Toc89878145"/>
      <w:bookmarkStart w:id="10883" w:name="_Toc98709996"/>
      <w:bookmarkStart w:id="10884" w:name="_Toc105691811"/>
      <w:bookmarkStart w:id="10885" w:name="_Toc105694125"/>
      <w:bookmarkStart w:id="10886" w:name="_Toc123139461"/>
      <w:bookmarkStart w:id="10887" w:name="_Toc124166261"/>
      <w:bookmarkStart w:id="10888" w:name="_Toc130923134"/>
      <w:bookmarkStart w:id="10889" w:name="_Toc137303546"/>
      <w:bookmarkStart w:id="10890" w:name="_Toc138889770"/>
      <w:bookmarkStart w:id="10891" w:name="_Toc145111582"/>
      <w:bookmarkStart w:id="10892" w:name="_Toc155265558"/>
      <w:bookmarkStart w:id="10893" w:name="_Toc161853133"/>
      <w:r w:rsidRPr="00090C64">
        <w:rPr>
          <w:lang w:eastAsia="sv-SE"/>
        </w:rPr>
        <w:t>7.8.2</w:t>
      </w:r>
      <w:r w:rsidRPr="00090C64">
        <w:rPr>
          <w:lang w:eastAsia="sv-SE"/>
        </w:rPr>
        <w:tab/>
        <w:t>Minimum Requirement</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0894" w:name="_Toc21125292"/>
      <w:bookmarkStart w:id="10895" w:name="_Toc29768282"/>
      <w:bookmarkStart w:id="10896" w:name="_Toc36044724"/>
      <w:bookmarkStart w:id="10897" w:name="_Toc37230629"/>
      <w:bookmarkStart w:id="10898" w:name="_Toc45907772"/>
      <w:bookmarkStart w:id="10899" w:name="_Toc53181877"/>
      <w:bookmarkStart w:id="10900" w:name="_Toc61127692"/>
      <w:bookmarkStart w:id="10901" w:name="_Toc67054706"/>
      <w:bookmarkStart w:id="10902" w:name="_Toc67061704"/>
      <w:bookmarkStart w:id="10903" w:name="_Toc74735222"/>
      <w:bookmarkStart w:id="10904" w:name="_Toc74753465"/>
      <w:bookmarkStart w:id="10905" w:name="_Toc76507724"/>
      <w:bookmarkStart w:id="10906" w:name="_Toc83109333"/>
      <w:bookmarkStart w:id="10907" w:name="_Toc89878146"/>
      <w:bookmarkStart w:id="10908" w:name="_Toc98709997"/>
      <w:bookmarkStart w:id="10909" w:name="_Toc105691812"/>
      <w:bookmarkStart w:id="10910" w:name="_Toc105694126"/>
      <w:bookmarkStart w:id="10911" w:name="_Toc123139462"/>
      <w:bookmarkStart w:id="10912" w:name="_Toc124166262"/>
      <w:bookmarkStart w:id="10913" w:name="_Toc130923135"/>
      <w:bookmarkStart w:id="10914" w:name="_Toc137303547"/>
      <w:bookmarkStart w:id="10915" w:name="_Toc138889771"/>
      <w:bookmarkStart w:id="10916" w:name="_Toc145111583"/>
      <w:bookmarkStart w:id="10917" w:name="_Toc155265559"/>
      <w:bookmarkStart w:id="10918" w:name="_Toc161853134"/>
      <w:r w:rsidRPr="00090C64">
        <w:rPr>
          <w:lang w:eastAsia="sv-SE"/>
        </w:rPr>
        <w:t>7.8.3</w:t>
      </w:r>
      <w:r w:rsidRPr="00090C64">
        <w:rPr>
          <w:lang w:eastAsia="sv-SE"/>
        </w:rPr>
        <w:tab/>
        <w:t>Test purpose</w:t>
      </w:r>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919" w:name="_Toc21125293"/>
      <w:bookmarkStart w:id="10920" w:name="_Toc29768283"/>
      <w:bookmarkStart w:id="10921" w:name="_Toc36044725"/>
      <w:bookmarkStart w:id="10922" w:name="_Toc37230630"/>
      <w:bookmarkStart w:id="10923" w:name="_Toc45907773"/>
      <w:bookmarkStart w:id="10924" w:name="_Toc53181878"/>
      <w:bookmarkStart w:id="10925" w:name="_Toc61127693"/>
      <w:bookmarkStart w:id="10926" w:name="_Toc67054707"/>
      <w:bookmarkStart w:id="10927" w:name="_Toc67061705"/>
      <w:bookmarkStart w:id="10928" w:name="_Toc74735223"/>
      <w:bookmarkStart w:id="10929" w:name="_Toc74753466"/>
      <w:bookmarkStart w:id="10930" w:name="_Toc76507725"/>
      <w:bookmarkStart w:id="10931" w:name="_Toc83109334"/>
      <w:bookmarkStart w:id="10932" w:name="_Toc89878147"/>
      <w:bookmarkStart w:id="10933" w:name="_Toc98709998"/>
      <w:bookmarkStart w:id="10934" w:name="_Toc105691813"/>
      <w:bookmarkStart w:id="10935" w:name="_Toc105694127"/>
      <w:bookmarkStart w:id="10936" w:name="_Toc123139463"/>
      <w:bookmarkStart w:id="10937" w:name="_Toc124166263"/>
      <w:bookmarkStart w:id="10938" w:name="_Toc130923136"/>
      <w:bookmarkStart w:id="10939" w:name="_Toc137303548"/>
      <w:bookmarkStart w:id="10940" w:name="_Toc138889772"/>
      <w:bookmarkStart w:id="10941" w:name="_Toc145111584"/>
      <w:bookmarkStart w:id="10942" w:name="_Toc155265560"/>
      <w:bookmarkStart w:id="10943" w:name="_Toc161853135"/>
      <w:r w:rsidRPr="00090C64">
        <w:rPr>
          <w:lang w:eastAsia="sv-SE"/>
        </w:rPr>
        <w:t>7.8</w:t>
      </w:r>
      <w:r w:rsidRPr="00090C64">
        <w:rPr>
          <w:lang w:eastAsia="zh-CN"/>
        </w:rPr>
        <w:t>.</w:t>
      </w:r>
      <w:r w:rsidRPr="00090C64">
        <w:rPr>
          <w:lang w:eastAsia="sv-SE"/>
        </w:rPr>
        <w:t>4</w:t>
      </w:r>
      <w:r w:rsidRPr="00090C64">
        <w:rPr>
          <w:lang w:eastAsia="sv-SE"/>
        </w:rPr>
        <w:tab/>
        <w:t>Method of test</w:t>
      </w:r>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748CF07A" w14:textId="77777777" w:rsidR="00D57C09" w:rsidRPr="00090C64" w:rsidRDefault="00D57C09" w:rsidP="00D57C09">
      <w:pPr>
        <w:pStyle w:val="Heading4"/>
        <w:tabs>
          <w:tab w:val="left" w:pos="6237"/>
        </w:tabs>
        <w:rPr>
          <w:lang w:eastAsia="sv-SE"/>
        </w:rPr>
      </w:pPr>
      <w:bookmarkStart w:id="10944" w:name="_Toc21125294"/>
      <w:bookmarkStart w:id="10945" w:name="_Toc29768284"/>
      <w:bookmarkStart w:id="10946" w:name="_Toc36044726"/>
      <w:bookmarkStart w:id="10947" w:name="_Toc37230631"/>
      <w:bookmarkStart w:id="10948" w:name="_Toc45907774"/>
      <w:bookmarkStart w:id="10949" w:name="_Toc53181879"/>
      <w:bookmarkStart w:id="10950" w:name="_Toc61127694"/>
      <w:bookmarkStart w:id="10951" w:name="_Toc67054708"/>
      <w:bookmarkStart w:id="10952" w:name="_Toc67061706"/>
      <w:bookmarkStart w:id="10953" w:name="_Toc74735224"/>
      <w:bookmarkStart w:id="10954" w:name="_Toc74753467"/>
      <w:bookmarkStart w:id="10955" w:name="_Toc76507726"/>
      <w:bookmarkStart w:id="10956" w:name="_Toc83109335"/>
      <w:bookmarkStart w:id="10957" w:name="_Toc89878148"/>
      <w:bookmarkStart w:id="10958" w:name="_Toc98709999"/>
      <w:bookmarkStart w:id="10959" w:name="_Toc105691814"/>
      <w:bookmarkStart w:id="10960" w:name="_Toc105694128"/>
      <w:bookmarkStart w:id="10961" w:name="_Toc123139464"/>
      <w:bookmarkStart w:id="10962" w:name="_Toc124166264"/>
      <w:bookmarkStart w:id="10963" w:name="_Toc130923137"/>
      <w:bookmarkStart w:id="10964" w:name="_Toc137303549"/>
      <w:bookmarkStart w:id="10965" w:name="_Toc138889773"/>
      <w:bookmarkStart w:id="10966" w:name="_Toc145111585"/>
      <w:bookmarkStart w:id="10967" w:name="_Toc155265561"/>
      <w:bookmarkStart w:id="10968" w:name="_Toc161853136"/>
      <w:r w:rsidRPr="00090C64">
        <w:rPr>
          <w:lang w:eastAsia="sv-SE"/>
        </w:rPr>
        <w:t>7.8.4.1</w:t>
      </w:r>
      <w:r w:rsidRPr="00090C64">
        <w:rPr>
          <w:lang w:eastAsia="sv-SE"/>
        </w:rPr>
        <w:tab/>
        <w:t>Initial conditions</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969" w:name="_Toc21125295"/>
      <w:bookmarkStart w:id="10970" w:name="_Toc29768285"/>
      <w:bookmarkStart w:id="10971" w:name="_Toc36044727"/>
      <w:bookmarkStart w:id="10972" w:name="_Toc37230632"/>
      <w:bookmarkStart w:id="10973" w:name="_Toc45907775"/>
      <w:bookmarkStart w:id="10974" w:name="_Toc53181880"/>
      <w:bookmarkStart w:id="10975" w:name="_Toc61127695"/>
      <w:bookmarkStart w:id="10976" w:name="_Toc67054709"/>
      <w:bookmarkStart w:id="10977" w:name="_Toc67061707"/>
      <w:bookmarkStart w:id="10978" w:name="_Toc74735225"/>
      <w:bookmarkStart w:id="10979" w:name="_Toc74753468"/>
      <w:bookmarkStart w:id="10980" w:name="_Toc76507727"/>
      <w:bookmarkStart w:id="10981" w:name="_Toc83109336"/>
      <w:bookmarkStart w:id="10982" w:name="_Toc89878149"/>
      <w:bookmarkStart w:id="10983" w:name="_Toc98710000"/>
      <w:bookmarkStart w:id="10984" w:name="_Toc105691815"/>
      <w:bookmarkStart w:id="10985" w:name="_Toc105694129"/>
      <w:bookmarkStart w:id="10986" w:name="_Toc123139465"/>
      <w:bookmarkStart w:id="10987" w:name="_Toc124166265"/>
      <w:bookmarkStart w:id="10988" w:name="_Toc130923138"/>
      <w:bookmarkStart w:id="10989" w:name="_Toc137303550"/>
      <w:bookmarkStart w:id="10990" w:name="_Toc138889774"/>
      <w:bookmarkStart w:id="10991" w:name="_Toc145111586"/>
      <w:bookmarkStart w:id="10992" w:name="_Toc155265562"/>
      <w:bookmarkStart w:id="10993" w:name="_Toc161853137"/>
      <w:r w:rsidRPr="00090C64">
        <w:rPr>
          <w:lang w:eastAsia="sv-SE"/>
        </w:rPr>
        <w:t>7.8.4.2</w:t>
      </w:r>
      <w:r w:rsidRPr="00090C64">
        <w:rPr>
          <w:lang w:eastAsia="sv-SE"/>
        </w:rPr>
        <w:tab/>
        <w:t>Procedure</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6A94D7A8" w14:textId="77777777" w:rsidR="00D57C09" w:rsidRPr="00090C64" w:rsidRDefault="00D57C09" w:rsidP="00D57C09">
      <w:pPr>
        <w:pStyle w:val="Heading5"/>
        <w:tabs>
          <w:tab w:val="left" w:pos="6237"/>
        </w:tabs>
      </w:pPr>
      <w:bookmarkStart w:id="10994" w:name="_Toc21125296"/>
      <w:bookmarkStart w:id="10995" w:name="_Toc29768286"/>
      <w:bookmarkStart w:id="10996" w:name="_Toc36044728"/>
      <w:bookmarkStart w:id="10997" w:name="_Toc37230633"/>
      <w:bookmarkStart w:id="10998" w:name="_Toc45907776"/>
      <w:bookmarkStart w:id="10999" w:name="_Toc53181881"/>
      <w:bookmarkStart w:id="11000" w:name="_Toc61127696"/>
      <w:bookmarkStart w:id="11001" w:name="_Toc67054710"/>
      <w:bookmarkStart w:id="11002" w:name="_Toc67061708"/>
      <w:bookmarkStart w:id="11003" w:name="_Toc74735226"/>
      <w:bookmarkStart w:id="11004" w:name="_Toc74753469"/>
      <w:bookmarkStart w:id="11005" w:name="_Toc76507728"/>
      <w:bookmarkStart w:id="11006" w:name="_Toc83109337"/>
      <w:bookmarkStart w:id="11007" w:name="_Toc89878150"/>
      <w:bookmarkStart w:id="11008" w:name="_Toc98710001"/>
      <w:bookmarkStart w:id="11009" w:name="_Toc105691816"/>
      <w:bookmarkStart w:id="11010" w:name="_Toc105694130"/>
      <w:bookmarkStart w:id="11011" w:name="_Toc123139466"/>
      <w:bookmarkStart w:id="11012" w:name="_Toc124166266"/>
      <w:bookmarkStart w:id="11013" w:name="_Toc130923139"/>
      <w:bookmarkStart w:id="11014" w:name="_Toc137303551"/>
      <w:bookmarkStart w:id="11015" w:name="_Toc138889775"/>
      <w:bookmarkStart w:id="11016" w:name="_Toc145111587"/>
      <w:bookmarkStart w:id="11017" w:name="_Toc155265563"/>
      <w:bookmarkStart w:id="11018" w:name="_Toc161853138"/>
      <w:r w:rsidRPr="00090C64">
        <w:t>7.8.4.2.1</w:t>
      </w:r>
      <w:r w:rsidRPr="00090C64">
        <w:tab/>
        <w:t>General procedure</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019" w:name="_Toc21125297"/>
      <w:bookmarkStart w:id="11020" w:name="_Toc29768287"/>
      <w:bookmarkStart w:id="11021" w:name="_Toc36044729"/>
      <w:bookmarkStart w:id="11022" w:name="_Toc37230634"/>
      <w:bookmarkStart w:id="11023" w:name="_Toc45907777"/>
      <w:bookmarkStart w:id="11024" w:name="_Toc53181882"/>
      <w:bookmarkStart w:id="11025" w:name="_Toc61127697"/>
      <w:bookmarkStart w:id="11026" w:name="_Toc67054711"/>
      <w:bookmarkStart w:id="11027" w:name="_Toc67061709"/>
      <w:bookmarkStart w:id="11028" w:name="_Toc74735227"/>
      <w:bookmarkStart w:id="11029" w:name="_Toc74753470"/>
      <w:bookmarkStart w:id="11030" w:name="_Toc76507729"/>
      <w:bookmarkStart w:id="11031" w:name="_Toc83109338"/>
      <w:bookmarkStart w:id="11032" w:name="_Toc89878151"/>
      <w:bookmarkStart w:id="11033" w:name="_Toc98710002"/>
      <w:bookmarkStart w:id="11034" w:name="_Toc105691817"/>
      <w:bookmarkStart w:id="11035" w:name="_Toc105694131"/>
      <w:bookmarkStart w:id="11036" w:name="_Toc123139467"/>
      <w:bookmarkStart w:id="11037" w:name="_Toc124166267"/>
      <w:bookmarkStart w:id="11038" w:name="_Toc130923140"/>
      <w:bookmarkStart w:id="11039" w:name="_Toc137303552"/>
      <w:bookmarkStart w:id="11040" w:name="_Toc138889776"/>
      <w:bookmarkStart w:id="11041" w:name="_Toc145111588"/>
      <w:bookmarkStart w:id="11042" w:name="_Toc155265564"/>
      <w:bookmarkStart w:id="11043" w:name="_Toc161853139"/>
      <w:r w:rsidRPr="00090C64">
        <w:t>7.8.4.2.2</w:t>
      </w:r>
      <w:r w:rsidRPr="00090C64">
        <w:tab/>
        <w:t>MSR operation</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044" w:name="_Toc21125298"/>
      <w:bookmarkStart w:id="11045" w:name="_Toc29768288"/>
      <w:bookmarkStart w:id="11046" w:name="_Toc36044730"/>
      <w:bookmarkStart w:id="11047" w:name="_Toc37230635"/>
      <w:bookmarkStart w:id="11048" w:name="_Toc45907778"/>
      <w:bookmarkStart w:id="11049" w:name="_Toc53181883"/>
      <w:bookmarkStart w:id="11050" w:name="_Toc61127698"/>
      <w:bookmarkStart w:id="11051" w:name="_Toc67054712"/>
      <w:bookmarkStart w:id="11052" w:name="_Toc67061710"/>
      <w:bookmarkStart w:id="11053" w:name="_Toc74735228"/>
      <w:bookmarkStart w:id="11054" w:name="_Toc74753471"/>
      <w:bookmarkStart w:id="11055" w:name="_Toc76507730"/>
      <w:bookmarkStart w:id="11056" w:name="_Toc83109339"/>
      <w:bookmarkStart w:id="11057" w:name="_Toc89878152"/>
      <w:bookmarkStart w:id="11058" w:name="_Toc98710003"/>
      <w:bookmarkStart w:id="11059" w:name="_Toc105691818"/>
      <w:bookmarkStart w:id="11060" w:name="_Toc105694132"/>
      <w:bookmarkStart w:id="11061" w:name="_Toc123139468"/>
      <w:bookmarkStart w:id="11062" w:name="_Toc124166268"/>
      <w:bookmarkStart w:id="11063" w:name="_Toc130923141"/>
      <w:bookmarkStart w:id="11064" w:name="_Toc137303553"/>
      <w:bookmarkStart w:id="11065" w:name="_Toc138889777"/>
      <w:bookmarkStart w:id="11066" w:name="_Toc145111589"/>
      <w:bookmarkStart w:id="11067" w:name="_Toc155265565"/>
      <w:bookmarkStart w:id="11068" w:name="_Toc161853140"/>
      <w:r w:rsidRPr="00090C64">
        <w:t>7.8.4.2.3</w:t>
      </w:r>
      <w:r w:rsidRPr="00090C64">
        <w:tab/>
        <w:t>Single RAT UTRA FDD operation</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069" w:name="_Toc21125299"/>
      <w:bookmarkStart w:id="11070" w:name="_Toc29768289"/>
      <w:bookmarkStart w:id="11071" w:name="_Toc36044731"/>
      <w:bookmarkStart w:id="11072" w:name="_Toc37230636"/>
      <w:bookmarkStart w:id="11073" w:name="_Toc45907779"/>
      <w:bookmarkStart w:id="11074" w:name="_Toc53181884"/>
      <w:bookmarkStart w:id="11075" w:name="_Toc61127699"/>
      <w:bookmarkStart w:id="11076" w:name="_Toc67054713"/>
      <w:bookmarkStart w:id="11077" w:name="_Toc67061711"/>
      <w:bookmarkStart w:id="11078" w:name="_Toc74735229"/>
      <w:bookmarkStart w:id="11079" w:name="_Toc74753472"/>
      <w:bookmarkStart w:id="11080" w:name="_Toc76507731"/>
      <w:bookmarkStart w:id="11081" w:name="_Toc83109340"/>
      <w:bookmarkStart w:id="11082" w:name="_Toc89878153"/>
      <w:bookmarkStart w:id="11083" w:name="_Toc98710004"/>
      <w:bookmarkStart w:id="11084" w:name="_Toc105691819"/>
      <w:bookmarkStart w:id="11085" w:name="_Toc105694133"/>
      <w:bookmarkStart w:id="11086" w:name="_Toc123139469"/>
      <w:bookmarkStart w:id="11087" w:name="_Toc124166269"/>
      <w:bookmarkStart w:id="11088" w:name="_Toc130923142"/>
      <w:bookmarkStart w:id="11089" w:name="_Toc137303554"/>
      <w:bookmarkStart w:id="11090" w:name="_Toc138889778"/>
      <w:bookmarkStart w:id="11091" w:name="_Toc145111590"/>
      <w:bookmarkStart w:id="11092" w:name="_Toc155265566"/>
      <w:bookmarkStart w:id="11093" w:name="_Toc161853141"/>
      <w:r w:rsidRPr="00090C64">
        <w:t>7.8.4.2.4</w:t>
      </w:r>
      <w:r w:rsidRPr="00090C64">
        <w:tab/>
        <w:t>Single RAT E-UTRA operation</w:t>
      </w:r>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094" w:name="_Toc21125300"/>
      <w:bookmarkStart w:id="11095" w:name="_Toc29768290"/>
      <w:bookmarkStart w:id="11096" w:name="_Toc36044732"/>
      <w:bookmarkStart w:id="11097" w:name="_Toc37230637"/>
      <w:bookmarkStart w:id="11098" w:name="_Toc45907780"/>
      <w:bookmarkStart w:id="11099" w:name="_Toc53181885"/>
      <w:bookmarkStart w:id="11100" w:name="_Toc61127700"/>
      <w:bookmarkStart w:id="11101" w:name="_Toc67054714"/>
      <w:bookmarkStart w:id="11102" w:name="_Toc67061712"/>
      <w:bookmarkStart w:id="11103" w:name="_Toc74735230"/>
      <w:bookmarkStart w:id="11104" w:name="_Toc74753473"/>
      <w:bookmarkStart w:id="11105" w:name="_Toc76507732"/>
      <w:bookmarkStart w:id="11106" w:name="_Toc83109341"/>
      <w:bookmarkStart w:id="11107" w:name="_Toc89878154"/>
      <w:bookmarkStart w:id="11108" w:name="_Toc98710005"/>
      <w:bookmarkStart w:id="11109" w:name="_Toc105691820"/>
      <w:bookmarkStart w:id="11110" w:name="_Toc105694134"/>
      <w:bookmarkStart w:id="11111" w:name="_Toc123139470"/>
      <w:bookmarkStart w:id="11112" w:name="_Toc124166270"/>
      <w:bookmarkStart w:id="11113" w:name="_Toc130923143"/>
      <w:bookmarkStart w:id="11114" w:name="_Toc137303555"/>
      <w:bookmarkStart w:id="11115" w:name="_Toc138889779"/>
      <w:bookmarkStart w:id="11116" w:name="_Toc145111591"/>
      <w:bookmarkStart w:id="11117" w:name="_Toc155265567"/>
      <w:bookmarkStart w:id="11118" w:name="_Toc161853142"/>
      <w:r w:rsidRPr="00090C64">
        <w:rPr>
          <w:lang w:eastAsia="sv-SE"/>
        </w:rPr>
        <w:t>7.8</w:t>
      </w:r>
      <w:r w:rsidRPr="00090C64">
        <w:rPr>
          <w:lang w:eastAsia="zh-CN"/>
        </w:rPr>
        <w:t>.</w:t>
      </w:r>
      <w:r w:rsidRPr="00090C64">
        <w:rPr>
          <w:lang w:eastAsia="sv-SE"/>
        </w:rPr>
        <w:t>5</w:t>
      </w:r>
      <w:r w:rsidRPr="00090C64">
        <w:rPr>
          <w:lang w:eastAsia="sv-SE"/>
        </w:rPr>
        <w:tab/>
        <w:t>Test Requirement</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0A8CC0EB" w14:textId="77777777" w:rsidR="00D57C09" w:rsidRPr="00090C64" w:rsidRDefault="00D57C09" w:rsidP="00D57C09">
      <w:pPr>
        <w:pStyle w:val="Heading4"/>
      </w:pPr>
      <w:bookmarkStart w:id="11119" w:name="_Toc21125301"/>
      <w:bookmarkStart w:id="11120" w:name="_Toc29768291"/>
      <w:bookmarkStart w:id="11121" w:name="_Toc36044733"/>
      <w:bookmarkStart w:id="11122" w:name="_Toc37230638"/>
      <w:bookmarkStart w:id="11123" w:name="_Toc45907781"/>
      <w:bookmarkStart w:id="11124" w:name="_Toc53181886"/>
      <w:bookmarkStart w:id="11125" w:name="_Toc61127701"/>
      <w:bookmarkStart w:id="11126" w:name="_Toc67054715"/>
      <w:bookmarkStart w:id="11127" w:name="_Toc67061713"/>
      <w:bookmarkStart w:id="11128" w:name="_Toc74735231"/>
      <w:bookmarkStart w:id="11129" w:name="_Toc74753474"/>
      <w:bookmarkStart w:id="11130" w:name="_Toc76507733"/>
      <w:bookmarkStart w:id="11131" w:name="_Toc83109342"/>
      <w:bookmarkStart w:id="11132" w:name="_Toc89878155"/>
      <w:bookmarkStart w:id="11133" w:name="_Toc98710006"/>
      <w:bookmarkStart w:id="11134" w:name="_Toc105691821"/>
      <w:bookmarkStart w:id="11135" w:name="_Toc105694135"/>
      <w:bookmarkStart w:id="11136" w:name="_Toc123139471"/>
      <w:bookmarkStart w:id="11137" w:name="_Toc124166271"/>
      <w:bookmarkStart w:id="11138" w:name="_Toc130923144"/>
      <w:bookmarkStart w:id="11139" w:name="_Toc137303556"/>
      <w:bookmarkStart w:id="11140" w:name="_Toc138889780"/>
      <w:bookmarkStart w:id="11141" w:name="_Toc145111592"/>
      <w:bookmarkStart w:id="11142" w:name="_Toc155265568"/>
      <w:bookmarkStart w:id="11143" w:name="_Toc161853143"/>
      <w:r w:rsidRPr="00090C64">
        <w:t>7.8.5.1</w:t>
      </w:r>
      <w:r w:rsidRPr="00090C64">
        <w:tab/>
        <w:t>MSR operation</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54D19D0F" w14:textId="77777777" w:rsidR="00D57C09" w:rsidRPr="00090C64" w:rsidRDefault="00D57C09" w:rsidP="00D57C09">
      <w:pPr>
        <w:pStyle w:val="Heading5"/>
      </w:pPr>
      <w:bookmarkStart w:id="11144" w:name="_Toc21125302"/>
      <w:bookmarkStart w:id="11145" w:name="_Toc29768292"/>
      <w:bookmarkStart w:id="11146" w:name="_Toc36044734"/>
      <w:bookmarkStart w:id="11147" w:name="_Toc37230639"/>
      <w:bookmarkStart w:id="11148" w:name="_Toc45907782"/>
      <w:bookmarkStart w:id="11149" w:name="_Toc53181887"/>
      <w:bookmarkStart w:id="11150" w:name="_Toc61127702"/>
      <w:bookmarkStart w:id="11151" w:name="_Toc67054716"/>
      <w:bookmarkStart w:id="11152" w:name="_Toc67061714"/>
      <w:bookmarkStart w:id="11153" w:name="_Toc74735232"/>
      <w:bookmarkStart w:id="11154" w:name="_Toc74753475"/>
      <w:bookmarkStart w:id="11155" w:name="_Toc76507734"/>
      <w:bookmarkStart w:id="11156" w:name="_Toc83109343"/>
      <w:bookmarkStart w:id="11157" w:name="_Toc89878156"/>
      <w:bookmarkStart w:id="11158" w:name="_Toc98710007"/>
      <w:bookmarkStart w:id="11159" w:name="_Toc105691822"/>
      <w:bookmarkStart w:id="11160" w:name="_Toc105694136"/>
      <w:bookmarkStart w:id="11161" w:name="_Toc123139472"/>
      <w:bookmarkStart w:id="11162" w:name="_Toc124166272"/>
      <w:bookmarkStart w:id="11163" w:name="_Toc130923145"/>
      <w:bookmarkStart w:id="11164" w:name="_Toc137303557"/>
      <w:bookmarkStart w:id="11165" w:name="_Toc138889781"/>
      <w:bookmarkStart w:id="11166" w:name="_Toc145111593"/>
      <w:bookmarkStart w:id="11167" w:name="_Toc155265569"/>
      <w:bookmarkStart w:id="11168" w:name="_Toc161853144"/>
      <w:r w:rsidRPr="00090C64">
        <w:t>7.8.5.1.1</w:t>
      </w:r>
      <w:r w:rsidRPr="00090C64">
        <w:tab/>
        <w:t>General intermodulation test requirement</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169" w:name="_Toc21125303"/>
      <w:bookmarkStart w:id="11170" w:name="_Toc29768293"/>
      <w:bookmarkStart w:id="11171" w:name="_Toc36044735"/>
      <w:bookmarkStart w:id="11172" w:name="_Toc37230640"/>
      <w:bookmarkStart w:id="11173" w:name="_Toc45907783"/>
      <w:bookmarkStart w:id="11174" w:name="_Toc53181888"/>
      <w:bookmarkStart w:id="11175" w:name="_Toc61127703"/>
      <w:bookmarkStart w:id="11176" w:name="_Toc67054717"/>
      <w:bookmarkStart w:id="11177" w:name="_Toc67061715"/>
      <w:bookmarkStart w:id="11178" w:name="_Toc74735233"/>
      <w:bookmarkStart w:id="11179" w:name="_Toc74753476"/>
      <w:bookmarkStart w:id="11180" w:name="_Toc76507735"/>
      <w:bookmarkStart w:id="11181" w:name="_Toc83109344"/>
      <w:bookmarkStart w:id="11182" w:name="_Toc89878157"/>
      <w:bookmarkStart w:id="11183" w:name="_Toc98710008"/>
      <w:bookmarkStart w:id="11184" w:name="_Toc105691823"/>
      <w:bookmarkStart w:id="11185" w:name="_Toc105694137"/>
      <w:bookmarkStart w:id="11186" w:name="_Toc123139473"/>
      <w:bookmarkStart w:id="11187" w:name="_Toc124166273"/>
      <w:bookmarkStart w:id="11188" w:name="_Toc130923146"/>
      <w:bookmarkStart w:id="11189" w:name="_Toc137303558"/>
      <w:bookmarkStart w:id="11190" w:name="_Toc138889782"/>
      <w:bookmarkStart w:id="11191" w:name="_Toc145111594"/>
      <w:bookmarkStart w:id="11192" w:name="_Toc155265570"/>
      <w:bookmarkStart w:id="11193" w:name="_Toc161853145"/>
      <w:r w:rsidRPr="00090C64">
        <w:t>7.8.5.1.2</w:t>
      </w:r>
      <w:r w:rsidRPr="00090C64">
        <w:tab/>
        <w:t>General narrowband intermodulation test requirement</w:t>
      </w:r>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194" w:name="_Toc21125304"/>
      <w:bookmarkStart w:id="11195" w:name="_Toc29768294"/>
      <w:bookmarkStart w:id="11196" w:name="_Toc36044736"/>
      <w:bookmarkStart w:id="11197" w:name="_Toc37230641"/>
      <w:bookmarkStart w:id="11198" w:name="_Toc45907784"/>
      <w:bookmarkStart w:id="11199" w:name="_Toc53181889"/>
      <w:bookmarkStart w:id="11200" w:name="_Toc61127704"/>
      <w:bookmarkStart w:id="11201" w:name="_Toc67054718"/>
      <w:bookmarkStart w:id="11202" w:name="_Toc67061716"/>
      <w:bookmarkStart w:id="11203" w:name="_Toc74735234"/>
      <w:bookmarkStart w:id="11204" w:name="_Toc74753477"/>
      <w:bookmarkStart w:id="11205" w:name="_Toc76507736"/>
      <w:bookmarkStart w:id="11206" w:name="_Toc83109345"/>
      <w:bookmarkStart w:id="11207" w:name="_Toc89878158"/>
      <w:bookmarkStart w:id="11208" w:name="_Toc98710009"/>
      <w:bookmarkStart w:id="11209" w:name="_Toc105691824"/>
      <w:bookmarkStart w:id="11210" w:name="_Toc105694138"/>
      <w:bookmarkStart w:id="11211" w:name="_Toc123139474"/>
      <w:bookmarkStart w:id="11212" w:name="_Toc124166274"/>
      <w:bookmarkStart w:id="11213" w:name="_Toc130923147"/>
      <w:bookmarkStart w:id="11214" w:name="_Toc137303559"/>
      <w:bookmarkStart w:id="11215" w:name="_Toc138889783"/>
      <w:bookmarkStart w:id="11216" w:name="_Toc145111595"/>
      <w:bookmarkStart w:id="11217" w:name="_Toc155265571"/>
      <w:bookmarkStart w:id="11218" w:name="_Toc161853146"/>
      <w:r w:rsidRPr="00090C64">
        <w:t>7.8.5.2</w:t>
      </w:r>
      <w:r w:rsidRPr="00090C64">
        <w:tab/>
        <w:t>Single RAT UTRA operation</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219" w:name="_Toc21125305"/>
      <w:bookmarkStart w:id="11220" w:name="_Toc29768295"/>
      <w:bookmarkStart w:id="11221" w:name="_Toc36044737"/>
      <w:bookmarkStart w:id="11222" w:name="_Toc37230642"/>
      <w:bookmarkStart w:id="11223" w:name="_Toc45907785"/>
      <w:bookmarkStart w:id="11224" w:name="_Toc53181890"/>
      <w:bookmarkStart w:id="11225" w:name="_Toc61127705"/>
      <w:bookmarkStart w:id="11226" w:name="_Toc67054719"/>
      <w:bookmarkStart w:id="11227" w:name="_Toc67061717"/>
      <w:bookmarkStart w:id="11228" w:name="_Toc74735235"/>
      <w:bookmarkStart w:id="11229" w:name="_Toc74753478"/>
      <w:bookmarkStart w:id="11230" w:name="_Toc76507737"/>
      <w:bookmarkStart w:id="11231" w:name="_Toc83109346"/>
      <w:bookmarkStart w:id="11232" w:name="_Toc89878159"/>
      <w:bookmarkStart w:id="11233" w:name="_Toc98710010"/>
      <w:bookmarkStart w:id="11234" w:name="_Toc105691825"/>
      <w:bookmarkStart w:id="11235" w:name="_Toc105694139"/>
      <w:bookmarkStart w:id="11236" w:name="_Toc123139475"/>
      <w:bookmarkStart w:id="11237" w:name="_Toc124166275"/>
      <w:bookmarkStart w:id="11238" w:name="_Toc130923148"/>
      <w:bookmarkStart w:id="11239" w:name="_Toc137303560"/>
      <w:bookmarkStart w:id="11240" w:name="_Toc138889784"/>
      <w:bookmarkStart w:id="11241" w:name="_Toc145111596"/>
      <w:bookmarkStart w:id="11242" w:name="_Toc155265572"/>
      <w:bookmarkStart w:id="11243" w:name="_Toc161853147"/>
      <w:r w:rsidRPr="00090C64">
        <w:t>7.8.5.3</w:t>
      </w:r>
      <w:r w:rsidRPr="00090C64">
        <w:tab/>
        <w:t>Single RAT E- UTRA operation</w:t>
      </w:r>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244" w:name="_Toc21125306"/>
      <w:bookmarkStart w:id="11245" w:name="_Toc29768296"/>
      <w:bookmarkStart w:id="11246" w:name="_Toc36044738"/>
      <w:bookmarkStart w:id="11247" w:name="_Toc37230643"/>
      <w:bookmarkStart w:id="11248" w:name="_Toc45907786"/>
      <w:bookmarkStart w:id="11249" w:name="_Toc53181891"/>
      <w:bookmarkStart w:id="11250" w:name="_Toc61127706"/>
      <w:bookmarkStart w:id="11251" w:name="_Toc67054720"/>
      <w:bookmarkStart w:id="11252" w:name="_Toc67061718"/>
      <w:bookmarkStart w:id="11253" w:name="_Toc74735236"/>
      <w:bookmarkStart w:id="11254" w:name="_Toc74753479"/>
      <w:bookmarkStart w:id="11255" w:name="_Toc76507738"/>
      <w:bookmarkStart w:id="11256" w:name="_Toc83109347"/>
      <w:bookmarkStart w:id="11257" w:name="_Toc89878160"/>
      <w:bookmarkStart w:id="11258" w:name="_Toc98710011"/>
      <w:bookmarkStart w:id="11259" w:name="_Toc105691826"/>
      <w:bookmarkStart w:id="11260" w:name="_Toc105694140"/>
      <w:bookmarkStart w:id="11261" w:name="_Toc123139476"/>
      <w:bookmarkStart w:id="11262" w:name="_Toc124166276"/>
      <w:bookmarkStart w:id="11263" w:name="_Toc130923149"/>
      <w:bookmarkStart w:id="11264" w:name="_Toc137303561"/>
      <w:bookmarkStart w:id="11265" w:name="_Toc138889785"/>
      <w:bookmarkStart w:id="11266" w:name="_Toc145111597"/>
      <w:bookmarkStart w:id="11267" w:name="_Toc155265573"/>
      <w:bookmarkStart w:id="11268" w:name="_Toc161853148"/>
      <w:r w:rsidRPr="00090C64">
        <w:t>7.9</w:t>
      </w:r>
      <w:r w:rsidRPr="00090C64">
        <w:tab/>
        <w:t>OTA In-channel selectivity</w:t>
      </w:r>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02127490" w14:textId="77777777" w:rsidR="00D57C09" w:rsidRPr="00090C64" w:rsidRDefault="00D57C09" w:rsidP="00D57C09">
      <w:pPr>
        <w:pStyle w:val="Heading3"/>
        <w:rPr>
          <w:lang w:eastAsia="sv-SE"/>
        </w:rPr>
      </w:pPr>
      <w:bookmarkStart w:id="11269" w:name="_Toc21125307"/>
      <w:bookmarkStart w:id="11270" w:name="_Toc29768297"/>
      <w:bookmarkStart w:id="11271" w:name="_Toc36044739"/>
      <w:bookmarkStart w:id="11272" w:name="_Toc37230644"/>
      <w:bookmarkStart w:id="11273" w:name="_Toc45907787"/>
      <w:bookmarkStart w:id="11274" w:name="_Toc53181892"/>
      <w:bookmarkStart w:id="11275" w:name="_Toc61127707"/>
      <w:bookmarkStart w:id="11276" w:name="_Toc67054721"/>
      <w:bookmarkStart w:id="11277" w:name="_Toc67061719"/>
      <w:bookmarkStart w:id="11278" w:name="_Toc74735237"/>
      <w:bookmarkStart w:id="11279" w:name="_Toc74753480"/>
      <w:bookmarkStart w:id="11280" w:name="_Toc76507739"/>
      <w:bookmarkStart w:id="11281" w:name="_Toc83109348"/>
      <w:bookmarkStart w:id="11282" w:name="_Toc89878161"/>
      <w:bookmarkStart w:id="11283" w:name="_Toc98710012"/>
      <w:bookmarkStart w:id="11284" w:name="_Toc105691827"/>
      <w:bookmarkStart w:id="11285" w:name="_Toc105694141"/>
      <w:bookmarkStart w:id="11286" w:name="_Toc123139477"/>
      <w:bookmarkStart w:id="11287" w:name="_Toc124166277"/>
      <w:bookmarkStart w:id="11288" w:name="_Toc130923150"/>
      <w:bookmarkStart w:id="11289" w:name="_Toc137303562"/>
      <w:bookmarkStart w:id="11290" w:name="_Toc138889786"/>
      <w:bookmarkStart w:id="11291" w:name="_Toc145111598"/>
      <w:bookmarkStart w:id="11292" w:name="_Toc155265574"/>
      <w:bookmarkStart w:id="11293" w:name="_Toc161853149"/>
      <w:r w:rsidRPr="00090C64">
        <w:rPr>
          <w:lang w:eastAsia="sv-SE"/>
        </w:rPr>
        <w:t>7.9.1</w:t>
      </w:r>
      <w:r w:rsidRPr="00090C64">
        <w:rPr>
          <w:lang w:eastAsia="sv-SE"/>
        </w:rPr>
        <w:tab/>
        <w:t>Definition and applicability</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294" w:name="_Toc21125308"/>
      <w:bookmarkStart w:id="11295" w:name="_Toc29768298"/>
      <w:bookmarkStart w:id="11296" w:name="_Toc36044740"/>
      <w:bookmarkStart w:id="11297" w:name="_Toc37230645"/>
      <w:bookmarkStart w:id="11298" w:name="_Toc45907788"/>
      <w:bookmarkStart w:id="11299" w:name="_Toc53181893"/>
      <w:bookmarkStart w:id="11300" w:name="_Toc61127708"/>
      <w:bookmarkStart w:id="11301" w:name="_Toc67054722"/>
      <w:bookmarkStart w:id="11302" w:name="_Toc67061720"/>
      <w:bookmarkStart w:id="11303" w:name="_Toc74735238"/>
      <w:bookmarkStart w:id="11304" w:name="_Toc74753481"/>
      <w:bookmarkStart w:id="11305" w:name="_Toc76507740"/>
      <w:bookmarkStart w:id="11306" w:name="_Toc83109349"/>
      <w:bookmarkStart w:id="11307" w:name="_Toc89878162"/>
      <w:bookmarkStart w:id="11308" w:name="_Toc98710013"/>
      <w:bookmarkStart w:id="11309" w:name="_Toc105691828"/>
      <w:bookmarkStart w:id="11310" w:name="_Toc105694142"/>
      <w:bookmarkStart w:id="11311" w:name="_Toc123139478"/>
      <w:bookmarkStart w:id="11312" w:name="_Toc124166278"/>
      <w:bookmarkStart w:id="11313" w:name="_Toc130923151"/>
      <w:bookmarkStart w:id="11314" w:name="_Toc137303563"/>
      <w:bookmarkStart w:id="11315" w:name="_Toc138889787"/>
      <w:bookmarkStart w:id="11316" w:name="_Toc145111599"/>
      <w:bookmarkStart w:id="11317" w:name="_Toc155265575"/>
      <w:bookmarkStart w:id="11318" w:name="_Toc161853150"/>
      <w:r w:rsidRPr="00090C64">
        <w:rPr>
          <w:lang w:eastAsia="sv-SE"/>
        </w:rPr>
        <w:t>7.9.2</w:t>
      </w:r>
      <w:r w:rsidRPr="00090C64">
        <w:rPr>
          <w:lang w:eastAsia="sv-SE"/>
        </w:rPr>
        <w:tab/>
        <w:t>Minimum Requirement</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319" w:name="_Toc21125309"/>
      <w:bookmarkStart w:id="11320" w:name="_Toc29768299"/>
      <w:bookmarkStart w:id="11321" w:name="_Toc36044741"/>
      <w:bookmarkStart w:id="11322" w:name="_Toc37230646"/>
      <w:bookmarkStart w:id="11323" w:name="_Toc45907789"/>
      <w:bookmarkStart w:id="11324" w:name="_Toc53181894"/>
      <w:bookmarkStart w:id="11325" w:name="_Toc61127709"/>
      <w:bookmarkStart w:id="11326" w:name="_Toc67054723"/>
      <w:bookmarkStart w:id="11327" w:name="_Toc67061721"/>
      <w:bookmarkStart w:id="11328" w:name="_Toc74735239"/>
      <w:bookmarkStart w:id="11329" w:name="_Toc74753482"/>
      <w:bookmarkStart w:id="11330" w:name="_Toc76507741"/>
      <w:bookmarkStart w:id="11331" w:name="_Toc83109350"/>
      <w:bookmarkStart w:id="11332" w:name="_Toc89878163"/>
      <w:bookmarkStart w:id="11333" w:name="_Toc98710014"/>
      <w:bookmarkStart w:id="11334" w:name="_Toc105691829"/>
      <w:bookmarkStart w:id="11335" w:name="_Toc105694143"/>
      <w:bookmarkStart w:id="11336" w:name="_Toc123139479"/>
      <w:bookmarkStart w:id="11337" w:name="_Toc124166279"/>
      <w:bookmarkStart w:id="11338" w:name="_Toc130923152"/>
      <w:bookmarkStart w:id="11339" w:name="_Toc137303564"/>
      <w:bookmarkStart w:id="11340" w:name="_Toc138889788"/>
      <w:bookmarkStart w:id="11341" w:name="_Toc145111600"/>
      <w:bookmarkStart w:id="11342" w:name="_Toc155265576"/>
      <w:bookmarkStart w:id="11343" w:name="_Toc161853151"/>
      <w:r w:rsidRPr="00090C64">
        <w:rPr>
          <w:lang w:eastAsia="sv-SE"/>
        </w:rPr>
        <w:t>7.9.3</w:t>
      </w:r>
      <w:r w:rsidRPr="00090C64">
        <w:rPr>
          <w:lang w:eastAsia="sv-SE"/>
        </w:rPr>
        <w:tab/>
        <w:t>Test purpose</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344" w:name="_Toc21125310"/>
      <w:bookmarkStart w:id="11345" w:name="_Toc29768300"/>
      <w:bookmarkStart w:id="11346" w:name="_Toc36044742"/>
      <w:bookmarkStart w:id="11347" w:name="_Toc37230647"/>
      <w:bookmarkStart w:id="11348" w:name="_Toc45907790"/>
      <w:bookmarkStart w:id="11349" w:name="_Toc53181895"/>
      <w:bookmarkStart w:id="11350" w:name="_Toc61127710"/>
      <w:bookmarkStart w:id="11351" w:name="_Toc67054724"/>
      <w:bookmarkStart w:id="11352" w:name="_Toc67061722"/>
      <w:bookmarkStart w:id="11353" w:name="_Toc74735240"/>
      <w:bookmarkStart w:id="11354" w:name="_Toc74753483"/>
      <w:bookmarkStart w:id="11355" w:name="_Toc76507742"/>
      <w:bookmarkStart w:id="11356" w:name="_Toc83109351"/>
      <w:bookmarkStart w:id="11357" w:name="_Toc89878164"/>
      <w:bookmarkStart w:id="11358" w:name="_Toc98710015"/>
      <w:bookmarkStart w:id="11359" w:name="_Toc105691830"/>
      <w:bookmarkStart w:id="11360" w:name="_Toc105694144"/>
      <w:bookmarkStart w:id="11361" w:name="_Toc123139480"/>
      <w:bookmarkStart w:id="11362" w:name="_Toc124166280"/>
      <w:bookmarkStart w:id="11363" w:name="_Toc130923153"/>
      <w:bookmarkStart w:id="11364" w:name="_Toc137303565"/>
      <w:bookmarkStart w:id="11365" w:name="_Toc138889789"/>
      <w:bookmarkStart w:id="11366" w:name="_Toc145111601"/>
      <w:bookmarkStart w:id="11367" w:name="_Toc155265577"/>
      <w:bookmarkStart w:id="11368" w:name="_Toc161853152"/>
      <w:r w:rsidRPr="00090C64">
        <w:rPr>
          <w:lang w:eastAsia="sv-SE"/>
        </w:rPr>
        <w:t>7.9</w:t>
      </w:r>
      <w:r w:rsidRPr="00090C64">
        <w:rPr>
          <w:lang w:eastAsia="zh-CN"/>
        </w:rPr>
        <w:t>.</w:t>
      </w:r>
      <w:r w:rsidRPr="00090C64">
        <w:rPr>
          <w:lang w:eastAsia="sv-SE"/>
        </w:rPr>
        <w:t>4</w:t>
      </w:r>
      <w:r w:rsidRPr="00090C64">
        <w:rPr>
          <w:lang w:eastAsia="sv-SE"/>
        </w:rPr>
        <w:tab/>
        <w:t>Method of test</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
    <w:p w14:paraId="76A5DEBB" w14:textId="77777777" w:rsidR="00D57C09" w:rsidRPr="00090C64" w:rsidRDefault="00D57C09" w:rsidP="00D57C09">
      <w:pPr>
        <w:pStyle w:val="Heading4"/>
        <w:rPr>
          <w:lang w:eastAsia="sv-SE"/>
        </w:rPr>
      </w:pPr>
      <w:bookmarkStart w:id="11369" w:name="_Toc21125311"/>
      <w:bookmarkStart w:id="11370" w:name="_Toc29768301"/>
      <w:bookmarkStart w:id="11371" w:name="_Toc36044743"/>
      <w:bookmarkStart w:id="11372" w:name="_Toc37230648"/>
      <w:bookmarkStart w:id="11373" w:name="_Toc45907791"/>
      <w:bookmarkStart w:id="11374" w:name="_Toc53181896"/>
      <w:bookmarkStart w:id="11375" w:name="_Toc61127711"/>
      <w:bookmarkStart w:id="11376" w:name="_Toc67054725"/>
      <w:bookmarkStart w:id="11377" w:name="_Toc67061723"/>
      <w:bookmarkStart w:id="11378" w:name="_Toc74735241"/>
      <w:bookmarkStart w:id="11379" w:name="_Toc74753484"/>
      <w:bookmarkStart w:id="11380" w:name="_Toc76507743"/>
      <w:bookmarkStart w:id="11381" w:name="_Toc83109352"/>
      <w:bookmarkStart w:id="11382" w:name="_Toc89878165"/>
      <w:bookmarkStart w:id="11383" w:name="_Toc98710016"/>
      <w:bookmarkStart w:id="11384" w:name="_Toc105691831"/>
      <w:bookmarkStart w:id="11385" w:name="_Toc105694145"/>
      <w:bookmarkStart w:id="11386" w:name="_Toc123139481"/>
      <w:bookmarkStart w:id="11387" w:name="_Toc124166281"/>
      <w:bookmarkStart w:id="11388" w:name="_Toc130923154"/>
      <w:bookmarkStart w:id="11389" w:name="_Toc137303566"/>
      <w:bookmarkStart w:id="11390" w:name="_Toc138889790"/>
      <w:bookmarkStart w:id="11391" w:name="_Toc145111602"/>
      <w:bookmarkStart w:id="11392" w:name="_Toc155265578"/>
      <w:bookmarkStart w:id="11393" w:name="_Toc161853153"/>
      <w:r w:rsidRPr="00090C64">
        <w:rPr>
          <w:lang w:eastAsia="sv-SE"/>
        </w:rPr>
        <w:t>7.9.4.1</w:t>
      </w:r>
      <w:r w:rsidRPr="00090C64">
        <w:rPr>
          <w:lang w:eastAsia="sv-SE"/>
        </w:rPr>
        <w:tab/>
        <w:t>Initial conditions</w:t>
      </w:r>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394" w:name="_Toc21125312"/>
      <w:bookmarkStart w:id="11395" w:name="_Toc29768302"/>
      <w:bookmarkStart w:id="11396" w:name="_Toc36044744"/>
      <w:bookmarkStart w:id="11397" w:name="_Toc37230649"/>
      <w:bookmarkStart w:id="11398" w:name="_Toc45907792"/>
      <w:bookmarkStart w:id="11399" w:name="_Toc53181897"/>
      <w:bookmarkStart w:id="11400" w:name="_Toc61127712"/>
      <w:bookmarkStart w:id="11401" w:name="_Toc67054726"/>
      <w:bookmarkStart w:id="11402" w:name="_Toc67061724"/>
      <w:bookmarkStart w:id="11403" w:name="_Toc74735242"/>
      <w:bookmarkStart w:id="11404" w:name="_Toc74753485"/>
      <w:bookmarkStart w:id="11405" w:name="_Toc76507744"/>
      <w:bookmarkStart w:id="11406" w:name="_Toc83109353"/>
      <w:bookmarkStart w:id="11407" w:name="_Toc89878166"/>
      <w:bookmarkStart w:id="11408" w:name="_Toc98710017"/>
      <w:bookmarkStart w:id="11409" w:name="_Toc105691832"/>
      <w:bookmarkStart w:id="11410" w:name="_Toc105694146"/>
      <w:bookmarkStart w:id="11411" w:name="_Toc123139482"/>
      <w:bookmarkStart w:id="11412" w:name="_Toc124166282"/>
      <w:bookmarkStart w:id="11413" w:name="_Toc130923155"/>
      <w:bookmarkStart w:id="11414" w:name="_Toc137303567"/>
      <w:bookmarkStart w:id="11415" w:name="_Toc138889791"/>
      <w:bookmarkStart w:id="11416" w:name="_Toc145111603"/>
      <w:bookmarkStart w:id="11417" w:name="_Toc155265579"/>
      <w:bookmarkStart w:id="11418" w:name="_Toc161853154"/>
      <w:r w:rsidRPr="00090C64">
        <w:rPr>
          <w:lang w:eastAsia="sv-SE"/>
        </w:rPr>
        <w:t>7.9.4.2</w:t>
      </w:r>
      <w:r w:rsidRPr="00090C64">
        <w:rPr>
          <w:lang w:eastAsia="sv-SE"/>
        </w:rPr>
        <w:tab/>
        <w:t>Procedure</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419" w:name="_Toc21125313"/>
      <w:bookmarkStart w:id="11420" w:name="_Toc29768303"/>
      <w:bookmarkStart w:id="11421" w:name="_Toc36044745"/>
      <w:bookmarkStart w:id="11422" w:name="_Toc37230650"/>
      <w:bookmarkStart w:id="11423" w:name="_Toc45907793"/>
      <w:bookmarkStart w:id="11424" w:name="_Toc53181898"/>
      <w:bookmarkStart w:id="11425" w:name="_Toc61127713"/>
      <w:bookmarkStart w:id="11426" w:name="_Toc67054727"/>
      <w:bookmarkStart w:id="11427" w:name="_Toc67061725"/>
      <w:bookmarkStart w:id="11428" w:name="_Toc74735243"/>
      <w:bookmarkStart w:id="11429" w:name="_Toc74753486"/>
      <w:bookmarkStart w:id="11430" w:name="_Toc76507745"/>
      <w:bookmarkStart w:id="11431" w:name="_Toc83109354"/>
      <w:bookmarkStart w:id="11432" w:name="_Toc89878167"/>
      <w:bookmarkStart w:id="11433" w:name="_Toc98710018"/>
      <w:bookmarkStart w:id="11434" w:name="_Toc105691833"/>
      <w:bookmarkStart w:id="11435" w:name="_Toc105694147"/>
      <w:bookmarkStart w:id="11436" w:name="_Toc123139483"/>
      <w:bookmarkStart w:id="11437" w:name="_Toc124166283"/>
      <w:bookmarkStart w:id="11438" w:name="_Toc130923156"/>
      <w:bookmarkStart w:id="11439" w:name="_Toc137303568"/>
      <w:bookmarkStart w:id="11440" w:name="_Toc138889792"/>
      <w:bookmarkStart w:id="11441" w:name="_Toc145111604"/>
      <w:bookmarkStart w:id="11442" w:name="_Toc155265580"/>
      <w:bookmarkStart w:id="11443" w:name="_Toc161853155"/>
      <w:r w:rsidRPr="00090C64">
        <w:rPr>
          <w:lang w:eastAsia="sv-SE"/>
        </w:rPr>
        <w:t>7.9</w:t>
      </w:r>
      <w:r w:rsidRPr="00090C64">
        <w:rPr>
          <w:lang w:eastAsia="zh-CN"/>
        </w:rPr>
        <w:t>.</w:t>
      </w:r>
      <w:r w:rsidRPr="00090C64">
        <w:rPr>
          <w:lang w:eastAsia="sv-SE"/>
        </w:rPr>
        <w:t>5</w:t>
      </w:r>
      <w:r w:rsidRPr="00090C64">
        <w:rPr>
          <w:lang w:eastAsia="sv-SE"/>
        </w:rPr>
        <w:tab/>
        <w:t>Test Requirement</w:t>
      </w:r>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p>
    <w:p w14:paraId="478C7BFE" w14:textId="77777777" w:rsidR="00D57C09" w:rsidRPr="00090C64" w:rsidRDefault="00D57C09" w:rsidP="00D57C09">
      <w:pPr>
        <w:pStyle w:val="Heading4"/>
        <w:rPr>
          <w:lang w:eastAsia="sv-SE"/>
        </w:rPr>
      </w:pPr>
      <w:bookmarkStart w:id="11444" w:name="_Hlk524094919"/>
      <w:bookmarkStart w:id="11445" w:name="_Toc21125314"/>
      <w:bookmarkStart w:id="11446" w:name="_Toc29768304"/>
      <w:bookmarkStart w:id="11447" w:name="_Toc36044746"/>
      <w:bookmarkStart w:id="11448" w:name="_Toc37230651"/>
      <w:bookmarkStart w:id="11449" w:name="_Toc45907794"/>
      <w:bookmarkStart w:id="11450" w:name="_Toc53181899"/>
      <w:bookmarkStart w:id="11451" w:name="_Toc61127714"/>
      <w:bookmarkStart w:id="11452" w:name="_Toc67054728"/>
      <w:bookmarkStart w:id="11453" w:name="_Toc67061726"/>
      <w:bookmarkStart w:id="11454" w:name="_Toc74735244"/>
      <w:bookmarkStart w:id="11455" w:name="_Toc74753487"/>
      <w:bookmarkStart w:id="11456" w:name="_Toc76507746"/>
      <w:bookmarkStart w:id="11457" w:name="_Toc83109355"/>
      <w:bookmarkStart w:id="11458" w:name="_Toc89878168"/>
      <w:bookmarkStart w:id="11459" w:name="_Toc98710019"/>
      <w:bookmarkStart w:id="11460" w:name="_Toc105691834"/>
      <w:bookmarkStart w:id="11461" w:name="_Toc105694148"/>
      <w:bookmarkStart w:id="11462" w:name="_Toc123139484"/>
      <w:bookmarkStart w:id="11463" w:name="_Toc124166284"/>
      <w:bookmarkStart w:id="11464" w:name="_Toc130923157"/>
      <w:bookmarkStart w:id="11465" w:name="_Toc137303569"/>
      <w:bookmarkStart w:id="11466" w:name="_Toc138889793"/>
      <w:bookmarkStart w:id="11467" w:name="_Toc145111605"/>
      <w:bookmarkStart w:id="11468" w:name="_Toc155265581"/>
      <w:bookmarkStart w:id="11469" w:name="_Toc161853156"/>
      <w:r w:rsidRPr="00090C64">
        <w:rPr>
          <w:lang w:eastAsia="sv-SE"/>
        </w:rPr>
        <w:t>7.9.5.1</w:t>
      </w:r>
      <w:r w:rsidRPr="00090C64">
        <w:rPr>
          <w:lang w:eastAsia="sv-SE"/>
        </w:rPr>
        <w:tab/>
        <w:t>E-UTRA test requirement</w:t>
      </w:r>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470" w:name="_Toc21125315"/>
      <w:bookmarkStart w:id="11471" w:name="_Toc29768305"/>
      <w:bookmarkStart w:id="11472" w:name="_Toc36044747"/>
      <w:bookmarkStart w:id="11473" w:name="_Toc37230652"/>
      <w:bookmarkStart w:id="11474" w:name="_Toc45907795"/>
      <w:bookmarkStart w:id="11475" w:name="_Toc53181900"/>
      <w:bookmarkStart w:id="11476" w:name="_Toc61127715"/>
      <w:bookmarkStart w:id="11477" w:name="_Toc67054729"/>
      <w:bookmarkStart w:id="11478" w:name="_Toc67061727"/>
      <w:bookmarkStart w:id="11479" w:name="_Toc74735245"/>
      <w:bookmarkStart w:id="11480" w:name="_Toc74753488"/>
      <w:bookmarkStart w:id="11481" w:name="_Toc76507747"/>
      <w:bookmarkStart w:id="11482" w:name="_Toc83109356"/>
      <w:bookmarkStart w:id="11483" w:name="_Toc89878169"/>
      <w:bookmarkStart w:id="11484" w:name="_Toc98710020"/>
      <w:bookmarkStart w:id="11485" w:name="_Toc105691835"/>
      <w:bookmarkStart w:id="11486" w:name="_Toc105694149"/>
      <w:bookmarkStart w:id="11487" w:name="_Toc123139485"/>
      <w:bookmarkStart w:id="11488" w:name="_Toc124166285"/>
      <w:bookmarkStart w:id="11489" w:name="_Toc130923158"/>
      <w:bookmarkStart w:id="11490" w:name="_Toc137303570"/>
      <w:bookmarkStart w:id="11491" w:name="_Toc138889794"/>
      <w:bookmarkStart w:id="11492" w:name="_Toc145111606"/>
      <w:bookmarkStart w:id="11493" w:name="_Toc155265582"/>
      <w:bookmarkStart w:id="11494" w:name="_Toc161853157"/>
      <w:r w:rsidRPr="00090C64">
        <w:rPr>
          <w:lang w:eastAsia="sv-SE"/>
        </w:rPr>
        <w:t>7.9.5.2</w:t>
      </w:r>
      <w:r w:rsidRPr="00090C64">
        <w:rPr>
          <w:lang w:eastAsia="sv-SE"/>
        </w:rPr>
        <w:tab/>
        <w:t>NR test requirement</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495" w:name="_Toc21125316"/>
      <w:bookmarkStart w:id="11496" w:name="_Toc29768306"/>
      <w:bookmarkStart w:id="11497" w:name="_Toc36044748"/>
      <w:bookmarkStart w:id="11498" w:name="_Toc37230653"/>
      <w:bookmarkStart w:id="11499" w:name="_Toc45907796"/>
      <w:bookmarkStart w:id="11500" w:name="_Toc53181901"/>
      <w:bookmarkStart w:id="11501" w:name="_Toc61127716"/>
      <w:bookmarkStart w:id="11502" w:name="_Toc67054730"/>
      <w:bookmarkStart w:id="11503" w:name="_Toc67061728"/>
      <w:bookmarkStart w:id="11504" w:name="_Toc74735246"/>
      <w:bookmarkStart w:id="11505" w:name="_Toc74753489"/>
      <w:bookmarkStart w:id="11506" w:name="_Toc76507748"/>
      <w:bookmarkStart w:id="11507" w:name="_Toc83109357"/>
      <w:bookmarkStart w:id="11508" w:name="_Toc89878170"/>
      <w:bookmarkStart w:id="11509" w:name="_Toc98710021"/>
      <w:bookmarkStart w:id="11510" w:name="_Toc105691836"/>
      <w:bookmarkStart w:id="11511" w:name="_Toc105694150"/>
      <w:bookmarkStart w:id="11512" w:name="_Toc123139486"/>
      <w:bookmarkStart w:id="11513" w:name="_Toc124166286"/>
      <w:bookmarkStart w:id="11514" w:name="_Toc130923159"/>
      <w:bookmarkStart w:id="11515" w:name="_Toc137303571"/>
      <w:bookmarkStart w:id="11516" w:name="_Toc138889795"/>
      <w:bookmarkStart w:id="11517" w:name="_Toc145111607"/>
      <w:bookmarkStart w:id="11518" w:name="_Toc155265583"/>
      <w:bookmarkStart w:id="11519" w:name="_Toc161853158"/>
      <w:r w:rsidRPr="00090C64">
        <w:t>8</w:t>
      </w:r>
      <w:r w:rsidRPr="00090C64">
        <w:tab/>
        <w:t>Radiated performance requirements</w:t>
      </w:r>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6F1D12F4" w14:textId="77777777" w:rsidR="00D57C09" w:rsidRPr="00090C64" w:rsidRDefault="00D57C09" w:rsidP="00D57C09">
      <w:pPr>
        <w:pStyle w:val="Heading2"/>
      </w:pPr>
      <w:bookmarkStart w:id="11520" w:name="_Toc21125317"/>
      <w:bookmarkStart w:id="11521" w:name="_Toc29768307"/>
      <w:bookmarkStart w:id="11522" w:name="_Toc36044749"/>
      <w:bookmarkStart w:id="11523" w:name="_Toc37230654"/>
      <w:bookmarkStart w:id="11524" w:name="_Toc45907797"/>
      <w:bookmarkStart w:id="11525" w:name="_Toc53181902"/>
      <w:bookmarkStart w:id="11526" w:name="_Toc61127717"/>
      <w:bookmarkStart w:id="11527" w:name="_Toc67054731"/>
      <w:bookmarkStart w:id="11528" w:name="_Toc67061729"/>
      <w:bookmarkStart w:id="11529" w:name="_Toc74735247"/>
      <w:bookmarkStart w:id="11530" w:name="_Toc74753490"/>
      <w:bookmarkStart w:id="11531" w:name="_Toc76507749"/>
      <w:bookmarkStart w:id="11532" w:name="_Toc83109358"/>
      <w:bookmarkStart w:id="11533" w:name="_Toc89878171"/>
      <w:bookmarkStart w:id="11534" w:name="_Toc98710022"/>
      <w:bookmarkStart w:id="11535" w:name="_Toc105691837"/>
      <w:bookmarkStart w:id="11536" w:name="_Toc105694151"/>
      <w:bookmarkStart w:id="11537" w:name="_Toc123139487"/>
      <w:bookmarkStart w:id="11538" w:name="_Toc124166287"/>
      <w:bookmarkStart w:id="11539" w:name="_Toc130923160"/>
      <w:bookmarkStart w:id="11540" w:name="_Toc137303572"/>
      <w:bookmarkStart w:id="11541" w:name="_Toc138889796"/>
      <w:bookmarkStart w:id="11542" w:name="_Toc145111608"/>
      <w:bookmarkStart w:id="11543" w:name="_Toc155265584"/>
      <w:bookmarkStart w:id="11544" w:name="_Toc161853159"/>
      <w:r w:rsidRPr="00090C64">
        <w:t>8.1</w:t>
      </w:r>
      <w:r w:rsidRPr="00090C64">
        <w:tab/>
        <w:t>General</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545" w:name="_Toc21125318"/>
      <w:bookmarkStart w:id="11546" w:name="_Toc29768308"/>
      <w:bookmarkStart w:id="11547" w:name="_Toc36044750"/>
      <w:bookmarkStart w:id="11548" w:name="_Toc37230655"/>
      <w:bookmarkStart w:id="11549" w:name="_Toc45907798"/>
      <w:bookmarkStart w:id="11550" w:name="_Toc53181903"/>
      <w:bookmarkStart w:id="11551" w:name="_Toc61127718"/>
      <w:bookmarkStart w:id="11552" w:name="_Toc67054732"/>
      <w:bookmarkStart w:id="11553" w:name="_Toc67061730"/>
      <w:bookmarkStart w:id="11554" w:name="_Toc74735248"/>
      <w:bookmarkStart w:id="11555" w:name="_Toc74753491"/>
      <w:bookmarkStart w:id="11556" w:name="_Toc76507750"/>
      <w:bookmarkStart w:id="11557" w:name="_Toc83109359"/>
      <w:bookmarkStart w:id="11558" w:name="_Toc89878172"/>
      <w:bookmarkStart w:id="11559" w:name="_Toc98710023"/>
      <w:bookmarkStart w:id="11560" w:name="_Toc105691838"/>
      <w:bookmarkStart w:id="11561" w:name="_Toc105694152"/>
      <w:bookmarkStart w:id="11562" w:name="_Toc123139488"/>
      <w:bookmarkStart w:id="11563" w:name="_Toc124166288"/>
      <w:bookmarkStart w:id="11564" w:name="_Toc130923161"/>
      <w:bookmarkStart w:id="11565" w:name="_Toc137303573"/>
      <w:bookmarkStart w:id="11566" w:name="_Toc138889797"/>
      <w:bookmarkStart w:id="11567" w:name="_Toc145111609"/>
      <w:bookmarkStart w:id="11568" w:name="_Toc155265585"/>
      <w:bookmarkStart w:id="11569" w:name="_Toc161853160"/>
      <w:r w:rsidRPr="00090C64">
        <w:t>8.1.1</w:t>
      </w:r>
      <w:r w:rsidRPr="00090C64">
        <w:tab/>
        <w:t>OTA demodulation branches</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1570" w:name="_Toc21125319"/>
      <w:bookmarkStart w:id="11571" w:name="_Toc29768309"/>
      <w:bookmarkStart w:id="11572" w:name="_Toc36044751"/>
      <w:bookmarkStart w:id="11573" w:name="_Toc37230656"/>
      <w:bookmarkStart w:id="11574" w:name="_Toc45907799"/>
      <w:bookmarkStart w:id="11575" w:name="_Toc53181904"/>
      <w:bookmarkStart w:id="11576" w:name="_Toc61127719"/>
      <w:bookmarkStart w:id="11577" w:name="_Toc67054733"/>
      <w:bookmarkStart w:id="11578" w:name="_Toc67061731"/>
      <w:bookmarkStart w:id="11579" w:name="_Toc74735249"/>
      <w:bookmarkStart w:id="11580" w:name="_Toc74753492"/>
      <w:bookmarkStart w:id="11581" w:name="_Toc76507751"/>
      <w:bookmarkStart w:id="11582" w:name="_Toc83109360"/>
      <w:bookmarkStart w:id="11583" w:name="_Toc89878173"/>
      <w:bookmarkStart w:id="11584" w:name="_Toc98710024"/>
      <w:bookmarkStart w:id="11585" w:name="_Toc105691839"/>
      <w:bookmarkStart w:id="11586" w:name="_Toc105694153"/>
      <w:bookmarkStart w:id="11587" w:name="_Toc123139489"/>
      <w:bookmarkStart w:id="11588" w:name="_Toc124166289"/>
      <w:bookmarkStart w:id="11589" w:name="_Toc130923162"/>
      <w:bookmarkStart w:id="11590" w:name="_Toc137303574"/>
      <w:bookmarkStart w:id="11591" w:name="_Toc138889798"/>
      <w:bookmarkStart w:id="11592" w:name="_Toc145111610"/>
      <w:bookmarkStart w:id="11593" w:name="_Toc155265586"/>
      <w:bookmarkStart w:id="11594" w:name="_Toc161853161"/>
      <w:r w:rsidRPr="00090C64">
        <w:t>8.2</w:t>
      </w:r>
      <w:r w:rsidRPr="00090C64">
        <w:tab/>
        <w:t>Radiated performance requirements for MSR</w:t>
      </w:r>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1595" w:name="_Toc21125320"/>
      <w:bookmarkStart w:id="11596" w:name="_Toc29768310"/>
      <w:bookmarkStart w:id="11597" w:name="_Toc36044752"/>
      <w:bookmarkStart w:id="11598" w:name="_Toc37230657"/>
      <w:bookmarkStart w:id="11599" w:name="_Toc45907800"/>
      <w:bookmarkStart w:id="11600" w:name="_Toc53181905"/>
      <w:bookmarkStart w:id="11601" w:name="_Toc61127720"/>
      <w:bookmarkStart w:id="11602" w:name="_Toc67054734"/>
      <w:bookmarkStart w:id="11603" w:name="_Toc67061732"/>
      <w:bookmarkStart w:id="11604" w:name="_Toc74735250"/>
      <w:bookmarkStart w:id="11605" w:name="_Toc74753493"/>
      <w:bookmarkStart w:id="11606" w:name="_Toc76507752"/>
      <w:bookmarkStart w:id="11607" w:name="_Toc83109361"/>
      <w:bookmarkStart w:id="11608" w:name="_Toc89878174"/>
      <w:bookmarkStart w:id="11609" w:name="_Toc98710025"/>
      <w:bookmarkStart w:id="11610" w:name="_Toc105691840"/>
      <w:bookmarkStart w:id="11611" w:name="_Toc105694154"/>
      <w:bookmarkStart w:id="11612" w:name="_Toc123139490"/>
      <w:bookmarkStart w:id="11613" w:name="_Toc124166290"/>
      <w:bookmarkStart w:id="11614" w:name="_Toc130923163"/>
      <w:bookmarkStart w:id="11615" w:name="_Toc137303575"/>
      <w:bookmarkStart w:id="11616" w:name="_Toc138889799"/>
      <w:bookmarkStart w:id="11617" w:name="_Toc145111611"/>
      <w:bookmarkStart w:id="11618" w:name="_Toc155265587"/>
      <w:bookmarkStart w:id="11619" w:name="_Toc161853162"/>
      <w:r w:rsidRPr="00090C64">
        <w:t>8.3</w:t>
      </w:r>
      <w:r w:rsidRPr="00090C64">
        <w:tab/>
        <w:t>Radiated performance requirements for UTRA FDD</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p>
    <w:p w14:paraId="7FC25281" w14:textId="77777777" w:rsidR="00D57C09" w:rsidRPr="00090C64" w:rsidRDefault="00D57C09" w:rsidP="00D57C09">
      <w:pPr>
        <w:pStyle w:val="Heading3"/>
      </w:pPr>
      <w:bookmarkStart w:id="11620" w:name="_Toc21125321"/>
      <w:bookmarkStart w:id="11621" w:name="_Toc29768311"/>
      <w:bookmarkStart w:id="11622" w:name="_Toc36044753"/>
      <w:bookmarkStart w:id="11623" w:name="_Toc37230658"/>
      <w:bookmarkStart w:id="11624" w:name="_Toc45907801"/>
      <w:bookmarkStart w:id="11625" w:name="_Toc53181906"/>
      <w:bookmarkStart w:id="11626" w:name="_Toc61127721"/>
      <w:bookmarkStart w:id="11627" w:name="_Toc67054735"/>
      <w:bookmarkStart w:id="11628" w:name="_Toc67061733"/>
      <w:bookmarkStart w:id="11629" w:name="_Toc74735251"/>
      <w:bookmarkStart w:id="11630" w:name="_Toc74753494"/>
      <w:bookmarkStart w:id="11631" w:name="_Toc76507753"/>
      <w:bookmarkStart w:id="11632" w:name="_Toc83109362"/>
      <w:bookmarkStart w:id="11633" w:name="_Toc89878175"/>
      <w:bookmarkStart w:id="11634" w:name="_Toc98710026"/>
      <w:bookmarkStart w:id="11635" w:name="_Toc105691841"/>
      <w:bookmarkStart w:id="11636" w:name="_Toc105694155"/>
      <w:bookmarkStart w:id="11637" w:name="_Toc123139491"/>
      <w:bookmarkStart w:id="11638" w:name="_Toc124166291"/>
      <w:bookmarkStart w:id="11639" w:name="_Toc130923164"/>
      <w:bookmarkStart w:id="11640" w:name="_Toc137303576"/>
      <w:bookmarkStart w:id="11641" w:name="_Toc138889800"/>
      <w:bookmarkStart w:id="11642" w:name="_Toc145111612"/>
      <w:bookmarkStart w:id="11643" w:name="_Toc155265588"/>
      <w:bookmarkStart w:id="11644" w:name="_Toc161853163"/>
      <w:r w:rsidRPr="00090C64">
        <w:t>8.3.1</w:t>
      </w:r>
      <w:r w:rsidRPr="00090C64">
        <w:tab/>
        <w:t>General</w:t>
      </w:r>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5pt;height:36.45pt" o:ole="" fillcolor="window">
            <v:imagedata r:id="rId41" o:title=""/>
          </v:shape>
          <o:OLEObject Type="Embed" ProgID="Equation.3" ShapeID="_x0000_i1038" DrawAspect="Content" ObjectID="_1773835195"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5pt;height:20.5pt" o:ole="" fillcolor="window">
            <v:imagedata r:id="rId43" o:title=""/>
          </v:shape>
          <o:OLEObject Type="Embed" ProgID="Equation.3" ShapeID="_x0000_i1039" DrawAspect="Content" ObjectID="_1773835196"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5pt;height:20.5pt" o:ole="" fillcolor="window">
            <v:imagedata r:id="rId45" o:title=""/>
          </v:shape>
          <o:OLEObject Type="Embed" ProgID="Equation.3" ShapeID="_x0000_i1040" DrawAspect="Content" ObjectID="_1773835197"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5pt;height:20.5pt" o:ole="" fillcolor="window">
            <v:imagedata r:id="rId47" o:title=""/>
          </v:shape>
          <o:OLEObject Type="Embed" ProgID="Equation.3" ShapeID="_x0000_i1041" DrawAspect="Content" ObjectID="_1773835198"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5pt;height:20.5pt" o:ole="" fillcolor="window">
            <v:imagedata r:id="rId49" o:title=""/>
          </v:shape>
          <o:OLEObject Type="Embed" ProgID="Equation.3" ShapeID="_x0000_i1042" DrawAspect="Content" ObjectID="_1773835199"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1645" w:name="_Toc21125322"/>
      <w:bookmarkStart w:id="11646" w:name="_Toc29768312"/>
      <w:bookmarkStart w:id="11647" w:name="_Toc36044754"/>
      <w:bookmarkStart w:id="11648" w:name="_Toc37230659"/>
      <w:bookmarkStart w:id="11649" w:name="_Toc45907802"/>
      <w:bookmarkStart w:id="11650" w:name="_Toc53181907"/>
      <w:bookmarkStart w:id="11651" w:name="_Toc61127722"/>
      <w:bookmarkStart w:id="11652" w:name="_Toc67054736"/>
      <w:bookmarkStart w:id="11653" w:name="_Toc67061734"/>
      <w:bookmarkStart w:id="11654" w:name="_Toc74735252"/>
      <w:bookmarkStart w:id="11655" w:name="_Toc74753495"/>
      <w:bookmarkStart w:id="11656" w:name="_Toc76507754"/>
      <w:bookmarkStart w:id="11657" w:name="_Toc83109363"/>
      <w:bookmarkStart w:id="11658" w:name="_Toc89878176"/>
      <w:bookmarkStart w:id="11659" w:name="_Toc98710027"/>
      <w:bookmarkStart w:id="11660" w:name="_Toc105691842"/>
      <w:bookmarkStart w:id="11661" w:name="_Toc105694156"/>
      <w:bookmarkStart w:id="11662" w:name="_Toc123139492"/>
      <w:bookmarkStart w:id="11663" w:name="_Toc124166292"/>
      <w:bookmarkStart w:id="11664" w:name="_Toc130923165"/>
      <w:bookmarkStart w:id="11665" w:name="_Toc137303577"/>
      <w:bookmarkStart w:id="11666" w:name="_Toc138889801"/>
      <w:bookmarkStart w:id="11667" w:name="_Toc145111613"/>
      <w:bookmarkStart w:id="11668" w:name="_Toc155265589"/>
      <w:bookmarkStart w:id="11669" w:name="_Toc161853164"/>
      <w:r w:rsidRPr="00090C64">
        <w:t>8.3.2</w:t>
      </w:r>
      <w:r w:rsidRPr="00090C64">
        <w:tab/>
        <w:t>Definitions and applicability</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1670" w:name="_Toc21125323"/>
      <w:bookmarkStart w:id="11671" w:name="_Toc29768313"/>
      <w:bookmarkStart w:id="11672" w:name="_Toc36044755"/>
      <w:bookmarkStart w:id="11673" w:name="_Toc37230660"/>
      <w:bookmarkStart w:id="11674" w:name="_Toc45907803"/>
      <w:bookmarkStart w:id="11675" w:name="_Toc53181908"/>
      <w:bookmarkStart w:id="11676" w:name="_Toc61127723"/>
      <w:bookmarkStart w:id="11677" w:name="_Toc67054737"/>
      <w:bookmarkStart w:id="11678" w:name="_Toc67061735"/>
      <w:bookmarkStart w:id="11679" w:name="_Toc74735253"/>
      <w:bookmarkStart w:id="11680" w:name="_Toc74753496"/>
      <w:bookmarkStart w:id="11681" w:name="_Toc76507755"/>
      <w:bookmarkStart w:id="11682" w:name="_Toc83109364"/>
      <w:bookmarkStart w:id="11683" w:name="_Toc89878177"/>
      <w:bookmarkStart w:id="11684" w:name="_Toc98710028"/>
      <w:bookmarkStart w:id="11685" w:name="_Toc105691843"/>
      <w:bookmarkStart w:id="11686" w:name="_Toc105694157"/>
      <w:bookmarkStart w:id="11687" w:name="_Toc123139493"/>
      <w:bookmarkStart w:id="11688" w:name="_Toc124166293"/>
      <w:bookmarkStart w:id="11689" w:name="_Toc130923166"/>
      <w:bookmarkStart w:id="11690" w:name="_Toc137303578"/>
      <w:bookmarkStart w:id="11691" w:name="_Toc138889802"/>
      <w:bookmarkStart w:id="11692" w:name="_Toc145111614"/>
      <w:bookmarkStart w:id="11693" w:name="_Toc155265590"/>
      <w:bookmarkStart w:id="11694" w:name="_Toc161853165"/>
      <w:r w:rsidRPr="00090C64">
        <w:t>8.3.3</w:t>
      </w:r>
      <w:r w:rsidRPr="00090C64">
        <w:tab/>
        <w:t>Minimum requirements</w:t>
      </w:r>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1695" w:name="_Toc21125324"/>
      <w:bookmarkStart w:id="11696" w:name="_Toc29768314"/>
      <w:bookmarkStart w:id="11697" w:name="_Toc36044756"/>
      <w:bookmarkStart w:id="11698" w:name="_Toc37230661"/>
      <w:bookmarkStart w:id="11699" w:name="_Toc45907804"/>
      <w:bookmarkStart w:id="11700" w:name="_Toc53181909"/>
      <w:bookmarkStart w:id="11701" w:name="_Toc61127724"/>
      <w:bookmarkStart w:id="11702" w:name="_Toc67054738"/>
      <w:bookmarkStart w:id="11703" w:name="_Toc67061736"/>
      <w:bookmarkStart w:id="11704" w:name="_Toc74735254"/>
      <w:bookmarkStart w:id="11705" w:name="_Toc74753497"/>
      <w:bookmarkStart w:id="11706" w:name="_Toc76507756"/>
      <w:bookmarkStart w:id="11707" w:name="_Toc83109365"/>
      <w:bookmarkStart w:id="11708" w:name="_Toc89878178"/>
      <w:bookmarkStart w:id="11709" w:name="_Toc98710029"/>
      <w:bookmarkStart w:id="11710" w:name="_Toc105691844"/>
      <w:bookmarkStart w:id="11711" w:name="_Toc105694158"/>
      <w:bookmarkStart w:id="11712" w:name="_Toc123139494"/>
      <w:bookmarkStart w:id="11713" w:name="_Toc124166294"/>
      <w:bookmarkStart w:id="11714" w:name="_Toc130923167"/>
      <w:bookmarkStart w:id="11715" w:name="_Toc137303579"/>
      <w:bookmarkStart w:id="11716" w:name="_Toc138889803"/>
      <w:bookmarkStart w:id="11717" w:name="_Toc145111615"/>
      <w:bookmarkStart w:id="11718" w:name="_Toc155265591"/>
      <w:bookmarkStart w:id="11719" w:name="_Toc161853166"/>
      <w:r w:rsidRPr="00090C64">
        <w:t>8.3.4</w:t>
      </w:r>
      <w:r w:rsidRPr="00090C64">
        <w:tab/>
        <w:t>Test purposes</w:t>
      </w:r>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1720" w:name="_Toc21125325"/>
      <w:bookmarkStart w:id="11721" w:name="_Toc29768315"/>
      <w:bookmarkStart w:id="11722" w:name="_Toc36044757"/>
      <w:bookmarkStart w:id="11723" w:name="_Toc37230662"/>
      <w:bookmarkStart w:id="11724" w:name="_Toc45907805"/>
      <w:bookmarkStart w:id="11725" w:name="_Toc53181910"/>
      <w:bookmarkStart w:id="11726" w:name="_Toc61127725"/>
      <w:bookmarkStart w:id="11727" w:name="_Toc67054739"/>
      <w:bookmarkStart w:id="11728" w:name="_Toc67061737"/>
      <w:bookmarkStart w:id="11729" w:name="_Toc74735255"/>
      <w:bookmarkStart w:id="11730" w:name="_Toc74753498"/>
      <w:bookmarkStart w:id="11731" w:name="_Toc76507757"/>
      <w:bookmarkStart w:id="11732" w:name="_Toc83109366"/>
      <w:bookmarkStart w:id="11733" w:name="_Toc89878179"/>
      <w:bookmarkStart w:id="11734" w:name="_Toc98710030"/>
      <w:bookmarkStart w:id="11735" w:name="_Toc105691845"/>
      <w:bookmarkStart w:id="11736" w:name="_Toc105694159"/>
      <w:bookmarkStart w:id="11737" w:name="_Toc123139495"/>
      <w:bookmarkStart w:id="11738" w:name="_Toc124166295"/>
      <w:bookmarkStart w:id="11739" w:name="_Toc130923168"/>
      <w:bookmarkStart w:id="11740" w:name="_Toc137303580"/>
      <w:bookmarkStart w:id="11741" w:name="_Toc138889804"/>
      <w:bookmarkStart w:id="11742" w:name="_Toc145111616"/>
      <w:bookmarkStart w:id="11743" w:name="_Toc155265592"/>
      <w:bookmarkStart w:id="11744" w:name="_Toc161853167"/>
      <w:r w:rsidRPr="00090C64">
        <w:t>8.3.5</w:t>
      </w:r>
      <w:r w:rsidRPr="00090C64">
        <w:rPr>
          <w:lang w:eastAsia="sv-SE"/>
        </w:rPr>
        <w:tab/>
        <w:t>Method of test</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249AD01C" w14:textId="77777777" w:rsidR="00D57C09" w:rsidRPr="00090C64" w:rsidRDefault="00D57C09" w:rsidP="00D57C09">
      <w:pPr>
        <w:pStyle w:val="Heading4"/>
        <w:rPr>
          <w:lang w:eastAsia="sv-SE"/>
        </w:rPr>
      </w:pPr>
      <w:bookmarkStart w:id="11745" w:name="_Toc21125326"/>
      <w:bookmarkStart w:id="11746" w:name="_Toc29768316"/>
      <w:bookmarkStart w:id="11747" w:name="_Toc36044758"/>
      <w:bookmarkStart w:id="11748" w:name="_Toc37230663"/>
      <w:bookmarkStart w:id="11749" w:name="_Toc45907806"/>
      <w:bookmarkStart w:id="11750" w:name="_Toc53181911"/>
      <w:bookmarkStart w:id="11751" w:name="_Toc61127726"/>
      <w:bookmarkStart w:id="11752" w:name="_Toc67054740"/>
      <w:bookmarkStart w:id="11753" w:name="_Toc67061738"/>
      <w:bookmarkStart w:id="11754" w:name="_Toc74735256"/>
      <w:bookmarkStart w:id="11755" w:name="_Toc74753499"/>
      <w:bookmarkStart w:id="11756" w:name="_Toc76507758"/>
      <w:bookmarkStart w:id="11757" w:name="_Toc83109367"/>
      <w:bookmarkStart w:id="11758" w:name="_Toc89878180"/>
      <w:bookmarkStart w:id="11759" w:name="_Toc98710031"/>
      <w:bookmarkStart w:id="11760" w:name="_Toc105691846"/>
      <w:bookmarkStart w:id="11761" w:name="_Toc105694160"/>
      <w:bookmarkStart w:id="11762" w:name="_Toc123139496"/>
      <w:bookmarkStart w:id="11763" w:name="_Toc124166296"/>
      <w:bookmarkStart w:id="11764" w:name="_Toc130923169"/>
      <w:bookmarkStart w:id="11765" w:name="_Toc137303581"/>
      <w:bookmarkStart w:id="11766" w:name="_Toc138889805"/>
      <w:bookmarkStart w:id="11767" w:name="_Toc145111617"/>
      <w:bookmarkStart w:id="11768" w:name="_Toc155265593"/>
      <w:bookmarkStart w:id="11769" w:name="_Toc161853168"/>
      <w:r w:rsidRPr="00090C64">
        <w:rPr>
          <w:lang w:eastAsia="sv-SE"/>
        </w:rPr>
        <w:t>8.3.5.1</w:t>
      </w:r>
      <w:r w:rsidRPr="00090C64">
        <w:rPr>
          <w:lang w:eastAsia="sv-SE"/>
        </w:rPr>
        <w:tab/>
        <w:t>Initial conditions</w:t>
      </w:r>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1770" w:name="_Toc21125327"/>
      <w:bookmarkStart w:id="11771" w:name="_Toc29768317"/>
      <w:bookmarkStart w:id="11772" w:name="_Toc36044759"/>
      <w:bookmarkStart w:id="11773" w:name="_Toc37230664"/>
      <w:bookmarkStart w:id="11774" w:name="_Toc45907807"/>
      <w:bookmarkStart w:id="11775" w:name="_Toc53181912"/>
      <w:bookmarkStart w:id="11776" w:name="_Toc61127727"/>
      <w:bookmarkStart w:id="11777" w:name="_Toc67054741"/>
      <w:bookmarkStart w:id="11778" w:name="_Toc67061739"/>
      <w:bookmarkStart w:id="11779" w:name="_Toc74735257"/>
      <w:bookmarkStart w:id="11780" w:name="_Toc74753500"/>
      <w:bookmarkStart w:id="11781" w:name="_Toc76507759"/>
      <w:bookmarkStart w:id="11782" w:name="_Toc83109368"/>
      <w:bookmarkStart w:id="11783" w:name="_Toc89878181"/>
      <w:bookmarkStart w:id="11784" w:name="_Toc98710032"/>
      <w:bookmarkStart w:id="11785" w:name="_Toc105691847"/>
      <w:bookmarkStart w:id="11786" w:name="_Toc105694161"/>
      <w:bookmarkStart w:id="11787" w:name="_Toc123139497"/>
      <w:bookmarkStart w:id="11788" w:name="_Toc124166297"/>
      <w:bookmarkStart w:id="11789" w:name="_Toc130923170"/>
      <w:bookmarkStart w:id="11790" w:name="_Toc137303582"/>
      <w:bookmarkStart w:id="11791" w:name="_Toc138889806"/>
      <w:bookmarkStart w:id="11792" w:name="_Toc145111618"/>
      <w:bookmarkStart w:id="11793" w:name="_Toc155265594"/>
      <w:bookmarkStart w:id="11794" w:name="_Toc161853169"/>
      <w:r w:rsidRPr="00090C64">
        <w:rPr>
          <w:lang w:eastAsia="sv-SE"/>
        </w:rPr>
        <w:t>8.3.5.2</w:t>
      </w:r>
      <w:r w:rsidRPr="00090C64">
        <w:rPr>
          <w:lang w:eastAsia="sv-SE"/>
        </w:rPr>
        <w:tab/>
        <w:t>Procedure</w:t>
      </w:r>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1795" w:name="_Toc21125328"/>
      <w:bookmarkStart w:id="11796" w:name="_Toc29768318"/>
      <w:bookmarkStart w:id="11797" w:name="_Toc36044760"/>
      <w:bookmarkStart w:id="11798" w:name="_Toc37230665"/>
      <w:bookmarkStart w:id="11799" w:name="_Toc45907808"/>
      <w:bookmarkStart w:id="11800" w:name="_Toc53181913"/>
      <w:bookmarkStart w:id="11801" w:name="_Toc61127728"/>
      <w:bookmarkStart w:id="11802" w:name="_Toc67054742"/>
      <w:bookmarkStart w:id="11803" w:name="_Toc67061740"/>
      <w:bookmarkStart w:id="11804" w:name="_Toc74735258"/>
      <w:bookmarkStart w:id="11805" w:name="_Toc74753501"/>
      <w:bookmarkStart w:id="11806" w:name="_Toc76507760"/>
      <w:bookmarkStart w:id="11807" w:name="_Toc83109369"/>
      <w:bookmarkStart w:id="11808" w:name="_Toc89878182"/>
      <w:bookmarkStart w:id="11809" w:name="_Toc98710033"/>
      <w:bookmarkStart w:id="11810" w:name="_Toc105691848"/>
      <w:bookmarkStart w:id="11811" w:name="_Toc105694162"/>
      <w:bookmarkStart w:id="11812" w:name="_Toc123139498"/>
      <w:bookmarkStart w:id="11813" w:name="_Toc124166298"/>
      <w:bookmarkStart w:id="11814" w:name="_Toc130923171"/>
      <w:bookmarkStart w:id="11815" w:name="_Toc137303583"/>
      <w:bookmarkStart w:id="11816" w:name="_Toc138889807"/>
      <w:bookmarkStart w:id="11817" w:name="_Toc145111619"/>
      <w:bookmarkStart w:id="11818" w:name="_Toc155265595"/>
      <w:bookmarkStart w:id="11819" w:name="_Toc161853170"/>
      <w:r w:rsidRPr="00090C64">
        <w:t>8.3.6</w:t>
      </w:r>
      <w:r w:rsidRPr="00090C64">
        <w:tab/>
        <w:t>Test requirements</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1820" w:name="_Toc21125329"/>
      <w:bookmarkStart w:id="11821" w:name="_Toc29768319"/>
      <w:bookmarkStart w:id="11822" w:name="_Toc36044761"/>
      <w:bookmarkStart w:id="11823" w:name="_Toc37230666"/>
      <w:bookmarkStart w:id="11824" w:name="_Toc45907809"/>
      <w:bookmarkStart w:id="11825" w:name="_Toc53181914"/>
      <w:bookmarkStart w:id="11826" w:name="_Toc61127729"/>
      <w:bookmarkStart w:id="11827" w:name="_Toc67054743"/>
      <w:bookmarkStart w:id="11828" w:name="_Toc67061741"/>
      <w:bookmarkStart w:id="11829" w:name="_Toc74735259"/>
      <w:bookmarkStart w:id="11830" w:name="_Toc74753502"/>
      <w:bookmarkStart w:id="11831" w:name="_Toc76507761"/>
      <w:bookmarkStart w:id="11832" w:name="_Toc83109370"/>
      <w:bookmarkStart w:id="11833" w:name="_Toc89878183"/>
      <w:bookmarkStart w:id="11834" w:name="_Toc98710034"/>
      <w:bookmarkStart w:id="11835" w:name="_Toc105691849"/>
      <w:bookmarkStart w:id="11836" w:name="_Toc105694163"/>
      <w:bookmarkStart w:id="11837" w:name="_Toc123139499"/>
      <w:bookmarkStart w:id="11838" w:name="_Toc124166299"/>
      <w:bookmarkStart w:id="11839" w:name="_Toc130923172"/>
      <w:bookmarkStart w:id="11840" w:name="_Toc137303584"/>
      <w:bookmarkStart w:id="11841" w:name="_Toc138889808"/>
      <w:bookmarkStart w:id="11842" w:name="_Toc145111620"/>
      <w:bookmarkStart w:id="11843" w:name="_Toc155265596"/>
      <w:bookmarkStart w:id="11844" w:name="_Toc161853171"/>
      <w:r w:rsidRPr="00090C64">
        <w:t>8.4</w:t>
      </w:r>
      <w:r w:rsidRPr="00090C64">
        <w:tab/>
        <w:t>Radiated performance requirements for E-UTRA</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3EEBC3A6" w14:textId="77777777" w:rsidR="00D57C09" w:rsidRPr="00090C64" w:rsidRDefault="00D57C09" w:rsidP="00D57C09">
      <w:pPr>
        <w:pStyle w:val="Heading3"/>
      </w:pPr>
      <w:bookmarkStart w:id="11845" w:name="_Toc21125330"/>
      <w:bookmarkStart w:id="11846" w:name="_Toc29768320"/>
      <w:bookmarkStart w:id="11847" w:name="_Toc36044762"/>
      <w:bookmarkStart w:id="11848" w:name="_Toc37230667"/>
      <w:bookmarkStart w:id="11849" w:name="_Toc45907810"/>
      <w:bookmarkStart w:id="11850" w:name="_Toc53181915"/>
      <w:bookmarkStart w:id="11851" w:name="_Toc61127730"/>
      <w:bookmarkStart w:id="11852" w:name="_Toc67054744"/>
      <w:bookmarkStart w:id="11853" w:name="_Toc67061742"/>
      <w:bookmarkStart w:id="11854" w:name="_Toc74735260"/>
      <w:bookmarkStart w:id="11855" w:name="_Toc74753503"/>
      <w:bookmarkStart w:id="11856" w:name="_Toc76507762"/>
      <w:bookmarkStart w:id="11857" w:name="_Toc83109371"/>
      <w:bookmarkStart w:id="11858" w:name="_Toc89878184"/>
      <w:bookmarkStart w:id="11859" w:name="_Toc98710035"/>
      <w:bookmarkStart w:id="11860" w:name="_Toc105691850"/>
      <w:bookmarkStart w:id="11861" w:name="_Toc105694164"/>
      <w:bookmarkStart w:id="11862" w:name="_Toc123139500"/>
      <w:bookmarkStart w:id="11863" w:name="_Toc124166300"/>
      <w:bookmarkStart w:id="11864" w:name="_Toc130923173"/>
      <w:bookmarkStart w:id="11865" w:name="_Toc137303585"/>
      <w:bookmarkStart w:id="11866" w:name="_Toc138889809"/>
      <w:bookmarkStart w:id="11867" w:name="_Toc145111621"/>
      <w:bookmarkStart w:id="11868" w:name="_Toc155265597"/>
      <w:bookmarkStart w:id="11869" w:name="_Toc161853172"/>
      <w:r w:rsidRPr="00090C64">
        <w:t>8.4.1</w:t>
      </w:r>
      <w:r w:rsidRPr="00090C64">
        <w:tab/>
        <w:t>General</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1870" w:name="_Toc21125331"/>
      <w:bookmarkStart w:id="11871" w:name="_Toc29768321"/>
      <w:bookmarkStart w:id="11872" w:name="_Toc36044763"/>
      <w:bookmarkStart w:id="11873" w:name="_Toc37230668"/>
      <w:bookmarkStart w:id="11874" w:name="_Toc45907811"/>
      <w:bookmarkStart w:id="11875" w:name="_Toc53181916"/>
      <w:bookmarkStart w:id="11876" w:name="_Toc61127731"/>
      <w:bookmarkStart w:id="11877" w:name="_Toc67054745"/>
      <w:bookmarkStart w:id="11878" w:name="_Toc67061743"/>
      <w:bookmarkStart w:id="11879" w:name="_Toc74735261"/>
      <w:bookmarkStart w:id="11880" w:name="_Toc74753504"/>
      <w:bookmarkStart w:id="11881" w:name="_Toc76507763"/>
      <w:bookmarkStart w:id="11882" w:name="_Toc83109372"/>
      <w:bookmarkStart w:id="11883" w:name="_Toc89878185"/>
      <w:bookmarkStart w:id="11884" w:name="_Toc98710036"/>
      <w:bookmarkStart w:id="11885" w:name="_Toc105691851"/>
      <w:bookmarkStart w:id="11886" w:name="_Toc105694165"/>
      <w:bookmarkStart w:id="11887" w:name="_Toc123139501"/>
      <w:bookmarkStart w:id="11888" w:name="_Toc124166301"/>
      <w:bookmarkStart w:id="11889" w:name="_Toc130923174"/>
      <w:bookmarkStart w:id="11890" w:name="_Toc137303586"/>
      <w:bookmarkStart w:id="11891" w:name="_Toc138889810"/>
      <w:bookmarkStart w:id="11892" w:name="_Toc145111622"/>
      <w:bookmarkStart w:id="11893" w:name="_Toc155265598"/>
      <w:bookmarkStart w:id="11894" w:name="_Toc161853173"/>
      <w:r w:rsidRPr="00090C64">
        <w:t>8.4.2</w:t>
      </w:r>
      <w:r w:rsidRPr="00090C64">
        <w:tab/>
        <w:t>Definitions and applicability</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1895" w:name="_Toc21125332"/>
      <w:bookmarkStart w:id="11896" w:name="_Toc29768322"/>
      <w:bookmarkStart w:id="11897" w:name="_Toc36044764"/>
      <w:bookmarkStart w:id="11898" w:name="_Toc37230669"/>
      <w:bookmarkStart w:id="11899" w:name="_Toc45907812"/>
      <w:bookmarkStart w:id="11900" w:name="_Toc53181917"/>
      <w:bookmarkStart w:id="11901" w:name="_Toc61127732"/>
      <w:bookmarkStart w:id="11902" w:name="_Toc67054746"/>
      <w:bookmarkStart w:id="11903" w:name="_Toc67061744"/>
      <w:bookmarkStart w:id="11904" w:name="_Toc74735262"/>
      <w:bookmarkStart w:id="11905" w:name="_Toc74753505"/>
      <w:bookmarkStart w:id="11906" w:name="_Toc76507764"/>
      <w:bookmarkStart w:id="11907" w:name="_Toc83109373"/>
      <w:bookmarkStart w:id="11908" w:name="_Toc89878186"/>
      <w:bookmarkStart w:id="11909" w:name="_Toc98710037"/>
      <w:bookmarkStart w:id="11910" w:name="_Toc105691852"/>
      <w:bookmarkStart w:id="11911" w:name="_Toc105694166"/>
      <w:bookmarkStart w:id="11912" w:name="_Toc123139502"/>
      <w:bookmarkStart w:id="11913" w:name="_Toc124166302"/>
      <w:bookmarkStart w:id="11914" w:name="_Toc130923175"/>
      <w:bookmarkStart w:id="11915" w:name="_Toc137303587"/>
      <w:bookmarkStart w:id="11916" w:name="_Toc138889811"/>
      <w:bookmarkStart w:id="11917" w:name="_Toc145111623"/>
      <w:bookmarkStart w:id="11918" w:name="_Toc155265599"/>
      <w:bookmarkStart w:id="11919" w:name="_Toc161853174"/>
      <w:r w:rsidRPr="00090C64">
        <w:t>8.4.3</w:t>
      </w:r>
      <w:r w:rsidRPr="00090C64">
        <w:tab/>
        <w:t>Minimum requirements</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1920" w:name="_Toc21125333"/>
      <w:bookmarkStart w:id="11921" w:name="_Toc29768323"/>
      <w:bookmarkStart w:id="11922" w:name="_Toc36044765"/>
      <w:bookmarkStart w:id="11923" w:name="_Toc37230670"/>
      <w:bookmarkStart w:id="11924" w:name="_Toc45907813"/>
      <w:bookmarkStart w:id="11925" w:name="_Toc53181918"/>
      <w:bookmarkStart w:id="11926" w:name="_Toc61127733"/>
      <w:bookmarkStart w:id="11927" w:name="_Toc67054747"/>
      <w:bookmarkStart w:id="11928" w:name="_Toc67061745"/>
      <w:bookmarkStart w:id="11929" w:name="_Toc74735263"/>
      <w:bookmarkStart w:id="11930" w:name="_Toc74753506"/>
      <w:bookmarkStart w:id="11931" w:name="_Toc76507765"/>
      <w:bookmarkStart w:id="11932" w:name="_Toc83109374"/>
      <w:bookmarkStart w:id="11933" w:name="_Toc89878187"/>
      <w:bookmarkStart w:id="11934" w:name="_Toc98710038"/>
      <w:bookmarkStart w:id="11935" w:name="_Toc105691853"/>
      <w:bookmarkStart w:id="11936" w:name="_Toc105694167"/>
      <w:bookmarkStart w:id="11937" w:name="_Toc123139503"/>
      <w:bookmarkStart w:id="11938" w:name="_Toc124166303"/>
      <w:bookmarkStart w:id="11939" w:name="_Toc130923176"/>
      <w:bookmarkStart w:id="11940" w:name="_Toc137303588"/>
      <w:bookmarkStart w:id="11941" w:name="_Toc138889812"/>
      <w:bookmarkStart w:id="11942" w:name="_Toc145111624"/>
      <w:bookmarkStart w:id="11943" w:name="_Toc155265600"/>
      <w:bookmarkStart w:id="11944" w:name="_Toc161853175"/>
      <w:r w:rsidRPr="00090C64">
        <w:t>8.4.4</w:t>
      </w:r>
      <w:r w:rsidRPr="00090C64">
        <w:tab/>
        <w:t>Test purposes</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945" w:name="_Toc21125334"/>
      <w:bookmarkStart w:id="11946" w:name="_Toc29768324"/>
      <w:bookmarkStart w:id="11947" w:name="_Toc36044766"/>
      <w:bookmarkStart w:id="11948" w:name="_Toc37230671"/>
      <w:bookmarkStart w:id="11949" w:name="_Toc45907814"/>
      <w:bookmarkStart w:id="11950" w:name="_Toc53181919"/>
      <w:bookmarkStart w:id="11951" w:name="_Toc61127734"/>
      <w:bookmarkStart w:id="11952" w:name="_Toc67054748"/>
      <w:bookmarkStart w:id="11953" w:name="_Toc67061746"/>
      <w:bookmarkStart w:id="11954" w:name="_Toc74735264"/>
      <w:bookmarkStart w:id="11955" w:name="_Toc74753507"/>
      <w:bookmarkStart w:id="11956" w:name="_Toc76507766"/>
      <w:bookmarkStart w:id="11957" w:name="_Toc83109375"/>
      <w:bookmarkStart w:id="11958" w:name="_Toc89878188"/>
      <w:bookmarkStart w:id="11959" w:name="_Toc98710039"/>
      <w:bookmarkStart w:id="11960" w:name="_Toc105691854"/>
      <w:bookmarkStart w:id="11961" w:name="_Toc105694168"/>
      <w:bookmarkStart w:id="11962" w:name="_Toc123139504"/>
      <w:bookmarkStart w:id="11963" w:name="_Toc124166304"/>
      <w:bookmarkStart w:id="11964" w:name="_Toc130923177"/>
      <w:bookmarkStart w:id="11965" w:name="_Toc137303589"/>
      <w:bookmarkStart w:id="11966" w:name="_Toc138889813"/>
      <w:bookmarkStart w:id="11967" w:name="_Toc145111625"/>
      <w:bookmarkStart w:id="11968" w:name="_Toc155265601"/>
      <w:bookmarkStart w:id="11969" w:name="_Toc161853176"/>
      <w:r w:rsidRPr="00090C64">
        <w:t>8.4.5</w:t>
      </w:r>
      <w:r w:rsidRPr="00090C64">
        <w:rPr>
          <w:lang w:eastAsia="sv-SE"/>
        </w:rPr>
        <w:tab/>
        <w:t>Method of test</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45C33D95" w14:textId="77777777" w:rsidR="00D57C09" w:rsidRPr="00090C64" w:rsidRDefault="00D57C09" w:rsidP="00D57C09">
      <w:pPr>
        <w:pStyle w:val="Heading4"/>
        <w:rPr>
          <w:lang w:eastAsia="sv-SE"/>
        </w:rPr>
      </w:pPr>
      <w:bookmarkStart w:id="11970" w:name="_Toc21125335"/>
      <w:bookmarkStart w:id="11971" w:name="_Toc29768325"/>
      <w:bookmarkStart w:id="11972" w:name="_Toc36044767"/>
      <w:bookmarkStart w:id="11973" w:name="_Toc37230672"/>
      <w:bookmarkStart w:id="11974" w:name="_Toc45907815"/>
      <w:bookmarkStart w:id="11975" w:name="_Toc53181920"/>
      <w:bookmarkStart w:id="11976" w:name="_Toc61127735"/>
      <w:bookmarkStart w:id="11977" w:name="_Toc67054749"/>
      <w:bookmarkStart w:id="11978" w:name="_Toc67061747"/>
      <w:bookmarkStart w:id="11979" w:name="_Toc74735265"/>
      <w:bookmarkStart w:id="11980" w:name="_Toc74753508"/>
      <w:bookmarkStart w:id="11981" w:name="_Toc76507767"/>
      <w:bookmarkStart w:id="11982" w:name="_Toc83109376"/>
      <w:bookmarkStart w:id="11983" w:name="_Toc89878189"/>
      <w:bookmarkStart w:id="11984" w:name="_Toc98710040"/>
      <w:bookmarkStart w:id="11985" w:name="_Toc105691855"/>
      <w:bookmarkStart w:id="11986" w:name="_Toc105694169"/>
      <w:bookmarkStart w:id="11987" w:name="_Toc123139505"/>
      <w:bookmarkStart w:id="11988" w:name="_Toc124166305"/>
      <w:bookmarkStart w:id="11989" w:name="_Toc130923178"/>
      <w:bookmarkStart w:id="11990" w:name="_Toc137303590"/>
      <w:bookmarkStart w:id="11991" w:name="_Toc138889814"/>
      <w:bookmarkStart w:id="11992" w:name="_Toc145111626"/>
      <w:bookmarkStart w:id="11993" w:name="_Toc155265602"/>
      <w:bookmarkStart w:id="11994" w:name="_Toc161853177"/>
      <w:r w:rsidRPr="00090C64">
        <w:rPr>
          <w:lang w:eastAsia="sv-SE"/>
        </w:rPr>
        <w:t>8.4.5.1</w:t>
      </w:r>
      <w:r w:rsidRPr="00090C64">
        <w:rPr>
          <w:lang w:eastAsia="sv-SE"/>
        </w:rPr>
        <w:tab/>
        <w:t>Initial conditions</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995" w:name="_Toc21125336"/>
      <w:bookmarkStart w:id="11996" w:name="_Toc29768326"/>
      <w:bookmarkStart w:id="11997" w:name="_Toc36044768"/>
      <w:bookmarkStart w:id="11998" w:name="_Toc37230673"/>
      <w:bookmarkStart w:id="11999" w:name="_Toc45907816"/>
      <w:bookmarkStart w:id="12000" w:name="_Toc53181921"/>
      <w:bookmarkStart w:id="12001" w:name="_Toc61127736"/>
      <w:bookmarkStart w:id="12002" w:name="_Toc67054750"/>
      <w:bookmarkStart w:id="12003" w:name="_Toc67061748"/>
      <w:bookmarkStart w:id="12004" w:name="_Toc74735266"/>
      <w:bookmarkStart w:id="12005" w:name="_Toc74753509"/>
      <w:bookmarkStart w:id="12006" w:name="_Toc76507768"/>
      <w:bookmarkStart w:id="12007" w:name="_Toc83109377"/>
      <w:bookmarkStart w:id="12008" w:name="_Toc89878190"/>
      <w:bookmarkStart w:id="12009" w:name="_Toc98710041"/>
      <w:bookmarkStart w:id="12010" w:name="_Toc105691856"/>
      <w:bookmarkStart w:id="12011" w:name="_Toc105694170"/>
      <w:bookmarkStart w:id="12012" w:name="_Toc123139506"/>
      <w:bookmarkStart w:id="12013" w:name="_Toc124166306"/>
      <w:bookmarkStart w:id="12014" w:name="_Toc130923179"/>
      <w:bookmarkStart w:id="12015" w:name="_Toc137303591"/>
      <w:bookmarkStart w:id="12016" w:name="_Toc138889815"/>
      <w:bookmarkStart w:id="12017" w:name="_Toc145111627"/>
      <w:bookmarkStart w:id="12018" w:name="_Toc155265603"/>
      <w:bookmarkStart w:id="12019" w:name="_Toc161853178"/>
      <w:r w:rsidRPr="00090C64">
        <w:rPr>
          <w:lang w:eastAsia="sv-SE"/>
        </w:rPr>
        <w:t>8.4.5.2</w:t>
      </w:r>
      <w:r w:rsidRPr="00090C64">
        <w:rPr>
          <w:lang w:eastAsia="sv-SE"/>
        </w:rPr>
        <w:tab/>
        <w:t>Procedure</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020" w:name="_Toc21125337"/>
      <w:bookmarkStart w:id="12021" w:name="_Toc29768327"/>
      <w:bookmarkStart w:id="12022" w:name="_Toc36044769"/>
      <w:bookmarkStart w:id="12023" w:name="_Toc37230674"/>
      <w:bookmarkStart w:id="12024" w:name="_Toc45907817"/>
      <w:bookmarkStart w:id="12025" w:name="_Toc53181922"/>
      <w:bookmarkStart w:id="12026" w:name="_Toc61127737"/>
      <w:bookmarkStart w:id="12027" w:name="_Toc67054751"/>
      <w:bookmarkStart w:id="12028" w:name="_Toc67061749"/>
      <w:bookmarkStart w:id="12029" w:name="_Toc74735267"/>
      <w:bookmarkStart w:id="12030" w:name="_Toc74753510"/>
      <w:bookmarkStart w:id="12031" w:name="_Toc76507769"/>
      <w:bookmarkStart w:id="12032" w:name="_Toc83109378"/>
      <w:bookmarkStart w:id="12033" w:name="_Toc89878191"/>
      <w:bookmarkStart w:id="12034" w:name="_Toc98710042"/>
      <w:bookmarkStart w:id="12035" w:name="_Toc105691857"/>
      <w:bookmarkStart w:id="12036" w:name="_Toc105694171"/>
      <w:bookmarkStart w:id="12037" w:name="_Toc123139507"/>
      <w:bookmarkStart w:id="12038" w:name="_Toc124166307"/>
      <w:bookmarkStart w:id="12039" w:name="_Toc130923180"/>
      <w:bookmarkStart w:id="12040" w:name="_Toc137303592"/>
      <w:bookmarkStart w:id="12041" w:name="_Toc138889816"/>
      <w:bookmarkStart w:id="12042" w:name="_Toc145111628"/>
      <w:bookmarkStart w:id="12043" w:name="_Toc155265604"/>
      <w:bookmarkStart w:id="12044" w:name="_Toc161853179"/>
      <w:r w:rsidRPr="00090C64">
        <w:t>8.4.6</w:t>
      </w:r>
      <w:r w:rsidRPr="00090C64">
        <w:tab/>
        <w:t>Test requirements</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045" w:name="_Toc21125338"/>
      <w:bookmarkStart w:id="12046" w:name="_Toc29768328"/>
      <w:bookmarkStart w:id="12047" w:name="_Toc36044770"/>
      <w:bookmarkStart w:id="12048" w:name="_Toc37230675"/>
      <w:bookmarkStart w:id="12049" w:name="_Toc45907818"/>
      <w:bookmarkStart w:id="12050" w:name="_Toc53181923"/>
      <w:bookmarkStart w:id="12051" w:name="_Toc61127738"/>
      <w:bookmarkStart w:id="12052" w:name="_Toc67054752"/>
      <w:bookmarkStart w:id="12053" w:name="_Toc67061750"/>
      <w:bookmarkStart w:id="12054" w:name="_Toc74735268"/>
      <w:bookmarkStart w:id="12055" w:name="_Toc74753511"/>
      <w:bookmarkStart w:id="12056" w:name="_Toc76507770"/>
      <w:bookmarkStart w:id="12057" w:name="_Toc83109379"/>
      <w:bookmarkStart w:id="12058" w:name="_Toc89878192"/>
      <w:bookmarkStart w:id="12059" w:name="_Toc98710043"/>
      <w:bookmarkStart w:id="12060" w:name="_Toc105691858"/>
      <w:bookmarkStart w:id="12061" w:name="_Toc105694172"/>
      <w:bookmarkStart w:id="12062" w:name="_Toc123139508"/>
      <w:bookmarkStart w:id="12063" w:name="_Toc124166308"/>
      <w:bookmarkStart w:id="12064" w:name="_Toc130923181"/>
      <w:bookmarkStart w:id="12065" w:name="_Toc137303593"/>
      <w:bookmarkStart w:id="12066" w:name="_Toc138889817"/>
      <w:bookmarkStart w:id="12067" w:name="_Toc145111629"/>
      <w:bookmarkStart w:id="12068" w:name="_Toc155265605"/>
      <w:bookmarkStart w:id="12069" w:name="_Toc161853180"/>
      <w:r w:rsidRPr="00090C64">
        <w:t>8.5</w:t>
      </w:r>
      <w:r w:rsidRPr="00090C64">
        <w:tab/>
        <w:t>Radiated performance requirements for NR</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1673B084" w14:textId="77777777" w:rsidR="00D57C09" w:rsidRPr="00090C64" w:rsidRDefault="00D57C09" w:rsidP="00D57C09">
      <w:pPr>
        <w:pStyle w:val="Heading3"/>
      </w:pPr>
      <w:bookmarkStart w:id="12070" w:name="_Toc21125339"/>
      <w:bookmarkStart w:id="12071" w:name="_Toc29768329"/>
      <w:bookmarkStart w:id="12072" w:name="_Toc36044771"/>
      <w:bookmarkStart w:id="12073" w:name="_Toc37230676"/>
      <w:bookmarkStart w:id="12074" w:name="_Toc45907819"/>
      <w:bookmarkStart w:id="12075" w:name="_Toc53181924"/>
      <w:bookmarkStart w:id="12076" w:name="_Toc61127739"/>
      <w:bookmarkStart w:id="12077" w:name="_Toc67054753"/>
      <w:bookmarkStart w:id="12078" w:name="_Toc67061751"/>
      <w:bookmarkStart w:id="12079" w:name="_Toc74735269"/>
      <w:bookmarkStart w:id="12080" w:name="_Toc74753512"/>
      <w:bookmarkStart w:id="12081" w:name="_Toc76507771"/>
      <w:bookmarkStart w:id="12082" w:name="_Toc83109380"/>
      <w:bookmarkStart w:id="12083" w:name="_Toc89878193"/>
      <w:bookmarkStart w:id="12084" w:name="_Toc98710044"/>
      <w:bookmarkStart w:id="12085" w:name="_Toc105691859"/>
      <w:bookmarkStart w:id="12086" w:name="_Toc105694173"/>
      <w:bookmarkStart w:id="12087" w:name="_Toc123139509"/>
      <w:bookmarkStart w:id="12088" w:name="_Toc124166309"/>
      <w:bookmarkStart w:id="12089" w:name="_Toc130923182"/>
      <w:bookmarkStart w:id="12090" w:name="_Toc137303594"/>
      <w:bookmarkStart w:id="12091" w:name="_Toc138889818"/>
      <w:bookmarkStart w:id="12092" w:name="_Toc145111630"/>
      <w:bookmarkStart w:id="12093" w:name="_Toc155265606"/>
      <w:bookmarkStart w:id="12094" w:name="_Toc161853181"/>
      <w:r w:rsidRPr="00090C64">
        <w:t>8.5.1</w:t>
      </w:r>
      <w:r w:rsidRPr="00090C64">
        <w:tab/>
        <w:t>General</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095" w:name="_Toc21125340"/>
      <w:bookmarkStart w:id="12096" w:name="_Toc29768330"/>
      <w:bookmarkStart w:id="12097" w:name="_Toc36044772"/>
      <w:bookmarkStart w:id="12098" w:name="_Toc37230677"/>
      <w:bookmarkStart w:id="12099" w:name="_Toc45907820"/>
      <w:bookmarkStart w:id="12100" w:name="_Toc53181925"/>
      <w:bookmarkStart w:id="12101" w:name="_Toc61127740"/>
      <w:bookmarkStart w:id="12102" w:name="_Toc67054754"/>
      <w:bookmarkStart w:id="12103" w:name="_Toc67061752"/>
      <w:bookmarkStart w:id="12104" w:name="_Toc74735270"/>
      <w:bookmarkStart w:id="12105" w:name="_Toc74753513"/>
      <w:bookmarkStart w:id="12106" w:name="_Toc76507772"/>
      <w:bookmarkStart w:id="12107" w:name="_Toc83109381"/>
      <w:bookmarkStart w:id="12108" w:name="_Toc89878194"/>
      <w:bookmarkStart w:id="12109" w:name="_Toc98710045"/>
      <w:bookmarkStart w:id="12110" w:name="_Toc105691860"/>
      <w:bookmarkStart w:id="12111" w:name="_Toc105694174"/>
      <w:bookmarkStart w:id="12112" w:name="_Toc123139510"/>
      <w:bookmarkStart w:id="12113" w:name="_Toc124166310"/>
      <w:bookmarkStart w:id="12114" w:name="_Toc130923183"/>
      <w:bookmarkStart w:id="12115" w:name="_Toc137303595"/>
      <w:bookmarkStart w:id="12116" w:name="_Toc138889819"/>
      <w:bookmarkStart w:id="12117" w:name="_Toc145111631"/>
      <w:bookmarkStart w:id="12118" w:name="_Toc155265607"/>
      <w:bookmarkStart w:id="12119" w:name="_Toc161853182"/>
      <w:r w:rsidRPr="00090C64">
        <w:t>8.5.2</w:t>
      </w:r>
      <w:r w:rsidRPr="00090C64">
        <w:tab/>
        <w:t>Definitions and applicability</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120" w:name="_Toc21125341"/>
      <w:bookmarkStart w:id="12121" w:name="_Toc29768331"/>
      <w:bookmarkStart w:id="12122" w:name="_Toc36044773"/>
      <w:bookmarkStart w:id="12123" w:name="_Toc37230678"/>
      <w:bookmarkStart w:id="12124" w:name="_Toc45907821"/>
      <w:bookmarkStart w:id="12125" w:name="_Toc53181926"/>
      <w:bookmarkStart w:id="12126" w:name="_Toc61127741"/>
      <w:bookmarkStart w:id="12127" w:name="_Toc67054755"/>
      <w:bookmarkStart w:id="12128" w:name="_Toc67061753"/>
      <w:bookmarkStart w:id="12129" w:name="_Toc74735271"/>
      <w:bookmarkStart w:id="12130" w:name="_Toc74753514"/>
      <w:bookmarkStart w:id="12131" w:name="_Toc76507773"/>
      <w:bookmarkStart w:id="12132" w:name="_Toc83109382"/>
      <w:bookmarkStart w:id="12133" w:name="_Toc89878195"/>
      <w:bookmarkStart w:id="12134" w:name="_Toc98710046"/>
      <w:bookmarkStart w:id="12135" w:name="_Toc105691861"/>
      <w:bookmarkStart w:id="12136" w:name="_Toc105694175"/>
      <w:bookmarkStart w:id="12137" w:name="_Toc123139511"/>
      <w:bookmarkStart w:id="12138" w:name="_Toc124166311"/>
      <w:bookmarkStart w:id="12139" w:name="_Toc130923184"/>
      <w:bookmarkStart w:id="12140" w:name="_Toc137303596"/>
      <w:bookmarkStart w:id="12141" w:name="_Toc138889820"/>
      <w:bookmarkStart w:id="12142" w:name="_Toc145111632"/>
      <w:bookmarkStart w:id="12143" w:name="_Toc155265608"/>
      <w:bookmarkStart w:id="12144" w:name="_Toc161853183"/>
      <w:r w:rsidRPr="00090C64">
        <w:t>8.5.3</w:t>
      </w:r>
      <w:r w:rsidRPr="00090C64">
        <w:tab/>
        <w:t>Minimum requirements</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145" w:name="_Toc21125342"/>
      <w:bookmarkStart w:id="12146" w:name="_Toc29768332"/>
      <w:bookmarkStart w:id="12147" w:name="_Toc36044774"/>
      <w:bookmarkStart w:id="12148" w:name="_Toc37230679"/>
      <w:bookmarkStart w:id="12149" w:name="_Toc45907822"/>
      <w:bookmarkStart w:id="12150" w:name="_Toc53181927"/>
      <w:bookmarkStart w:id="12151" w:name="_Toc61127742"/>
      <w:bookmarkStart w:id="12152" w:name="_Toc67054756"/>
      <w:bookmarkStart w:id="12153" w:name="_Toc67061754"/>
      <w:bookmarkStart w:id="12154" w:name="_Toc74735272"/>
      <w:bookmarkStart w:id="12155" w:name="_Toc74753515"/>
      <w:bookmarkStart w:id="12156" w:name="_Toc76507774"/>
      <w:bookmarkStart w:id="12157" w:name="_Toc83109383"/>
      <w:bookmarkStart w:id="12158" w:name="_Toc89878196"/>
      <w:bookmarkStart w:id="12159" w:name="_Toc98710047"/>
      <w:bookmarkStart w:id="12160" w:name="_Toc105691862"/>
      <w:bookmarkStart w:id="12161" w:name="_Toc105694176"/>
      <w:bookmarkStart w:id="12162" w:name="_Toc123139512"/>
      <w:bookmarkStart w:id="12163" w:name="_Toc124166312"/>
      <w:bookmarkStart w:id="12164" w:name="_Toc130923185"/>
      <w:bookmarkStart w:id="12165" w:name="_Toc137303597"/>
      <w:bookmarkStart w:id="12166" w:name="_Toc138889821"/>
      <w:bookmarkStart w:id="12167" w:name="_Toc145111633"/>
      <w:bookmarkStart w:id="12168" w:name="_Toc155265609"/>
      <w:bookmarkStart w:id="12169" w:name="_Toc161853184"/>
      <w:r w:rsidRPr="00090C64">
        <w:t>8.5.4</w:t>
      </w:r>
      <w:r w:rsidRPr="00090C64">
        <w:tab/>
        <w:t>Test purposes</w:t>
      </w:r>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170" w:name="_Toc21125343"/>
      <w:bookmarkStart w:id="12171" w:name="_Toc29768333"/>
      <w:bookmarkStart w:id="12172" w:name="_Toc36044775"/>
      <w:bookmarkStart w:id="12173" w:name="_Toc37230680"/>
      <w:bookmarkStart w:id="12174" w:name="_Toc45907823"/>
      <w:bookmarkStart w:id="12175" w:name="_Toc53181928"/>
      <w:bookmarkStart w:id="12176" w:name="_Toc61127743"/>
      <w:bookmarkStart w:id="12177" w:name="_Toc67054757"/>
      <w:bookmarkStart w:id="12178" w:name="_Toc67061755"/>
      <w:bookmarkStart w:id="12179" w:name="_Toc74735273"/>
      <w:bookmarkStart w:id="12180" w:name="_Toc74753516"/>
      <w:bookmarkStart w:id="12181" w:name="_Toc76507775"/>
      <w:bookmarkStart w:id="12182" w:name="_Toc83109384"/>
      <w:bookmarkStart w:id="12183" w:name="_Toc89878197"/>
      <w:bookmarkStart w:id="12184" w:name="_Toc98710048"/>
      <w:bookmarkStart w:id="12185" w:name="_Toc105691863"/>
      <w:bookmarkStart w:id="12186" w:name="_Toc105694177"/>
      <w:bookmarkStart w:id="12187" w:name="_Toc123139513"/>
      <w:bookmarkStart w:id="12188" w:name="_Toc124166313"/>
      <w:bookmarkStart w:id="12189" w:name="_Toc130923186"/>
      <w:bookmarkStart w:id="12190" w:name="_Toc137303598"/>
      <w:bookmarkStart w:id="12191" w:name="_Toc138889822"/>
      <w:bookmarkStart w:id="12192" w:name="_Toc145111634"/>
      <w:bookmarkStart w:id="12193" w:name="_Toc155265610"/>
      <w:bookmarkStart w:id="12194" w:name="_Toc161853185"/>
      <w:r w:rsidRPr="00090C64">
        <w:t>8.5.5</w:t>
      </w:r>
      <w:r w:rsidRPr="00090C64">
        <w:rPr>
          <w:lang w:eastAsia="sv-SE"/>
        </w:rPr>
        <w:tab/>
        <w:t>Method of test</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p>
    <w:p w14:paraId="55532991" w14:textId="77777777" w:rsidR="00D57C09" w:rsidRPr="00090C64" w:rsidRDefault="00D57C09" w:rsidP="00D57C09">
      <w:pPr>
        <w:pStyle w:val="Heading4"/>
        <w:rPr>
          <w:lang w:eastAsia="sv-SE"/>
        </w:rPr>
      </w:pPr>
      <w:bookmarkStart w:id="12195" w:name="_Toc21125344"/>
      <w:bookmarkStart w:id="12196" w:name="_Toc29768334"/>
      <w:bookmarkStart w:id="12197" w:name="_Toc36044776"/>
      <w:bookmarkStart w:id="12198" w:name="_Toc37230681"/>
      <w:bookmarkStart w:id="12199" w:name="_Toc45907824"/>
      <w:bookmarkStart w:id="12200" w:name="_Toc53181929"/>
      <w:bookmarkStart w:id="12201" w:name="_Toc61127744"/>
      <w:bookmarkStart w:id="12202" w:name="_Toc67054758"/>
      <w:bookmarkStart w:id="12203" w:name="_Toc67061756"/>
      <w:bookmarkStart w:id="12204" w:name="_Toc74735274"/>
      <w:bookmarkStart w:id="12205" w:name="_Toc74753517"/>
      <w:bookmarkStart w:id="12206" w:name="_Toc76507776"/>
      <w:bookmarkStart w:id="12207" w:name="_Toc83109385"/>
      <w:bookmarkStart w:id="12208" w:name="_Toc89878198"/>
      <w:bookmarkStart w:id="12209" w:name="_Toc98710049"/>
      <w:bookmarkStart w:id="12210" w:name="_Toc105691864"/>
      <w:bookmarkStart w:id="12211" w:name="_Toc105694178"/>
      <w:bookmarkStart w:id="12212" w:name="_Toc123139514"/>
      <w:bookmarkStart w:id="12213" w:name="_Toc124166314"/>
      <w:bookmarkStart w:id="12214" w:name="_Toc130923187"/>
      <w:bookmarkStart w:id="12215" w:name="_Toc137303599"/>
      <w:bookmarkStart w:id="12216" w:name="_Toc138889823"/>
      <w:bookmarkStart w:id="12217" w:name="_Toc145111635"/>
      <w:bookmarkStart w:id="12218" w:name="_Toc155265611"/>
      <w:bookmarkStart w:id="12219" w:name="_Toc161853186"/>
      <w:r w:rsidRPr="00090C64">
        <w:rPr>
          <w:lang w:eastAsia="sv-SE"/>
        </w:rPr>
        <w:t>8.5.5.1</w:t>
      </w:r>
      <w:r w:rsidRPr="00090C64">
        <w:rPr>
          <w:lang w:eastAsia="sv-SE"/>
        </w:rPr>
        <w:tab/>
        <w:t>Initial conditions</w:t>
      </w:r>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220" w:name="_Toc21125345"/>
      <w:bookmarkStart w:id="12221" w:name="_Toc29768335"/>
      <w:bookmarkStart w:id="12222" w:name="_Toc36044777"/>
      <w:bookmarkStart w:id="12223" w:name="_Toc37230682"/>
      <w:bookmarkStart w:id="12224" w:name="_Toc45907825"/>
      <w:bookmarkStart w:id="12225" w:name="_Toc53181930"/>
      <w:bookmarkStart w:id="12226" w:name="_Toc61127745"/>
      <w:bookmarkStart w:id="12227" w:name="_Toc67054759"/>
      <w:bookmarkStart w:id="12228" w:name="_Toc67061757"/>
      <w:bookmarkStart w:id="12229" w:name="_Toc74735275"/>
      <w:bookmarkStart w:id="12230" w:name="_Toc74753518"/>
      <w:bookmarkStart w:id="12231" w:name="_Toc76507777"/>
      <w:bookmarkStart w:id="12232" w:name="_Toc83109386"/>
      <w:bookmarkStart w:id="12233" w:name="_Toc89878199"/>
      <w:bookmarkStart w:id="12234" w:name="_Toc98710050"/>
      <w:bookmarkStart w:id="12235" w:name="_Toc105691865"/>
      <w:bookmarkStart w:id="12236" w:name="_Toc105694179"/>
      <w:bookmarkStart w:id="12237" w:name="_Toc123139515"/>
      <w:bookmarkStart w:id="12238" w:name="_Toc124166315"/>
      <w:bookmarkStart w:id="12239" w:name="_Toc130923188"/>
      <w:bookmarkStart w:id="12240" w:name="_Toc137303600"/>
      <w:bookmarkStart w:id="12241" w:name="_Toc138889824"/>
      <w:bookmarkStart w:id="12242" w:name="_Toc145111636"/>
      <w:bookmarkStart w:id="12243" w:name="_Toc155265612"/>
      <w:bookmarkStart w:id="12244" w:name="_Toc161853187"/>
      <w:r w:rsidRPr="00090C64">
        <w:rPr>
          <w:lang w:eastAsia="sv-SE"/>
        </w:rPr>
        <w:t>8.5.5.2</w:t>
      </w:r>
      <w:r w:rsidRPr="00090C64">
        <w:rPr>
          <w:lang w:eastAsia="sv-SE"/>
        </w:rPr>
        <w:tab/>
        <w:t>Procedure</w:t>
      </w:r>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245" w:name="_Toc21125346"/>
      <w:bookmarkStart w:id="12246" w:name="_Toc29768336"/>
      <w:bookmarkStart w:id="12247" w:name="_Toc36044778"/>
      <w:bookmarkStart w:id="12248" w:name="_Toc37230683"/>
      <w:bookmarkStart w:id="12249" w:name="_Toc45907826"/>
      <w:bookmarkStart w:id="12250" w:name="_Toc53181931"/>
      <w:bookmarkStart w:id="12251" w:name="_Toc61127746"/>
      <w:bookmarkStart w:id="12252" w:name="_Toc67054760"/>
      <w:bookmarkStart w:id="12253" w:name="_Toc67061758"/>
      <w:bookmarkStart w:id="12254" w:name="_Toc74735276"/>
      <w:bookmarkStart w:id="12255" w:name="_Toc74753519"/>
      <w:bookmarkStart w:id="12256" w:name="_Toc76507778"/>
      <w:bookmarkStart w:id="12257" w:name="_Toc83109387"/>
      <w:bookmarkStart w:id="12258" w:name="_Toc89878200"/>
      <w:bookmarkStart w:id="12259" w:name="_Toc98710051"/>
      <w:bookmarkStart w:id="12260" w:name="_Toc105691866"/>
      <w:bookmarkStart w:id="12261" w:name="_Toc105694180"/>
      <w:bookmarkStart w:id="12262" w:name="_Toc123139516"/>
      <w:bookmarkStart w:id="12263" w:name="_Toc124166316"/>
      <w:bookmarkStart w:id="12264" w:name="_Toc130923189"/>
      <w:bookmarkStart w:id="12265" w:name="_Toc137303601"/>
      <w:bookmarkStart w:id="12266" w:name="_Toc138889825"/>
      <w:bookmarkStart w:id="12267" w:name="_Toc145111637"/>
      <w:bookmarkStart w:id="12268" w:name="_Toc155265613"/>
      <w:bookmarkStart w:id="12269" w:name="_Toc161853188"/>
      <w:r w:rsidRPr="00090C64">
        <w:t>8.5.6</w:t>
      </w:r>
      <w:r w:rsidRPr="00090C64">
        <w:tab/>
        <w:t>Test requirements</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270" w:name="_Toc21125347"/>
      <w:bookmarkStart w:id="12271" w:name="_Toc29768337"/>
      <w:bookmarkStart w:id="12272" w:name="_Toc36044779"/>
      <w:bookmarkStart w:id="12273" w:name="_Toc37230684"/>
      <w:bookmarkStart w:id="12274" w:name="_Toc45907827"/>
      <w:bookmarkStart w:id="12275" w:name="_Toc53181932"/>
      <w:bookmarkStart w:id="12276" w:name="_Toc61127747"/>
      <w:bookmarkStart w:id="12277" w:name="_Toc67054761"/>
      <w:bookmarkStart w:id="12278" w:name="_Toc67061759"/>
      <w:bookmarkStart w:id="12279" w:name="_Toc74735277"/>
      <w:bookmarkStart w:id="12280" w:name="_Toc74753520"/>
      <w:bookmarkStart w:id="12281" w:name="_Toc76507779"/>
      <w:bookmarkStart w:id="12282" w:name="_Toc83109388"/>
      <w:bookmarkStart w:id="12283" w:name="_Toc89878201"/>
      <w:bookmarkStart w:id="12284" w:name="_Toc98710052"/>
      <w:bookmarkStart w:id="12285" w:name="_Toc105691867"/>
      <w:bookmarkStart w:id="12286" w:name="_Toc105694181"/>
      <w:bookmarkStart w:id="12287" w:name="_Toc123139517"/>
      <w:bookmarkStart w:id="12288" w:name="_Toc124166317"/>
      <w:bookmarkStart w:id="12289" w:name="_Toc130923190"/>
      <w:bookmarkStart w:id="12290" w:name="_Toc137303602"/>
      <w:bookmarkStart w:id="12291" w:name="_Toc138889826"/>
      <w:bookmarkStart w:id="12292" w:name="_Toc145111638"/>
      <w:bookmarkStart w:id="12293" w:name="_Toc155265614"/>
      <w:bookmarkStart w:id="12294" w:name="_Toc161853189"/>
      <w:r w:rsidRPr="00090C64">
        <w:t>Annex A (normative):</w:t>
      </w:r>
      <w:r w:rsidRPr="00090C64">
        <w:br/>
        <w:t>Test system characterization</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295" w:name="_Toc21125348"/>
      <w:bookmarkStart w:id="12296" w:name="_Toc29768338"/>
      <w:bookmarkStart w:id="12297" w:name="_Toc36044780"/>
      <w:bookmarkStart w:id="12298" w:name="_Toc37230685"/>
      <w:bookmarkStart w:id="12299" w:name="_Toc45907828"/>
      <w:bookmarkStart w:id="12300" w:name="_Toc53181933"/>
      <w:bookmarkStart w:id="12301" w:name="_Toc61127748"/>
      <w:bookmarkStart w:id="12302" w:name="_Toc67054762"/>
      <w:bookmarkStart w:id="12303" w:name="_Toc67061760"/>
      <w:bookmarkStart w:id="12304" w:name="_Toc74735278"/>
      <w:bookmarkStart w:id="12305" w:name="_Toc74753521"/>
      <w:bookmarkStart w:id="12306" w:name="_Toc76507780"/>
      <w:bookmarkStart w:id="12307" w:name="_Toc83109389"/>
      <w:bookmarkStart w:id="12308" w:name="_Toc89878202"/>
      <w:bookmarkStart w:id="12309" w:name="_Toc98710053"/>
      <w:bookmarkStart w:id="12310" w:name="_Toc105691868"/>
      <w:bookmarkStart w:id="12311" w:name="_Toc105694182"/>
      <w:bookmarkStart w:id="12312" w:name="_Toc123139518"/>
      <w:bookmarkStart w:id="12313" w:name="_Toc124166318"/>
      <w:bookmarkStart w:id="12314" w:name="_Toc130923191"/>
      <w:bookmarkStart w:id="12315" w:name="_Toc137303603"/>
      <w:bookmarkStart w:id="12316" w:name="_Toc138889827"/>
      <w:bookmarkStart w:id="12317" w:name="_Toc145111639"/>
      <w:bookmarkStart w:id="12318" w:name="_Toc155265615"/>
      <w:bookmarkStart w:id="12319" w:name="_Toc161853190"/>
      <w:r w:rsidRPr="00090C64">
        <w:t>Annex B (normative):</w:t>
      </w:r>
      <w:r w:rsidRPr="00090C64">
        <w:br/>
        <w:t>Calibration</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320" w:name="_Toc21125349"/>
      <w:bookmarkStart w:id="12321" w:name="_Toc29768339"/>
      <w:bookmarkStart w:id="12322" w:name="_Toc36044781"/>
      <w:bookmarkStart w:id="12323" w:name="_Toc37230686"/>
      <w:bookmarkStart w:id="12324" w:name="_Toc45907829"/>
      <w:bookmarkStart w:id="12325" w:name="_Toc53181934"/>
      <w:bookmarkStart w:id="12326" w:name="_Toc61127749"/>
      <w:bookmarkStart w:id="12327" w:name="_Toc67054763"/>
      <w:bookmarkStart w:id="12328" w:name="_Toc67061761"/>
      <w:bookmarkStart w:id="12329" w:name="_Toc74735279"/>
      <w:bookmarkStart w:id="12330" w:name="_Toc74753522"/>
      <w:bookmarkStart w:id="12331" w:name="_Toc76507781"/>
      <w:bookmarkStart w:id="12332" w:name="_Toc83109390"/>
      <w:bookmarkStart w:id="12333" w:name="_Toc89878203"/>
      <w:bookmarkStart w:id="12334" w:name="_Toc98710054"/>
      <w:bookmarkStart w:id="12335" w:name="_Toc105691869"/>
      <w:bookmarkStart w:id="12336" w:name="_Toc105694183"/>
      <w:bookmarkStart w:id="12337" w:name="_Toc123139519"/>
      <w:bookmarkStart w:id="12338" w:name="_Toc124166319"/>
      <w:bookmarkStart w:id="12339" w:name="_Toc130923192"/>
      <w:bookmarkStart w:id="12340" w:name="_Toc137303604"/>
      <w:bookmarkStart w:id="12341" w:name="_Toc138889828"/>
      <w:bookmarkStart w:id="12342" w:name="_Toc145111640"/>
      <w:bookmarkStart w:id="12343" w:name="_Toc155265616"/>
      <w:bookmarkStart w:id="12344" w:name="_Toc161853191"/>
      <w:r w:rsidRPr="00090C64">
        <w:t>Annex C (informative):</w:t>
      </w:r>
      <w:r w:rsidRPr="00090C64">
        <w:br/>
        <w:t>Test tolerances and derivation of test requirements</w:t>
      </w:r>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p>
    <w:p w14:paraId="4A79EB55" w14:textId="77777777" w:rsidR="00D57C09" w:rsidRPr="00090C64" w:rsidRDefault="00D57C09" w:rsidP="00D57C09">
      <w:pPr>
        <w:pStyle w:val="Heading1"/>
      </w:pPr>
      <w:bookmarkStart w:id="12345" w:name="_Toc21125350"/>
      <w:bookmarkStart w:id="12346" w:name="_Toc29768340"/>
      <w:bookmarkStart w:id="12347" w:name="_Toc36044782"/>
      <w:bookmarkStart w:id="12348" w:name="_Toc37230687"/>
      <w:bookmarkStart w:id="12349" w:name="_Toc45907830"/>
      <w:bookmarkStart w:id="12350" w:name="_Toc53181935"/>
      <w:bookmarkStart w:id="12351" w:name="_Toc61127750"/>
      <w:bookmarkStart w:id="12352" w:name="_Toc67054764"/>
      <w:bookmarkStart w:id="12353" w:name="_Toc67061762"/>
      <w:bookmarkStart w:id="12354" w:name="_Toc74735280"/>
      <w:bookmarkStart w:id="12355" w:name="_Toc74753523"/>
      <w:bookmarkStart w:id="12356" w:name="_Toc76507782"/>
      <w:bookmarkStart w:id="12357" w:name="_Toc83109391"/>
      <w:bookmarkStart w:id="12358" w:name="_Toc89878204"/>
      <w:bookmarkStart w:id="12359" w:name="_Toc98710055"/>
      <w:bookmarkStart w:id="12360" w:name="_Toc105691870"/>
      <w:bookmarkStart w:id="12361" w:name="_Toc105694184"/>
      <w:bookmarkStart w:id="12362" w:name="_Toc123139520"/>
      <w:bookmarkStart w:id="12363" w:name="_Toc124166320"/>
      <w:bookmarkStart w:id="12364" w:name="_Toc130923193"/>
      <w:bookmarkStart w:id="12365" w:name="_Toc137303605"/>
      <w:bookmarkStart w:id="12366" w:name="_Toc138889829"/>
      <w:bookmarkStart w:id="12367" w:name="_Toc145111641"/>
      <w:bookmarkStart w:id="12368" w:name="_Toc155265617"/>
      <w:bookmarkStart w:id="12369" w:name="_Toc161853192"/>
      <w:r w:rsidRPr="00090C64">
        <w:t>C.1</w:t>
      </w:r>
      <w:r w:rsidRPr="00090C64">
        <w:tab/>
      </w:r>
      <w:r w:rsidRPr="00090C64">
        <w:rPr>
          <w:lang w:eastAsia="sv-SE"/>
        </w:rPr>
        <w:t>General</w:t>
      </w:r>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2370" w:name="_Toc21125351"/>
      <w:bookmarkStart w:id="12371" w:name="_Toc29768341"/>
      <w:bookmarkStart w:id="12372" w:name="_Toc36044783"/>
      <w:bookmarkStart w:id="12373" w:name="_Toc37230688"/>
      <w:bookmarkStart w:id="12374" w:name="_Toc45907831"/>
      <w:bookmarkStart w:id="12375" w:name="_Toc53181936"/>
      <w:bookmarkStart w:id="12376" w:name="_Toc61127751"/>
      <w:bookmarkStart w:id="12377" w:name="_Toc67054765"/>
      <w:bookmarkStart w:id="12378" w:name="_Toc67061763"/>
      <w:bookmarkStart w:id="12379" w:name="_Toc74735281"/>
      <w:bookmarkStart w:id="12380" w:name="_Toc74753524"/>
      <w:bookmarkStart w:id="12381" w:name="_Toc76507783"/>
      <w:bookmarkStart w:id="12382" w:name="_Toc83109392"/>
      <w:bookmarkStart w:id="12383" w:name="_Toc89878205"/>
      <w:bookmarkStart w:id="12384" w:name="_Toc98710056"/>
      <w:bookmarkStart w:id="12385" w:name="_Toc105691871"/>
      <w:bookmarkStart w:id="12386" w:name="_Toc105694185"/>
      <w:bookmarkStart w:id="12387" w:name="_Toc123139521"/>
      <w:bookmarkStart w:id="12388" w:name="_Toc124166321"/>
      <w:bookmarkStart w:id="12389" w:name="_Toc130923194"/>
      <w:bookmarkStart w:id="12390" w:name="_Toc137303606"/>
      <w:bookmarkStart w:id="12391" w:name="_Toc138889830"/>
      <w:bookmarkStart w:id="12392" w:name="_Toc145111642"/>
      <w:bookmarkStart w:id="12393" w:name="_Toc155265618"/>
      <w:bookmarkStart w:id="12394" w:name="_Toc161853193"/>
      <w:r w:rsidRPr="00090C64">
        <w:t>C.2</w:t>
      </w:r>
      <w:r w:rsidRPr="00090C64">
        <w:tab/>
      </w:r>
      <w:r w:rsidRPr="00090C64">
        <w:rPr>
          <w:lang w:eastAsia="sv-SE"/>
        </w:rPr>
        <w:t>Measurement of transmitter (OTA)</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2395" w:name="_Toc21125352"/>
      <w:bookmarkStart w:id="12396" w:name="_Toc29768342"/>
      <w:bookmarkStart w:id="12397" w:name="_Toc36044784"/>
      <w:bookmarkStart w:id="12398" w:name="_Toc37230689"/>
      <w:bookmarkStart w:id="12399" w:name="_Toc45907832"/>
      <w:bookmarkStart w:id="12400" w:name="_Toc53181937"/>
      <w:bookmarkStart w:id="12401" w:name="_Toc61127752"/>
      <w:bookmarkStart w:id="12402" w:name="_Toc67054766"/>
      <w:bookmarkStart w:id="12403" w:name="_Toc67061764"/>
      <w:bookmarkStart w:id="12404" w:name="_Toc74735282"/>
      <w:bookmarkStart w:id="12405" w:name="_Toc74753525"/>
      <w:bookmarkStart w:id="12406" w:name="_Toc76507784"/>
      <w:bookmarkStart w:id="12407" w:name="_Toc83109393"/>
      <w:bookmarkStart w:id="12408" w:name="_Toc89878206"/>
      <w:bookmarkStart w:id="12409" w:name="_Toc98710057"/>
      <w:bookmarkStart w:id="12410" w:name="_Toc105691872"/>
      <w:bookmarkStart w:id="12411" w:name="_Toc105694186"/>
      <w:bookmarkStart w:id="12412" w:name="_Toc123139522"/>
      <w:bookmarkStart w:id="12413" w:name="_Toc124166322"/>
      <w:bookmarkStart w:id="12414" w:name="_Toc130923195"/>
      <w:bookmarkStart w:id="12415" w:name="_Toc137303607"/>
      <w:bookmarkStart w:id="12416" w:name="_Toc138889831"/>
      <w:bookmarkStart w:id="12417" w:name="_Toc145111643"/>
      <w:bookmarkStart w:id="12418" w:name="_Toc155265619"/>
      <w:bookmarkStart w:id="12419" w:name="_Toc161853194"/>
      <w:r w:rsidRPr="00090C64">
        <w:t>C.3</w:t>
      </w:r>
      <w:r w:rsidRPr="00090C64">
        <w:tab/>
      </w:r>
      <w:r w:rsidRPr="00090C64">
        <w:rPr>
          <w:lang w:eastAsia="sv-SE"/>
        </w:rPr>
        <w:t>Measurement of receiv</w:t>
      </w:r>
      <w:r w:rsidRPr="00090C64">
        <w:t>er (OTA)</w:t>
      </w:r>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2420" w:name="_Toc21125353"/>
      <w:bookmarkStart w:id="12421" w:name="_Toc29768343"/>
      <w:bookmarkStart w:id="12422" w:name="_Toc36044785"/>
      <w:bookmarkStart w:id="12423" w:name="_Toc37230690"/>
      <w:bookmarkStart w:id="12424" w:name="_Toc45907833"/>
      <w:bookmarkStart w:id="12425" w:name="_Toc53181938"/>
      <w:bookmarkStart w:id="12426" w:name="_Toc61127753"/>
      <w:bookmarkStart w:id="12427" w:name="_Toc67054767"/>
      <w:bookmarkStart w:id="12428" w:name="_Toc67061765"/>
      <w:bookmarkStart w:id="12429" w:name="_Toc74735283"/>
      <w:bookmarkStart w:id="12430" w:name="_Toc74753526"/>
      <w:bookmarkStart w:id="12431" w:name="_Toc76507785"/>
      <w:bookmarkStart w:id="12432" w:name="_Toc83109394"/>
      <w:bookmarkStart w:id="12433" w:name="_Toc89878207"/>
      <w:bookmarkStart w:id="12434" w:name="_Toc98710058"/>
      <w:bookmarkStart w:id="12435" w:name="_Toc105691873"/>
      <w:bookmarkStart w:id="12436" w:name="_Toc105694187"/>
      <w:bookmarkStart w:id="12437" w:name="_Toc123139523"/>
      <w:bookmarkStart w:id="12438" w:name="_Toc124166323"/>
      <w:bookmarkStart w:id="12439" w:name="_Toc130923196"/>
      <w:bookmarkStart w:id="12440" w:name="_Toc137303608"/>
      <w:bookmarkStart w:id="12441" w:name="_Toc138889832"/>
      <w:bookmarkStart w:id="12442" w:name="_Toc145111644"/>
      <w:bookmarkStart w:id="12443" w:name="_Toc155265620"/>
      <w:bookmarkStart w:id="12444" w:name="_Toc161853195"/>
      <w:r w:rsidRPr="00090C64">
        <w:t>Annex D (informative):</w:t>
      </w:r>
      <w:r w:rsidRPr="00090C64">
        <w:br/>
        <w:t>Test system set-up</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41BFEE4C" w14:textId="77777777" w:rsidR="00D57C09" w:rsidRPr="00090C64" w:rsidRDefault="00D57C09" w:rsidP="00D57C09">
      <w:pPr>
        <w:pStyle w:val="Heading1"/>
      </w:pPr>
      <w:bookmarkStart w:id="12445" w:name="_Toc21125354"/>
      <w:bookmarkStart w:id="12446" w:name="_Toc29768344"/>
      <w:bookmarkStart w:id="12447" w:name="_Toc36044786"/>
      <w:bookmarkStart w:id="12448" w:name="_Toc37230691"/>
      <w:bookmarkStart w:id="12449" w:name="_Toc45907834"/>
      <w:bookmarkStart w:id="12450" w:name="_Toc53181939"/>
      <w:bookmarkStart w:id="12451" w:name="_Toc61127754"/>
      <w:bookmarkStart w:id="12452" w:name="_Toc67054768"/>
      <w:bookmarkStart w:id="12453" w:name="_Toc67061766"/>
      <w:bookmarkStart w:id="12454" w:name="_Toc74735284"/>
      <w:bookmarkStart w:id="12455" w:name="_Toc74753527"/>
      <w:bookmarkStart w:id="12456" w:name="_Toc76507786"/>
      <w:bookmarkStart w:id="12457" w:name="_Toc83109395"/>
      <w:bookmarkStart w:id="12458" w:name="_Toc89878208"/>
      <w:bookmarkStart w:id="12459" w:name="_Toc98710059"/>
      <w:bookmarkStart w:id="12460" w:name="_Toc105691874"/>
      <w:bookmarkStart w:id="12461" w:name="_Toc105694188"/>
      <w:bookmarkStart w:id="12462" w:name="_Toc123139524"/>
      <w:bookmarkStart w:id="12463" w:name="_Toc124166324"/>
      <w:bookmarkStart w:id="12464" w:name="_Toc130923197"/>
      <w:bookmarkStart w:id="12465" w:name="_Toc137303609"/>
      <w:bookmarkStart w:id="12466" w:name="_Toc138889833"/>
      <w:bookmarkStart w:id="12467" w:name="_Toc145111645"/>
      <w:bookmarkStart w:id="12468" w:name="_Toc155265621"/>
      <w:bookmarkStart w:id="12469" w:name="_Toc161853196"/>
      <w:r w:rsidRPr="00090C64">
        <w:t>D.1</w:t>
      </w:r>
      <w:r w:rsidRPr="00090C64">
        <w:tab/>
        <w:t>Transmitter</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p>
    <w:p w14:paraId="7B25B192" w14:textId="77777777" w:rsidR="00D57C09" w:rsidRPr="00090C64" w:rsidRDefault="00D57C09" w:rsidP="00D57C09">
      <w:pPr>
        <w:pStyle w:val="Heading2"/>
      </w:pPr>
      <w:bookmarkStart w:id="12470" w:name="_Toc21125355"/>
      <w:bookmarkStart w:id="12471" w:name="_Toc29768345"/>
      <w:bookmarkStart w:id="12472" w:name="_Toc36044787"/>
      <w:bookmarkStart w:id="12473" w:name="_Toc37230692"/>
      <w:bookmarkStart w:id="12474" w:name="_Toc45907835"/>
      <w:bookmarkStart w:id="12475" w:name="_Toc53181940"/>
      <w:bookmarkStart w:id="12476" w:name="_Toc61127755"/>
      <w:bookmarkStart w:id="12477" w:name="_Toc67054769"/>
      <w:bookmarkStart w:id="12478" w:name="_Toc67061767"/>
      <w:bookmarkStart w:id="12479" w:name="_Toc74735285"/>
      <w:bookmarkStart w:id="12480" w:name="_Toc74753528"/>
      <w:bookmarkStart w:id="12481" w:name="_Toc76507787"/>
      <w:bookmarkStart w:id="12482" w:name="_Toc83109396"/>
      <w:bookmarkStart w:id="12483" w:name="_Toc89878209"/>
      <w:bookmarkStart w:id="12484" w:name="_Toc98710060"/>
      <w:bookmarkStart w:id="12485" w:name="_Toc105691875"/>
      <w:bookmarkStart w:id="12486" w:name="_Toc105694189"/>
      <w:bookmarkStart w:id="12487" w:name="_Toc123139525"/>
      <w:bookmarkStart w:id="12488" w:name="_Toc124166325"/>
      <w:bookmarkStart w:id="12489" w:name="_Toc130923198"/>
      <w:bookmarkStart w:id="12490" w:name="_Toc137303610"/>
      <w:bookmarkStart w:id="12491" w:name="_Toc138889834"/>
      <w:bookmarkStart w:id="12492" w:name="_Toc145111646"/>
      <w:bookmarkStart w:id="12493" w:name="_Toc155265622"/>
      <w:bookmarkStart w:id="12494" w:name="_Toc161853197"/>
      <w:r w:rsidRPr="00090C64">
        <w:t>D.1.1</w:t>
      </w:r>
      <w:r w:rsidRPr="00090C64">
        <w:tab/>
        <w:t>Radiated Transmit Power, OTA E-UTRA DL RS power, output power dynamics and Transmitter signal quality</w:t>
      </w:r>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bookmarkStart w:id="12495" w:name="_MON_1537741137"/>
    <w:bookmarkEnd w:id="12495"/>
    <w:p w14:paraId="701A37AE" w14:textId="77777777" w:rsidR="00D57C09" w:rsidRPr="00C330E2" w:rsidRDefault="00D57C09" w:rsidP="00D57C09">
      <w:pPr>
        <w:pStyle w:val="TH"/>
      </w:pPr>
      <w:r w:rsidRPr="00C330E2">
        <w:object w:dxaOrig="10382" w:dyaOrig="5433" w14:anchorId="7B7E1A2A">
          <v:shape id="_x0000_i1043" type="#_x0000_t75" style="width:478.05pt;height:252.9pt" o:ole="">
            <v:imagedata r:id="rId51" o:title=""/>
          </v:shape>
          <o:OLEObject Type="Embed" ProgID="Word.Picture.8" ShapeID="_x0000_i1043" DrawAspect="Content" ObjectID="_1773835200"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496" w:name="_Toc21125356"/>
      <w:bookmarkStart w:id="12497" w:name="_Toc29768346"/>
      <w:bookmarkStart w:id="12498" w:name="_Toc36044788"/>
      <w:bookmarkStart w:id="12499" w:name="_Toc37230693"/>
      <w:bookmarkStart w:id="12500" w:name="_Toc45907836"/>
      <w:bookmarkStart w:id="12501" w:name="_Toc53181941"/>
      <w:bookmarkStart w:id="12502" w:name="_Toc61127756"/>
      <w:bookmarkStart w:id="12503" w:name="_Toc67054770"/>
      <w:bookmarkStart w:id="12504" w:name="_Toc67061768"/>
      <w:bookmarkStart w:id="12505" w:name="_Toc74735286"/>
      <w:bookmarkStart w:id="12506" w:name="_Toc74753529"/>
      <w:bookmarkStart w:id="12507" w:name="_Toc76507788"/>
      <w:bookmarkStart w:id="12508" w:name="_Toc83109397"/>
      <w:bookmarkStart w:id="12509" w:name="_Toc89878210"/>
      <w:bookmarkStart w:id="12510" w:name="_Toc98710061"/>
      <w:bookmarkStart w:id="12511" w:name="_Toc105691876"/>
      <w:bookmarkStart w:id="12512" w:name="_Toc105694190"/>
      <w:bookmarkStart w:id="12513" w:name="_Toc123139526"/>
      <w:bookmarkStart w:id="12514" w:name="_Toc124166326"/>
      <w:bookmarkStart w:id="12515" w:name="_Toc130923199"/>
      <w:bookmarkStart w:id="12516" w:name="_Toc137303611"/>
      <w:bookmarkStart w:id="12517" w:name="_Toc138889835"/>
      <w:bookmarkStart w:id="12518" w:name="_Toc145111647"/>
      <w:bookmarkStart w:id="12519" w:name="_Toc155265623"/>
      <w:bookmarkStart w:id="12520" w:name="_Toc161853198"/>
      <w:r w:rsidRPr="00090C64">
        <w:t>D.1.2</w:t>
      </w:r>
      <w:r w:rsidRPr="00090C64">
        <w:tab/>
        <w:t>OTA Base Station output power, ACLR, OTA spectrum emissions mask, OTA operating band unwanted emissions</w:t>
      </w:r>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2521" w:name="_Toc21125357"/>
      <w:bookmarkStart w:id="12522" w:name="_Toc29768347"/>
      <w:bookmarkStart w:id="12523" w:name="_Toc36044789"/>
      <w:bookmarkStart w:id="12524" w:name="_Toc37230694"/>
      <w:bookmarkStart w:id="12525" w:name="_Toc45907837"/>
      <w:bookmarkStart w:id="12526" w:name="_Toc53181942"/>
      <w:bookmarkStart w:id="12527" w:name="_Toc61127757"/>
      <w:bookmarkStart w:id="12528" w:name="_Toc67054771"/>
      <w:bookmarkStart w:id="12529" w:name="_Toc67061769"/>
      <w:bookmarkStart w:id="12530" w:name="_Toc74735287"/>
      <w:bookmarkStart w:id="12531" w:name="_Toc74753530"/>
      <w:bookmarkStart w:id="12532" w:name="_Toc76507789"/>
      <w:bookmarkStart w:id="12533" w:name="_Toc83109398"/>
      <w:bookmarkStart w:id="12534" w:name="_Toc89878211"/>
      <w:bookmarkStart w:id="12535" w:name="_Toc98710062"/>
      <w:bookmarkStart w:id="12536" w:name="_Toc105691877"/>
      <w:bookmarkStart w:id="12537" w:name="_Toc105694191"/>
      <w:bookmarkStart w:id="12538" w:name="_Toc123139527"/>
      <w:bookmarkStart w:id="12539" w:name="_Toc124166327"/>
      <w:bookmarkStart w:id="12540" w:name="_Toc130923200"/>
      <w:bookmarkStart w:id="12541" w:name="_Toc137303612"/>
      <w:bookmarkStart w:id="12542" w:name="_Toc138889836"/>
      <w:bookmarkStart w:id="12543" w:name="_Toc145111648"/>
      <w:bookmarkStart w:id="12544" w:name="_Toc155265624"/>
      <w:bookmarkStart w:id="12545" w:name="_Toc161853199"/>
      <w:r w:rsidRPr="00090C64">
        <w:t>D.1.3</w:t>
      </w:r>
      <w:r w:rsidRPr="00090C64">
        <w:tab/>
        <w:t>OTA spurious emissions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2546" w:name="_Toc21125358"/>
      <w:bookmarkStart w:id="12547" w:name="_Toc29768348"/>
      <w:bookmarkStart w:id="12548" w:name="_Toc36044790"/>
      <w:bookmarkStart w:id="12549" w:name="_Toc37230695"/>
      <w:bookmarkStart w:id="12550" w:name="_Toc45907838"/>
      <w:bookmarkStart w:id="12551" w:name="_Toc53181943"/>
      <w:bookmarkStart w:id="12552" w:name="_Toc61127758"/>
      <w:bookmarkStart w:id="12553" w:name="_Toc67054772"/>
      <w:bookmarkStart w:id="12554" w:name="_Toc67061770"/>
      <w:bookmarkStart w:id="12555" w:name="_Toc74735288"/>
      <w:bookmarkStart w:id="12556" w:name="_Toc74753531"/>
      <w:bookmarkStart w:id="12557" w:name="_Toc76507790"/>
      <w:bookmarkStart w:id="12558" w:name="_Toc83109399"/>
      <w:bookmarkStart w:id="12559" w:name="_Toc89878212"/>
      <w:bookmarkStart w:id="12560" w:name="_Toc98710063"/>
      <w:bookmarkStart w:id="12561" w:name="_Toc105691878"/>
      <w:bookmarkStart w:id="12562" w:name="_Toc105694192"/>
      <w:bookmarkStart w:id="12563" w:name="_Toc123139528"/>
      <w:bookmarkStart w:id="12564" w:name="_Toc124166328"/>
      <w:bookmarkStart w:id="12565" w:name="_Toc130923201"/>
      <w:bookmarkStart w:id="12566" w:name="_Toc137303613"/>
      <w:bookmarkStart w:id="12567" w:name="_Toc138889837"/>
      <w:bookmarkStart w:id="12568" w:name="_Toc145111649"/>
      <w:bookmarkStart w:id="12569" w:name="_Toc155265625"/>
      <w:bookmarkStart w:id="12570" w:name="_Toc161853200"/>
      <w:r w:rsidRPr="00090C64">
        <w:t>D.1.4</w:t>
      </w:r>
      <w:r w:rsidRPr="00090C64">
        <w:tab/>
        <w:t>OTA Co-location emissions, TX OFF power</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2571" w:name="_Toc21125359"/>
      <w:bookmarkStart w:id="12572" w:name="_Toc29768349"/>
      <w:bookmarkStart w:id="12573" w:name="_Toc36044791"/>
      <w:bookmarkStart w:id="12574" w:name="_Toc37230696"/>
      <w:bookmarkStart w:id="12575" w:name="_Toc45907839"/>
      <w:bookmarkStart w:id="12576" w:name="_Toc53181944"/>
      <w:bookmarkStart w:id="12577" w:name="_Toc61127759"/>
      <w:bookmarkStart w:id="12578" w:name="_Toc67054773"/>
      <w:bookmarkStart w:id="12579" w:name="_Toc67061771"/>
      <w:bookmarkStart w:id="12580" w:name="_Toc74735289"/>
      <w:bookmarkStart w:id="12581" w:name="_Toc74753532"/>
      <w:bookmarkStart w:id="12582" w:name="_Toc76507791"/>
      <w:bookmarkStart w:id="12583" w:name="_Toc83109400"/>
      <w:bookmarkStart w:id="12584" w:name="_Toc89878213"/>
      <w:bookmarkStart w:id="12585" w:name="_Toc98710064"/>
      <w:bookmarkStart w:id="12586" w:name="_Toc105691879"/>
      <w:bookmarkStart w:id="12587" w:name="_Toc105694193"/>
      <w:bookmarkStart w:id="12588" w:name="_Toc123139529"/>
      <w:bookmarkStart w:id="12589" w:name="_Toc124166329"/>
      <w:bookmarkStart w:id="12590" w:name="_Toc130923202"/>
      <w:bookmarkStart w:id="12591" w:name="_Toc137303614"/>
      <w:bookmarkStart w:id="12592" w:name="_Toc138889838"/>
      <w:bookmarkStart w:id="12593" w:name="_Toc145111650"/>
      <w:bookmarkStart w:id="12594" w:name="_Toc155265626"/>
      <w:bookmarkStart w:id="12595" w:name="_Toc161853201"/>
      <w:r w:rsidRPr="00090C64">
        <w:t>D.1.5</w:t>
      </w:r>
      <w:r w:rsidRPr="00090C64">
        <w:tab/>
        <w:t>OTA Transmitter Intermodulation</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2596" w:name="_Toc21125360"/>
      <w:bookmarkStart w:id="12597" w:name="_Toc29768350"/>
      <w:bookmarkStart w:id="12598" w:name="_Toc36044792"/>
      <w:bookmarkStart w:id="12599" w:name="_Toc37230697"/>
      <w:bookmarkStart w:id="12600" w:name="_Toc45907840"/>
      <w:bookmarkStart w:id="12601" w:name="_Toc53181945"/>
      <w:bookmarkStart w:id="12602" w:name="_Toc61127760"/>
      <w:bookmarkStart w:id="12603" w:name="_Toc67054774"/>
      <w:bookmarkStart w:id="12604" w:name="_Toc67061772"/>
      <w:bookmarkStart w:id="12605" w:name="_Toc74735290"/>
      <w:bookmarkStart w:id="12606" w:name="_Toc74753533"/>
      <w:bookmarkStart w:id="12607" w:name="_Toc76507792"/>
      <w:bookmarkStart w:id="12608" w:name="_Toc83109401"/>
      <w:bookmarkStart w:id="12609" w:name="_Toc89878214"/>
      <w:bookmarkStart w:id="12610" w:name="_Toc98710065"/>
      <w:bookmarkStart w:id="12611" w:name="_Toc105691880"/>
      <w:bookmarkStart w:id="12612" w:name="_Toc105694194"/>
      <w:bookmarkStart w:id="12613" w:name="_Toc123139530"/>
      <w:bookmarkStart w:id="12614" w:name="_Toc124166330"/>
      <w:bookmarkStart w:id="12615" w:name="_Toc130923203"/>
      <w:bookmarkStart w:id="12616" w:name="_Toc137303615"/>
      <w:bookmarkStart w:id="12617" w:name="_Toc138889839"/>
      <w:bookmarkStart w:id="12618" w:name="_Toc145111651"/>
      <w:bookmarkStart w:id="12619" w:name="_Toc155265627"/>
      <w:bookmarkStart w:id="12620" w:name="_Toc161853202"/>
      <w:r w:rsidRPr="00090C64">
        <w:t>D.2</w:t>
      </w:r>
      <w:r w:rsidRPr="00090C64">
        <w:tab/>
        <w:t>Receiver</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6E1E5044" w14:textId="77777777" w:rsidR="00D57C09" w:rsidRPr="00090C64" w:rsidRDefault="00D57C09" w:rsidP="00D57C09">
      <w:pPr>
        <w:pStyle w:val="Heading2"/>
      </w:pPr>
      <w:bookmarkStart w:id="12621" w:name="_Toc21125361"/>
      <w:bookmarkStart w:id="12622" w:name="_Toc29768351"/>
      <w:bookmarkStart w:id="12623" w:name="_Toc36044793"/>
      <w:bookmarkStart w:id="12624" w:name="_Toc37230698"/>
      <w:bookmarkStart w:id="12625" w:name="_Toc45907841"/>
      <w:bookmarkStart w:id="12626" w:name="_Toc53181946"/>
      <w:bookmarkStart w:id="12627" w:name="_Toc61127761"/>
      <w:bookmarkStart w:id="12628" w:name="_Toc67054775"/>
      <w:bookmarkStart w:id="12629" w:name="_Toc67061773"/>
      <w:bookmarkStart w:id="12630" w:name="_Toc74735291"/>
      <w:bookmarkStart w:id="12631" w:name="_Toc74753534"/>
      <w:bookmarkStart w:id="12632" w:name="_Toc76507793"/>
      <w:bookmarkStart w:id="12633" w:name="_Toc83109402"/>
      <w:bookmarkStart w:id="12634" w:name="_Toc89878215"/>
      <w:bookmarkStart w:id="12635" w:name="_Toc98710066"/>
      <w:bookmarkStart w:id="12636" w:name="_Toc105691881"/>
      <w:bookmarkStart w:id="12637" w:name="_Toc105694195"/>
      <w:bookmarkStart w:id="12638" w:name="_Toc123139531"/>
      <w:bookmarkStart w:id="12639" w:name="_Toc124166331"/>
      <w:bookmarkStart w:id="12640" w:name="_Toc130923204"/>
      <w:bookmarkStart w:id="12641" w:name="_Toc137303616"/>
      <w:bookmarkStart w:id="12642" w:name="_Toc138889840"/>
      <w:bookmarkStart w:id="12643" w:name="_Toc145111652"/>
      <w:bookmarkStart w:id="12644" w:name="_Toc155265628"/>
      <w:bookmarkStart w:id="12645" w:name="_Toc161853203"/>
      <w:r w:rsidRPr="00090C64">
        <w:t>D.2.1</w:t>
      </w:r>
      <w:r w:rsidRPr="00090C64">
        <w:tab/>
        <w:t>OTA sensitivity and OTA Reference sensitivity</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2646" w:name="_Toc21125362"/>
      <w:bookmarkStart w:id="12647" w:name="_Toc29768352"/>
      <w:bookmarkStart w:id="12648" w:name="_Toc36044794"/>
      <w:bookmarkStart w:id="12649" w:name="_Toc37230699"/>
      <w:bookmarkStart w:id="12650" w:name="_Toc45907842"/>
      <w:bookmarkStart w:id="12651" w:name="_Toc53181947"/>
      <w:bookmarkStart w:id="12652" w:name="_Toc61127762"/>
      <w:bookmarkStart w:id="12653" w:name="_Toc67054776"/>
      <w:bookmarkStart w:id="12654" w:name="_Toc67061774"/>
      <w:bookmarkStart w:id="12655" w:name="_Toc74735292"/>
      <w:bookmarkStart w:id="12656" w:name="_Toc74753535"/>
      <w:bookmarkStart w:id="12657" w:name="_Toc76507794"/>
      <w:bookmarkStart w:id="12658" w:name="_Toc83109403"/>
      <w:bookmarkStart w:id="12659" w:name="_Toc89878216"/>
      <w:bookmarkStart w:id="12660" w:name="_Toc98710067"/>
      <w:bookmarkStart w:id="12661" w:name="_Toc105691882"/>
      <w:bookmarkStart w:id="12662" w:name="_Toc105694196"/>
      <w:bookmarkStart w:id="12663" w:name="_Toc123139532"/>
      <w:bookmarkStart w:id="12664" w:name="_Toc124166332"/>
      <w:bookmarkStart w:id="12665" w:name="_Toc130923205"/>
      <w:bookmarkStart w:id="12666" w:name="_Toc137303617"/>
      <w:bookmarkStart w:id="12667" w:name="_Toc138889841"/>
      <w:bookmarkStart w:id="12668" w:name="_Toc145111653"/>
      <w:bookmarkStart w:id="12669" w:name="_Toc155265629"/>
      <w:bookmarkStart w:id="12670" w:name="_Toc161853204"/>
      <w:r w:rsidRPr="00090C64">
        <w:t>D.2.2</w:t>
      </w:r>
      <w:r w:rsidRPr="00090C64">
        <w:tab/>
        <w:t>OTA Dynamic range</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2671" w:name="_Toc21125363"/>
      <w:bookmarkStart w:id="12672" w:name="_Toc29768353"/>
      <w:bookmarkStart w:id="12673" w:name="_Toc36044795"/>
      <w:bookmarkStart w:id="12674" w:name="_Toc37230700"/>
      <w:bookmarkStart w:id="12675" w:name="_Toc45907843"/>
      <w:bookmarkStart w:id="12676" w:name="_Toc53181948"/>
      <w:bookmarkStart w:id="12677" w:name="_Toc61127763"/>
      <w:bookmarkStart w:id="12678" w:name="_Toc67054777"/>
      <w:bookmarkStart w:id="12679" w:name="_Toc67061775"/>
      <w:bookmarkStart w:id="12680" w:name="_Toc74735293"/>
      <w:bookmarkStart w:id="12681" w:name="_Toc74753536"/>
      <w:bookmarkStart w:id="12682" w:name="_Toc76507795"/>
      <w:bookmarkStart w:id="12683" w:name="_Toc83109404"/>
      <w:bookmarkStart w:id="12684" w:name="_Toc89878217"/>
      <w:bookmarkStart w:id="12685" w:name="_Toc98710068"/>
      <w:bookmarkStart w:id="12686" w:name="_Toc105691883"/>
      <w:bookmarkStart w:id="12687" w:name="_Toc105694197"/>
      <w:bookmarkStart w:id="12688" w:name="_Toc123139533"/>
      <w:bookmarkStart w:id="12689" w:name="_Toc124166333"/>
      <w:bookmarkStart w:id="12690" w:name="_Toc130923206"/>
      <w:bookmarkStart w:id="12691" w:name="_Toc137303618"/>
      <w:bookmarkStart w:id="12692" w:name="_Toc138889842"/>
      <w:bookmarkStart w:id="12693" w:name="_Toc145111654"/>
      <w:bookmarkStart w:id="12694" w:name="_Toc155265630"/>
      <w:bookmarkStart w:id="12695" w:name="_Toc161853205"/>
      <w:r w:rsidRPr="00090C64">
        <w:t>D.2.3</w:t>
      </w:r>
      <w:r w:rsidRPr="00090C64">
        <w:tab/>
        <w:t>OTA Adjacent channel selectivity, general blocking, and narrowband blocking</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2696" w:name="_Toc21125364"/>
      <w:bookmarkStart w:id="12697" w:name="_Toc29768354"/>
      <w:bookmarkStart w:id="12698" w:name="_Toc36044796"/>
      <w:bookmarkStart w:id="12699" w:name="_Toc37230701"/>
      <w:bookmarkStart w:id="12700" w:name="_Toc45907844"/>
      <w:bookmarkStart w:id="12701" w:name="_Toc53181949"/>
      <w:bookmarkStart w:id="12702" w:name="_Toc61127764"/>
      <w:bookmarkStart w:id="12703" w:name="_Toc67054778"/>
      <w:bookmarkStart w:id="12704" w:name="_Toc67061776"/>
      <w:bookmarkStart w:id="12705" w:name="_Toc74735294"/>
      <w:bookmarkStart w:id="12706" w:name="_Toc74753537"/>
      <w:bookmarkStart w:id="12707" w:name="_Toc76507796"/>
      <w:bookmarkStart w:id="12708" w:name="_Toc83109405"/>
      <w:bookmarkStart w:id="12709" w:name="_Toc89878218"/>
      <w:bookmarkStart w:id="12710" w:name="_Toc98710069"/>
      <w:bookmarkStart w:id="12711" w:name="_Toc105691884"/>
      <w:bookmarkStart w:id="12712" w:name="_Toc105694198"/>
      <w:bookmarkStart w:id="12713" w:name="_Toc123139534"/>
      <w:bookmarkStart w:id="12714" w:name="_Toc124166334"/>
      <w:bookmarkStart w:id="12715" w:name="_Toc130923207"/>
      <w:bookmarkStart w:id="12716" w:name="_Toc137303619"/>
      <w:bookmarkStart w:id="12717" w:name="_Toc138889843"/>
      <w:bookmarkStart w:id="12718" w:name="_Toc145111655"/>
      <w:bookmarkStart w:id="12719" w:name="_Toc155265631"/>
      <w:bookmarkStart w:id="12720" w:name="_Toc161853206"/>
      <w:r w:rsidRPr="00090C64">
        <w:t>D.2.4</w:t>
      </w:r>
      <w:r w:rsidRPr="00090C64">
        <w:tab/>
        <w:t>OTA Blocking</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2721" w:name="_Toc21125365"/>
      <w:bookmarkStart w:id="12722" w:name="_Toc29768355"/>
      <w:bookmarkStart w:id="12723" w:name="_Toc36044797"/>
      <w:bookmarkStart w:id="12724" w:name="_Toc37230702"/>
      <w:bookmarkStart w:id="12725" w:name="_Toc45907845"/>
      <w:bookmarkStart w:id="12726" w:name="_Toc53181950"/>
      <w:bookmarkStart w:id="12727" w:name="_Toc61127765"/>
      <w:bookmarkStart w:id="12728" w:name="_Toc67054779"/>
      <w:bookmarkStart w:id="12729" w:name="_Toc67061777"/>
      <w:bookmarkStart w:id="12730" w:name="_Toc74735295"/>
      <w:bookmarkStart w:id="12731" w:name="_Toc74753538"/>
      <w:bookmarkStart w:id="12732" w:name="_Toc76507797"/>
      <w:bookmarkStart w:id="12733" w:name="_Toc83109406"/>
      <w:bookmarkStart w:id="12734" w:name="_Toc89878219"/>
      <w:bookmarkStart w:id="12735" w:name="_Toc98710070"/>
      <w:bookmarkStart w:id="12736" w:name="_Toc105691885"/>
      <w:bookmarkStart w:id="12737" w:name="_Toc105694199"/>
      <w:bookmarkStart w:id="12738" w:name="_Toc123139535"/>
      <w:bookmarkStart w:id="12739" w:name="_Toc124166335"/>
      <w:bookmarkStart w:id="12740" w:name="_Toc130923208"/>
      <w:bookmarkStart w:id="12741" w:name="_Toc137303620"/>
      <w:bookmarkStart w:id="12742" w:name="_Toc138889844"/>
      <w:bookmarkStart w:id="12743" w:name="_Toc145111656"/>
      <w:bookmarkStart w:id="12744" w:name="_Toc155265632"/>
      <w:bookmarkStart w:id="12745" w:name="_Toc161853207"/>
      <w:r w:rsidRPr="00090C64">
        <w:t>D.2.5</w:t>
      </w:r>
      <w:r w:rsidRPr="00090C64">
        <w:tab/>
        <w:t>OTA Receiver spurious emissions</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2746" w:name="_Toc21125366"/>
      <w:bookmarkStart w:id="12747" w:name="_Toc29768356"/>
      <w:bookmarkStart w:id="12748" w:name="_Toc36044798"/>
      <w:bookmarkStart w:id="12749" w:name="_Toc37230703"/>
      <w:bookmarkStart w:id="12750" w:name="_Toc45907846"/>
      <w:bookmarkStart w:id="12751" w:name="_Toc53181951"/>
      <w:bookmarkStart w:id="12752" w:name="_Toc61127766"/>
      <w:bookmarkStart w:id="12753" w:name="_Toc67054780"/>
      <w:bookmarkStart w:id="12754" w:name="_Toc67061778"/>
      <w:bookmarkStart w:id="12755" w:name="_Toc74735296"/>
      <w:bookmarkStart w:id="12756" w:name="_Toc74753539"/>
      <w:bookmarkStart w:id="12757" w:name="_Toc76507798"/>
      <w:bookmarkStart w:id="12758" w:name="_Toc83109407"/>
      <w:bookmarkStart w:id="12759" w:name="_Toc89878220"/>
      <w:bookmarkStart w:id="12760" w:name="_Toc98710071"/>
      <w:bookmarkStart w:id="12761" w:name="_Toc105691886"/>
      <w:bookmarkStart w:id="12762" w:name="_Toc105694200"/>
      <w:bookmarkStart w:id="12763" w:name="_Toc123139536"/>
      <w:bookmarkStart w:id="12764" w:name="_Toc124166336"/>
      <w:bookmarkStart w:id="12765" w:name="_Toc130923209"/>
      <w:bookmarkStart w:id="12766" w:name="_Toc137303621"/>
      <w:bookmarkStart w:id="12767" w:name="_Toc138889845"/>
      <w:bookmarkStart w:id="12768" w:name="_Toc145111657"/>
      <w:bookmarkStart w:id="12769" w:name="_Toc155265633"/>
      <w:bookmarkStart w:id="12770" w:name="_Toc161853208"/>
      <w:r w:rsidRPr="00090C64">
        <w:t>D.2.6</w:t>
      </w:r>
      <w:r w:rsidRPr="00090C64">
        <w:tab/>
        <w:t>OTA Receiver intermodulation</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2771" w:name="_Toc21125367"/>
      <w:bookmarkStart w:id="12772" w:name="_Toc29768357"/>
      <w:bookmarkStart w:id="12773" w:name="_Toc36044799"/>
      <w:bookmarkStart w:id="12774" w:name="_Toc37230704"/>
      <w:bookmarkStart w:id="12775" w:name="_Toc45907847"/>
      <w:bookmarkStart w:id="12776" w:name="_Toc53181952"/>
      <w:bookmarkStart w:id="12777" w:name="_Toc61127767"/>
      <w:bookmarkStart w:id="12778" w:name="_Toc67054781"/>
      <w:bookmarkStart w:id="12779" w:name="_Toc67061779"/>
      <w:bookmarkStart w:id="12780" w:name="_Toc74735297"/>
      <w:bookmarkStart w:id="12781" w:name="_Toc74753540"/>
      <w:bookmarkStart w:id="12782" w:name="_Toc76507799"/>
      <w:bookmarkStart w:id="12783" w:name="_Toc83109408"/>
      <w:bookmarkStart w:id="12784" w:name="_Toc89878221"/>
      <w:bookmarkStart w:id="12785" w:name="_Toc98710072"/>
      <w:bookmarkStart w:id="12786" w:name="_Toc105691887"/>
      <w:bookmarkStart w:id="12787" w:name="_Toc105694201"/>
      <w:bookmarkStart w:id="12788" w:name="_Toc123139537"/>
      <w:bookmarkStart w:id="12789" w:name="_Toc124166337"/>
      <w:bookmarkStart w:id="12790" w:name="_Toc130923210"/>
      <w:bookmarkStart w:id="12791" w:name="_Toc137303622"/>
      <w:bookmarkStart w:id="12792" w:name="_Toc138889846"/>
      <w:bookmarkStart w:id="12793" w:name="_Toc145111658"/>
      <w:bookmarkStart w:id="12794" w:name="_Toc155265634"/>
      <w:bookmarkStart w:id="12795" w:name="_Toc161853209"/>
      <w:r w:rsidRPr="00090C64">
        <w:t>D.2.7</w:t>
      </w:r>
      <w:r w:rsidRPr="00090C64">
        <w:tab/>
        <w:t>OTA In-channel selectivity</w:t>
      </w:r>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2796" w:name="_Toc21125368"/>
      <w:bookmarkStart w:id="12797" w:name="_Toc29768358"/>
      <w:bookmarkStart w:id="12798" w:name="_Toc36044800"/>
      <w:bookmarkStart w:id="12799" w:name="_Toc37230705"/>
      <w:bookmarkStart w:id="12800" w:name="_Toc45907848"/>
      <w:bookmarkStart w:id="12801" w:name="_Toc53181953"/>
      <w:bookmarkStart w:id="12802" w:name="_Toc61127768"/>
      <w:bookmarkStart w:id="12803" w:name="_Toc67054782"/>
      <w:bookmarkStart w:id="12804" w:name="_Toc67061780"/>
      <w:bookmarkStart w:id="12805" w:name="_Toc74735298"/>
      <w:bookmarkStart w:id="12806" w:name="_Toc74753541"/>
      <w:bookmarkStart w:id="12807" w:name="_Toc76507800"/>
      <w:bookmarkStart w:id="12808" w:name="_Toc83109409"/>
      <w:bookmarkStart w:id="12809" w:name="_Toc89878222"/>
      <w:bookmarkStart w:id="12810" w:name="_Toc98710073"/>
      <w:bookmarkStart w:id="12811" w:name="_Toc105691888"/>
      <w:bookmarkStart w:id="12812" w:name="_Toc105694202"/>
      <w:bookmarkStart w:id="12813" w:name="_Toc123139538"/>
      <w:bookmarkStart w:id="12814" w:name="_Toc124166338"/>
      <w:bookmarkStart w:id="12815" w:name="_Toc130923211"/>
      <w:bookmarkStart w:id="12816" w:name="_Toc137303623"/>
      <w:bookmarkStart w:id="12817" w:name="_Toc138889847"/>
      <w:bookmarkStart w:id="12818" w:name="_Toc145111659"/>
      <w:bookmarkStart w:id="12819" w:name="_Toc155265635"/>
      <w:bookmarkStart w:id="12820" w:name="_Toc161853210"/>
      <w:r w:rsidRPr="00090C64">
        <w:t>D.3</w:t>
      </w:r>
      <w:r w:rsidRPr="00090C64">
        <w:tab/>
        <w:t>Performance requirements</w:t>
      </w:r>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2821" w:name="_Toc21125369"/>
      <w:bookmarkStart w:id="12822" w:name="_Toc29768359"/>
      <w:bookmarkStart w:id="12823" w:name="_Toc36044801"/>
      <w:bookmarkStart w:id="12824" w:name="_Toc37230706"/>
      <w:bookmarkStart w:id="12825" w:name="_Toc45907849"/>
      <w:bookmarkStart w:id="12826" w:name="_Toc53181954"/>
      <w:r>
        <w:br w:type="page"/>
      </w:r>
    </w:p>
    <w:p w14:paraId="3E989CE9" w14:textId="0E7CBA0E" w:rsidR="00D57C09" w:rsidRPr="00090C64" w:rsidRDefault="00D57C09" w:rsidP="00D57C09">
      <w:pPr>
        <w:pStyle w:val="Heading8"/>
      </w:pPr>
      <w:bookmarkStart w:id="12827" w:name="_Toc61127769"/>
      <w:bookmarkStart w:id="12828" w:name="_Toc67054783"/>
      <w:bookmarkStart w:id="12829" w:name="_Toc67061781"/>
      <w:bookmarkStart w:id="12830" w:name="_Toc74735299"/>
      <w:bookmarkStart w:id="12831" w:name="_Toc74753542"/>
      <w:bookmarkStart w:id="12832" w:name="_Toc76507801"/>
      <w:bookmarkStart w:id="12833" w:name="_Toc83109410"/>
      <w:bookmarkStart w:id="12834" w:name="_Toc89878223"/>
      <w:bookmarkStart w:id="12835" w:name="_Toc98710074"/>
      <w:bookmarkStart w:id="12836" w:name="_Toc105691889"/>
      <w:bookmarkStart w:id="12837" w:name="_Toc105694203"/>
      <w:bookmarkStart w:id="12838" w:name="_Toc123139539"/>
      <w:bookmarkStart w:id="12839" w:name="_Toc124166339"/>
      <w:bookmarkStart w:id="12840" w:name="_Toc130923212"/>
      <w:bookmarkStart w:id="12841" w:name="_Toc137303624"/>
      <w:bookmarkStart w:id="12842" w:name="_Toc138889848"/>
      <w:bookmarkStart w:id="12843" w:name="_Toc145111660"/>
      <w:bookmarkStart w:id="12844" w:name="_Toc155265636"/>
      <w:bookmarkStart w:id="12845" w:name="_Toc161853211"/>
      <w:r w:rsidRPr="00090C64">
        <w:t>Annex E (normative):</w:t>
      </w:r>
      <w:r w:rsidRPr="00090C64">
        <w:br/>
        <w:t>Estimation of Measurement Uncertainty</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p>
    <w:p w14:paraId="7FC86384" w14:textId="77777777" w:rsidR="00D57C09" w:rsidRPr="00090C64" w:rsidRDefault="00D57C09" w:rsidP="00D57C09">
      <w:pPr>
        <w:pStyle w:val="Heading1"/>
      </w:pPr>
      <w:bookmarkStart w:id="12846" w:name="_Toc21125370"/>
      <w:bookmarkStart w:id="12847" w:name="_Toc29768360"/>
      <w:bookmarkStart w:id="12848" w:name="_Toc36044802"/>
      <w:bookmarkStart w:id="12849" w:name="_Toc37230707"/>
      <w:bookmarkStart w:id="12850" w:name="_Toc45907850"/>
      <w:bookmarkStart w:id="12851" w:name="_Toc53181955"/>
      <w:bookmarkStart w:id="12852" w:name="_Toc61127770"/>
      <w:bookmarkStart w:id="12853" w:name="_Toc67054784"/>
      <w:bookmarkStart w:id="12854" w:name="_Toc67061782"/>
      <w:bookmarkStart w:id="12855" w:name="_Toc74735300"/>
      <w:bookmarkStart w:id="12856" w:name="_Toc74753543"/>
      <w:bookmarkStart w:id="12857" w:name="_Toc76507802"/>
      <w:bookmarkStart w:id="12858" w:name="_Toc83109411"/>
      <w:bookmarkStart w:id="12859" w:name="_Toc89878224"/>
      <w:bookmarkStart w:id="12860" w:name="_Toc98710075"/>
      <w:bookmarkStart w:id="12861" w:name="_Toc105691890"/>
      <w:bookmarkStart w:id="12862" w:name="_Toc105694204"/>
      <w:bookmarkStart w:id="12863" w:name="_Toc123139540"/>
      <w:bookmarkStart w:id="12864" w:name="_Toc124166340"/>
      <w:bookmarkStart w:id="12865" w:name="_Toc130923213"/>
      <w:bookmarkStart w:id="12866" w:name="_Toc137303625"/>
      <w:bookmarkStart w:id="12867" w:name="_Toc138889849"/>
      <w:bookmarkStart w:id="12868" w:name="_Toc145111661"/>
      <w:bookmarkStart w:id="12869" w:name="_Toc155265637"/>
      <w:bookmarkStart w:id="12870" w:name="_Toc161853212"/>
      <w:r w:rsidRPr="00090C64">
        <w:t>E.1</w:t>
      </w:r>
      <w:r w:rsidRPr="00090C64">
        <w:tab/>
        <w:t>General</w:t>
      </w:r>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p>
    <w:p w14:paraId="459ECD18" w14:textId="1B308514" w:rsidR="00CF0E35" w:rsidRPr="00090C64" w:rsidRDefault="00CF0E35" w:rsidP="00CF0E35">
      <w:bookmarkStart w:id="12871" w:name="_Toc21125371"/>
      <w:bookmarkStart w:id="12872" w:name="_Toc29768361"/>
      <w:bookmarkStart w:id="12873" w:name="_Toc36044803"/>
      <w:bookmarkStart w:id="12874" w:name="_Toc37230708"/>
      <w:bookmarkStart w:id="12875"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2876" w:name="_Toc53181956"/>
      <w:bookmarkStart w:id="12877" w:name="_Toc61127771"/>
      <w:bookmarkStart w:id="12878" w:name="_Toc67054785"/>
      <w:bookmarkStart w:id="12879" w:name="_Toc67061783"/>
      <w:bookmarkStart w:id="12880" w:name="_Toc74735301"/>
      <w:bookmarkStart w:id="12881" w:name="_Toc74753544"/>
      <w:bookmarkStart w:id="12882" w:name="_Toc76507803"/>
      <w:bookmarkStart w:id="12883" w:name="_Toc83109412"/>
      <w:bookmarkStart w:id="12884" w:name="_Toc89878225"/>
      <w:bookmarkStart w:id="12885" w:name="_Toc98710076"/>
      <w:bookmarkStart w:id="12886" w:name="_Toc105691891"/>
      <w:bookmarkStart w:id="12887" w:name="_Toc105694205"/>
      <w:bookmarkStart w:id="12888" w:name="_Toc123139541"/>
      <w:bookmarkStart w:id="12889" w:name="_Toc124166341"/>
      <w:bookmarkStart w:id="12890" w:name="_Toc130923214"/>
      <w:bookmarkStart w:id="12891" w:name="_Toc137303626"/>
      <w:bookmarkStart w:id="12892" w:name="_Toc138889850"/>
      <w:bookmarkStart w:id="12893" w:name="_Toc145111662"/>
      <w:bookmarkStart w:id="12894" w:name="_Toc155265638"/>
      <w:bookmarkStart w:id="12895" w:name="_Toc161853213"/>
      <w:r w:rsidRPr="00090C64">
        <w:t>E.2</w:t>
      </w:r>
      <w:r w:rsidRPr="00090C64">
        <w:tab/>
        <w:t>Measurement methodology descriptions</w:t>
      </w:r>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p>
    <w:p w14:paraId="389CFAD1" w14:textId="5C0B34B1" w:rsidR="00CF0E35" w:rsidRPr="00090C64" w:rsidRDefault="00CF0E35" w:rsidP="00CF0E35">
      <w:bookmarkStart w:id="12896" w:name="_Toc21125372"/>
      <w:bookmarkStart w:id="12897" w:name="_Toc29768362"/>
      <w:bookmarkStart w:id="12898" w:name="_Toc36044804"/>
      <w:bookmarkStart w:id="12899" w:name="_Toc37230709"/>
      <w:bookmarkStart w:id="12900"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2901" w:name="_Toc53181957"/>
      <w:bookmarkStart w:id="12902" w:name="_Toc61127772"/>
      <w:bookmarkStart w:id="12903" w:name="_Toc67054786"/>
      <w:bookmarkStart w:id="12904" w:name="_Toc67061784"/>
      <w:bookmarkStart w:id="12905" w:name="_Toc74735302"/>
      <w:bookmarkStart w:id="12906" w:name="_Toc74753545"/>
      <w:bookmarkStart w:id="12907" w:name="_Toc76507804"/>
      <w:bookmarkStart w:id="12908" w:name="_Toc83109413"/>
      <w:bookmarkStart w:id="12909" w:name="_Toc89878226"/>
      <w:bookmarkStart w:id="12910" w:name="_Toc98710077"/>
      <w:bookmarkStart w:id="12911" w:name="_Toc105691892"/>
      <w:bookmarkStart w:id="12912" w:name="_Toc105694206"/>
      <w:bookmarkStart w:id="12913" w:name="_Toc123139542"/>
      <w:bookmarkStart w:id="12914" w:name="_Toc124166342"/>
      <w:bookmarkStart w:id="12915" w:name="_Toc130923215"/>
      <w:bookmarkStart w:id="12916" w:name="_Toc137303627"/>
      <w:bookmarkStart w:id="12917" w:name="_Toc138889851"/>
      <w:bookmarkStart w:id="12918" w:name="_Toc145111663"/>
      <w:bookmarkStart w:id="12919" w:name="_Toc155265639"/>
      <w:bookmarkStart w:id="12920" w:name="_Toc161853214"/>
      <w:r w:rsidRPr="00090C64">
        <w:t>E.3</w:t>
      </w:r>
      <w:r w:rsidRPr="00090C64">
        <w:tab/>
        <w:t>Measurement uncertainty budget format</w:t>
      </w:r>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p>
    <w:p w14:paraId="63004130" w14:textId="6F1F9134" w:rsidR="00CF0E35" w:rsidRPr="00090C64" w:rsidRDefault="00CF0E35" w:rsidP="00CF0E35">
      <w:pPr>
        <w:rPr>
          <w:lang w:eastAsia="zh-CN"/>
        </w:rPr>
      </w:pPr>
      <w:bookmarkStart w:id="12921" w:name="_Toc21125373"/>
      <w:bookmarkStart w:id="12922" w:name="_Toc29768363"/>
      <w:bookmarkStart w:id="12923" w:name="_Toc36044805"/>
      <w:bookmarkStart w:id="12924" w:name="_Toc37230710"/>
      <w:bookmarkStart w:id="12925"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2926" w:name="_Toc21123351"/>
      <w:bookmarkStart w:id="12927" w:name="_Toc53181958"/>
      <w:bookmarkStart w:id="12928" w:name="_Toc61127773"/>
      <w:bookmarkStart w:id="12929" w:name="_Toc67054787"/>
      <w:bookmarkStart w:id="12930" w:name="_Toc67061785"/>
      <w:bookmarkStart w:id="12931" w:name="_Toc74735303"/>
      <w:bookmarkStart w:id="12932" w:name="_Toc74753546"/>
      <w:bookmarkStart w:id="12933" w:name="_Toc76507805"/>
      <w:bookmarkStart w:id="12934" w:name="_Toc83109414"/>
      <w:bookmarkStart w:id="12935" w:name="_Toc89878227"/>
      <w:bookmarkStart w:id="12936" w:name="_Toc98710078"/>
      <w:bookmarkStart w:id="12937" w:name="_Toc105691893"/>
      <w:bookmarkStart w:id="12938" w:name="_Toc105694207"/>
      <w:bookmarkStart w:id="12939" w:name="_Toc123139543"/>
      <w:bookmarkStart w:id="12940" w:name="_Toc124166343"/>
      <w:bookmarkStart w:id="12941" w:name="_Toc130923216"/>
      <w:bookmarkStart w:id="12942" w:name="_Toc137303628"/>
      <w:bookmarkStart w:id="12943" w:name="_Toc138889852"/>
      <w:bookmarkStart w:id="12944" w:name="_Toc145111664"/>
      <w:bookmarkStart w:id="12945" w:name="_Toc155265640"/>
      <w:bookmarkStart w:id="12946" w:name="_Toc161853215"/>
      <w:bookmarkEnd w:id="12921"/>
      <w:bookmarkEnd w:id="12922"/>
      <w:bookmarkEnd w:id="12923"/>
      <w:bookmarkEnd w:id="12924"/>
      <w:bookmarkEnd w:id="12925"/>
      <w:r w:rsidRPr="00090C64">
        <w:t>E.4</w:t>
      </w:r>
      <w:r w:rsidRPr="00090C64">
        <w:tab/>
        <w:t>Measurement uncertainty budgets</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2947" w:name="_Toc21123352"/>
      <w:bookmarkStart w:id="12948" w:name="_Toc53181959"/>
      <w:bookmarkStart w:id="12949" w:name="_Toc61127774"/>
      <w:bookmarkStart w:id="12950" w:name="_Toc67054788"/>
      <w:bookmarkStart w:id="12951" w:name="_Toc67061786"/>
      <w:bookmarkStart w:id="12952" w:name="_Toc74735304"/>
      <w:bookmarkStart w:id="12953" w:name="_Toc74753547"/>
      <w:bookmarkStart w:id="12954" w:name="_Toc76507806"/>
      <w:bookmarkStart w:id="12955" w:name="_Toc83109415"/>
      <w:bookmarkStart w:id="12956" w:name="_Toc89878228"/>
      <w:bookmarkStart w:id="12957" w:name="_Toc98710079"/>
      <w:bookmarkStart w:id="12958" w:name="_Toc105691894"/>
      <w:bookmarkStart w:id="12959" w:name="_Toc105694208"/>
      <w:bookmarkStart w:id="12960" w:name="_Toc123139544"/>
      <w:bookmarkStart w:id="12961" w:name="_Toc124166344"/>
      <w:bookmarkStart w:id="12962" w:name="_Toc130923217"/>
      <w:bookmarkStart w:id="12963" w:name="_Toc137303629"/>
      <w:bookmarkStart w:id="12964" w:name="_Toc138889853"/>
      <w:bookmarkStart w:id="12965" w:name="_Toc145111665"/>
      <w:bookmarkStart w:id="12966" w:name="_Toc155265641"/>
      <w:bookmarkStart w:id="12967" w:name="_Toc161853216"/>
      <w:r w:rsidRPr="00090C64">
        <w:t>E.5</w:t>
      </w:r>
      <w:r w:rsidRPr="00090C64">
        <w:tab/>
        <w:t>Measurement error contribution descriptions</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2968" w:name="_Hlk513537424"/>
      <w:bookmarkStart w:id="12969" w:name="_Toc21125375"/>
      <w:bookmarkStart w:id="12970" w:name="_Toc29768365"/>
      <w:bookmarkStart w:id="12971" w:name="_Toc36044807"/>
      <w:bookmarkStart w:id="12972" w:name="_Toc37230712"/>
      <w:bookmarkStart w:id="12973" w:name="_Toc45907855"/>
      <w:bookmarkStart w:id="12974" w:name="_Toc53181960"/>
      <w:bookmarkStart w:id="12975" w:name="historyclause"/>
      <w:r>
        <w:br w:type="page"/>
      </w:r>
    </w:p>
    <w:p w14:paraId="61E9A7BF" w14:textId="5D9967C5" w:rsidR="00D57C09" w:rsidRPr="00090C64" w:rsidRDefault="00D57C09" w:rsidP="00D57C09">
      <w:pPr>
        <w:pStyle w:val="Heading8"/>
      </w:pPr>
      <w:bookmarkStart w:id="12976" w:name="_Toc61127775"/>
      <w:bookmarkStart w:id="12977" w:name="_Toc67054789"/>
      <w:bookmarkStart w:id="12978" w:name="_Toc67061787"/>
      <w:bookmarkStart w:id="12979" w:name="_Toc74735305"/>
      <w:bookmarkStart w:id="12980" w:name="_Toc74753548"/>
      <w:bookmarkStart w:id="12981" w:name="_Toc76507807"/>
      <w:bookmarkStart w:id="12982" w:name="_Toc83109416"/>
      <w:bookmarkStart w:id="12983" w:name="_Toc89878229"/>
      <w:bookmarkStart w:id="12984" w:name="_Toc98710080"/>
      <w:bookmarkStart w:id="12985" w:name="_Toc105691895"/>
      <w:bookmarkStart w:id="12986" w:name="_Toc105694209"/>
      <w:bookmarkStart w:id="12987" w:name="_Toc123139545"/>
      <w:bookmarkStart w:id="12988" w:name="_Toc124166345"/>
      <w:bookmarkStart w:id="12989" w:name="_Toc130923218"/>
      <w:bookmarkStart w:id="12990" w:name="_Toc137303630"/>
      <w:bookmarkStart w:id="12991" w:name="_Toc138889854"/>
      <w:bookmarkStart w:id="12992" w:name="_Toc145111666"/>
      <w:bookmarkStart w:id="12993" w:name="_Toc155265642"/>
      <w:bookmarkStart w:id="12994" w:name="_Toc161853217"/>
      <w:r w:rsidRPr="00090C64">
        <w:t>Annex F (normative):</w:t>
      </w:r>
      <w:bookmarkEnd w:id="12968"/>
      <w:r w:rsidRPr="00090C64">
        <w:br/>
        <w:t>TRP measurement grids</w:t>
      </w:r>
      <w:bookmarkEnd w:id="12969"/>
      <w:bookmarkEnd w:id="12970"/>
      <w:bookmarkEnd w:id="12971"/>
      <w:bookmarkEnd w:id="12972"/>
      <w:bookmarkEnd w:id="12973"/>
      <w:bookmarkEnd w:id="12974"/>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p>
    <w:p w14:paraId="5BD53A54" w14:textId="77777777" w:rsidR="00D57C09" w:rsidRPr="00090C64" w:rsidRDefault="00D57C09" w:rsidP="00D57C09">
      <w:pPr>
        <w:pStyle w:val="Heading1"/>
      </w:pPr>
      <w:bookmarkStart w:id="12995" w:name="_Toc21125376"/>
      <w:bookmarkStart w:id="12996" w:name="_Toc29768366"/>
      <w:bookmarkStart w:id="12997" w:name="_Toc36044808"/>
      <w:bookmarkStart w:id="12998" w:name="_Toc37230713"/>
      <w:bookmarkStart w:id="12999" w:name="_Toc45907856"/>
      <w:bookmarkStart w:id="13000" w:name="_Toc53181961"/>
      <w:bookmarkStart w:id="13001" w:name="_Toc61127776"/>
      <w:bookmarkStart w:id="13002" w:name="_Toc67054790"/>
      <w:bookmarkStart w:id="13003" w:name="_Toc67061788"/>
      <w:bookmarkStart w:id="13004" w:name="_Toc74735306"/>
      <w:bookmarkStart w:id="13005" w:name="_Toc74753549"/>
      <w:bookmarkStart w:id="13006" w:name="_Toc76507808"/>
      <w:bookmarkStart w:id="13007" w:name="_Toc83109417"/>
      <w:bookmarkStart w:id="13008" w:name="_Toc89878230"/>
      <w:bookmarkStart w:id="13009" w:name="_Toc98710081"/>
      <w:bookmarkStart w:id="13010" w:name="_Toc105691896"/>
      <w:bookmarkStart w:id="13011" w:name="_Toc105694210"/>
      <w:bookmarkStart w:id="13012" w:name="_Toc123139546"/>
      <w:bookmarkStart w:id="13013" w:name="_Toc124166346"/>
      <w:bookmarkStart w:id="13014" w:name="_Toc130923219"/>
      <w:bookmarkStart w:id="13015" w:name="_Toc137303631"/>
      <w:bookmarkStart w:id="13016" w:name="_Toc138889855"/>
      <w:bookmarkStart w:id="13017" w:name="_Toc145111667"/>
      <w:bookmarkStart w:id="13018" w:name="_Toc155265643"/>
      <w:bookmarkStart w:id="13019" w:name="_Toc161853218"/>
      <w:r w:rsidRPr="00090C64">
        <w:t>F.1</w:t>
      </w:r>
      <w:r w:rsidRPr="00090C64">
        <w:tab/>
        <w:t>General</w:t>
      </w:r>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020" w:name="_Toc21125377"/>
      <w:bookmarkStart w:id="13021" w:name="_Toc29768367"/>
      <w:bookmarkStart w:id="13022" w:name="_Toc36044809"/>
      <w:bookmarkStart w:id="13023" w:name="_Toc37230714"/>
      <w:bookmarkStart w:id="13024" w:name="_Toc45907857"/>
      <w:bookmarkStart w:id="13025" w:name="_Toc53181962"/>
      <w:bookmarkStart w:id="13026" w:name="_Toc61127777"/>
      <w:bookmarkStart w:id="13027" w:name="_Toc67054791"/>
      <w:bookmarkStart w:id="13028" w:name="_Toc67061789"/>
      <w:bookmarkStart w:id="13029" w:name="_Toc74735307"/>
      <w:bookmarkStart w:id="13030" w:name="_Toc74753550"/>
      <w:bookmarkStart w:id="13031" w:name="_Toc76507809"/>
      <w:bookmarkStart w:id="13032" w:name="_Toc83109418"/>
      <w:bookmarkStart w:id="13033" w:name="_Toc89878231"/>
      <w:bookmarkStart w:id="13034" w:name="_Toc98710082"/>
      <w:bookmarkStart w:id="13035" w:name="_Toc105691897"/>
      <w:bookmarkStart w:id="13036" w:name="_Toc105694211"/>
      <w:bookmarkStart w:id="13037" w:name="_Toc123139547"/>
      <w:bookmarkStart w:id="13038" w:name="_Toc124166347"/>
      <w:bookmarkStart w:id="13039" w:name="_Toc130923220"/>
      <w:bookmarkStart w:id="13040" w:name="_Toc137303632"/>
      <w:bookmarkStart w:id="13041" w:name="_Toc138889856"/>
      <w:bookmarkStart w:id="13042" w:name="_Toc145111668"/>
      <w:bookmarkStart w:id="13043" w:name="_Toc155265644"/>
      <w:bookmarkStart w:id="13044" w:name="_Toc161853219"/>
      <w:r w:rsidRPr="00090C64">
        <w:t>F.2</w:t>
      </w:r>
      <w:r w:rsidRPr="00090C64">
        <w:tab/>
        <w:t>Spherical equal angle grid</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p>
    <w:p w14:paraId="36DE4B43" w14:textId="77777777" w:rsidR="00D57C09" w:rsidRPr="00090C64" w:rsidRDefault="00D57C09" w:rsidP="00D57C09">
      <w:pPr>
        <w:pStyle w:val="Heading2"/>
      </w:pPr>
      <w:bookmarkStart w:id="13045" w:name="_Toc21125378"/>
      <w:bookmarkStart w:id="13046" w:name="_Toc29768368"/>
      <w:bookmarkStart w:id="13047" w:name="_Toc36044810"/>
      <w:bookmarkStart w:id="13048" w:name="_Toc37230715"/>
      <w:bookmarkStart w:id="13049" w:name="_Toc45907858"/>
      <w:bookmarkStart w:id="13050" w:name="_Toc53181963"/>
      <w:bookmarkStart w:id="13051" w:name="_Toc61127778"/>
      <w:bookmarkStart w:id="13052" w:name="_Toc67054792"/>
      <w:bookmarkStart w:id="13053" w:name="_Toc67061790"/>
      <w:bookmarkStart w:id="13054" w:name="_Toc74735308"/>
      <w:bookmarkStart w:id="13055" w:name="_Toc74753551"/>
      <w:bookmarkStart w:id="13056" w:name="_Toc76507810"/>
      <w:bookmarkStart w:id="13057" w:name="_Toc83109419"/>
      <w:bookmarkStart w:id="13058" w:name="_Toc89878232"/>
      <w:bookmarkStart w:id="13059" w:name="_Toc98710083"/>
      <w:bookmarkStart w:id="13060" w:name="_Toc105691898"/>
      <w:bookmarkStart w:id="13061" w:name="_Toc105694212"/>
      <w:bookmarkStart w:id="13062" w:name="_Toc123139548"/>
      <w:bookmarkStart w:id="13063" w:name="_Toc124166348"/>
      <w:bookmarkStart w:id="13064" w:name="_Toc130923221"/>
      <w:bookmarkStart w:id="13065" w:name="_Toc137303633"/>
      <w:bookmarkStart w:id="13066" w:name="_Toc138889857"/>
      <w:bookmarkStart w:id="13067" w:name="_Toc145111669"/>
      <w:bookmarkStart w:id="13068" w:name="_Toc155265645"/>
      <w:bookmarkStart w:id="13069" w:name="_Toc161853220"/>
      <w:r w:rsidRPr="00090C64">
        <w:rPr>
          <w:rFonts w:eastAsia="SimSun"/>
          <w:lang w:eastAsia="zh-CN"/>
        </w:rPr>
        <w:t>F.2.1</w:t>
      </w:r>
      <w:r w:rsidRPr="00090C64">
        <w:tab/>
        <w:t>General</w:t>
      </w:r>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070" w:name="_Toc21125379"/>
      <w:bookmarkStart w:id="13071" w:name="_Toc29768369"/>
      <w:bookmarkStart w:id="13072" w:name="_Toc36044811"/>
      <w:bookmarkStart w:id="13073" w:name="_Toc37230716"/>
      <w:bookmarkStart w:id="13074" w:name="_Toc45907859"/>
      <w:bookmarkStart w:id="13075" w:name="_Toc53181964"/>
      <w:bookmarkStart w:id="13076" w:name="_Toc61127779"/>
      <w:bookmarkStart w:id="13077" w:name="_Toc67054793"/>
      <w:bookmarkStart w:id="13078" w:name="_Toc67061791"/>
      <w:bookmarkStart w:id="13079" w:name="_Toc74735309"/>
      <w:bookmarkStart w:id="13080" w:name="_Toc74753552"/>
      <w:bookmarkStart w:id="13081" w:name="_Toc76507811"/>
      <w:bookmarkStart w:id="13082" w:name="_Toc83109420"/>
      <w:bookmarkStart w:id="13083" w:name="_Toc89878233"/>
      <w:bookmarkStart w:id="13084" w:name="_Toc98710084"/>
      <w:bookmarkStart w:id="13085" w:name="_Toc105691899"/>
      <w:bookmarkStart w:id="13086" w:name="_Toc105694213"/>
      <w:bookmarkStart w:id="13087" w:name="_Toc123139549"/>
      <w:bookmarkStart w:id="13088" w:name="_Toc124166349"/>
      <w:bookmarkStart w:id="13089" w:name="_Toc130923222"/>
      <w:bookmarkStart w:id="13090" w:name="_Toc137303634"/>
      <w:bookmarkStart w:id="13091" w:name="_Toc138889858"/>
      <w:bookmarkStart w:id="13092" w:name="_Toc145111670"/>
      <w:bookmarkStart w:id="13093" w:name="_Toc155265646"/>
      <w:bookmarkStart w:id="13094" w:name="_Toc161853221"/>
      <w:r w:rsidRPr="00090C64">
        <w:rPr>
          <w:rFonts w:eastAsia="SimSun"/>
          <w:lang w:eastAsia="zh-CN"/>
        </w:rPr>
        <w:t>F.2.2</w:t>
      </w:r>
      <w:r w:rsidRPr="00090C64">
        <w:tab/>
        <w:t>Reference angular step criteria</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5pt;height:15.05pt" o:ole="">
            <v:imagedata r:id="rId70" o:title=""/>
          </v:shape>
          <o:OLEObject Type="Embed" ProgID="Equation.3" ShapeID="_x0000_i1044" DrawAspect="Content" ObjectID="_1773835201"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095" w:name="_Toc21125380"/>
      <w:bookmarkStart w:id="13096" w:name="_Toc29768370"/>
      <w:bookmarkStart w:id="13097" w:name="_Toc36044812"/>
      <w:bookmarkStart w:id="13098" w:name="_Toc37230717"/>
      <w:bookmarkStart w:id="13099" w:name="_Toc45907860"/>
      <w:bookmarkStart w:id="13100" w:name="_Toc53181965"/>
      <w:bookmarkStart w:id="13101" w:name="_Toc61127780"/>
      <w:bookmarkStart w:id="13102" w:name="_Toc67054794"/>
      <w:bookmarkStart w:id="13103" w:name="_Toc67061792"/>
      <w:bookmarkStart w:id="13104" w:name="_Toc74735310"/>
      <w:bookmarkStart w:id="13105" w:name="_Toc74753553"/>
      <w:bookmarkStart w:id="13106" w:name="_Toc76507812"/>
      <w:bookmarkStart w:id="13107" w:name="_Toc83109421"/>
      <w:bookmarkStart w:id="13108" w:name="_Toc89878234"/>
      <w:bookmarkStart w:id="13109" w:name="_Toc98710085"/>
      <w:bookmarkStart w:id="13110" w:name="_Toc105691900"/>
      <w:bookmarkStart w:id="13111" w:name="_Toc105694214"/>
      <w:bookmarkStart w:id="13112" w:name="_Toc123139550"/>
      <w:bookmarkStart w:id="13113" w:name="_Toc124166350"/>
      <w:bookmarkStart w:id="13114" w:name="_Toc130923223"/>
      <w:bookmarkStart w:id="13115" w:name="_Toc137303635"/>
      <w:bookmarkStart w:id="13116" w:name="_Toc138889859"/>
      <w:bookmarkStart w:id="13117" w:name="_Toc145111671"/>
      <w:bookmarkStart w:id="13118" w:name="_Toc155265647"/>
      <w:bookmarkStart w:id="13119" w:name="_Toc161853222"/>
      <w:r w:rsidRPr="00090C64">
        <w:t>F.3</w:t>
      </w:r>
      <w:r w:rsidRPr="00090C64">
        <w:tab/>
        <w:t>Spherical equal area grid</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120" w:name="_Toc21125381"/>
      <w:bookmarkStart w:id="13121" w:name="_Toc29768371"/>
      <w:bookmarkStart w:id="13122" w:name="_Toc36044813"/>
      <w:bookmarkStart w:id="13123" w:name="_Toc37230718"/>
      <w:bookmarkStart w:id="13124" w:name="_Toc45907861"/>
      <w:bookmarkStart w:id="13125" w:name="_Toc53181966"/>
      <w:bookmarkStart w:id="13126" w:name="_Toc61127781"/>
      <w:bookmarkStart w:id="13127" w:name="_Toc67054795"/>
      <w:bookmarkStart w:id="13128" w:name="_Toc67061793"/>
      <w:bookmarkStart w:id="13129" w:name="_Toc74735311"/>
      <w:bookmarkStart w:id="13130" w:name="_Toc74753554"/>
      <w:bookmarkStart w:id="13131" w:name="_Toc76507813"/>
      <w:bookmarkStart w:id="13132" w:name="_Toc83109422"/>
      <w:bookmarkStart w:id="13133" w:name="_Toc89878235"/>
      <w:bookmarkStart w:id="13134" w:name="_Toc98710086"/>
      <w:bookmarkStart w:id="13135" w:name="_Toc105691901"/>
      <w:bookmarkStart w:id="13136" w:name="_Toc105694215"/>
      <w:bookmarkStart w:id="13137" w:name="_Toc123139551"/>
      <w:bookmarkStart w:id="13138" w:name="_Toc124166351"/>
      <w:bookmarkStart w:id="13139" w:name="_Toc130923224"/>
      <w:bookmarkStart w:id="13140" w:name="_Toc137303636"/>
      <w:bookmarkStart w:id="13141" w:name="_Toc138889860"/>
      <w:bookmarkStart w:id="13142" w:name="_Toc145111672"/>
      <w:bookmarkStart w:id="13143" w:name="_Toc155265648"/>
      <w:bookmarkStart w:id="13144" w:name="_Toc161853223"/>
      <w:r w:rsidRPr="00090C64">
        <w:t>F.4</w:t>
      </w:r>
      <w:r w:rsidRPr="00090C64">
        <w:tab/>
        <w:t>Spherical Fibonacci grid</w:t>
      </w:r>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145"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145"/>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146" w:name="_Toc21125382"/>
      <w:bookmarkStart w:id="13147" w:name="_Toc29768372"/>
      <w:bookmarkStart w:id="13148" w:name="_Toc36044814"/>
      <w:bookmarkStart w:id="13149" w:name="_Toc37230719"/>
      <w:bookmarkStart w:id="13150" w:name="_Toc45907862"/>
      <w:bookmarkStart w:id="13151" w:name="_Toc53181967"/>
      <w:bookmarkStart w:id="13152" w:name="_Toc61127782"/>
      <w:bookmarkStart w:id="13153" w:name="_Toc67054796"/>
      <w:bookmarkStart w:id="13154" w:name="_Toc67061794"/>
      <w:bookmarkStart w:id="13155" w:name="_Toc74735312"/>
      <w:bookmarkStart w:id="13156" w:name="_Toc74753555"/>
      <w:bookmarkStart w:id="13157" w:name="_Toc76507814"/>
      <w:bookmarkStart w:id="13158" w:name="_Toc83109423"/>
      <w:bookmarkStart w:id="13159" w:name="_Toc89878236"/>
      <w:bookmarkStart w:id="13160" w:name="_Toc98710087"/>
      <w:bookmarkStart w:id="13161" w:name="_Toc105691902"/>
      <w:bookmarkStart w:id="13162" w:name="_Toc105694216"/>
      <w:bookmarkStart w:id="13163" w:name="_Toc123139552"/>
      <w:bookmarkStart w:id="13164" w:name="_Toc124166352"/>
      <w:bookmarkStart w:id="13165" w:name="_Toc130923225"/>
      <w:bookmarkStart w:id="13166" w:name="_Toc137303637"/>
      <w:bookmarkStart w:id="13167" w:name="_Toc138889861"/>
      <w:bookmarkStart w:id="13168" w:name="_Toc145111673"/>
      <w:bookmarkStart w:id="13169" w:name="_Toc155265649"/>
      <w:bookmarkStart w:id="13170" w:name="_Toc161853224"/>
      <w:r w:rsidRPr="00090C64">
        <w:t>F.5</w:t>
      </w:r>
      <w:r w:rsidRPr="00090C64">
        <w:tab/>
        <w:t>Orthogonal cut grid</w:t>
      </w:r>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p>
    <w:p w14:paraId="11064014" w14:textId="77777777" w:rsidR="00D57C09" w:rsidRPr="00090C64" w:rsidRDefault="00D57C09" w:rsidP="00554118">
      <w:pPr>
        <w:pStyle w:val="Heading2"/>
      </w:pPr>
      <w:bookmarkStart w:id="13171" w:name="_Toc21125383"/>
      <w:bookmarkStart w:id="13172" w:name="_Toc29768373"/>
      <w:bookmarkStart w:id="13173" w:name="_Toc36044815"/>
      <w:bookmarkStart w:id="13174" w:name="_Toc37230720"/>
      <w:bookmarkStart w:id="13175" w:name="_Toc45907863"/>
      <w:bookmarkStart w:id="13176" w:name="_Toc53181968"/>
      <w:bookmarkStart w:id="13177" w:name="_Toc61127783"/>
      <w:bookmarkStart w:id="13178" w:name="_Toc67054797"/>
      <w:bookmarkStart w:id="13179" w:name="_Toc67061795"/>
      <w:bookmarkStart w:id="13180" w:name="_Toc74735313"/>
      <w:bookmarkStart w:id="13181" w:name="_Toc74753556"/>
      <w:bookmarkStart w:id="13182" w:name="_Toc76507815"/>
      <w:bookmarkStart w:id="13183" w:name="_Toc83109424"/>
      <w:bookmarkStart w:id="13184" w:name="_Toc89878237"/>
      <w:bookmarkStart w:id="13185" w:name="_Toc98710088"/>
      <w:bookmarkStart w:id="13186" w:name="_Toc105691903"/>
      <w:bookmarkStart w:id="13187" w:name="_Toc105694217"/>
      <w:bookmarkStart w:id="13188" w:name="_Toc123139553"/>
      <w:bookmarkStart w:id="13189" w:name="_Toc124166353"/>
      <w:bookmarkStart w:id="13190" w:name="_Toc130923226"/>
      <w:bookmarkStart w:id="13191" w:name="_Toc137303638"/>
      <w:bookmarkStart w:id="13192" w:name="_Toc138889862"/>
      <w:bookmarkStart w:id="13193" w:name="_Toc145111674"/>
      <w:bookmarkStart w:id="13194" w:name="_Toc155265650"/>
      <w:bookmarkStart w:id="13195" w:name="_Toc161853225"/>
      <w:r w:rsidRPr="00090C64">
        <w:t>F.5.1</w:t>
      </w:r>
      <w:r w:rsidRPr="00090C64">
        <w:tab/>
        <w:t>General</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196" w:name="_Toc21125384"/>
      <w:bookmarkStart w:id="13197" w:name="_Toc29768374"/>
      <w:bookmarkStart w:id="13198" w:name="_Toc36044816"/>
      <w:bookmarkStart w:id="13199" w:name="_Toc37230721"/>
      <w:bookmarkStart w:id="13200" w:name="_Toc45907864"/>
      <w:bookmarkStart w:id="13201" w:name="_Toc53181969"/>
      <w:bookmarkStart w:id="13202" w:name="_Toc61127784"/>
      <w:bookmarkStart w:id="13203" w:name="_Toc67054798"/>
      <w:bookmarkStart w:id="13204" w:name="_Toc67061796"/>
      <w:bookmarkStart w:id="13205" w:name="_Toc74735314"/>
      <w:bookmarkStart w:id="13206" w:name="_Toc74753557"/>
      <w:bookmarkStart w:id="13207" w:name="_Toc76507816"/>
      <w:bookmarkStart w:id="13208" w:name="_Toc83109425"/>
      <w:bookmarkStart w:id="13209" w:name="_Toc89878238"/>
      <w:bookmarkStart w:id="13210" w:name="_Toc98710089"/>
      <w:bookmarkStart w:id="13211" w:name="_Toc105691904"/>
      <w:bookmarkStart w:id="13212" w:name="_Toc105694218"/>
      <w:bookmarkStart w:id="13213" w:name="_Toc123139554"/>
      <w:bookmarkStart w:id="13214" w:name="_Toc124166354"/>
      <w:bookmarkStart w:id="13215" w:name="_Toc130923227"/>
      <w:bookmarkStart w:id="13216" w:name="_Toc137303639"/>
      <w:bookmarkStart w:id="13217" w:name="_Toc138889863"/>
      <w:bookmarkStart w:id="13218" w:name="_Toc145111675"/>
      <w:bookmarkStart w:id="13219" w:name="_Toc155265651"/>
      <w:bookmarkStart w:id="13220" w:name="_Toc161853226"/>
      <w:r w:rsidRPr="00090C64">
        <w:t>F.5.2</w:t>
      </w:r>
      <w:r w:rsidRPr="00090C64">
        <w:tab/>
        <w:t>Operating band unwanted emissions</w:t>
      </w:r>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221" w:name="_Toc21125385"/>
      <w:bookmarkStart w:id="13222" w:name="_Toc29768375"/>
      <w:bookmarkStart w:id="13223" w:name="_Toc36044817"/>
      <w:bookmarkStart w:id="13224" w:name="_Toc37230722"/>
      <w:bookmarkStart w:id="13225" w:name="_Toc45907865"/>
      <w:bookmarkStart w:id="13226" w:name="_Toc53181970"/>
      <w:bookmarkStart w:id="13227" w:name="_Toc61127785"/>
      <w:bookmarkStart w:id="13228" w:name="_Toc67054799"/>
      <w:bookmarkStart w:id="13229" w:name="_Toc67061797"/>
      <w:bookmarkStart w:id="13230" w:name="_Toc74735315"/>
      <w:bookmarkStart w:id="13231" w:name="_Toc74753558"/>
      <w:bookmarkStart w:id="13232" w:name="_Toc76507817"/>
      <w:bookmarkStart w:id="13233" w:name="_Toc83109426"/>
      <w:bookmarkStart w:id="13234" w:name="_Toc89878239"/>
      <w:bookmarkStart w:id="13235" w:name="_Toc98710090"/>
      <w:bookmarkStart w:id="13236" w:name="_Toc105691905"/>
      <w:bookmarkStart w:id="13237" w:name="_Toc105694219"/>
      <w:bookmarkStart w:id="13238" w:name="_Toc123139555"/>
      <w:bookmarkStart w:id="13239" w:name="_Toc124166355"/>
      <w:bookmarkStart w:id="13240" w:name="_Toc130923228"/>
      <w:bookmarkStart w:id="13241" w:name="_Toc137303640"/>
      <w:bookmarkStart w:id="13242" w:name="_Toc138889864"/>
      <w:bookmarkStart w:id="13243" w:name="_Toc145111676"/>
      <w:bookmarkStart w:id="13244" w:name="_Toc155265652"/>
      <w:bookmarkStart w:id="13245" w:name="_Toc161853227"/>
      <w:r w:rsidRPr="00090C64">
        <w:t>F.5.3</w:t>
      </w:r>
      <w:r w:rsidRPr="00090C64">
        <w:tab/>
        <w:t>Spurious unwanted emissions</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246" w:name="_Toc21125386"/>
      <w:bookmarkStart w:id="13247" w:name="_Toc29768376"/>
      <w:bookmarkStart w:id="13248" w:name="_Toc36044818"/>
      <w:bookmarkStart w:id="13249" w:name="_Toc37230723"/>
      <w:bookmarkStart w:id="13250" w:name="_Toc45907866"/>
      <w:bookmarkStart w:id="13251" w:name="_Toc53181971"/>
      <w:bookmarkStart w:id="13252" w:name="_Toc61127786"/>
      <w:bookmarkStart w:id="13253" w:name="_Toc67054800"/>
      <w:bookmarkStart w:id="13254" w:name="_Toc67061798"/>
      <w:bookmarkStart w:id="13255" w:name="_Toc74735316"/>
      <w:bookmarkStart w:id="13256" w:name="_Toc74753559"/>
      <w:bookmarkStart w:id="13257" w:name="_Toc76507818"/>
      <w:bookmarkStart w:id="13258" w:name="_Toc83109427"/>
      <w:bookmarkStart w:id="13259" w:name="_Toc89878240"/>
      <w:bookmarkStart w:id="13260" w:name="_Toc98710091"/>
      <w:bookmarkStart w:id="13261" w:name="_Toc105691906"/>
      <w:bookmarkStart w:id="13262" w:name="_Toc105694220"/>
      <w:bookmarkStart w:id="13263" w:name="_Toc123139556"/>
      <w:bookmarkStart w:id="13264" w:name="_Toc124166356"/>
      <w:bookmarkStart w:id="13265" w:name="_Toc130923229"/>
      <w:bookmarkStart w:id="13266" w:name="_Toc137303641"/>
      <w:bookmarkStart w:id="13267" w:name="_Toc138889865"/>
      <w:bookmarkStart w:id="13268" w:name="_Toc145111677"/>
      <w:bookmarkStart w:id="13269" w:name="_Toc155265653"/>
      <w:bookmarkStart w:id="13270" w:name="_Toc161853228"/>
      <w:r w:rsidRPr="00090C64">
        <w:t>F.6</w:t>
      </w:r>
      <w:r w:rsidRPr="00090C64">
        <w:tab/>
        <w:t>Wave vector space grid</w:t>
      </w:r>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271" w:name="_Toc21125387"/>
      <w:bookmarkStart w:id="13272" w:name="_Toc29768377"/>
      <w:bookmarkStart w:id="13273" w:name="_Toc36044819"/>
      <w:bookmarkStart w:id="13274" w:name="_Toc37230724"/>
      <w:bookmarkStart w:id="13275" w:name="_Toc45907867"/>
      <w:bookmarkStart w:id="13276" w:name="_Toc53181972"/>
      <w:bookmarkStart w:id="13277" w:name="_Toc61127787"/>
      <w:bookmarkStart w:id="13278" w:name="_Toc67054801"/>
      <w:bookmarkStart w:id="13279" w:name="_Toc67061799"/>
      <w:bookmarkStart w:id="13280" w:name="_Toc74735317"/>
      <w:bookmarkStart w:id="13281" w:name="_Toc74753560"/>
      <w:bookmarkStart w:id="13282" w:name="_Toc76507819"/>
      <w:bookmarkStart w:id="13283" w:name="_Toc83109428"/>
      <w:bookmarkStart w:id="13284" w:name="_Toc89878241"/>
      <w:bookmarkStart w:id="13285" w:name="_Toc98710092"/>
      <w:bookmarkStart w:id="13286" w:name="_Toc105691907"/>
      <w:bookmarkStart w:id="13287" w:name="_Toc105694221"/>
      <w:bookmarkStart w:id="13288" w:name="_Toc123139557"/>
      <w:bookmarkStart w:id="13289" w:name="_Toc124166357"/>
      <w:bookmarkStart w:id="13290" w:name="_Toc130923230"/>
      <w:bookmarkStart w:id="13291" w:name="_Toc137303642"/>
      <w:bookmarkStart w:id="13292" w:name="_Toc138889866"/>
      <w:bookmarkStart w:id="13293" w:name="_Toc145111678"/>
      <w:bookmarkStart w:id="13294" w:name="_Toc155265654"/>
      <w:bookmarkStart w:id="13295" w:name="_Toc161853229"/>
      <w:r w:rsidRPr="00090C64">
        <w:t>F.7</w:t>
      </w:r>
      <w:r w:rsidRPr="00090C64">
        <w:tab/>
        <w:t>Orthogonal 2 cuts with pattern multiplication</w:t>
      </w:r>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296" w:name="_Toc21125388"/>
      <w:bookmarkStart w:id="13297" w:name="_Toc29768378"/>
      <w:bookmarkStart w:id="13298" w:name="_Toc36044820"/>
      <w:bookmarkStart w:id="13299" w:name="_Toc37230725"/>
      <w:bookmarkStart w:id="13300" w:name="_Toc45907868"/>
      <w:bookmarkStart w:id="13301" w:name="_Toc53181973"/>
      <w:bookmarkStart w:id="13302" w:name="_Toc61127788"/>
      <w:bookmarkStart w:id="13303" w:name="_Toc67054802"/>
      <w:bookmarkStart w:id="13304" w:name="_Toc67061800"/>
      <w:bookmarkStart w:id="13305" w:name="_Toc74735318"/>
      <w:bookmarkStart w:id="13306" w:name="_Toc74753561"/>
      <w:bookmarkStart w:id="13307" w:name="_Toc76507820"/>
      <w:bookmarkStart w:id="13308" w:name="_Toc83109429"/>
      <w:bookmarkStart w:id="13309" w:name="_Toc89878242"/>
      <w:bookmarkStart w:id="13310" w:name="_Toc98710093"/>
      <w:bookmarkStart w:id="13311" w:name="_Toc105691908"/>
      <w:bookmarkStart w:id="13312" w:name="_Toc105694222"/>
      <w:bookmarkStart w:id="13313" w:name="_Toc123139558"/>
      <w:bookmarkStart w:id="13314" w:name="_Toc124166358"/>
      <w:bookmarkStart w:id="13315" w:name="_Toc130923231"/>
      <w:bookmarkStart w:id="13316" w:name="_Toc137303643"/>
      <w:bookmarkStart w:id="13317" w:name="_Toc138889867"/>
      <w:bookmarkStart w:id="13318" w:name="_Toc145111679"/>
      <w:bookmarkStart w:id="13319" w:name="_Toc155265655"/>
      <w:bookmarkStart w:id="13320" w:name="_Toc161853230"/>
      <w:r w:rsidRPr="00090C64">
        <w:t>F.8</w:t>
      </w:r>
      <w:r w:rsidRPr="00090C64">
        <w:tab/>
        <w:t>Void</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p>
    <w:p w14:paraId="2BF8FD25" w14:textId="77777777" w:rsidR="00D57C09" w:rsidRPr="00090C64" w:rsidRDefault="00D57C09" w:rsidP="00D57C09"/>
    <w:p w14:paraId="0A144CEF" w14:textId="77777777" w:rsidR="00D57C09" w:rsidRPr="00090C64" w:rsidRDefault="00D57C09" w:rsidP="00D57C09">
      <w:pPr>
        <w:pStyle w:val="Heading1"/>
      </w:pPr>
      <w:bookmarkStart w:id="13321" w:name="_Toc21125389"/>
      <w:bookmarkStart w:id="13322" w:name="_Toc29768379"/>
      <w:bookmarkStart w:id="13323" w:name="_Toc36044821"/>
      <w:bookmarkStart w:id="13324" w:name="_Toc37230726"/>
      <w:bookmarkStart w:id="13325" w:name="_Toc45907869"/>
      <w:bookmarkStart w:id="13326" w:name="_Toc53181974"/>
      <w:bookmarkStart w:id="13327" w:name="_Toc61127789"/>
      <w:bookmarkStart w:id="13328" w:name="_Toc67054803"/>
      <w:bookmarkStart w:id="13329" w:name="_Toc67061801"/>
      <w:bookmarkStart w:id="13330" w:name="_Toc74735319"/>
      <w:bookmarkStart w:id="13331" w:name="_Toc74753562"/>
      <w:bookmarkStart w:id="13332" w:name="_Toc76507821"/>
      <w:bookmarkStart w:id="13333" w:name="_Toc83109430"/>
      <w:bookmarkStart w:id="13334" w:name="_Toc89878243"/>
      <w:bookmarkStart w:id="13335" w:name="_Toc98710094"/>
      <w:bookmarkStart w:id="13336" w:name="_Toc105691909"/>
      <w:bookmarkStart w:id="13337" w:name="_Toc105694223"/>
      <w:bookmarkStart w:id="13338" w:name="_Toc123139559"/>
      <w:bookmarkStart w:id="13339" w:name="_Toc124166359"/>
      <w:bookmarkStart w:id="13340" w:name="_Toc130923232"/>
      <w:bookmarkStart w:id="13341" w:name="_Toc137303644"/>
      <w:bookmarkStart w:id="13342" w:name="_Toc138889868"/>
      <w:bookmarkStart w:id="13343" w:name="_Toc145111680"/>
      <w:bookmarkStart w:id="13344" w:name="_Toc155265656"/>
      <w:bookmarkStart w:id="13345" w:name="_Toc161853231"/>
      <w:r w:rsidRPr="00090C64">
        <w:t>F.9</w:t>
      </w:r>
      <w:r w:rsidRPr="00090C64">
        <w:tab/>
        <w:t>Full sphere with sparse sampling</w:t>
      </w:r>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3346" w:name="_Toc21125390"/>
      <w:bookmarkStart w:id="13347" w:name="_Toc29768380"/>
      <w:bookmarkStart w:id="13348" w:name="_Toc36044822"/>
      <w:bookmarkStart w:id="13349" w:name="_Toc37230727"/>
      <w:bookmarkStart w:id="13350" w:name="_Toc45907870"/>
      <w:bookmarkStart w:id="13351" w:name="_Toc53181975"/>
      <w:bookmarkStart w:id="13352" w:name="_Toc61127790"/>
      <w:bookmarkStart w:id="13353" w:name="_Toc67054804"/>
      <w:bookmarkStart w:id="13354" w:name="_Toc67061802"/>
      <w:bookmarkStart w:id="13355" w:name="_Toc74735320"/>
      <w:bookmarkStart w:id="13356" w:name="_Toc74753563"/>
      <w:bookmarkStart w:id="13357" w:name="_Toc76507822"/>
      <w:bookmarkStart w:id="13358" w:name="_Toc83109431"/>
      <w:bookmarkStart w:id="13359" w:name="_Toc89878244"/>
      <w:bookmarkStart w:id="13360" w:name="_Toc98710095"/>
      <w:bookmarkStart w:id="13361" w:name="_Toc105691910"/>
      <w:bookmarkStart w:id="13362" w:name="_Toc105694224"/>
      <w:bookmarkStart w:id="13363" w:name="_Toc123139560"/>
      <w:bookmarkStart w:id="13364" w:name="_Toc124166360"/>
      <w:bookmarkStart w:id="13365" w:name="_Toc130923233"/>
      <w:bookmarkStart w:id="13366" w:name="_Toc137303645"/>
      <w:bookmarkStart w:id="13367" w:name="_Toc138889869"/>
      <w:bookmarkStart w:id="13368" w:name="_Toc145111681"/>
      <w:bookmarkStart w:id="13369" w:name="_Toc155265657"/>
      <w:bookmarkStart w:id="13370" w:name="_Toc161853232"/>
      <w:r w:rsidRPr="00090C64">
        <w:t>F.10</w:t>
      </w:r>
      <w:r w:rsidRPr="00090C64">
        <w:tab/>
        <w:t>Beam-based directions</w:t>
      </w:r>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3371" w:name="_Toc21125391"/>
      <w:bookmarkStart w:id="13372" w:name="_Toc29768381"/>
      <w:bookmarkStart w:id="13373" w:name="_Toc36044823"/>
      <w:bookmarkStart w:id="13374" w:name="_Toc37230728"/>
      <w:bookmarkStart w:id="13375" w:name="_Toc45907871"/>
      <w:bookmarkStart w:id="13376" w:name="_Toc53181976"/>
      <w:bookmarkStart w:id="13377" w:name="_Toc61127791"/>
      <w:bookmarkStart w:id="13378" w:name="_Toc67054805"/>
      <w:bookmarkStart w:id="13379" w:name="_Toc67061803"/>
      <w:bookmarkStart w:id="13380" w:name="_Toc74735321"/>
      <w:bookmarkStart w:id="13381" w:name="_Toc74753564"/>
      <w:bookmarkStart w:id="13382" w:name="_Toc76507823"/>
      <w:bookmarkStart w:id="13383" w:name="_Toc83109432"/>
      <w:bookmarkStart w:id="13384" w:name="_Toc89878245"/>
      <w:bookmarkStart w:id="13385" w:name="_Toc98710096"/>
      <w:bookmarkStart w:id="13386" w:name="_Toc105691911"/>
      <w:bookmarkStart w:id="13387" w:name="_Toc105694225"/>
      <w:bookmarkStart w:id="13388" w:name="_Toc123139561"/>
      <w:bookmarkStart w:id="13389" w:name="_Toc124166361"/>
      <w:bookmarkStart w:id="13390" w:name="_Toc130923234"/>
      <w:bookmarkStart w:id="13391" w:name="_Toc137303646"/>
      <w:bookmarkStart w:id="13392" w:name="_Toc138889870"/>
      <w:bookmarkStart w:id="13393" w:name="_Toc145111682"/>
      <w:bookmarkStart w:id="13394" w:name="_Toc155265658"/>
      <w:bookmarkStart w:id="13395" w:name="_Toc161853233"/>
      <w:r w:rsidRPr="00090C64">
        <w:t>F.11</w:t>
      </w:r>
      <w:r w:rsidRPr="00090C64">
        <w:tab/>
        <w:t>Peak method</w:t>
      </w:r>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3396" w:name="_Toc21125392"/>
      <w:bookmarkStart w:id="13397" w:name="_Toc29768382"/>
      <w:bookmarkStart w:id="13398" w:name="_Toc36044824"/>
      <w:bookmarkStart w:id="13399" w:name="_Toc37230729"/>
      <w:bookmarkStart w:id="13400" w:name="_Toc45907872"/>
      <w:bookmarkStart w:id="13401" w:name="_Toc53181977"/>
      <w:bookmarkStart w:id="13402" w:name="_Toc61127792"/>
      <w:bookmarkStart w:id="13403" w:name="_Toc67054806"/>
      <w:bookmarkStart w:id="13404" w:name="_Toc67061804"/>
      <w:bookmarkStart w:id="13405" w:name="_Toc74735322"/>
      <w:bookmarkStart w:id="13406" w:name="_Toc74753565"/>
      <w:bookmarkStart w:id="13407" w:name="_Toc76507824"/>
      <w:bookmarkStart w:id="13408" w:name="_Toc83109433"/>
      <w:bookmarkStart w:id="13409" w:name="_Toc89878246"/>
      <w:bookmarkStart w:id="13410" w:name="_Toc98710097"/>
      <w:bookmarkStart w:id="13411" w:name="_Toc105691912"/>
      <w:bookmarkStart w:id="13412" w:name="_Toc105694226"/>
      <w:bookmarkStart w:id="13413" w:name="_Toc123139562"/>
      <w:bookmarkStart w:id="13414" w:name="_Toc124166362"/>
      <w:bookmarkStart w:id="13415" w:name="_Toc130923235"/>
      <w:bookmarkStart w:id="13416" w:name="_Toc137303647"/>
      <w:bookmarkStart w:id="13417" w:name="_Toc138889871"/>
      <w:bookmarkStart w:id="13418" w:name="_Toc145111683"/>
      <w:bookmarkStart w:id="13419" w:name="_Toc155265659"/>
      <w:bookmarkStart w:id="13420" w:name="_Toc161853234"/>
      <w:r w:rsidRPr="00090C64">
        <w:t>F.12</w:t>
      </w:r>
      <w:r w:rsidRPr="00090C64">
        <w:tab/>
        <w:t>Equal sector with peak average</w:t>
      </w:r>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3421" w:name="_Toc21125393"/>
      <w:bookmarkStart w:id="13422" w:name="_Toc29768383"/>
      <w:bookmarkStart w:id="13423" w:name="_Toc36044825"/>
      <w:bookmarkStart w:id="13424" w:name="_Toc37230730"/>
      <w:bookmarkStart w:id="13425" w:name="_Toc45907873"/>
      <w:bookmarkStart w:id="13426" w:name="_Toc53181978"/>
      <w:bookmarkStart w:id="13427" w:name="_Toc61127793"/>
      <w:bookmarkStart w:id="13428" w:name="_Toc67054807"/>
      <w:bookmarkStart w:id="13429" w:name="_Toc67061805"/>
      <w:bookmarkStart w:id="13430" w:name="_Toc74735323"/>
      <w:bookmarkStart w:id="13431" w:name="_Toc74753566"/>
      <w:bookmarkStart w:id="13432" w:name="_Toc76507825"/>
      <w:bookmarkStart w:id="13433" w:name="_Toc83109434"/>
      <w:bookmarkStart w:id="13434" w:name="_Toc89878247"/>
      <w:bookmarkStart w:id="13435" w:name="_Toc98710098"/>
      <w:bookmarkStart w:id="13436" w:name="_Toc105691913"/>
      <w:bookmarkStart w:id="13437" w:name="_Toc105694227"/>
      <w:bookmarkStart w:id="13438" w:name="_Toc123139563"/>
      <w:bookmarkStart w:id="13439" w:name="_Toc124166363"/>
      <w:bookmarkStart w:id="13440" w:name="_Toc130923236"/>
      <w:bookmarkStart w:id="13441" w:name="_Toc137303648"/>
      <w:bookmarkStart w:id="13442" w:name="_Toc138889872"/>
      <w:bookmarkStart w:id="13443" w:name="_Toc145111684"/>
      <w:bookmarkStart w:id="13444" w:name="_Toc155265660"/>
      <w:bookmarkStart w:id="13445" w:name="_Toc161853235"/>
      <w:r w:rsidRPr="00090C64">
        <w:t>F.13</w:t>
      </w:r>
      <w:r w:rsidRPr="00090C64">
        <w:tab/>
        <w:t>Pre-scan</w:t>
      </w:r>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3446" w:name="_Toc21125394"/>
      <w:bookmarkStart w:id="13447" w:name="_Toc29768384"/>
      <w:bookmarkStart w:id="13448" w:name="_Toc36044826"/>
      <w:bookmarkStart w:id="13449" w:name="_Toc37230731"/>
      <w:bookmarkStart w:id="13450" w:name="_Toc45907874"/>
      <w:bookmarkStart w:id="13451" w:name="_Toc53181979"/>
      <w:r>
        <w:br w:type="page"/>
      </w:r>
    </w:p>
    <w:p w14:paraId="12F76DE8" w14:textId="089A9F02" w:rsidR="00D57C09" w:rsidRPr="00090C64" w:rsidRDefault="00D57C09" w:rsidP="00D57C09">
      <w:pPr>
        <w:pStyle w:val="Heading8"/>
      </w:pPr>
      <w:bookmarkStart w:id="13452" w:name="_Toc61127794"/>
      <w:bookmarkStart w:id="13453" w:name="_Toc67054808"/>
      <w:bookmarkStart w:id="13454" w:name="_Toc67061806"/>
      <w:bookmarkStart w:id="13455" w:name="_Toc74735324"/>
      <w:bookmarkStart w:id="13456" w:name="_Toc74753567"/>
      <w:bookmarkStart w:id="13457" w:name="_Toc76507826"/>
      <w:bookmarkStart w:id="13458" w:name="_Toc83109435"/>
      <w:bookmarkStart w:id="13459" w:name="_Toc89878248"/>
      <w:bookmarkStart w:id="13460" w:name="_Toc98710099"/>
      <w:bookmarkStart w:id="13461" w:name="_Toc105691914"/>
      <w:bookmarkStart w:id="13462" w:name="_Toc105694228"/>
      <w:bookmarkStart w:id="13463" w:name="_Toc123139564"/>
      <w:bookmarkStart w:id="13464" w:name="_Toc124166364"/>
      <w:bookmarkStart w:id="13465" w:name="_Toc130923237"/>
      <w:bookmarkStart w:id="13466" w:name="_Toc137303649"/>
      <w:bookmarkStart w:id="13467" w:name="_Toc138889873"/>
      <w:bookmarkStart w:id="13468" w:name="_Toc145111685"/>
      <w:bookmarkStart w:id="13469" w:name="_Toc155265661"/>
      <w:bookmarkStart w:id="13470" w:name="_Toc161853236"/>
      <w:r w:rsidRPr="00090C64">
        <w:t>Annex G (normative):</w:t>
      </w:r>
      <w:r w:rsidRPr="00090C64">
        <w:br/>
        <w:t>Environmental requirements for the BS equipment</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p>
    <w:p w14:paraId="39402A4F" w14:textId="77777777" w:rsidR="00D57C09" w:rsidRPr="00090C64" w:rsidRDefault="00D57C09" w:rsidP="00D57C09">
      <w:pPr>
        <w:pStyle w:val="Heading1"/>
      </w:pPr>
      <w:bookmarkStart w:id="13471" w:name="_Toc21125395"/>
      <w:bookmarkStart w:id="13472" w:name="_Toc29768385"/>
      <w:bookmarkStart w:id="13473" w:name="_Toc36044827"/>
      <w:bookmarkStart w:id="13474" w:name="_Toc37230732"/>
      <w:bookmarkStart w:id="13475" w:name="_Toc45907875"/>
      <w:bookmarkStart w:id="13476" w:name="_Toc53181980"/>
      <w:bookmarkStart w:id="13477" w:name="_Toc61127795"/>
      <w:bookmarkStart w:id="13478" w:name="_Toc67054809"/>
      <w:bookmarkStart w:id="13479" w:name="_Toc67061807"/>
      <w:bookmarkStart w:id="13480" w:name="_Toc74735325"/>
      <w:bookmarkStart w:id="13481" w:name="_Toc74753568"/>
      <w:bookmarkStart w:id="13482" w:name="_Toc76507827"/>
      <w:bookmarkStart w:id="13483" w:name="_Toc83109436"/>
      <w:bookmarkStart w:id="13484" w:name="_Toc89878249"/>
      <w:bookmarkStart w:id="13485" w:name="_Toc98710100"/>
      <w:bookmarkStart w:id="13486" w:name="_Toc105691915"/>
      <w:bookmarkStart w:id="13487" w:name="_Toc105694229"/>
      <w:bookmarkStart w:id="13488" w:name="_Toc123139565"/>
      <w:bookmarkStart w:id="13489" w:name="_Toc124166365"/>
      <w:bookmarkStart w:id="13490" w:name="_Toc130923238"/>
      <w:bookmarkStart w:id="13491" w:name="_Toc137303650"/>
      <w:bookmarkStart w:id="13492" w:name="_Toc138889874"/>
      <w:bookmarkStart w:id="13493" w:name="_Toc145111686"/>
      <w:bookmarkStart w:id="13494" w:name="_Toc155265662"/>
      <w:bookmarkStart w:id="13495" w:name="_Toc161853237"/>
      <w:r w:rsidRPr="00090C64">
        <w:t>G.1</w:t>
      </w:r>
      <w:r w:rsidRPr="00090C64">
        <w:tab/>
        <w:t>General</w:t>
      </w:r>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3496" w:name="_Toc21125396"/>
      <w:bookmarkStart w:id="13497" w:name="_Toc29768386"/>
      <w:bookmarkStart w:id="13498" w:name="_Toc36044828"/>
      <w:bookmarkStart w:id="13499" w:name="_Toc37230733"/>
      <w:bookmarkStart w:id="13500" w:name="_Toc45907876"/>
      <w:bookmarkStart w:id="13501" w:name="_Toc53181981"/>
      <w:bookmarkStart w:id="13502" w:name="_Toc61127796"/>
      <w:bookmarkStart w:id="13503" w:name="_Toc67054810"/>
      <w:bookmarkStart w:id="13504" w:name="_Toc67061808"/>
      <w:bookmarkStart w:id="13505" w:name="_Toc74735326"/>
      <w:bookmarkStart w:id="13506" w:name="_Toc74753569"/>
      <w:bookmarkStart w:id="13507" w:name="_Toc76507828"/>
      <w:bookmarkStart w:id="13508" w:name="_Toc83109437"/>
      <w:bookmarkStart w:id="13509" w:name="_Toc89878250"/>
      <w:bookmarkStart w:id="13510" w:name="_Toc98710101"/>
      <w:bookmarkStart w:id="13511" w:name="_Toc105691916"/>
      <w:bookmarkStart w:id="13512" w:name="_Toc105694230"/>
      <w:bookmarkStart w:id="13513" w:name="_Toc123139566"/>
      <w:bookmarkStart w:id="13514" w:name="_Toc124166366"/>
      <w:bookmarkStart w:id="13515" w:name="_Toc130923239"/>
      <w:bookmarkStart w:id="13516" w:name="_Toc137303651"/>
      <w:bookmarkStart w:id="13517" w:name="_Toc138889875"/>
      <w:bookmarkStart w:id="13518" w:name="_Toc145111687"/>
      <w:bookmarkStart w:id="13519" w:name="_Toc155265663"/>
      <w:bookmarkStart w:id="13520" w:name="_Toc161853238"/>
      <w:r w:rsidRPr="00090C64">
        <w:t>G.2</w:t>
      </w:r>
      <w:r w:rsidRPr="00090C64">
        <w:tab/>
      </w:r>
      <w:r w:rsidRPr="00090C64">
        <w:rPr>
          <w:rFonts w:cs="v4.2.0"/>
        </w:rPr>
        <w:t>Normal test environment</w:t>
      </w:r>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3521" w:name="_Toc21125397"/>
      <w:bookmarkStart w:id="13522" w:name="_Toc29768387"/>
      <w:bookmarkStart w:id="13523" w:name="_Toc36044829"/>
      <w:bookmarkStart w:id="13524" w:name="_Toc37230734"/>
      <w:bookmarkStart w:id="13525" w:name="_Toc45907877"/>
      <w:bookmarkStart w:id="13526" w:name="_Toc53181982"/>
      <w:bookmarkStart w:id="13527" w:name="_Toc61127797"/>
      <w:bookmarkStart w:id="13528" w:name="_Toc67054811"/>
      <w:bookmarkStart w:id="13529" w:name="_Toc67061809"/>
      <w:bookmarkStart w:id="13530" w:name="_Toc74735327"/>
      <w:bookmarkStart w:id="13531" w:name="_Toc74753570"/>
      <w:bookmarkStart w:id="13532" w:name="_Toc76507829"/>
      <w:bookmarkStart w:id="13533" w:name="_Toc83109438"/>
      <w:bookmarkStart w:id="13534" w:name="_Toc89878251"/>
      <w:bookmarkStart w:id="13535" w:name="_Toc98710102"/>
      <w:bookmarkStart w:id="13536" w:name="_Toc105691917"/>
      <w:bookmarkStart w:id="13537" w:name="_Toc105694231"/>
      <w:bookmarkStart w:id="13538" w:name="_Toc123139567"/>
      <w:bookmarkStart w:id="13539" w:name="_Toc124166367"/>
      <w:bookmarkStart w:id="13540" w:name="_Toc130923240"/>
      <w:bookmarkStart w:id="13541" w:name="_Toc137303652"/>
      <w:bookmarkStart w:id="13542" w:name="_Toc138889876"/>
      <w:bookmarkStart w:id="13543" w:name="_Toc145111688"/>
      <w:bookmarkStart w:id="13544" w:name="_Toc155265664"/>
      <w:bookmarkStart w:id="13545" w:name="_Toc161853239"/>
      <w:r w:rsidRPr="00090C64">
        <w:t>G.3</w:t>
      </w:r>
      <w:r w:rsidRPr="00090C64">
        <w:tab/>
      </w:r>
      <w:r w:rsidRPr="00090C64">
        <w:rPr>
          <w:rFonts w:cs="v4.2.0"/>
        </w:rPr>
        <w:t>Extreme test environment</w:t>
      </w:r>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p>
    <w:p w14:paraId="62096E3B" w14:textId="77777777" w:rsidR="00D57C09" w:rsidRPr="00090C64" w:rsidRDefault="00D57C09" w:rsidP="00D57C09">
      <w:pPr>
        <w:pStyle w:val="Heading2"/>
      </w:pPr>
      <w:bookmarkStart w:id="13546" w:name="_Toc21125398"/>
      <w:bookmarkStart w:id="13547" w:name="_Toc29768388"/>
      <w:bookmarkStart w:id="13548" w:name="_Toc36044830"/>
      <w:bookmarkStart w:id="13549" w:name="_Toc37230735"/>
      <w:bookmarkStart w:id="13550" w:name="_Toc45907878"/>
      <w:bookmarkStart w:id="13551" w:name="_Toc53181983"/>
      <w:bookmarkStart w:id="13552" w:name="_Toc61127798"/>
      <w:bookmarkStart w:id="13553" w:name="_Toc67054812"/>
      <w:bookmarkStart w:id="13554" w:name="_Toc67061810"/>
      <w:bookmarkStart w:id="13555" w:name="_Toc74735328"/>
      <w:bookmarkStart w:id="13556" w:name="_Toc74753571"/>
      <w:bookmarkStart w:id="13557" w:name="_Toc76507830"/>
      <w:bookmarkStart w:id="13558" w:name="_Toc83109439"/>
      <w:bookmarkStart w:id="13559" w:name="_Toc89878252"/>
      <w:bookmarkStart w:id="13560" w:name="_Toc98710103"/>
      <w:bookmarkStart w:id="13561" w:name="_Toc105691918"/>
      <w:bookmarkStart w:id="13562" w:name="_Toc105694232"/>
      <w:bookmarkStart w:id="13563" w:name="_Toc123139568"/>
      <w:bookmarkStart w:id="13564" w:name="_Toc124166368"/>
      <w:bookmarkStart w:id="13565" w:name="_Toc130923241"/>
      <w:bookmarkStart w:id="13566" w:name="_Toc137303653"/>
      <w:bookmarkStart w:id="13567" w:name="_Toc138889877"/>
      <w:bookmarkStart w:id="13568" w:name="_Toc145111689"/>
      <w:bookmarkStart w:id="13569" w:name="_Toc155265665"/>
      <w:bookmarkStart w:id="13570" w:name="_Toc161853240"/>
      <w:r w:rsidRPr="00090C64">
        <w:t>G.3.1</w:t>
      </w:r>
      <w:r w:rsidRPr="00090C64">
        <w:tab/>
        <w:t>General</w:t>
      </w:r>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3571" w:name="_Toc21125399"/>
      <w:bookmarkStart w:id="13572" w:name="_Toc29768389"/>
      <w:bookmarkStart w:id="13573" w:name="_Toc36044831"/>
      <w:bookmarkStart w:id="13574" w:name="_Toc37230736"/>
      <w:bookmarkStart w:id="13575" w:name="_Toc45907879"/>
      <w:bookmarkStart w:id="13576" w:name="_Toc53181984"/>
      <w:bookmarkStart w:id="13577" w:name="_Toc61127799"/>
      <w:bookmarkStart w:id="13578" w:name="_Toc67054813"/>
      <w:bookmarkStart w:id="13579" w:name="_Toc67061811"/>
      <w:bookmarkStart w:id="13580" w:name="_Toc74735329"/>
      <w:bookmarkStart w:id="13581" w:name="_Toc74753572"/>
      <w:bookmarkStart w:id="13582" w:name="_Toc76507831"/>
      <w:bookmarkStart w:id="13583" w:name="_Toc83109440"/>
      <w:bookmarkStart w:id="13584" w:name="_Toc89878253"/>
      <w:bookmarkStart w:id="13585" w:name="_Toc98710104"/>
      <w:bookmarkStart w:id="13586" w:name="_Toc105691919"/>
      <w:bookmarkStart w:id="13587" w:name="_Toc105694233"/>
      <w:bookmarkStart w:id="13588" w:name="_Toc123139569"/>
      <w:bookmarkStart w:id="13589" w:name="_Toc124166369"/>
      <w:bookmarkStart w:id="13590" w:name="_Toc130923242"/>
      <w:bookmarkStart w:id="13591" w:name="_Toc137303654"/>
      <w:bookmarkStart w:id="13592" w:name="_Toc138889878"/>
      <w:bookmarkStart w:id="13593" w:name="_Toc145111690"/>
      <w:bookmarkStart w:id="13594" w:name="_Toc155265666"/>
      <w:bookmarkStart w:id="13595" w:name="_Toc161853241"/>
      <w:r w:rsidRPr="00090C64">
        <w:t>G.3.2</w:t>
      </w:r>
      <w:r w:rsidRPr="00090C64">
        <w:tab/>
        <w:t>Extreme temperature</w:t>
      </w:r>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3596" w:name="_Toc21125400"/>
      <w:bookmarkStart w:id="13597" w:name="_Toc29768390"/>
      <w:bookmarkStart w:id="13598" w:name="_Toc36044832"/>
      <w:bookmarkStart w:id="13599" w:name="_Toc37230737"/>
      <w:bookmarkStart w:id="13600" w:name="_Toc45907880"/>
      <w:bookmarkStart w:id="13601" w:name="_Toc53181985"/>
      <w:bookmarkStart w:id="13602" w:name="_Toc61127800"/>
      <w:bookmarkStart w:id="13603" w:name="_Toc67054814"/>
      <w:bookmarkStart w:id="13604" w:name="_Toc67061812"/>
      <w:bookmarkStart w:id="13605" w:name="_Toc74735330"/>
      <w:bookmarkStart w:id="13606" w:name="_Toc74753573"/>
      <w:bookmarkStart w:id="13607" w:name="_Toc76507832"/>
      <w:bookmarkStart w:id="13608" w:name="_Toc83109441"/>
      <w:bookmarkStart w:id="13609" w:name="_Toc89878254"/>
      <w:bookmarkStart w:id="13610" w:name="_Toc98710105"/>
      <w:bookmarkStart w:id="13611" w:name="_Toc105691920"/>
      <w:bookmarkStart w:id="13612" w:name="_Toc105694234"/>
      <w:bookmarkStart w:id="13613" w:name="_Toc123139570"/>
      <w:bookmarkStart w:id="13614" w:name="_Toc124166370"/>
      <w:bookmarkStart w:id="13615" w:name="_Toc130923243"/>
      <w:bookmarkStart w:id="13616" w:name="_Toc137303655"/>
      <w:bookmarkStart w:id="13617" w:name="_Toc138889879"/>
      <w:bookmarkStart w:id="13618" w:name="_Toc145111691"/>
      <w:bookmarkStart w:id="13619" w:name="_Toc155265667"/>
      <w:bookmarkStart w:id="13620" w:name="_Toc161853242"/>
      <w:r w:rsidRPr="00090C64">
        <w:t>G.4</w:t>
      </w:r>
      <w:r w:rsidRPr="00090C64">
        <w:tab/>
      </w:r>
      <w:r w:rsidRPr="00090C64">
        <w:rPr>
          <w:rFonts w:cs="v4.2.0"/>
        </w:rPr>
        <w:t>Vibration</w:t>
      </w:r>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3621" w:name="_Toc21125401"/>
      <w:bookmarkStart w:id="13622" w:name="_Toc29768391"/>
      <w:bookmarkStart w:id="13623" w:name="_Toc36044833"/>
      <w:bookmarkStart w:id="13624" w:name="_Toc37230738"/>
      <w:bookmarkStart w:id="13625" w:name="_Toc45907881"/>
      <w:bookmarkStart w:id="13626" w:name="_Toc53181986"/>
      <w:bookmarkStart w:id="13627" w:name="_Toc61127801"/>
      <w:bookmarkStart w:id="13628" w:name="_Toc67054815"/>
      <w:bookmarkStart w:id="13629" w:name="_Toc67061813"/>
      <w:bookmarkStart w:id="13630" w:name="_Toc74735331"/>
      <w:bookmarkStart w:id="13631" w:name="_Toc74753574"/>
      <w:bookmarkStart w:id="13632" w:name="_Toc76507833"/>
      <w:bookmarkStart w:id="13633" w:name="_Toc83109442"/>
      <w:bookmarkStart w:id="13634" w:name="_Toc89878255"/>
      <w:bookmarkStart w:id="13635" w:name="_Toc98710106"/>
      <w:bookmarkStart w:id="13636" w:name="_Toc105691921"/>
      <w:bookmarkStart w:id="13637" w:name="_Toc105694235"/>
      <w:bookmarkStart w:id="13638" w:name="_Toc123139571"/>
      <w:bookmarkStart w:id="13639" w:name="_Toc124166371"/>
      <w:bookmarkStart w:id="13640" w:name="_Toc130923244"/>
      <w:bookmarkStart w:id="13641" w:name="_Toc137303656"/>
      <w:bookmarkStart w:id="13642" w:name="_Toc138889880"/>
      <w:bookmarkStart w:id="13643" w:name="_Toc145111692"/>
      <w:bookmarkStart w:id="13644" w:name="_Toc155265668"/>
      <w:bookmarkStart w:id="13645" w:name="_Toc161853243"/>
      <w:r w:rsidRPr="00090C64">
        <w:t>G.5</w:t>
      </w:r>
      <w:r w:rsidRPr="00090C64">
        <w:tab/>
      </w:r>
      <w:r w:rsidRPr="00090C64">
        <w:rPr>
          <w:rFonts w:cs="v4.2.0"/>
        </w:rPr>
        <w:t>Power supply</w:t>
      </w:r>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3646" w:name="_Toc21125402"/>
      <w:bookmarkStart w:id="13647" w:name="_Toc29768392"/>
      <w:bookmarkStart w:id="13648" w:name="_Toc36044834"/>
      <w:bookmarkStart w:id="13649" w:name="_Toc37230739"/>
      <w:bookmarkStart w:id="13650" w:name="_Toc45907882"/>
      <w:bookmarkStart w:id="13651" w:name="_Toc53181987"/>
      <w:bookmarkStart w:id="13652" w:name="_Toc61127802"/>
      <w:bookmarkStart w:id="13653" w:name="_Toc67054816"/>
      <w:bookmarkStart w:id="13654" w:name="_Toc67061814"/>
      <w:bookmarkStart w:id="13655" w:name="_Toc74735332"/>
      <w:bookmarkStart w:id="13656" w:name="_Toc74753575"/>
      <w:bookmarkStart w:id="13657" w:name="_Toc76507834"/>
      <w:bookmarkStart w:id="13658" w:name="_Toc83109443"/>
      <w:bookmarkStart w:id="13659" w:name="_Toc89878256"/>
      <w:bookmarkStart w:id="13660" w:name="_Toc98710107"/>
      <w:bookmarkStart w:id="13661" w:name="_Toc105691922"/>
      <w:bookmarkStart w:id="13662" w:name="_Toc105694236"/>
      <w:bookmarkStart w:id="13663" w:name="_Toc123139572"/>
      <w:bookmarkStart w:id="13664" w:name="_Toc124166372"/>
      <w:bookmarkStart w:id="13665" w:name="_Toc130923245"/>
      <w:bookmarkStart w:id="13666" w:name="_Toc137303657"/>
      <w:bookmarkStart w:id="13667" w:name="_Toc138889881"/>
      <w:bookmarkStart w:id="13668" w:name="_Toc145111693"/>
      <w:bookmarkStart w:id="13669" w:name="_Toc155265669"/>
      <w:bookmarkStart w:id="13670" w:name="_Toc161853244"/>
      <w:r w:rsidRPr="00090C64">
        <w:rPr>
          <w:lang w:eastAsia="sv-SE"/>
        </w:rPr>
        <w:t>G.6</w:t>
      </w:r>
      <w:r w:rsidRPr="00090C64">
        <w:rPr>
          <w:lang w:eastAsia="sv-SE"/>
        </w:rPr>
        <w:tab/>
        <w:t>Measurement of test environments</w:t>
      </w:r>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3671" w:name="_Toc21125403"/>
      <w:bookmarkStart w:id="13672" w:name="_Toc29768393"/>
      <w:bookmarkStart w:id="13673" w:name="_Toc36044835"/>
      <w:bookmarkStart w:id="13674" w:name="_Toc37230740"/>
      <w:bookmarkStart w:id="13675" w:name="_Toc45907883"/>
      <w:bookmarkStart w:id="13676" w:name="_Toc53181988"/>
      <w:bookmarkStart w:id="13677" w:name="_Toc61127803"/>
      <w:bookmarkStart w:id="13678" w:name="_Toc67054817"/>
      <w:bookmarkStart w:id="13679" w:name="_Toc67061815"/>
      <w:bookmarkStart w:id="13680" w:name="_Toc74735333"/>
      <w:bookmarkStart w:id="13681" w:name="_Toc74753576"/>
      <w:bookmarkStart w:id="13682" w:name="_Toc76507835"/>
      <w:bookmarkStart w:id="13683" w:name="_Toc83109444"/>
      <w:bookmarkStart w:id="13684" w:name="_Toc89878257"/>
      <w:bookmarkStart w:id="13685" w:name="_Toc98710108"/>
      <w:bookmarkStart w:id="13686" w:name="_Toc105691923"/>
      <w:bookmarkStart w:id="13687" w:name="_Toc105694237"/>
      <w:bookmarkStart w:id="13688" w:name="_Toc123139573"/>
      <w:bookmarkStart w:id="13689" w:name="_Toc124166373"/>
      <w:bookmarkStart w:id="13690" w:name="_Toc130923246"/>
      <w:bookmarkStart w:id="13691" w:name="_Toc137303658"/>
      <w:bookmarkStart w:id="13692" w:name="_Toc138889882"/>
      <w:bookmarkStart w:id="13693" w:name="_Toc145111694"/>
      <w:bookmarkStart w:id="13694" w:name="_Toc155265670"/>
      <w:bookmarkStart w:id="13695" w:name="_Toc161853245"/>
      <w:r w:rsidRPr="00090C64">
        <w:rPr>
          <w:lang w:eastAsia="sv-SE"/>
        </w:rPr>
        <w:t>G.7</w:t>
      </w:r>
      <w:r w:rsidRPr="00090C64">
        <w:rPr>
          <w:lang w:eastAsia="sv-SE"/>
        </w:rPr>
        <w:tab/>
        <w:t>OTA extreme test methods</w:t>
      </w:r>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p>
    <w:p w14:paraId="307FF6C8" w14:textId="77777777" w:rsidR="00D57C09" w:rsidRPr="00090C64" w:rsidRDefault="00D57C09" w:rsidP="00D57C09">
      <w:pPr>
        <w:pStyle w:val="Heading2"/>
        <w:rPr>
          <w:lang w:eastAsia="sv-SE"/>
        </w:rPr>
      </w:pPr>
      <w:bookmarkStart w:id="13696" w:name="_Toc21125404"/>
      <w:bookmarkStart w:id="13697" w:name="_Toc29768394"/>
      <w:bookmarkStart w:id="13698" w:name="_Toc36044836"/>
      <w:bookmarkStart w:id="13699" w:name="_Toc37230741"/>
      <w:bookmarkStart w:id="13700" w:name="_Toc45907884"/>
      <w:bookmarkStart w:id="13701" w:name="_Toc53181989"/>
      <w:bookmarkStart w:id="13702" w:name="_Toc61127804"/>
      <w:bookmarkStart w:id="13703" w:name="_Toc67054818"/>
      <w:bookmarkStart w:id="13704" w:name="_Toc67061816"/>
      <w:bookmarkStart w:id="13705" w:name="_Toc74735334"/>
      <w:bookmarkStart w:id="13706" w:name="_Toc74753577"/>
      <w:bookmarkStart w:id="13707" w:name="_Toc76507836"/>
      <w:bookmarkStart w:id="13708" w:name="_Toc83109445"/>
      <w:bookmarkStart w:id="13709" w:name="_Toc89878258"/>
      <w:bookmarkStart w:id="13710" w:name="_Toc98710109"/>
      <w:bookmarkStart w:id="13711" w:name="_Toc105691924"/>
      <w:bookmarkStart w:id="13712" w:name="_Toc105694238"/>
      <w:bookmarkStart w:id="13713" w:name="_Toc123139574"/>
      <w:bookmarkStart w:id="13714" w:name="_Toc124166374"/>
      <w:bookmarkStart w:id="13715" w:name="_Toc130923247"/>
      <w:bookmarkStart w:id="13716" w:name="_Toc137303659"/>
      <w:bookmarkStart w:id="13717" w:name="_Toc138889883"/>
      <w:bookmarkStart w:id="13718" w:name="_Toc145111695"/>
      <w:bookmarkStart w:id="13719" w:name="_Toc155265671"/>
      <w:bookmarkStart w:id="13720" w:name="_Toc161853246"/>
      <w:r w:rsidRPr="00090C64">
        <w:rPr>
          <w:lang w:eastAsia="sv-SE"/>
        </w:rPr>
        <w:t>G.7.1</w:t>
      </w:r>
      <w:r w:rsidRPr="00090C64">
        <w:rPr>
          <w:lang w:eastAsia="sv-SE"/>
        </w:rPr>
        <w:tab/>
        <w:t>Direct far field method</w:t>
      </w:r>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3721" w:name="_Toc21125405"/>
      <w:bookmarkStart w:id="13722" w:name="_Toc29768395"/>
      <w:bookmarkStart w:id="13723" w:name="_Toc36044837"/>
      <w:bookmarkStart w:id="13724" w:name="_Toc37230742"/>
      <w:bookmarkStart w:id="13725" w:name="_Toc45907885"/>
      <w:bookmarkStart w:id="13726" w:name="_Toc53181990"/>
      <w:bookmarkStart w:id="13727" w:name="_Toc61127805"/>
      <w:bookmarkStart w:id="13728" w:name="_Toc67054819"/>
      <w:bookmarkStart w:id="13729" w:name="_Toc67061817"/>
      <w:bookmarkStart w:id="13730" w:name="_Toc74735335"/>
      <w:bookmarkStart w:id="13731" w:name="_Toc74753578"/>
      <w:bookmarkStart w:id="13732" w:name="_Toc76507837"/>
      <w:bookmarkStart w:id="13733" w:name="_Toc83109446"/>
      <w:bookmarkStart w:id="13734" w:name="_Toc89878259"/>
      <w:bookmarkStart w:id="13735" w:name="_Toc98710110"/>
      <w:bookmarkStart w:id="13736" w:name="_Toc105691925"/>
      <w:bookmarkStart w:id="13737" w:name="_Toc105694239"/>
      <w:bookmarkStart w:id="13738" w:name="_Toc123139575"/>
      <w:bookmarkStart w:id="13739" w:name="_Toc124166375"/>
      <w:bookmarkStart w:id="13740" w:name="_Toc130923248"/>
      <w:bookmarkStart w:id="13741" w:name="_Toc137303660"/>
      <w:bookmarkStart w:id="13742" w:name="_Toc138889884"/>
      <w:bookmarkStart w:id="13743" w:name="_Toc145111696"/>
      <w:bookmarkStart w:id="13744" w:name="_Toc155265672"/>
      <w:bookmarkStart w:id="13745" w:name="_Toc161853247"/>
      <w:r w:rsidRPr="00090C64">
        <w:rPr>
          <w:lang w:eastAsia="sv-SE"/>
        </w:rPr>
        <w:t>G.7.2</w:t>
      </w:r>
      <w:r w:rsidRPr="00090C64">
        <w:rPr>
          <w:lang w:eastAsia="sv-SE"/>
        </w:rPr>
        <w:tab/>
        <w:t>Relative method</w:t>
      </w:r>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3746" w:name="_Toc21125406"/>
      <w:bookmarkStart w:id="13747" w:name="_Toc29768396"/>
      <w:bookmarkStart w:id="13748" w:name="_Toc36044838"/>
      <w:bookmarkStart w:id="13749" w:name="_Toc37230743"/>
      <w:bookmarkStart w:id="13750" w:name="_Toc45907886"/>
      <w:bookmarkStart w:id="13751" w:name="_Toc53181991"/>
      <w:bookmarkStart w:id="13752" w:name="_Toc61127806"/>
      <w:bookmarkStart w:id="13753" w:name="_Toc67054820"/>
      <w:bookmarkStart w:id="13754" w:name="_Toc67061818"/>
      <w:bookmarkStart w:id="13755" w:name="_Toc74735336"/>
      <w:bookmarkStart w:id="13756" w:name="_Toc74753579"/>
      <w:bookmarkStart w:id="13757" w:name="_Toc76507838"/>
      <w:bookmarkStart w:id="13758" w:name="_Toc83109447"/>
      <w:bookmarkStart w:id="13759" w:name="_Toc89878260"/>
      <w:bookmarkStart w:id="13760" w:name="_Toc98710111"/>
      <w:bookmarkStart w:id="13761" w:name="_Toc105691926"/>
      <w:bookmarkStart w:id="13762" w:name="_Toc105694240"/>
      <w:bookmarkStart w:id="13763" w:name="_Toc123139576"/>
      <w:bookmarkStart w:id="13764" w:name="_Toc124166376"/>
      <w:bookmarkStart w:id="13765" w:name="_Toc130923249"/>
      <w:bookmarkStart w:id="13766" w:name="_Toc137303661"/>
      <w:bookmarkStart w:id="13767" w:name="_Toc138889885"/>
      <w:bookmarkStart w:id="13768" w:name="_Toc145111697"/>
      <w:bookmarkStart w:id="13769" w:name="_Toc155265673"/>
      <w:bookmarkStart w:id="13770" w:name="_Toc161853248"/>
      <w:r w:rsidRPr="00090C64">
        <w:t>Annex H (informative):</w:t>
      </w:r>
      <w:r w:rsidRPr="00090C64">
        <w:br/>
        <w:t>Measuring noise close to noise-floor</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3771" w:name="_Hlk521396356"/>
      <w:r w:rsidR="00D57C09" w:rsidRPr="00090C64">
        <w:rPr>
          <w:rFonts w:ascii="Symbol" w:hAnsi="Symbol"/>
          <w:i/>
        </w:rPr>
        <w:t></w:t>
      </w:r>
      <w:r w:rsidR="00D57C09" w:rsidRPr="00090C64">
        <w:rPr>
          <w:i/>
          <w:vertAlign w:val="subscript"/>
        </w:rPr>
        <w:t>2</w:t>
      </w:r>
      <w:bookmarkEnd w:id="13771"/>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3772" w:name="_Toc21125407"/>
      <w:bookmarkStart w:id="13773" w:name="_Toc29768397"/>
      <w:bookmarkStart w:id="13774" w:name="_Toc36044839"/>
      <w:bookmarkStart w:id="13775" w:name="_Toc37230744"/>
      <w:bookmarkStart w:id="13776" w:name="_Toc45907887"/>
      <w:bookmarkStart w:id="13777" w:name="_Toc53181992"/>
      <w:bookmarkStart w:id="13778" w:name="_Toc61127807"/>
      <w:bookmarkStart w:id="13779" w:name="_Toc67054821"/>
      <w:bookmarkStart w:id="13780" w:name="_Toc67061819"/>
      <w:bookmarkStart w:id="13781" w:name="_Toc74735337"/>
      <w:bookmarkStart w:id="13782" w:name="_Toc74753580"/>
      <w:bookmarkStart w:id="13783" w:name="_Toc76507839"/>
      <w:bookmarkStart w:id="13784" w:name="_Toc83109448"/>
      <w:bookmarkStart w:id="13785" w:name="_Toc89878261"/>
      <w:bookmarkStart w:id="13786" w:name="_Toc98710112"/>
      <w:bookmarkStart w:id="13787" w:name="_Toc105691927"/>
      <w:bookmarkStart w:id="13788" w:name="_Toc105694241"/>
      <w:bookmarkStart w:id="13789" w:name="_Toc123139577"/>
      <w:bookmarkStart w:id="13790" w:name="_Toc124166377"/>
      <w:bookmarkStart w:id="13791" w:name="_Toc130923250"/>
      <w:bookmarkStart w:id="13792" w:name="_Toc137303662"/>
      <w:bookmarkStart w:id="13793" w:name="_Toc138889886"/>
      <w:bookmarkStart w:id="13794" w:name="_Toc145111698"/>
      <w:bookmarkStart w:id="13795" w:name="_Toc155265674"/>
      <w:bookmarkStart w:id="13796" w:name="_Toc161853249"/>
      <w:r w:rsidRPr="00090C64">
        <w:t>Annex I (informative):</w:t>
      </w:r>
      <w:r w:rsidRPr="00090C64">
        <w:br/>
        <w:t>Change history</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2975"/>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BA3298" w14:textId="77777777" w:rsidR="00153E42" w:rsidRDefault="00153E42">
      <w:r>
        <w:separator/>
      </w:r>
    </w:p>
  </w:endnote>
  <w:endnote w:type="continuationSeparator" w:id="0">
    <w:p w14:paraId="1E62DDC3" w14:textId="77777777" w:rsidR="00153E42" w:rsidRDefault="00153E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Gothic"/>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8AC00D" w14:textId="77777777" w:rsidR="00153E42" w:rsidRDefault="00153E42">
      <w:r>
        <w:separator/>
      </w:r>
    </w:p>
  </w:footnote>
  <w:footnote w:type="continuationSeparator" w:id="0">
    <w:p w14:paraId="25F11CAF" w14:textId="77777777" w:rsidR="00153E42" w:rsidRDefault="00153E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5B8BFFA5"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1E8D">
      <w:rPr>
        <w:rFonts w:ascii="Arial" w:hAnsi="Arial" w:cs="Arial"/>
        <w:b/>
        <w:noProof/>
        <w:sz w:val="18"/>
        <w:szCs w:val="18"/>
      </w:rPr>
      <w:t>3GPP TS 37.145-2 V18.45.0 (20232024-1203)</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09FF3AC1"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1E8D">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9"/>
  </w:num>
  <w:num w:numId="2" w16cid:durableId="23290954">
    <w:abstractNumId w:val="12"/>
  </w:num>
  <w:num w:numId="3" w16cid:durableId="1200044210">
    <w:abstractNumId w:val="20"/>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 w:numId="21" w16cid:durableId="1207794401">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668"/>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C1F16"/>
    <w:rsid w:val="000C3662"/>
    <w:rsid w:val="000C47C3"/>
    <w:rsid w:val="000D58AB"/>
    <w:rsid w:val="000F6116"/>
    <w:rsid w:val="00117959"/>
    <w:rsid w:val="001257CE"/>
    <w:rsid w:val="001260F9"/>
    <w:rsid w:val="0012716E"/>
    <w:rsid w:val="001330B6"/>
    <w:rsid w:val="001334D6"/>
    <w:rsid w:val="00133525"/>
    <w:rsid w:val="0014054D"/>
    <w:rsid w:val="00144CFE"/>
    <w:rsid w:val="001522EC"/>
    <w:rsid w:val="00153E42"/>
    <w:rsid w:val="00165AA5"/>
    <w:rsid w:val="00173700"/>
    <w:rsid w:val="001855AA"/>
    <w:rsid w:val="00187CCE"/>
    <w:rsid w:val="00191E8D"/>
    <w:rsid w:val="001955F2"/>
    <w:rsid w:val="001A4C42"/>
    <w:rsid w:val="001A5736"/>
    <w:rsid w:val="001A7420"/>
    <w:rsid w:val="001B6637"/>
    <w:rsid w:val="001B6740"/>
    <w:rsid w:val="001C21C3"/>
    <w:rsid w:val="001C5B9C"/>
    <w:rsid w:val="001C6DF2"/>
    <w:rsid w:val="001D00F3"/>
    <w:rsid w:val="001D02C2"/>
    <w:rsid w:val="001E381B"/>
    <w:rsid w:val="001F0C1D"/>
    <w:rsid w:val="001F1132"/>
    <w:rsid w:val="001F168B"/>
    <w:rsid w:val="001F1D41"/>
    <w:rsid w:val="001F4E85"/>
    <w:rsid w:val="001F4ED6"/>
    <w:rsid w:val="002200E6"/>
    <w:rsid w:val="002347A2"/>
    <w:rsid w:val="00240680"/>
    <w:rsid w:val="00243380"/>
    <w:rsid w:val="002446BB"/>
    <w:rsid w:val="002452A2"/>
    <w:rsid w:val="00246AB2"/>
    <w:rsid w:val="00253211"/>
    <w:rsid w:val="00260919"/>
    <w:rsid w:val="0026271D"/>
    <w:rsid w:val="002675F0"/>
    <w:rsid w:val="00282145"/>
    <w:rsid w:val="0028404B"/>
    <w:rsid w:val="00284470"/>
    <w:rsid w:val="002A1A9A"/>
    <w:rsid w:val="002B6339"/>
    <w:rsid w:val="002D4621"/>
    <w:rsid w:val="002E00EE"/>
    <w:rsid w:val="002F15DC"/>
    <w:rsid w:val="0031480F"/>
    <w:rsid w:val="003172DC"/>
    <w:rsid w:val="003174F8"/>
    <w:rsid w:val="00335D5C"/>
    <w:rsid w:val="0035462D"/>
    <w:rsid w:val="00356A02"/>
    <w:rsid w:val="0035789D"/>
    <w:rsid w:val="00374DDA"/>
    <w:rsid w:val="003765B8"/>
    <w:rsid w:val="0038589B"/>
    <w:rsid w:val="003866CD"/>
    <w:rsid w:val="00387A90"/>
    <w:rsid w:val="003912AB"/>
    <w:rsid w:val="003A6C2E"/>
    <w:rsid w:val="003B05A7"/>
    <w:rsid w:val="003C3971"/>
    <w:rsid w:val="003E1FB9"/>
    <w:rsid w:val="003E3B46"/>
    <w:rsid w:val="00401B7A"/>
    <w:rsid w:val="00403E53"/>
    <w:rsid w:val="004119DC"/>
    <w:rsid w:val="004139B2"/>
    <w:rsid w:val="00423334"/>
    <w:rsid w:val="0043266C"/>
    <w:rsid w:val="004345EC"/>
    <w:rsid w:val="00445152"/>
    <w:rsid w:val="004465BD"/>
    <w:rsid w:val="004527F9"/>
    <w:rsid w:val="0046453F"/>
    <w:rsid w:val="00465515"/>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1107E"/>
    <w:rsid w:val="00513509"/>
    <w:rsid w:val="0053388B"/>
    <w:rsid w:val="00535773"/>
    <w:rsid w:val="00537975"/>
    <w:rsid w:val="00543E6C"/>
    <w:rsid w:val="00553A28"/>
    <w:rsid w:val="00554118"/>
    <w:rsid w:val="00556CE0"/>
    <w:rsid w:val="00565087"/>
    <w:rsid w:val="00581C99"/>
    <w:rsid w:val="00597B11"/>
    <w:rsid w:val="005C7E43"/>
    <w:rsid w:val="005D2715"/>
    <w:rsid w:val="005D2E01"/>
    <w:rsid w:val="005D4F0B"/>
    <w:rsid w:val="005D53EC"/>
    <w:rsid w:val="005D7526"/>
    <w:rsid w:val="005E4BB2"/>
    <w:rsid w:val="005F12B4"/>
    <w:rsid w:val="005F1E70"/>
    <w:rsid w:val="005F2848"/>
    <w:rsid w:val="00601986"/>
    <w:rsid w:val="00602AEA"/>
    <w:rsid w:val="00614FDF"/>
    <w:rsid w:val="00625A73"/>
    <w:rsid w:val="00630515"/>
    <w:rsid w:val="00635195"/>
    <w:rsid w:val="0063543D"/>
    <w:rsid w:val="00640C7D"/>
    <w:rsid w:val="00647114"/>
    <w:rsid w:val="0065303D"/>
    <w:rsid w:val="00656D98"/>
    <w:rsid w:val="00660087"/>
    <w:rsid w:val="006657E6"/>
    <w:rsid w:val="00667822"/>
    <w:rsid w:val="006761FA"/>
    <w:rsid w:val="00677DA3"/>
    <w:rsid w:val="00692527"/>
    <w:rsid w:val="006A323F"/>
    <w:rsid w:val="006A5165"/>
    <w:rsid w:val="006B30D0"/>
    <w:rsid w:val="006B5FF2"/>
    <w:rsid w:val="006C1C95"/>
    <w:rsid w:val="006C3D95"/>
    <w:rsid w:val="006D0B48"/>
    <w:rsid w:val="006D584C"/>
    <w:rsid w:val="006E30B4"/>
    <w:rsid w:val="006E5C86"/>
    <w:rsid w:val="006F2A09"/>
    <w:rsid w:val="006F70AC"/>
    <w:rsid w:val="007000C9"/>
    <w:rsid w:val="00701116"/>
    <w:rsid w:val="00704E22"/>
    <w:rsid w:val="00711932"/>
    <w:rsid w:val="00713C44"/>
    <w:rsid w:val="00734A5B"/>
    <w:rsid w:val="0073794C"/>
    <w:rsid w:val="0074026F"/>
    <w:rsid w:val="00740515"/>
    <w:rsid w:val="007429F6"/>
    <w:rsid w:val="00744E76"/>
    <w:rsid w:val="00764CB9"/>
    <w:rsid w:val="00771DDA"/>
    <w:rsid w:val="00774DA4"/>
    <w:rsid w:val="00775551"/>
    <w:rsid w:val="007766AF"/>
    <w:rsid w:val="00781F0F"/>
    <w:rsid w:val="00784970"/>
    <w:rsid w:val="00793F9C"/>
    <w:rsid w:val="0079734C"/>
    <w:rsid w:val="007B3483"/>
    <w:rsid w:val="007B600E"/>
    <w:rsid w:val="007C0ED9"/>
    <w:rsid w:val="007C75AB"/>
    <w:rsid w:val="007D160F"/>
    <w:rsid w:val="007F0F4A"/>
    <w:rsid w:val="008028A4"/>
    <w:rsid w:val="008175CA"/>
    <w:rsid w:val="00823CD5"/>
    <w:rsid w:val="00830747"/>
    <w:rsid w:val="008453CC"/>
    <w:rsid w:val="0085693B"/>
    <w:rsid w:val="00864E61"/>
    <w:rsid w:val="00866EC0"/>
    <w:rsid w:val="008768CA"/>
    <w:rsid w:val="0089230E"/>
    <w:rsid w:val="00894808"/>
    <w:rsid w:val="00897700"/>
    <w:rsid w:val="008A03D6"/>
    <w:rsid w:val="008A0BEE"/>
    <w:rsid w:val="008B1F21"/>
    <w:rsid w:val="008B634E"/>
    <w:rsid w:val="008C384C"/>
    <w:rsid w:val="008C4DA3"/>
    <w:rsid w:val="008E0693"/>
    <w:rsid w:val="008E54C9"/>
    <w:rsid w:val="008F1BFB"/>
    <w:rsid w:val="008F683E"/>
    <w:rsid w:val="00900C9A"/>
    <w:rsid w:val="0090271F"/>
    <w:rsid w:val="00902BE8"/>
    <w:rsid w:val="00902E23"/>
    <w:rsid w:val="009114D7"/>
    <w:rsid w:val="0091348E"/>
    <w:rsid w:val="00917CCB"/>
    <w:rsid w:val="00933C86"/>
    <w:rsid w:val="00935D89"/>
    <w:rsid w:val="00942EC2"/>
    <w:rsid w:val="0094631C"/>
    <w:rsid w:val="00951165"/>
    <w:rsid w:val="00961C1B"/>
    <w:rsid w:val="009658CB"/>
    <w:rsid w:val="009704B9"/>
    <w:rsid w:val="0097360C"/>
    <w:rsid w:val="00973B55"/>
    <w:rsid w:val="00984BE2"/>
    <w:rsid w:val="009B0F3B"/>
    <w:rsid w:val="009C0EEB"/>
    <w:rsid w:val="009C13C7"/>
    <w:rsid w:val="009C79CB"/>
    <w:rsid w:val="009E09F9"/>
    <w:rsid w:val="009F3439"/>
    <w:rsid w:val="009F37B7"/>
    <w:rsid w:val="009F5A6D"/>
    <w:rsid w:val="00A04AC1"/>
    <w:rsid w:val="00A0790F"/>
    <w:rsid w:val="00A10F02"/>
    <w:rsid w:val="00A131E8"/>
    <w:rsid w:val="00A15F68"/>
    <w:rsid w:val="00A164B4"/>
    <w:rsid w:val="00A2662A"/>
    <w:rsid w:val="00A26956"/>
    <w:rsid w:val="00A27486"/>
    <w:rsid w:val="00A35416"/>
    <w:rsid w:val="00A53724"/>
    <w:rsid w:val="00A56066"/>
    <w:rsid w:val="00A6628C"/>
    <w:rsid w:val="00A73129"/>
    <w:rsid w:val="00A82346"/>
    <w:rsid w:val="00A901DE"/>
    <w:rsid w:val="00A917C2"/>
    <w:rsid w:val="00A92BA1"/>
    <w:rsid w:val="00A945E0"/>
    <w:rsid w:val="00A97AD6"/>
    <w:rsid w:val="00AA1979"/>
    <w:rsid w:val="00AA45DF"/>
    <w:rsid w:val="00AC5FC4"/>
    <w:rsid w:val="00AC6BC6"/>
    <w:rsid w:val="00AE65E2"/>
    <w:rsid w:val="00AE6C7B"/>
    <w:rsid w:val="00B15449"/>
    <w:rsid w:val="00B45037"/>
    <w:rsid w:val="00B51EA7"/>
    <w:rsid w:val="00B8402D"/>
    <w:rsid w:val="00B9132C"/>
    <w:rsid w:val="00B93086"/>
    <w:rsid w:val="00BA19ED"/>
    <w:rsid w:val="00BA4B8D"/>
    <w:rsid w:val="00BB701E"/>
    <w:rsid w:val="00BC0F7D"/>
    <w:rsid w:val="00BD272C"/>
    <w:rsid w:val="00BD7D31"/>
    <w:rsid w:val="00BE3255"/>
    <w:rsid w:val="00BF128E"/>
    <w:rsid w:val="00C074DD"/>
    <w:rsid w:val="00C1193A"/>
    <w:rsid w:val="00C1496A"/>
    <w:rsid w:val="00C17F7E"/>
    <w:rsid w:val="00C30179"/>
    <w:rsid w:val="00C32435"/>
    <w:rsid w:val="00C33079"/>
    <w:rsid w:val="00C330E2"/>
    <w:rsid w:val="00C42785"/>
    <w:rsid w:val="00C42FC0"/>
    <w:rsid w:val="00C45231"/>
    <w:rsid w:val="00C47174"/>
    <w:rsid w:val="00C50859"/>
    <w:rsid w:val="00C5706E"/>
    <w:rsid w:val="00C57A6E"/>
    <w:rsid w:val="00C6208F"/>
    <w:rsid w:val="00C72833"/>
    <w:rsid w:val="00C74DC9"/>
    <w:rsid w:val="00C7793F"/>
    <w:rsid w:val="00C80F1D"/>
    <w:rsid w:val="00C90924"/>
    <w:rsid w:val="00C93F40"/>
    <w:rsid w:val="00C97EA7"/>
    <w:rsid w:val="00CA13A5"/>
    <w:rsid w:val="00CA1E26"/>
    <w:rsid w:val="00CA3D0C"/>
    <w:rsid w:val="00CB01F1"/>
    <w:rsid w:val="00CD0660"/>
    <w:rsid w:val="00CD2235"/>
    <w:rsid w:val="00CD2E8D"/>
    <w:rsid w:val="00CE52FE"/>
    <w:rsid w:val="00CF0E35"/>
    <w:rsid w:val="00D117D2"/>
    <w:rsid w:val="00D50D64"/>
    <w:rsid w:val="00D57972"/>
    <w:rsid w:val="00D57C09"/>
    <w:rsid w:val="00D675A9"/>
    <w:rsid w:val="00D738D6"/>
    <w:rsid w:val="00D755EB"/>
    <w:rsid w:val="00D76048"/>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6509"/>
    <w:rsid w:val="00E2650C"/>
    <w:rsid w:val="00E37ED5"/>
    <w:rsid w:val="00E402B4"/>
    <w:rsid w:val="00E44582"/>
    <w:rsid w:val="00E53381"/>
    <w:rsid w:val="00E55862"/>
    <w:rsid w:val="00E6022A"/>
    <w:rsid w:val="00E64841"/>
    <w:rsid w:val="00E64A1F"/>
    <w:rsid w:val="00E71EA1"/>
    <w:rsid w:val="00E77645"/>
    <w:rsid w:val="00E8116C"/>
    <w:rsid w:val="00E867B1"/>
    <w:rsid w:val="00E92402"/>
    <w:rsid w:val="00EA15B0"/>
    <w:rsid w:val="00EA5EA7"/>
    <w:rsid w:val="00EC2091"/>
    <w:rsid w:val="00EC4A25"/>
    <w:rsid w:val="00ED402E"/>
    <w:rsid w:val="00EE161C"/>
    <w:rsid w:val="00EF5FAC"/>
    <w:rsid w:val="00F025A2"/>
    <w:rsid w:val="00F04712"/>
    <w:rsid w:val="00F06EAE"/>
    <w:rsid w:val="00F13360"/>
    <w:rsid w:val="00F22EC7"/>
    <w:rsid w:val="00F325C8"/>
    <w:rsid w:val="00F407D2"/>
    <w:rsid w:val="00F41E7D"/>
    <w:rsid w:val="00F470B0"/>
    <w:rsid w:val="00F653B8"/>
    <w:rsid w:val="00F7230C"/>
    <w:rsid w:val="00F758BF"/>
    <w:rsid w:val="00F807DB"/>
    <w:rsid w:val="00F86BA2"/>
    <w:rsid w:val="00F9008D"/>
    <w:rsid w:val="00FA1266"/>
    <w:rsid w:val="00FC1192"/>
    <w:rsid w:val="00FC11EC"/>
    <w:rsid w:val="00FC350B"/>
    <w:rsid w:val="00FD1BD0"/>
    <w:rsid w:val="00FD2C65"/>
    <w:rsid w:val="00FD7754"/>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200</TotalTime>
  <Pages>3</Pages>
  <Words>141867</Words>
  <Characters>808644</Characters>
  <Application>Microsoft Office Word</Application>
  <DocSecurity>0</DocSecurity>
  <Lines>6738</Lines>
  <Paragraphs>1897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948614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81</cp:revision>
  <cp:lastPrinted>2019-02-25T14:05:00Z</cp:lastPrinted>
  <dcterms:created xsi:type="dcterms:W3CDTF">2022-03-24T22:40:00Z</dcterms:created>
  <dcterms:modified xsi:type="dcterms:W3CDTF">2024-04-05T12:11:00Z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