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7F3C30F7"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w:t>
            </w:r>
            <w:r w:rsidR="007F083D">
              <w:rPr>
                <w:noProof w:val="0"/>
              </w:rPr>
              <w:t>5</w:t>
            </w:r>
            <w:r w:rsidR="00157DA3">
              <w:rPr>
                <w:noProof w:val="0"/>
              </w:rPr>
              <w:t>.</w:t>
            </w:r>
            <w:r w:rsidR="007819ED">
              <w:rPr>
                <w:noProof w:val="0"/>
              </w:rPr>
              <w:t>1</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7F083D">
              <w:rPr>
                <w:noProof w:val="0"/>
                <w:sz w:val="32"/>
              </w:rPr>
              <w:t>0</w:t>
            </w:r>
            <w:r w:rsidR="007819ED">
              <w:rPr>
                <w:noProof w:val="0"/>
                <w:sz w:val="32"/>
              </w:rPr>
              <w:t>4</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75383365"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7126160A" w14:textId="33C28E05" w:rsidR="00BF3186"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BF3186">
        <w:rPr>
          <w:noProof/>
        </w:rPr>
        <w:t>Foreword</w:t>
      </w:r>
      <w:r w:rsidR="00BF3186">
        <w:rPr>
          <w:noProof/>
        </w:rPr>
        <w:tab/>
      </w:r>
      <w:r w:rsidR="00BF3186">
        <w:rPr>
          <w:noProof/>
        </w:rPr>
        <w:fldChar w:fldCharType="begin" w:fldLock="1"/>
      </w:r>
      <w:r w:rsidR="00BF3186">
        <w:rPr>
          <w:noProof/>
        </w:rPr>
        <w:instrText xml:space="preserve"> PAGEREF _Toc163041501 \h </w:instrText>
      </w:r>
      <w:r w:rsidR="00BF3186">
        <w:rPr>
          <w:noProof/>
        </w:rPr>
      </w:r>
      <w:r w:rsidR="00BF3186">
        <w:rPr>
          <w:noProof/>
        </w:rPr>
        <w:fldChar w:fldCharType="separate"/>
      </w:r>
      <w:r w:rsidR="00BF3186">
        <w:rPr>
          <w:noProof/>
        </w:rPr>
        <w:t>13</w:t>
      </w:r>
      <w:r w:rsidR="00BF3186">
        <w:rPr>
          <w:noProof/>
        </w:rPr>
        <w:fldChar w:fldCharType="end"/>
      </w:r>
    </w:p>
    <w:p w14:paraId="5D287059" w14:textId="6EE6288A" w:rsidR="00BF3186" w:rsidRDefault="00BF318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_Toc163041502 \h </w:instrText>
      </w:r>
      <w:r>
        <w:rPr>
          <w:noProof/>
        </w:rPr>
      </w:r>
      <w:r>
        <w:rPr>
          <w:noProof/>
        </w:rPr>
        <w:fldChar w:fldCharType="separate"/>
      </w:r>
      <w:r>
        <w:rPr>
          <w:noProof/>
        </w:rPr>
        <w:t>14</w:t>
      </w:r>
      <w:r>
        <w:rPr>
          <w:noProof/>
        </w:rPr>
        <w:fldChar w:fldCharType="end"/>
      </w:r>
    </w:p>
    <w:p w14:paraId="736AE3C4" w14:textId="37700B0A" w:rsidR="00BF3186" w:rsidRDefault="00BF318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_Toc163041503 \h </w:instrText>
      </w:r>
      <w:r>
        <w:rPr>
          <w:noProof/>
        </w:rPr>
      </w:r>
      <w:r>
        <w:rPr>
          <w:noProof/>
        </w:rPr>
        <w:fldChar w:fldCharType="separate"/>
      </w:r>
      <w:r>
        <w:rPr>
          <w:noProof/>
        </w:rPr>
        <w:t>14</w:t>
      </w:r>
      <w:r>
        <w:rPr>
          <w:noProof/>
        </w:rPr>
        <w:fldChar w:fldCharType="end"/>
      </w:r>
    </w:p>
    <w:p w14:paraId="66B0C372" w14:textId="409925BE" w:rsidR="00BF3186" w:rsidRDefault="00BF318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_Toc163041504 \h </w:instrText>
      </w:r>
      <w:r>
        <w:rPr>
          <w:noProof/>
        </w:rPr>
      </w:r>
      <w:r>
        <w:rPr>
          <w:noProof/>
        </w:rPr>
        <w:fldChar w:fldCharType="separate"/>
      </w:r>
      <w:r>
        <w:rPr>
          <w:noProof/>
        </w:rPr>
        <w:t>17</w:t>
      </w:r>
      <w:r>
        <w:rPr>
          <w:noProof/>
        </w:rPr>
        <w:fldChar w:fldCharType="end"/>
      </w:r>
    </w:p>
    <w:p w14:paraId="2646E653" w14:textId="00763206" w:rsidR="00BF3186" w:rsidRDefault="00BF318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_Toc163041505 \h </w:instrText>
      </w:r>
      <w:r>
        <w:rPr>
          <w:noProof/>
        </w:rPr>
      </w:r>
      <w:r>
        <w:rPr>
          <w:noProof/>
        </w:rPr>
        <w:fldChar w:fldCharType="separate"/>
      </w:r>
      <w:r>
        <w:rPr>
          <w:noProof/>
        </w:rPr>
        <w:t>17</w:t>
      </w:r>
      <w:r>
        <w:rPr>
          <w:noProof/>
        </w:rPr>
        <w:fldChar w:fldCharType="end"/>
      </w:r>
    </w:p>
    <w:p w14:paraId="08FEC5F0" w14:textId="62394188" w:rsidR="00BF3186" w:rsidRDefault="00BF318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_Toc163041506 \h </w:instrText>
      </w:r>
      <w:r>
        <w:rPr>
          <w:noProof/>
        </w:rPr>
      </w:r>
      <w:r>
        <w:rPr>
          <w:noProof/>
        </w:rPr>
        <w:fldChar w:fldCharType="separate"/>
      </w:r>
      <w:r>
        <w:rPr>
          <w:noProof/>
        </w:rPr>
        <w:t>17</w:t>
      </w:r>
      <w:r>
        <w:rPr>
          <w:noProof/>
        </w:rPr>
        <w:fldChar w:fldCharType="end"/>
      </w:r>
    </w:p>
    <w:p w14:paraId="30FC3C1D" w14:textId="5577BD67" w:rsidR="00BF3186" w:rsidRDefault="00BF318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_Toc163041507 \h </w:instrText>
      </w:r>
      <w:r>
        <w:rPr>
          <w:noProof/>
        </w:rPr>
      </w:r>
      <w:r>
        <w:rPr>
          <w:noProof/>
        </w:rPr>
        <w:fldChar w:fldCharType="separate"/>
      </w:r>
      <w:r>
        <w:rPr>
          <w:noProof/>
        </w:rPr>
        <w:t>18</w:t>
      </w:r>
      <w:r>
        <w:rPr>
          <w:noProof/>
        </w:rPr>
        <w:fldChar w:fldCharType="end"/>
      </w:r>
    </w:p>
    <w:p w14:paraId="579AF9A7" w14:textId="363CD409" w:rsidR="00BF3186" w:rsidRDefault="00BF318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_Toc163041508 \h </w:instrText>
      </w:r>
      <w:r>
        <w:rPr>
          <w:noProof/>
        </w:rPr>
      </w:r>
      <w:r>
        <w:rPr>
          <w:noProof/>
        </w:rPr>
        <w:fldChar w:fldCharType="separate"/>
      </w:r>
      <w:r>
        <w:rPr>
          <w:noProof/>
        </w:rPr>
        <w:t>19</w:t>
      </w:r>
      <w:r>
        <w:rPr>
          <w:noProof/>
        </w:rPr>
        <w:fldChar w:fldCharType="end"/>
      </w:r>
    </w:p>
    <w:p w14:paraId="6F6862B1" w14:textId="31BE8CF9" w:rsidR="00BF3186" w:rsidRDefault="00BF318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_Toc163041509 \h </w:instrText>
      </w:r>
      <w:r>
        <w:rPr>
          <w:noProof/>
        </w:rPr>
      </w:r>
      <w:r>
        <w:rPr>
          <w:noProof/>
        </w:rPr>
        <w:fldChar w:fldCharType="separate"/>
      </w:r>
      <w:r>
        <w:rPr>
          <w:noProof/>
        </w:rPr>
        <w:t>19</w:t>
      </w:r>
      <w:r>
        <w:rPr>
          <w:noProof/>
        </w:rPr>
        <w:fldChar w:fldCharType="end"/>
      </w:r>
    </w:p>
    <w:p w14:paraId="129F1724" w14:textId="5D6D012E" w:rsidR="00BF3186" w:rsidRDefault="00BF318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_Toc163041510 \h </w:instrText>
      </w:r>
      <w:r>
        <w:rPr>
          <w:noProof/>
        </w:rPr>
      </w:r>
      <w:r>
        <w:rPr>
          <w:noProof/>
        </w:rPr>
        <w:fldChar w:fldCharType="separate"/>
      </w:r>
      <w:r>
        <w:rPr>
          <w:noProof/>
        </w:rPr>
        <w:t>19</w:t>
      </w:r>
      <w:r>
        <w:rPr>
          <w:noProof/>
        </w:rPr>
        <w:fldChar w:fldCharType="end"/>
      </w:r>
    </w:p>
    <w:p w14:paraId="7C4776D9" w14:textId="50DD3AB4" w:rsidR="00BF3186" w:rsidRDefault="00BF318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_Toc163041511 \h </w:instrText>
      </w:r>
      <w:r>
        <w:rPr>
          <w:noProof/>
        </w:rPr>
      </w:r>
      <w:r>
        <w:rPr>
          <w:noProof/>
        </w:rPr>
        <w:fldChar w:fldCharType="separate"/>
      </w:r>
      <w:r>
        <w:rPr>
          <w:noProof/>
        </w:rPr>
        <w:t>19</w:t>
      </w:r>
      <w:r>
        <w:rPr>
          <w:noProof/>
        </w:rPr>
        <w:fldChar w:fldCharType="end"/>
      </w:r>
    </w:p>
    <w:p w14:paraId="5CA75A91" w14:textId="2C4B61B2" w:rsidR="00BF3186" w:rsidRDefault="00BF318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_Toc163041512 \h </w:instrText>
      </w:r>
      <w:r>
        <w:rPr>
          <w:noProof/>
        </w:rPr>
      </w:r>
      <w:r>
        <w:rPr>
          <w:noProof/>
        </w:rPr>
        <w:fldChar w:fldCharType="separate"/>
      </w:r>
      <w:r>
        <w:rPr>
          <w:noProof/>
        </w:rPr>
        <w:t>19</w:t>
      </w:r>
      <w:r>
        <w:rPr>
          <w:noProof/>
        </w:rPr>
        <w:fldChar w:fldCharType="end"/>
      </w:r>
    </w:p>
    <w:p w14:paraId="1B4A50B5" w14:textId="5C1BD37F" w:rsidR="00BF3186" w:rsidRDefault="00BF318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_Toc163041513 \h </w:instrText>
      </w:r>
      <w:r>
        <w:rPr>
          <w:noProof/>
        </w:rPr>
      </w:r>
      <w:r>
        <w:rPr>
          <w:noProof/>
        </w:rPr>
        <w:fldChar w:fldCharType="separate"/>
      </w:r>
      <w:r>
        <w:rPr>
          <w:noProof/>
        </w:rPr>
        <w:t>19</w:t>
      </w:r>
      <w:r>
        <w:rPr>
          <w:noProof/>
        </w:rPr>
        <w:fldChar w:fldCharType="end"/>
      </w:r>
    </w:p>
    <w:p w14:paraId="0D06F60A" w14:textId="2AD8CCD9" w:rsidR="00BF3186" w:rsidRDefault="00BF3186">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_Toc163041514 \h </w:instrText>
      </w:r>
      <w:r>
        <w:rPr>
          <w:noProof/>
        </w:rPr>
      </w:r>
      <w:r>
        <w:rPr>
          <w:noProof/>
        </w:rPr>
        <w:fldChar w:fldCharType="separate"/>
      </w:r>
      <w:r>
        <w:rPr>
          <w:noProof/>
        </w:rPr>
        <w:t>19</w:t>
      </w:r>
      <w:r>
        <w:rPr>
          <w:noProof/>
        </w:rPr>
        <w:fldChar w:fldCharType="end"/>
      </w:r>
    </w:p>
    <w:p w14:paraId="5F199FA5" w14:textId="6E5D0D37" w:rsidR="00BF3186" w:rsidRDefault="00BF3186">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_Toc163041515 \h </w:instrText>
      </w:r>
      <w:r>
        <w:rPr>
          <w:noProof/>
        </w:rPr>
      </w:r>
      <w:r>
        <w:rPr>
          <w:noProof/>
        </w:rPr>
        <w:fldChar w:fldCharType="separate"/>
      </w:r>
      <w:r>
        <w:rPr>
          <w:noProof/>
        </w:rPr>
        <w:t>20</w:t>
      </w:r>
      <w:r>
        <w:rPr>
          <w:noProof/>
        </w:rPr>
        <w:fldChar w:fldCharType="end"/>
      </w:r>
    </w:p>
    <w:p w14:paraId="750E57C0" w14:textId="2F87574B" w:rsidR="00BF3186" w:rsidRDefault="00BF3186">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_Toc163041516 \h </w:instrText>
      </w:r>
      <w:r>
        <w:rPr>
          <w:noProof/>
        </w:rPr>
      </w:r>
      <w:r>
        <w:rPr>
          <w:noProof/>
        </w:rPr>
        <w:fldChar w:fldCharType="separate"/>
      </w:r>
      <w:r>
        <w:rPr>
          <w:noProof/>
        </w:rPr>
        <w:t>20</w:t>
      </w:r>
      <w:r>
        <w:rPr>
          <w:noProof/>
        </w:rPr>
        <w:fldChar w:fldCharType="end"/>
      </w:r>
    </w:p>
    <w:p w14:paraId="424966A6" w14:textId="02F98F2B" w:rsidR="00BF3186" w:rsidRDefault="00BF3186">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_Toc163041517 \h </w:instrText>
      </w:r>
      <w:r>
        <w:rPr>
          <w:noProof/>
        </w:rPr>
      </w:r>
      <w:r>
        <w:rPr>
          <w:noProof/>
        </w:rPr>
        <w:fldChar w:fldCharType="separate"/>
      </w:r>
      <w:r>
        <w:rPr>
          <w:noProof/>
        </w:rPr>
        <w:t>20</w:t>
      </w:r>
      <w:r>
        <w:rPr>
          <w:noProof/>
        </w:rPr>
        <w:fldChar w:fldCharType="end"/>
      </w:r>
    </w:p>
    <w:p w14:paraId="14F3B890" w14:textId="32B96C0E" w:rsidR="00BF3186" w:rsidRDefault="00BF3186">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_Toc163041518 \h </w:instrText>
      </w:r>
      <w:r>
        <w:rPr>
          <w:noProof/>
        </w:rPr>
      </w:r>
      <w:r>
        <w:rPr>
          <w:noProof/>
        </w:rPr>
        <w:fldChar w:fldCharType="separate"/>
      </w:r>
      <w:r>
        <w:rPr>
          <w:noProof/>
        </w:rPr>
        <w:t>20</w:t>
      </w:r>
      <w:r>
        <w:rPr>
          <w:noProof/>
        </w:rPr>
        <w:fldChar w:fldCharType="end"/>
      </w:r>
    </w:p>
    <w:p w14:paraId="64FC2003" w14:textId="0AF639E2" w:rsidR="00BF3186" w:rsidRDefault="00BF3186">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_Toc163041519 \h </w:instrText>
      </w:r>
      <w:r>
        <w:rPr>
          <w:noProof/>
        </w:rPr>
      </w:r>
      <w:r>
        <w:rPr>
          <w:noProof/>
        </w:rPr>
        <w:fldChar w:fldCharType="separate"/>
      </w:r>
      <w:r>
        <w:rPr>
          <w:noProof/>
        </w:rPr>
        <w:t>20</w:t>
      </w:r>
      <w:r>
        <w:rPr>
          <w:noProof/>
        </w:rPr>
        <w:fldChar w:fldCharType="end"/>
      </w:r>
    </w:p>
    <w:p w14:paraId="3764F9AB" w14:textId="462169A3" w:rsidR="00BF3186" w:rsidRDefault="00BF3186">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_Toc163041520 \h </w:instrText>
      </w:r>
      <w:r>
        <w:rPr>
          <w:noProof/>
        </w:rPr>
      </w:r>
      <w:r>
        <w:rPr>
          <w:noProof/>
        </w:rPr>
        <w:fldChar w:fldCharType="separate"/>
      </w:r>
      <w:r>
        <w:rPr>
          <w:noProof/>
        </w:rPr>
        <w:t>20</w:t>
      </w:r>
      <w:r>
        <w:rPr>
          <w:noProof/>
        </w:rPr>
        <w:fldChar w:fldCharType="end"/>
      </w:r>
    </w:p>
    <w:p w14:paraId="37CAE226" w14:textId="065D4DA3" w:rsidR="00BF3186" w:rsidRDefault="00BF3186">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_Toc163041521 \h </w:instrText>
      </w:r>
      <w:r>
        <w:rPr>
          <w:noProof/>
        </w:rPr>
      </w:r>
      <w:r>
        <w:rPr>
          <w:noProof/>
        </w:rPr>
        <w:fldChar w:fldCharType="separate"/>
      </w:r>
      <w:r>
        <w:rPr>
          <w:noProof/>
        </w:rPr>
        <w:t>20</w:t>
      </w:r>
      <w:r>
        <w:rPr>
          <w:noProof/>
        </w:rPr>
        <w:fldChar w:fldCharType="end"/>
      </w:r>
    </w:p>
    <w:p w14:paraId="7D529B26" w14:textId="62E92BA2" w:rsidR="00BF3186" w:rsidRDefault="00BF3186">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_Toc163041522 \h </w:instrText>
      </w:r>
      <w:r>
        <w:rPr>
          <w:noProof/>
        </w:rPr>
      </w:r>
      <w:r>
        <w:rPr>
          <w:noProof/>
        </w:rPr>
        <w:fldChar w:fldCharType="separate"/>
      </w:r>
      <w:r>
        <w:rPr>
          <w:noProof/>
        </w:rPr>
        <w:t>20</w:t>
      </w:r>
      <w:r>
        <w:rPr>
          <w:noProof/>
        </w:rPr>
        <w:fldChar w:fldCharType="end"/>
      </w:r>
    </w:p>
    <w:p w14:paraId="65170EB8" w14:textId="1EA5B3B5" w:rsidR="00BF3186" w:rsidRDefault="00BF3186">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_Toc163041523 \h </w:instrText>
      </w:r>
      <w:r>
        <w:rPr>
          <w:noProof/>
        </w:rPr>
      </w:r>
      <w:r>
        <w:rPr>
          <w:noProof/>
        </w:rPr>
        <w:fldChar w:fldCharType="separate"/>
      </w:r>
      <w:r>
        <w:rPr>
          <w:noProof/>
        </w:rPr>
        <w:t>20</w:t>
      </w:r>
      <w:r>
        <w:rPr>
          <w:noProof/>
        </w:rPr>
        <w:fldChar w:fldCharType="end"/>
      </w:r>
    </w:p>
    <w:p w14:paraId="409C83E2" w14:textId="0FF5F676" w:rsidR="00BF3186" w:rsidRDefault="00BF3186">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_Toc163041524 \h </w:instrText>
      </w:r>
      <w:r>
        <w:rPr>
          <w:noProof/>
        </w:rPr>
      </w:r>
      <w:r>
        <w:rPr>
          <w:noProof/>
        </w:rPr>
        <w:fldChar w:fldCharType="separate"/>
      </w:r>
      <w:r>
        <w:rPr>
          <w:noProof/>
        </w:rPr>
        <w:t>21</w:t>
      </w:r>
      <w:r>
        <w:rPr>
          <w:noProof/>
        </w:rPr>
        <w:fldChar w:fldCharType="end"/>
      </w:r>
    </w:p>
    <w:p w14:paraId="4F7C432D" w14:textId="58B9682D" w:rsidR="00BF3186" w:rsidRDefault="00BF3186">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_Toc163041525 \h </w:instrText>
      </w:r>
      <w:r>
        <w:rPr>
          <w:noProof/>
        </w:rPr>
      </w:r>
      <w:r>
        <w:rPr>
          <w:noProof/>
        </w:rPr>
        <w:fldChar w:fldCharType="separate"/>
      </w:r>
      <w:r>
        <w:rPr>
          <w:noProof/>
        </w:rPr>
        <w:t>21</w:t>
      </w:r>
      <w:r>
        <w:rPr>
          <w:noProof/>
        </w:rPr>
        <w:fldChar w:fldCharType="end"/>
      </w:r>
    </w:p>
    <w:p w14:paraId="6D29F986" w14:textId="5DB7F48A" w:rsidR="00BF3186" w:rsidRDefault="00BF3186">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_Toc163041526 \h </w:instrText>
      </w:r>
      <w:r>
        <w:rPr>
          <w:noProof/>
        </w:rPr>
      </w:r>
      <w:r>
        <w:rPr>
          <w:noProof/>
        </w:rPr>
        <w:fldChar w:fldCharType="separate"/>
      </w:r>
      <w:r>
        <w:rPr>
          <w:noProof/>
        </w:rPr>
        <w:t>21</w:t>
      </w:r>
      <w:r>
        <w:rPr>
          <w:noProof/>
        </w:rPr>
        <w:fldChar w:fldCharType="end"/>
      </w:r>
    </w:p>
    <w:p w14:paraId="7E568442" w14:textId="06D6DF38" w:rsidR="00BF3186" w:rsidRDefault="00BF3186">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_Toc163041527 \h </w:instrText>
      </w:r>
      <w:r>
        <w:rPr>
          <w:noProof/>
        </w:rPr>
      </w:r>
      <w:r>
        <w:rPr>
          <w:noProof/>
        </w:rPr>
        <w:fldChar w:fldCharType="separate"/>
      </w:r>
      <w:r>
        <w:rPr>
          <w:noProof/>
        </w:rPr>
        <w:t>21</w:t>
      </w:r>
      <w:r>
        <w:rPr>
          <w:noProof/>
        </w:rPr>
        <w:fldChar w:fldCharType="end"/>
      </w:r>
    </w:p>
    <w:p w14:paraId="581CDE79" w14:textId="0C1A49E3" w:rsidR="00BF3186" w:rsidRDefault="00BF3186">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_Toc163041528 \h </w:instrText>
      </w:r>
      <w:r>
        <w:rPr>
          <w:noProof/>
        </w:rPr>
      </w:r>
      <w:r>
        <w:rPr>
          <w:noProof/>
        </w:rPr>
        <w:fldChar w:fldCharType="separate"/>
      </w:r>
      <w:r>
        <w:rPr>
          <w:noProof/>
        </w:rPr>
        <w:t>21</w:t>
      </w:r>
      <w:r>
        <w:rPr>
          <w:noProof/>
        </w:rPr>
        <w:fldChar w:fldCharType="end"/>
      </w:r>
    </w:p>
    <w:p w14:paraId="668FA398" w14:textId="39358400" w:rsidR="00BF3186" w:rsidRDefault="00BF318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_Toc163041529 \h </w:instrText>
      </w:r>
      <w:r>
        <w:rPr>
          <w:noProof/>
        </w:rPr>
      </w:r>
      <w:r>
        <w:rPr>
          <w:noProof/>
        </w:rPr>
        <w:fldChar w:fldCharType="separate"/>
      </w:r>
      <w:r>
        <w:rPr>
          <w:noProof/>
        </w:rPr>
        <w:t>21</w:t>
      </w:r>
      <w:r>
        <w:rPr>
          <w:noProof/>
        </w:rPr>
        <w:fldChar w:fldCharType="end"/>
      </w:r>
    </w:p>
    <w:p w14:paraId="2F83DDAE" w14:textId="253D8529" w:rsidR="00BF3186" w:rsidRDefault="00BF318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_Toc163041530 \h </w:instrText>
      </w:r>
      <w:r>
        <w:rPr>
          <w:noProof/>
        </w:rPr>
      </w:r>
      <w:r>
        <w:rPr>
          <w:noProof/>
        </w:rPr>
        <w:fldChar w:fldCharType="separate"/>
      </w:r>
      <w:r>
        <w:rPr>
          <w:noProof/>
        </w:rPr>
        <w:t>21</w:t>
      </w:r>
      <w:r>
        <w:rPr>
          <w:noProof/>
        </w:rPr>
        <w:fldChar w:fldCharType="end"/>
      </w:r>
    </w:p>
    <w:p w14:paraId="70DC1F6B" w14:textId="3FC483D9" w:rsidR="00BF3186" w:rsidRDefault="00BF318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_Toc163041531 \h </w:instrText>
      </w:r>
      <w:r>
        <w:rPr>
          <w:noProof/>
        </w:rPr>
      </w:r>
      <w:r>
        <w:rPr>
          <w:noProof/>
        </w:rPr>
        <w:fldChar w:fldCharType="separate"/>
      </w:r>
      <w:r>
        <w:rPr>
          <w:noProof/>
        </w:rPr>
        <w:t>22</w:t>
      </w:r>
      <w:r>
        <w:rPr>
          <w:noProof/>
        </w:rPr>
        <w:fldChar w:fldCharType="end"/>
      </w:r>
    </w:p>
    <w:p w14:paraId="47AE4973" w14:textId="42A079D2" w:rsidR="00BF3186" w:rsidRDefault="00BF318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_Toc163041532 \h </w:instrText>
      </w:r>
      <w:r>
        <w:rPr>
          <w:noProof/>
        </w:rPr>
      </w:r>
      <w:r>
        <w:rPr>
          <w:noProof/>
        </w:rPr>
        <w:fldChar w:fldCharType="separate"/>
      </w:r>
      <w:r>
        <w:rPr>
          <w:noProof/>
        </w:rPr>
        <w:t>27</w:t>
      </w:r>
      <w:r>
        <w:rPr>
          <w:noProof/>
        </w:rPr>
        <w:fldChar w:fldCharType="end"/>
      </w:r>
    </w:p>
    <w:p w14:paraId="0444AB1B" w14:textId="542C25B4" w:rsidR="00BF3186" w:rsidRDefault="00BF318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_Toc163041533 \h </w:instrText>
      </w:r>
      <w:r>
        <w:rPr>
          <w:noProof/>
        </w:rPr>
      </w:r>
      <w:r>
        <w:rPr>
          <w:noProof/>
        </w:rPr>
        <w:fldChar w:fldCharType="separate"/>
      </w:r>
      <w:r>
        <w:rPr>
          <w:noProof/>
        </w:rPr>
        <w:t>28</w:t>
      </w:r>
      <w:r>
        <w:rPr>
          <w:noProof/>
        </w:rPr>
        <w:fldChar w:fldCharType="end"/>
      </w:r>
    </w:p>
    <w:p w14:paraId="5964D49E" w14:textId="4C2447C4" w:rsidR="00BF3186" w:rsidRDefault="00BF318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_Toc163041534 \h </w:instrText>
      </w:r>
      <w:r>
        <w:rPr>
          <w:noProof/>
        </w:rPr>
      </w:r>
      <w:r>
        <w:rPr>
          <w:noProof/>
        </w:rPr>
        <w:fldChar w:fldCharType="separate"/>
      </w:r>
      <w:r>
        <w:rPr>
          <w:noProof/>
        </w:rPr>
        <w:t>28</w:t>
      </w:r>
      <w:r>
        <w:rPr>
          <w:noProof/>
        </w:rPr>
        <w:fldChar w:fldCharType="end"/>
      </w:r>
    </w:p>
    <w:p w14:paraId="0C3D98E1" w14:textId="718DF346" w:rsidR="00BF3186" w:rsidRDefault="00BF318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_Toc163041535 \h </w:instrText>
      </w:r>
      <w:r>
        <w:rPr>
          <w:noProof/>
        </w:rPr>
      </w:r>
      <w:r>
        <w:rPr>
          <w:noProof/>
        </w:rPr>
        <w:fldChar w:fldCharType="separate"/>
      </w:r>
      <w:r>
        <w:rPr>
          <w:noProof/>
        </w:rPr>
        <w:t>28</w:t>
      </w:r>
      <w:r>
        <w:rPr>
          <w:noProof/>
        </w:rPr>
        <w:fldChar w:fldCharType="end"/>
      </w:r>
    </w:p>
    <w:p w14:paraId="321E9D4C" w14:textId="6742D2C9" w:rsidR="00BF3186" w:rsidRDefault="00BF318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_Toc163041536 \h </w:instrText>
      </w:r>
      <w:r>
        <w:rPr>
          <w:noProof/>
        </w:rPr>
      </w:r>
      <w:r>
        <w:rPr>
          <w:noProof/>
        </w:rPr>
        <w:fldChar w:fldCharType="separate"/>
      </w:r>
      <w:r>
        <w:rPr>
          <w:noProof/>
        </w:rPr>
        <w:t>28</w:t>
      </w:r>
      <w:r>
        <w:rPr>
          <w:noProof/>
        </w:rPr>
        <w:fldChar w:fldCharType="end"/>
      </w:r>
    </w:p>
    <w:p w14:paraId="5B8530DE" w14:textId="31CE7655" w:rsidR="00BF3186" w:rsidRDefault="00BF3186">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_Toc163041537 \h </w:instrText>
      </w:r>
      <w:r>
        <w:rPr>
          <w:noProof/>
        </w:rPr>
      </w:r>
      <w:r>
        <w:rPr>
          <w:noProof/>
        </w:rPr>
        <w:fldChar w:fldCharType="separate"/>
      </w:r>
      <w:r>
        <w:rPr>
          <w:noProof/>
        </w:rPr>
        <w:t>28</w:t>
      </w:r>
      <w:r>
        <w:rPr>
          <w:noProof/>
        </w:rPr>
        <w:fldChar w:fldCharType="end"/>
      </w:r>
    </w:p>
    <w:p w14:paraId="1FB0A0B3" w14:textId="0E79D195" w:rsidR="00BF3186" w:rsidRDefault="00BF3186">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_Toc163041538 \h </w:instrText>
      </w:r>
      <w:r>
        <w:rPr>
          <w:noProof/>
        </w:rPr>
      </w:r>
      <w:r>
        <w:rPr>
          <w:noProof/>
        </w:rPr>
        <w:fldChar w:fldCharType="separate"/>
      </w:r>
      <w:r>
        <w:rPr>
          <w:noProof/>
        </w:rPr>
        <w:t>28</w:t>
      </w:r>
      <w:r>
        <w:rPr>
          <w:noProof/>
        </w:rPr>
        <w:fldChar w:fldCharType="end"/>
      </w:r>
    </w:p>
    <w:p w14:paraId="5611A3A8" w14:textId="3FD4F5DA" w:rsidR="00BF3186" w:rsidRDefault="00BF3186">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_Toc163041539 \h </w:instrText>
      </w:r>
      <w:r>
        <w:rPr>
          <w:noProof/>
        </w:rPr>
      </w:r>
      <w:r>
        <w:rPr>
          <w:noProof/>
        </w:rPr>
        <w:fldChar w:fldCharType="separate"/>
      </w:r>
      <w:r>
        <w:rPr>
          <w:noProof/>
        </w:rPr>
        <w:t>28</w:t>
      </w:r>
      <w:r>
        <w:rPr>
          <w:noProof/>
        </w:rPr>
        <w:fldChar w:fldCharType="end"/>
      </w:r>
    </w:p>
    <w:p w14:paraId="7DC03972" w14:textId="35E766BF" w:rsidR="00BF3186" w:rsidRDefault="00BF3186">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_Toc163041540 \h </w:instrText>
      </w:r>
      <w:r>
        <w:rPr>
          <w:noProof/>
        </w:rPr>
      </w:r>
      <w:r>
        <w:rPr>
          <w:noProof/>
        </w:rPr>
        <w:fldChar w:fldCharType="separate"/>
      </w:r>
      <w:r>
        <w:rPr>
          <w:noProof/>
        </w:rPr>
        <w:t>28</w:t>
      </w:r>
      <w:r>
        <w:rPr>
          <w:noProof/>
        </w:rPr>
        <w:fldChar w:fldCharType="end"/>
      </w:r>
    </w:p>
    <w:p w14:paraId="5268CD50" w14:textId="1E43B559" w:rsidR="00BF3186" w:rsidRDefault="00BF3186">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_Toc163041541 \h </w:instrText>
      </w:r>
      <w:r>
        <w:rPr>
          <w:noProof/>
        </w:rPr>
      </w:r>
      <w:r>
        <w:rPr>
          <w:noProof/>
        </w:rPr>
        <w:fldChar w:fldCharType="separate"/>
      </w:r>
      <w:r>
        <w:rPr>
          <w:noProof/>
        </w:rPr>
        <w:t>28</w:t>
      </w:r>
      <w:r>
        <w:rPr>
          <w:noProof/>
        </w:rPr>
        <w:fldChar w:fldCharType="end"/>
      </w:r>
    </w:p>
    <w:p w14:paraId="19995C7E" w14:textId="7A29E10A" w:rsidR="00BF3186" w:rsidRDefault="00BF3186">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_Toc163041542 \h </w:instrText>
      </w:r>
      <w:r>
        <w:rPr>
          <w:noProof/>
        </w:rPr>
      </w:r>
      <w:r>
        <w:rPr>
          <w:noProof/>
        </w:rPr>
        <w:fldChar w:fldCharType="separate"/>
      </w:r>
      <w:r>
        <w:rPr>
          <w:noProof/>
        </w:rPr>
        <w:t>28</w:t>
      </w:r>
      <w:r>
        <w:rPr>
          <w:noProof/>
        </w:rPr>
        <w:fldChar w:fldCharType="end"/>
      </w:r>
    </w:p>
    <w:p w14:paraId="2B7E0CDD" w14:textId="299F68EE" w:rsidR="00BF3186" w:rsidRDefault="00BF3186">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_Toc163041543 \h </w:instrText>
      </w:r>
      <w:r>
        <w:rPr>
          <w:noProof/>
        </w:rPr>
      </w:r>
      <w:r>
        <w:rPr>
          <w:noProof/>
        </w:rPr>
        <w:fldChar w:fldCharType="separate"/>
      </w:r>
      <w:r>
        <w:rPr>
          <w:noProof/>
        </w:rPr>
        <w:t>28</w:t>
      </w:r>
      <w:r>
        <w:rPr>
          <w:noProof/>
        </w:rPr>
        <w:fldChar w:fldCharType="end"/>
      </w:r>
    </w:p>
    <w:p w14:paraId="1DC051E1" w14:textId="1D98CC13" w:rsidR="00BF3186" w:rsidRDefault="00BF3186">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_Toc163041544 \h </w:instrText>
      </w:r>
      <w:r>
        <w:rPr>
          <w:noProof/>
        </w:rPr>
      </w:r>
      <w:r>
        <w:rPr>
          <w:noProof/>
        </w:rPr>
        <w:fldChar w:fldCharType="separate"/>
      </w:r>
      <w:r>
        <w:rPr>
          <w:noProof/>
        </w:rPr>
        <w:t>28</w:t>
      </w:r>
      <w:r>
        <w:rPr>
          <w:noProof/>
        </w:rPr>
        <w:fldChar w:fldCharType="end"/>
      </w:r>
    </w:p>
    <w:p w14:paraId="7611E52C" w14:textId="542F0DBD" w:rsidR="00BF3186" w:rsidRDefault="00BF3186">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FE6743">
        <w:rPr>
          <w:noProof/>
          <w:vertAlign w:val="subscript"/>
        </w:rPr>
        <w:t>IMSI</w:t>
      </w:r>
      <w:r>
        <w:rPr>
          <w:noProof/>
        </w:rPr>
        <w:t xml:space="preserve"> changing procedure</w:t>
      </w:r>
      <w:r>
        <w:rPr>
          <w:noProof/>
        </w:rPr>
        <w:tab/>
      </w:r>
      <w:r>
        <w:rPr>
          <w:noProof/>
        </w:rPr>
        <w:fldChar w:fldCharType="begin" w:fldLock="1"/>
      </w:r>
      <w:r>
        <w:rPr>
          <w:noProof/>
        </w:rPr>
        <w:instrText xml:space="preserve"> PAGEREF _Toc163041545 \h </w:instrText>
      </w:r>
      <w:r>
        <w:rPr>
          <w:noProof/>
        </w:rPr>
      </w:r>
      <w:r>
        <w:rPr>
          <w:noProof/>
        </w:rPr>
        <w:fldChar w:fldCharType="separate"/>
      </w:r>
      <w:r>
        <w:rPr>
          <w:noProof/>
        </w:rPr>
        <w:t>29</w:t>
      </w:r>
      <w:r>
        <w:rPr>
          <w:noProof/>
        </w:rPr>
        <w:fldChar w:fldCharType="end"/>
      </w:r>
    </w:p>
    <w:p w14:paraId="2791D148" w14:textId="336263A0" w:rsidR="00BF3186" w:rsidRDefault="00BF3186">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_Toc163041546 \h </w:instrText>
      </w:r>
      <w:r>
        <w:rPr>
          <w:noProof/>
        </w:rPr>
      </w:r>
      <w:r>
        <w:rPr>
          <w:noProof/>
        </w:rPr>
        <w:fldChar w:fldCharType="separate"/>
      </w:r>
      <w:r>
        <w:rPr>
          <w:noProof/>
        </w:rPr>
        <w:t>29</w:t>
      </w:r>
      <w:r>
        <w:rPr>
          <w:noProof/>
        </w:rPr>
        <w:fldChar w:fldCharType="end"/>
      </w:r>
    </w:p>
    <w:p w14:paraId="20167A38" w14:textId="1F23E0FF" w:rsidR="00BF3186" w:rsidRDefault="00BF3186">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FE6743">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_Toc163041547 \h </w:instrText>
      </w:r>
      <w:r>
        <w:rPr>
          <w:noProof/>
        </w:rPr>
      </w:r>
      <w:r>
        <w:rPr>
          <w:noProof/>
        </w:rPr>
        <w:fldChar w:fldCharType="separate"/>
      </w:r>
      <w:r>
        <w:rPr>
          <w:noProof/>
        </w:rPr>
        <w:t>29</w:t>
      </w:r>
      <w:r>
        <w:rPr>
          <w:noProof/>
        </w:rPr>
        <w:fldChar w:fldCharType="end"/>
      </w:r>
    </w:p>
    <w:p w14:paraId="195B7FA0" w14:textId="014203A2" w:rsidR="00BF3186" w:rsidRDefault="00BF3186">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_Toc163041548 \h </w:instrText>
      </w:r>
      <w:r>
        <w:rPr>
          <w:noProof/>
        </w:rPr>
      </w:r>
      <w:r>
        <w:rPr>
          <w:noProof/>
        </w:rPr>
        <w:fldChar w:fldCharType="separate"/>
      </w:r>
      <w:r>
        <w:rPr>
          <w:noProof/>
        </w:rPr>
        <w:t>29</w:t>
      </w:r>
      <w:r>
        <w:rPr>
          <w:noProof/>
        </w:rPr>
        <w:fldChar w:fldCharType="end"/>
      </w:r>
    </w:p>
    <w:p w14:paraId="663BE953" w14:textId="18674B17" w:rsidR="00BF3186" w:rsidRDefault="00BF3186">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_Toc163041549 \h </w:instrText>
      </w:r>
      <w:r>
        <w:rPr>
          <w:noProof/>
        </w:rPr>
      </w:r>
      <w:r>
        <w:rPr>
          <w:noProof/>
        </w:rPr>
        <w:fldChar w:fldCharType="separate"/>
      </w:r>
      <w:r>
        <w:rPr>
          <w:noProof/>
        </w:rPr>
        <w:t>30</w:t>
      </w:r>
      <w:r>
        <w:rPr>
          <w:noProof/>
        </w:rPr>
        <w:fldChar w:fldCharType="end"/>
      </w:r>
    </w:p>
    <w:p w14:paraId="23730AF1" w14:textId="6BD7C4C0" w:rsidR="00BF3186" w:rsidRDefault="00BF3186">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_Toc163041550 \h </w:instrText>
      </w:r>
      <w:r>
        <w:rPr>
          <w:noProof/>
        </w:rPr>
      </w:r>
      <w:r>
        <w:rPr>
          <w:noProof/>
        </w:rPr>
        <w:fldChar w:fldCharType="separate"/>
      </w:r>
      <w:r>
        <w:rPr>
          <w:noProof/>
        </w:rPr>
        <w:t>30</w:t>
      </w:r>
      <w:r>
        <w:rPr>
          <w:noProof/>
        </w:rPr>
        <w:fldChar w:fldCharType="end"/>
      </w:r>
    </w:p>
    <w:p w14:paraId="0F7787B6" w14:textId="1AE8AE79" w:rsidR="00BF3186" w:rsidRDefault="00BF3186">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FE6743">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_Toc163041551 \h </w:instrText>
      </w:r>
      <w:r>
        <w:rPr>
          <w:noProof/>
        </w:rPr>
      </w:r>
      <w:r>
        <w:rPr>
          <w:noProof/>
        </w:rPr>
        <w:fldChar w:fldCharType="separate"/>
      </w:r>
      <w:r>
        <w:rPr>
          <w:noProof/>
        </w:rPr>
        <w:t>30</w:t>
      </w:r>
      <w:r>
        <w:rPr>
          <w:noProof/>
        </w:rPr>
        <w:fldChar w:fldCharType="end"/>
      </w:r>
    </w:p>
    <w:p w14:paraId="779E0185" w14:textId="565246EF" w:rsidR="00BF3186" w:rsidRDefault="00BF3186">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FE6743">
        <w:rPr>
          <w:noProof/>
          <w:vertAlign w:val="subscript"/>
        </w:rPr>
        <w:t>DRI</w:t>
      </w:r>
      <w:r>
        <w:rPr>
          <w:noProof/>
        </w:rPr>
        <w:t xml:space="preserve"> changing procedure</w:t>
      </w:r>
      <w:r>
        <w:rPr>
          <w:noProof/>
        </w:rPr>
        <w:tab/>
      </w:r>
      <w:r>
        <w:rPr>
          <w:noProof/>
        </w:rPr>
        <w:fldChar w:fldCharType="begin" w:fldLock="1"/>
      </w:r>
      <w:r>
        <w:rPr>
          <w:noProof/>
        </w:rPr>
        <w:instrText xml:space="preserve"> PAGEREF _Toc163041552 \h </w:instrText>
      </w:r>
      <w:r>
        <w:rPr>
          <w:noProof/>
        </w:rPr>
      </w:r>
      <w:r>
        <w:rPr>
          <w:noProof/>
        </w:rPr>
        <w:fldChar w:fldCharType="separate"/>
      </w:r>
      <w:r>
        <w:rPr>
          <w:noProof/>
        </w:rPr>
        <w:t>30</w:t>
      </w:r>
      <w:r>
        <w:rPr>
          <w:noProof/>
        </w:rPr>
        <w:fldChar w:fldCharType="end"/>
      </w:r>
    </w:p>
    <w:p w14:paraId="03AD3232" w14:textId="3F16AEB5" w:rsidR="00BF3186" w:rsidRDefault="00BF3186">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FE6743">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_Toc163041553 \h </w:instrText>
      </w:r>
      <w:r>
        <w:rPr>
          <w:noProof/>
        </w:rPr>
      </w:r>
      <w:r>
        <w:rPr>
          <w:noProof/>
        </w:rPr>
        <w:fldChar w:fldCharType="separate"/>
      </w:r>
      <w:r>
        <w:rPr>
          <w:noProof/>
        </w:rPr>
        <w:t>30</w:t>
      </w:r>
      <w:r>
        <w:rPr>
          <w:noProof/>
        </w:rPr>
        <w:fldChar w:fldCharType="end"/>
      </w:r>
    </w:p>
    <w:p w14:paraId="266B6AC7" w14:textId="201019F6" w:rsidR="00BF3186" w:rsidRDefault="00BF3186">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_Toc163041554 \h </w:instrText>
      </w:r>
      <w:r>
        <w:rPr>
          <w:noProof/>
        </w:rPr>
      </w:r>
      <w:r>
        <w:rPr>
          <w:noProof/>
        </w:rPr>
        <w:fldChar w:fldCharType="separate"/>
      </w:r>
      <w:r>
        <w:rPr>
          <w:noProof/>
        </w:rPr>
        <w:t>31</w:t>
      </w:r>
      <w:r>
        <w:rPr>
          <w:noProof/>
        </w:rPr>
        <w:fldChar w:fldCharType="end"/>
      </w:r>
    </w:p>
    <w:p w14:paraId="01EC1A21" w14:textId="31C0B213" w:rsidR="00BF3186" w:rsidRDefault="00BF3186">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_Toc163041555 \h </w:instrText>
      </w:r>
      <w:r>
        <w:rPr>
          <w:noProof/>
        </w:rPr>
      </w:r>
      <w:r>
        <w:rPr>
          <w:noProof/>
        </w:rPr>
        <w:fldChar w:fldCharType="separate"/>
      </w:r>
      <w:r>
        <w:rPr>
          <w:noProof/>
        </w:rPr>
        <w:t>31</w:t>
      </w:r>
      <w:r>
        <w:rPr>
          <w:noProof/>
        </w:rPr>
        <w:fldChar w:fldCharType="end"/>
      </w:r>
    </w:p>
    <w:p w14:paraId="59B3228D" w14:textId="26ED7FFA" w:rsidR="00BF3186" w:rsidRDefault="00BF3186">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_Toc163041556 \h </w:instrText>
      </w:r>
      <w:r>
        <w:rPr>
          <w:noProof/>
        </w:rPr>
      </w:r>
      <w:r>
        <w:rPr>
          <w:noProof/>
        </w:rPr>
        <w:fldChar w:fldCharType="separate"/>
      </w:r>
      <w:r>
        <w:rPr>
          <w:noProof/>
        </w:rPr>
        <w:t>31</w:t>
      </w:r>
      <w:r>
        <w:rPr>
          <w:noProof/>
        </w:rPr>
        <w:fldChar w:fldCharType="end"/>
      </w:r>
    </w:p>
    <w:p w14:paraId="48416EC4" w14:textId="73545020" w:rsidR="00BF3186" w:rsidRDefault="00BF3186">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_Toc163041557 \h </w:instrText>
      </w:r>
      <w:r>
        <w:rPr>
          <w:noProof/>
        </w:rPr>
      </w:r>
      <w:r>
        <w:rPr>
          <w:noProof/>
        </w:rPr>
        <w:fldChar w:fldCharType="separate"/>
      </w:r>
      <w:r>
        <w:rPr>
          <w:noProof/>
        </w:rPr>
        <w:t>32</w:t>
      </w:r>
      <w:r>
        <w:rPr>
          <w:noProof/>
        </w:rPr>
        <w:fldChar w:fldCharType="end"/>
      </w:r>
    </w:p>
    <w:p w14:paraId="11432322" w14:textId="3643E115" w:rsidR="00BF3186" w:rsidRDefault="00BF3186">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_Toc163041558 \h </w:instrText>
      </w:r>
      <w:r>
        <w:rPr>
          <w:noProof/>
        </w:rPr>
      </w:r>
      <w:r>
        <w:rPr>
          <w:noProof/>
        </w:rPr>
        <w:fldChar w:fldCharType="separate"/>
      </w:r>
      <w:r>
        <w:rPr>
          <w:noProof/>
        </w:rPr>
        <w:t>33</w:t>
      </w:r>
      <w:r>
        <w:rPr>
          <w:noProof/>
        </w:rPr>
        <w:fldChar w:fldCharType="end"/>
      </w:r>
    </w:p>
    <w:p w14:paraId="57A77F3B" w14:textId="4FCA6BE0" w:rsidR="00BF3186" w:rsidRDefault="00BF3186">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_Toc163041559 \h </w:instrText>
      </w:r>
      <w:r>
        <w:rPr>
          <w:noProof/>
        </w:rPr>
      </w:r>
      <w:r>
        <w:rPr>
          <w:noProof/>
        </w:rPr>
        <w:fldChar w:fldCharType="separate"/>
      </w:r>
      <w:r>
        <w:rPr>
          <w:noProof/>
        </w:rPr>
        <w:t>33</w:t>
      </w:r>
      <w:r>
        <w:rPr>
          <w:noProof/>
        </w:rPr>
        <w:fldChar w:fldCharType="end"/>
      </w:r>
    </w:p>
    <w:p w14:paraId="4FC8D6E5" w14:textId="4925CFEC" w:rsidR="00BF3186" w:rsidRDefault="00BF3186">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_Toc163041560 \h </w:instrText>
      </w:r>
      <w:r>
        <w:rPr>
          <w:noProof/>
        </w:rPr>
      </w:r>
      <w:r>
        <w:rPr>
          <w:noProof/>
        </w:rPr>
        <w:fldChar w:fldCharType="separate"/>
      </w:r>
      <w:r>
        <w:rPr>
          <w:noProof/>
        </w:rPr>
        <w:t>34</w:t>
      </w:r>
      <w:r>
        <w:rPr>
          <w:noProof/>
        </w:rPr>
        <w:fldChar w:fldCharType="end"/>
      </w:r>
    </w:p>
    <w:p w14:paraId="66E8EE93" w14:textId="4B0FCA8D" w:rsidR="00BF3186" w:rsidRDefault="00BF3186">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_Toc163041561 \h </w:instrText>
      </w:r>
      <w:r>
        <w:rPr>
          <w:noProof/>
        </w:rPr>
      </w:r>
      <w:r>
        <w:rPr>
          <w:noProof/>
        </w:rPr>
        <w:fldChar w:fldCharType="separate"/>
      </w:r>
      <w:r>
        <w:rPr>
          <w:noProof/>
        </w:rPr>
        <w:t>34</w:t>
      </w:r>
      <w:r>
        <w:rPr>
          <w:noProof/>
        </w:rPr>
        <w:fldChar w:fldCharType="end"/>
      </w:r>
    </w:p>
    <w:p w14:paraId="11156003" w14:textId="33F75987" w:rsidR="00BF3186" w:rsidRDefault="00BF3186">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_Toc163041562 \h </w:instrText>
      </w:r>
      <w:r>
        <w:rPr>
          <w:noProof/>
        </w:rPr>
      </w:r>
      <w:r>
        <w:rPr>
          <w:noProof/>
        </w:rPr>
        <w:fldChar w:fldCharType="separate"/>
      </w:r>
      <w:r>
        <w:rPr>
          <w:noProof/>
        </w:rPr>
        <w:t>35</w:t>
      </w:r>
      <w:r>
        <w:rPr>
          <w:noProof/>
        </w:rPr>
        <w:fldChar w:fldCharType="end"/>
      </w:r>
    </w:p>
    <w:p w14:paraId="7C110810" w14:textId="389BCBBB" w:rsidR="00BF3186" w:rsidRDefault="00BF3186">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_Toc163041563 \h </w:instrText>
      </w:r>
      <w:r>
        <w:rPr>
          <w:noProof/>
        </w:rPr>
      </w:r>
      <w:r>
        <w:rPr>
          <w:noProof/>
        </w:rPr>
        <w:fldChar w:fldCharType="separate"/>
      </w:r>
      <w:r>
        <w:rPr>
          <w:noProof/>
        </w:rPr>
        <w:t>35</w:t>
      </w:r>
      <w:r>
        <w:rPr>
          <w:noProof/>
        </w:rPr>
        <w:fldChar w:fldCharType="end"/>
      </w:r>
    </w:p>
    <w:p w14:paraId="346F37C3" w14:textId="7560EB62" w:rsidR="00BF3186" w:rsidRDefault="00BF3186">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_Toc163041564 \h </w:instrText>
      </w:r>
      <w:r>
        <w:rPr>
          <w:noProof/>
        </w:rPr>
      </w:r>
      <w:r>
        <w:rPr>
          <w:noProof/>
        </w:rPr>
        <w:fldChar w:fldCharType="separate"/>
      </w:r>
      <w:r>
        <w:rPr>
          <w:noProof/>
        </w:rPr>
        <w:t>38</w:t>
      </w:r>
      <w:r>
        <w:rPr>
          <w:noProof/>
        </w:rPr>
        <w:fldChar w:fldCharType="end"/>
      </w:r>
    </w:p>
    <w:p w14:paraId="29BB07B0" w14:textId="151A6AA5" w:rsidR="00BF3186" w:rsidRDefault="00BF3186">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_Toc163041565 \h </w:instrText>
      </w:r>
      <w:r>
        <w:rPr>
          <w:noProof/>
        </w:rPr>
      </w:r>
      <w:r>
        <w:rPr>
          <w:noProof/>
        </w:rPr>
        <w:fldChar w:fldCharType="separate"/>
      </w:r>
      <w:r>
        <w:rPr>
          <w:noProof/>
        </w:rPr>
        <w:t>38</w:t>
      </w:r>
      <w:r>
        <w:rPr>
          <w:noProof/>
        </w:rPr>
        <w:fldChar w:fldCharType="end"/>
      </w:r>
    </w:p>
    <w:p w14:paraId="0722A83C" w14:textId="2AF6DAA4" w:rsidR="00BF3186" w:rsidRDefault="00BF3186">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_Toc163041566 \h </w:instrText>
      </w:r>
      <w:r>
        <w:rPr>
          <w:noProof/>
        </w:rPr>
      </w:r>
      <w:r>
        <w:rPr>
          <w:noProof/>
        </w:rPr>
        <w:fldChar w:fldCharType="separate"/>
      </w:r>
      <w:r>
        <w:rPr>
          <w:noProof/>
        </w:rPr>
        <w:t>38</w:t>
      </w:r>
      <w:r>
        <w:rPr>
          <w:noProof/>
        </w:rPr>
        <w:fldChar w:fldCharType="end"/>
      </w:r>
    </w:p>
    <w:p w14:paraId="579CA93D" w14:textId="49887496" w:rsidR="00BF3186" w:rsidRDefault="00BF3186">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_Toc163041567 \h </w:instrText>
      </w:r>
      <w:r>
        <w:rPr>
          <w:noProof/>
        </w:rPr>
      </w:r>
      <w:r>
        <w:rPr>
          <w:noProof/>
        </w:rPr>
        <w:fldChar w:fldCharType="separate"/>
      </w:r>
      <w:r>
        <w:rPr>
          <w:noProof/>
        </w:rPr>
        <w:t>38</w:t>
      </w:r>
      <w:r>
        <w:rPr>
          <w:noProof/>
        </w:rPr>
        <w:fldChar w:fldCharType="end"/>
      </w:r>
    </w:p>
    <w:p w14:paraId="30155FC7" w14:textId="47942813" w:rsidR="00BF3186" w:rsidRDefault="00BF3186">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_Toc163041568 \h </w:instrText>
      </w:r>
      <w:r>
        <w:rPr>
          <w:noProof/>
        </w:rPr>
      </w:r>
      <w:r>
        <w:rPr>
          <w:noProof/>
        </w:rPr>
        <w:fldChar w:fldCharType="separate"/>
      </w:r>
      <w:r>
        <w:rPr>
          <w:noProof/>
        </w:rPr>
        <w:t>38</w:t>
      </w:r>
      <w:r>
        <w:rPr>
          <w:noProof/>
        </w:rPr>
        <w:fldChar w:fldCharType="end"/>
      </w:r>
    </w:p>
    <w:p w14:paraId="3F082E3C" w14:textId="4F3E4259" w:rsidR="00BF3186" w:rsidRDefault="00BF3186">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_Toc163041569 \h </w:instrText>
      </w:r>
      <w:r>
        <w:rPr>
          <w:noProof/>
        </w:rPr>
      </w:r>
      <w:r>
        <w:rPr>
          <w:noProof/>
        </w:rPr>
        <w:fldChar w:fldCharType="separate"/>
      </w:r>
      <w:r>
        <w:rPr>
          <w:noProof/>
        </w:rPr>
        <w:t>38</w:t>
      </w:r>
      <w:r>
        <w:rPr>
          <w:noProof/>
        </w:rPr>
        <w:fldChar w:fldCharType="end"/>
      </w:r>
    </w:p>
    <w:p w14:paraId="37E27E93" w14:textId="62E061DE" w:rsidR="00BF3186" w:rsidRDefault="00BF3186">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_Toc163041570 \h </w:instrText>
      </w:r>
      <w:r>
        <w:rPr>
          <w:noProof/>
        </w:rPr>
      </w:r>
      <w:r>
        <w:rPr>
          <w:noProof/>
        </w:rPr>
        <w:fldChar w:fldCharType="separate"/>
      </w:r>
      <w:r>
        <w:rPr>
          <w:noProof/>
        </w:rPr>
        <w:t>38</w:t>
      </w:r>
      <w:r>
        <w:rPr>
          <w:noProof/>
        </w:rPr>
        <w:fldChar w:fldCharType="end"/>
      </w:r>
    </w:p>
    <w:p w14:paraId="071EB1E3" w14:textId="7B412C29" w:rsidR="00BF3186" w:rsidRDefault="00BF3186">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_Toc163041571 \h </w:instrText>
      </w:r>
      <w:r>
        <w:rPr>
          <w:noProof/>
        </w:rPr>
      </w:r>
      <w:r>
        <w:rPr>
          <w:noProof/>
        </w:rPr>
        <w:fldChar w:fldCharType="separate"/>
      </w:r>
      <w:r>
        <w:rPr>
          <w:noProof/>
        </w:rPr>
        <w:t>38</w:t>
      </w:r>
      <w:r>
        <w:rPr>
          <w:noProof/>
        </w:rPr>
        <w:fldChar w:fldCharType="end"/>
      </w:r>
    </w:p>
    <w:p w14:paraId="3F9AF4D5" w14:textId="7C0C52CC" w:rsidR="00BF3186" w:rsidRDefault="00BF3186">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_Toc163041572 \h </w:instrText>
      </w:r>
      <w:r>
        <w:rPr>
          <w:noProof/>
        </w:rPr>
      </w:r>
      <w:r>
        <w:rPr>
          <w:noProof/>
        </w:rPr>
        <w:fldChar w:fldCharType="separate"/>
      </w:r>
      <w:r>
        <w:rPr>
          <w:noProof/>
        </w:rPr>
        <w:t>38</w:t>
      </w:r>
      <w:r>
        <w:rPr>
          <w:noProof/>
        </w:rPr>
        <w:fldChar w:fldCharType="end"/>
      </w:r>
    </w:p>
    <w:p w14:paraId="36AF5F07" w14:textId="41C38C92" w:rsidR="00BF3186" w:rsidRDefault="00BF3186">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_Toc163041573 \h </w:instrText>
      </w:r>
      <w:r>
        <w:rPr>
          <w:noProof/>
        </w:rPr>
      </w:r>
      <w:r>
        <w:rPr>
          <w:noProof/>
        </w:rPr>
        <w:fldChar w:fldCharType="separate"/>
      </w:r>
      <w:r>
        <w:rPr>
          <w:noProof/>
        </w:rPr>
        <w:t>39</w:t>
      </w:r>
      <w:r>
        <w:rPr>
          <w:noProof/>
        </w:rPr>
        <w:fldChar w:fldCharType="end"/>
      </w:r>
    </w:p>
    <w:p w14:paraId="00DD6C9C" w14:textId="7575A404" w:rsidR="00BF3186" w:rsidRDefault="00BF3186">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_Toc163041574 \h </w:instrText>
      </w:r>
      <w:r>
        <w:rPr>
          <w:noProof/>
        </w:rPr>
      </w:r>
      <w:r>
        <w:rPr>
          <w:noProof/>
        </w:rPr>
        <w:fldChar w:fldCharType="separate"/>
      </w:r>
      <w:r>
        <w:rPr>
          <w:noProof/>
        </w:rPr>
        <w:t>39</w:t>
      </w:r>
      <w:r>
        <w:rPr>
          <w:noProof/>
        </w:rPr>
        <w:fldChar w:fldCharType="end"/>
      </w:r>
    </w:p>
    <w:p w14:paraId="499C40B6" w14:textId="2EB9C207" w:rsidR="00BF3186" w:rsidRDefault="00BF3186">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_Toc163041575 \h </w:instrText>
      </w:r>
      <w:r>
        <w:rPr>
          <w:noProof/>
        </w:rPr>
      </w:r>
      <w:r>
        <w:rPr>
          <w:noProof/>
        </w:rPr>
        <w:fldChar w:fldCharType="separate"/>
      </w:r>
      <w:r>
        <w:rPr>
          <w:noProof/>
        </w:rPr>
        <w:t>39</w:t>
      </w:r>
      <w:r>
        <w:rPr>
          <w:noProof/>
        </w:rPr>
        <w:fldChar w:fldCharType="end"/>
      </w:r>
    </w:p>
    <w:p w14:paraId="0A6B6E1F" w14:textId="765DFCA5" w:rsidR="00BF3186" w:rsidRDefault="00BF3186">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_Toc163041576 \h </w:instrText>
      </w:r>
      <w:r>
        <w:rPr>
          <w:noProof/>
        </w:rPr>
      </w:r>
      <w:r>
        <w:rPr>
          <w:noProof/>
        </w:rPr>
        <w:fldChar w:fldCharType="separate"/>
      </w:r>
      <w:r>
        <w:rPr>
          <w:noProof/>
        </w:rPr>
        <w:t>39</w:t>
      </w:r>
      <w:r>
        <w:rPr>
          <w:noProof/>
        </w:rPr>
        <w:fldChar w:fldCharType="end"/>
      </w:r>
    </w:p>
    <w:p w14:paraId="566C5EB2" w14:textId="6B08BFD4" w:rsidR="00BF3186" w:rsidRDefault="00BF3186">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_Toc163041577 \h </w:instrText>
      </w:r>
      <w:r>
        <w:rPr>
          <w:noProof/>
        </w:rPr>
      </w:r>
      <w:r>
        <w:rPr>
          <w:noProof/>
        </w:rPr>
        <w:fldChar w:fldCharType="separate"/>
      </w:r>
      <w:r>
        <w:rPr>
          <w:noProof/>
        </w:rPr>
        <w:t>39</w:t>
      </w:r>
      <w:r>
        <w:rPr>
          <w:noProof/>
        </w:rPr>
        <w:fldChar w:fldCharType="end"/>
      </w:r>
    </w:p>
    <w:p w14:paraId="1679BECA" w14:textId="1C9D978F" w:rsidR="00BF3186" w:rsidRDefault="00BF3186">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_Toc163041578 \h </w:instrText>
      </w:r>
      <w:r>
        <w:rPr>
          <w:noProof/>
        </w:rPr>
      </w:r>
      <w:r>
        <w:rPr>
          <w:noProof/>
        </w:rPr>
        <w:fldChar w:fldCharType="separate"/>
      </w:r>
      <w:r>
        <w:rPr>
          <w:noProof/>
        </w:rPr>
        <w:t>40</w:t>
      </w:r>
      <w:r>
        <w:rPr>
          <w:noProof/>
        </w:rPr>
        <w:fldChar w:fldCharType="end"/>
      </w:r>
    </w:p>
    <w:p w14:paraId="579902FA" w14:textId="20FC5CA7" w:rsidR="00BF3186" w:rsidRDefault="00BF3186">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_Toc163041579 \h </w:instrText>
      </w:r>
      <w:r>
        <w:rPr>
          <w:noProof/>
        </w:rPr>
      </w:r>
      <w:r>
        <w:rPr>
          <w:noProof/>
        </w:rPr>
        <w:fldChar w:fldCharType="separate"/>
      </w:r>
      <w:r>
        <w:rPr>
          <w:noProof/>
        </w:rPr>
        <w:t>40</w:t>
      </w:r>
      <w:r>
        <w:rPr>
          <w:noProof/>
        </w:rPr>
        <w:fldChar w:fldCharType="end"/>
      </w:r>
    </w:p>
    <w:p w14:paraId="2414287C" w14:textId="62D21E1E" w:rsidR="00BF3186" w:rsidRDefault="00BF3186">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_Toc163041580 \h </w:instrText>
      </w:r>
      <w:r>
        <w:rPr>
          <w:noProof/>
        </w:rPr>
      </w:r>
      <w:r>
        <w:rPr>
          <w:noProof/>
        </w:rPr>
        <w:fldChar w:fldCharType="separate"/>
      </w:r>
      <w:r>
        <w:rPr>
          <w:noProof/>
        </w:rPr>
        <w:t>40</w:t>
      </w:r>
      <w:r>
        <w:rPr>
          <w:noProof/>
        </w:rPr>
        <w:fldChar w:fldCharType="end"/>
      </w:r>
    </w:p>
    <w:p w14:paraId="3461D399" w14:textId="23C89260" w:rsidR="00BF3186" w:rsidRDefault="00BF3186">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_Toc163041581 \h </w:instrText>
      </w:r>
      <w:r>
        <w:rPr>
          <w:noProof/>
        </w:rPr>
      </w:r>
      <w:r>
        <w:rPr>
          <w:noProof/>
        </w:rPr>
        <w:fldChar w:fldCharType="separate"/>
      </w:r>
      <w:r>
        <w:rPr>
          <w:noProof/>
        </w:rPr>
        <w:t>41</w:t>
      </w:r>
      <w:r>
        <w:rPr>
          <w:noProof/>
        </w:rPr>
        <w:fldChar w:fldCharType="end"/>
      </w:r>
    </w:p>
    <w:p w14:paraId="27FF510D" w14:textId="17C5DAFA" w:rsidR="00BF3186" w:rsidRDefault="00BF3186">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_Toc163041582 \h </w:instrText>
      </w:r>
      <w:r>
        <w:rPr>
          <w:noProof/>
        </w:rPr>
      </w:r>
      <w:r>
        <w:rPr>
          <w:noProof/>
        </w:rPr>
        <w:fldChar w:fldCharType="separate"/>
      </w:r>
      <w:r>
        <w:rPr>
          <w:noProof/>
        </w:rPr>
        <w:t>42</w:t>
      </w:r>
      <w:r>
        <w:rPr>
          <w:noProof/>
        </w:rPr>
        <w:fldChar w:fldCharType="end"/>
      </w:r>
    </w:p>
    <w:p w14:paraId="08D5299B" w14:textId="206EF69E" w:rsidR="00BF3186" w:rsidRDefault="00BF3186">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_Toc163041583 \h </w:instrText>
      </w:r>
      <w:r>
        <w:rPr>
          <w:noProof/>
        </w:rPr>
      </w:r>
      <w:r>
        <w:rPr>
          <w:noProof/>
        </w:rPr>
        <w:fldChar w:fldCharType="separate"/>
      </w:r>
      <w:r>
        <w:rPr>
          <w:noProof/>
        </w:rPr>
        <w:t>42</w:t>
      </w:r>
      <w:r>
        <w:rPr>
          <w:noProof/>
        </w:rPr>
        <w:fldChar w:fldCharType="end"/>
      </w:r>
    </w:p>
    <w:p w14:paraId="74A9D687" w14:textId="247A1406" w:rsidR="00BF3186" w:rsidRDefault="00BF3186">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_Toc163041584 \h </w:instrText>
      </w:r>
      <w:r>
        <w:rPr>
          <w:noProof/>
        </w:rPr>
      </w:r>
      <w:r>
        <w:rPr>
          <w:noProof/>
        </w:rPr>
        <w:fldChar w:fldCharType="separate"/>
      </w:r>
      <w:r>
        <w:rPr>
          <w:noProof/>
        </w:rPr>
        <w:t>42</w:t>
      </w:r>
      <w:r>
        <w:rPr>
          <w:noProof/>
        </w:rPr>
        <w:fldChar w:fldCharType="end"/>
      </w:r>
    </w:p>
    <w:p w14:paraId="3297F43A" w14:textId="53422710" w:rsidR="00BF3186" w:rsidRDefault="00BF3186">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_Toc163041585 \h </w:instrText>
      </w:r>
      <w:r>
        <w:rPr>
          <w:noProof/>
        </w:rPr>
      </w:r>
      <w:r>
        <w:rPr>
          <w:noProof/>
        </w:rPr>
        <w:fldChar w:fldCharType="separate"/>
      </w:r>
      <w:r>
        <w:rPr>
          <w:noProof/>
        </w:rPr>
        <w:t>42</w:t>
      </w:r>
      <w:r>
        <w:rPr>
          <w:noProof/>
        </w:rPr>
        <w:fldChar w:fldCharType="end"/>
      </w:r>
    </w:p>
    <w:p w14:paraId="0A81203A" w14:textId="594C265E" w:rsidR="00BF3186" w:rsidRDefault="00BF3186">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_Toc163041586 \h </w:instrText>
      </w:r>
      <w:r>
        <w:rPr>
          <w:noProof/>
        </w:rPr>
      </w:r>
      <w:r>
        <w:rPr>
          <w:noProof/>
        </w:rPr>
        <w:fldChar w:fldCharType="separate"/>
      </w:r>
      <w:r>
        <w:rPr>
          <w:noProof/>
        </w:rPr>
        <w:t>42</w:t>
      </w:r>
      <w:r>
        <w:rPr>
          <w:noProof/>
        </w:rPr>
        <w:fldChar w:fldCharType="end"/>
      </w:r>
    </w:p>
    <w:p w14:paraId="16BE0BAB" w14:textId="29B1E345" w:rsidR="00BF3186" w:rsidRDefault="00BF3186">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_Toc163041587 \h </w:instrText>
      </w:r>
      <w:r>
        <w:rPr>
          <w:noProof/>
        </w:rPr>
      </w:r>
      <w:r>
        <w:rPr>
          <w:noProof/>
        </w:rPr>
        <w:fldChar w:fldCharType="separate"/>
      </w:r>
      <w:r>
        <w:rPr>
          <w:noProof/>
        </w:rPr>
        <w:t>42</w:t>
      </w:r>
      <w:r>
        <w:rPr>
          <w:noProof/>
        </w:rPr>
        <w:fldChar w:fldCharType="end"/>
      </w:r>
    </w:p>
    <w:p w14:paraId="13D25440" w14:textId="676B75B9" w:rsidR="00BF3186" w:rsidRDefault="00BF3186">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_Toc163041588 \h </w:instrText>
      </w:r>
      <w:r>
        <w:rPr>
          <w:noProof/>
        </w:rPr>
      </w:r>
      <w:r>
        <w:rPr>
          <w:noProof/>
        </w:rPr>
        <w:fldChar w:fldCharType="separate"/>
      </w:r>
      <w:r>
        <w:rPr>
          <w:noProof/>
        </w:rPr>
        <w:t>43</w:t>
      </w:r>
      <w:r>
        <w:rPr>
          <w:noProof/>
        </w:rPr>
        <w:fldChar w:fldCharType="end"/>
      </w:r>
    </w:p>
    <w:p w14:paraId="06F6C66A" w14:textId="335E5BC6" w:rsidR="00BF3186" w:rsidRDefault="00BF3186">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_Toc163041589 \h </w:instrText>
      </w:r>
      <w:r>
        <w:rPr>
          <w:noProof/>
        </w:rPr>
      </w:r>
      <w:r>
        <w:rPr>
          <w:noProof/>
        </w:rPr>
        <w:fldChar w:fldCharType="separate"/>
      </w:r>
      <w:r>
        <w:rPr>
          <w:noProof/>
        </w:rPr>
        <w:t>43</w:t>
      </w:r>
      <w:r>
        <w:rPr>
          <w:noProof/>
        </w:rPr>
        <w:fldChar w:fldCharType="end"/>
      </w:r>
    </w:p>
    <w:p w14:paraId="44267599" w14:textId="3FE92AD7" w:rsidR="00BF3186" w:rsidRDefault="00BF3186">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_Toc163041590 \h </w:instrText>
      </w:r>
      <w:r>
        <w:rPr>
          <w:noProof/>
        </w:rPr>
      </w:r>
      <w:r>
        <w:rPr>
          <w:noProof/>
        </w:rPr>
        <w:fldChar w:fldCharType="separate"/>
      </w:r>
      <w:r>
        <w:rPr>
          <w:noProof/>
        </w:rPr>
        <w:t>43</w:t>
      </w:r>
      <w:r>
        <w:rPr>
          <w:noProof/>
        </w:rPr>
        <w:fldChar w:fldCharType="end"/>
      </w:r>
    </w:p>
    <w:p w14:paraId="127A450D" w14:textId="007E6A7A" w:rsidR="00BF3186" w:rsidRDefault="00BF3186">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_Toc163041591 \h </w:instrText>
      </w:r>
      <w:r>
        <w:rPr>
          <w:noProof/>
        </w:rPr>
      </w:r>
      <w:r>
        <w:rPr>
          <w:noProof/>
        </w:rPr>
        <w:fldChar w:fldCharType="separate"/>
      </w:r>
      <w:r>
        <w:rPr>
          <w:noProof/>
        </w:rPr>
        <w:t>43</w:t>
      </w:r>
      <w:r>
        <w:rPr>
          <w:noProof/>
        </w:rPr>
        <w:fldChar w:fldCharType="end"/>
      </w:r>
    </w:p>
    <w:p w14:paraId="77B7CEB9" w14:textId="5DC57859" w:rsidR="00BF3186" w:rsidRDefault="00BF3186">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_Toc163041592 \h </w:instrText>
      </w:r>
      <w:r>
        <w:rPr>
          <w:noProof/>
        </w:rPr>
      </w:r>
      <w:r>
        <w:rPr>
          <w:noProof/>
        </w:rPr>
        <w:fldChar w:fldCharType="separate"/>
      </w:r>
      <w:r>
        <w:rPr>
          <w:noProof/>
        </w:rPr>
        <w:t>43</w:t>
      </w:r>
      <w:r>
        <w:rPr>
          <w:noProof/>
        </w:rPr>
        <w:fldChar w:fldCharType="end"/>
      </w:r>
    </w:p>
    <w:p w14:paraId="61828897" w14:textId="51BA711D" w:rsidR="00BF3186" w:rsidRDefault="00BF3186">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_Toc163041593 \h </w:instrText>
      </w:r>
      <w:r>
        <w:rPr>
          <w:noProof/>
        </w:rPr>
      </w:r>
      <w:r>
        <w:rPr>
          <w:noProof/>
        </w:rPr>
        <w:fldChar w:fldCharType="separate"/>
      </w:r>
      <w:r>
        <w:rPr>
          <w:noProof/>
        </w:rPr>
        <w:t>43</w:t>
      </w:r>
      <w:r>
        <w:rPr>
          <w:noProof/>
        </w:rPr>
        <w:fldChar w:fldCharType="end"/>
      </w:r>
    </w:p>
    <w:p w14:paraId="67BEEC95" w14:textId="200C2E28" w:rsidR="00BF3186" w:rsidRDefault="00BF3186">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_Toc163041594 \h </w:instrText>
      </w:r>
      <w:r>
        <w:rPr>
          <w:noProof/>
        </w:rPr>
      </w:r>
      <w:r>
        <w:rPr>
          <w:noProof/>
        </w:rPr>
        <w:fldChar w:fldCharType="separate"/>
      </w:r>
      <w:r>
        <w:rPr>
          <w:noProof/>
        </w:rPr>
        <w:t>43</w:t>
      </w:r>
      <w:r>
        <w:rPr>
          <w:noProof/>
        </w:rPr>
        <w:fldChar w:fldCharType="end"/>
      </w:r>
    </w:p>
    <w:p w14:paraId="22870744" w14:textId="0D6D055F" w:rsidR="00BF3186" w:rsidRDefault="00BF3186">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_Toc163041595 \h </w:instrText>
      </w:r>
      <w:r>
        <w:rPr>
          <w:noProof/>
        </w:rPr>
      </w:r>
      <w:r>
        <w:rPr>
          <w:noProof/>
        </w:rPr>
        <w:fldChar w:fldCharType="separate"/>
      </w:r>
      <w:r>
        <w:rPr>
          <w:noProof/>
        </w:rPr>
        <w:t>43</w:t>
      </w:r>
      <w:r>
        <w:rPr>
          <w:noProof/>
        </w:rPr>
        <w:fldChar w:fldCharType="end"/>
      </w:r>
    </w:p>
    <w:p w14:paraId="312E8E33" w14:textId="0D786818" w:rsidR="00BF3186" w:rsidRDefault="00BF3186">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_Toc163041596 \h </w:instrText>
      </w:r>
      <w:r>
        <w:rPr>
          <w:noProof/>
        </w:rPr>
      </w:r>
      <w:r>
        <w:rPr>
          <w:noProof/>
        </w:rPr>
        <w:fldChar w:fldCharType="separate"/>
      </w:r>
      <w:r>
        <w:rPr>
          <w:noProof/>
        </w:rPr>
        <w:t>43</w:t>
      </w:r>
      <w:r>
        <w:rPr>
          <w:noProof/>
        </w:rPr>
        <w:fldChar w:fldCharType="end"/>
      </w:r>
    </w:p>
    <w:p w14:paraId="621213D7" w14:textId="1D115EE8" w:rsidR="00BF3186" w:rsidRDefault="00BF3186">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_Toc163041597 \h </w:instrText>
      </w:r>
      <w:r>
        <w:rPr>
          <w:noProof/>
        </w:rPr>
      </w:r>
      <w:r>
        <w:rPr>
          <w:noProof/>
        </w:rPr>
        <w:fldChar w:fldCharType="separate"/>
      </w:r>
      <w:r>
        <w:rPr>
          <w:noProof/>
        </w:rPr>
        <w:t>44</w:t>
      </w:r>
      <w:r>
        <w:rPr>
          <w:noProof/>
        </w:rPr>
        <w:fldChar w:fldCharType="end"/>
      </w:r>
    </w:p>
    <w:p w14:paraId="6A900CB9" w14:textId="2187D2C2" w:rsidR="00BF3186" w:rsidRDefault="00BF3186">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_Toc163041598 \h </w:instrText>
      </w:r>
      <w:r>
        <w:rPr>
          <w:noProof/>
        </w:rPr>
      </w:r>
      <w:r>
        <w:rPr>
          <w:noProof/>
        </w:rPr>
        <w:fldChar w:fldCharType="separate"/>
      </w:r>
      <w:r>
        <w:rPr>
          <w:noProof/>
        </w:rPr>
        <w:t>44</w:t>
      </w:r>
      <w:r>
        <w:rPr>
          <w:noProof/>
        </w:rPr>
        <w:fldChar w:fldCharType="end"/>
      </w:r>
    </w:p>
    <w:p w14:paraId="33450B72" w14:textId="5D36CB4B" w:rsidR="00BF3186" w:rsidRDefault="00BF3186">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_Toc163041599 \h </w:instrText>
      </w:r>
      <w:r>
        <w:rPr>
          <w:noProof/>
        </w:rPr>
      </w:r>
      <w:r>
        <w:rPr>
          <w:noProof/>
        </w:rPr>
        <w:fldChar w:fldCharType="separate"/>
      </w:r>
      <w:r>
        <w:rPr>
          <w:noProof/>
        </w:rPr>
        <w:t>44</w:t>
      </w:r>
      <w:r>
        <w:rPr>
          <w:noProof/>
        </w:rPr>
        <w:fldChar w:fldCharType="end"/>
      </w:r>
    </w:p>
    <w:p w14:paraId="7AD4E003" w14:textId="7B7A89A7" w:rsidR="00BF3186" w:rsidRDefault="00BF3186">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_Toc163041600 \h </w:instrText>
      </w:r>
      <w:r>
        <w:rPr>
          <w:noProof/>
        </w:rPr>
      </w:r>
      <w:r>
        <w:rPr>
          <w:noProof/>
        </w:rPr>
        <w:fldChar w:fldCharType="separate"/>
      </w:r>
      <w:r>
        <w:rPr>
          <w:noProof/>
        </w:rPr>
        <w:t>44</w:t>
      </w:r>
      <w:r>
        <w:rPr>
          <w:noProof/>
        </w:rPr>
        <w:fldChar w:fldCharType="end"/>
      </w:r>
    </w:p>
    <w:p w14:paraId="53A2DDDB" w14:textId="5A55DA6A" w:rsidR="00BF3186" w:rsidRDefault="00BF3186">
      <w:pPr>
        <w:pStyle w:val="TOC3"/>
        <w:rPr>
          <w:rFonts w:ascii="Calibri" w:hAnsi="Calibri"/>
          <w:noProof/>
          <w:kern w:val="2"/>
          <w:sz w:val="22"/>
          <w:szCs w:val="22"/>
          <w:lang w:eastAsia="en-GB"/>
        </w:rPr>
      </w:pPr>
      <w:r>
        <w:rPr>
          <w:noProof/>
        </w:rPr>
        <w:t>6.4.45</w:t>
      </w:r>
      <w:r>
        <w:rPr>
          <w:rFonts w:ascii="Calibri" w:hAnsi="Calibri"/>
          <w:noProof/>
          <w:kern w:val="2"/>
          <w:sz w:val="22"/>
          <w:szCs w:val="22"/>
          <w:lang w:eastAsia="en-GB"/>
        </w:rPr>
        <w:tab/>
      </w:r>
      <w:r>
        <w:rPr>
          <w:noProof/>
        </w:rPr>
        <w:t>LSI command</w:t>
      </w:r>
      <w:r>
        <w:rPr>
          <w:noProof/>
        </w:rPr>
        <w:tab/>
      </w:r>
      <w:r>
        <w:rPr>
          <w:noProof/>
        </w:rPr>
        <w:fldChar w:fldCharType="begin" w:fldLock="1"/>
      </w:r>
      <w:r>
        <w:rPr>
          <w:noProof/>
        </w:rPr>
        <w:instrText xml:space="preserve"> PAGEREF _Toc163041601 \h </w:instrText>
      </w:r>
      <w:r>
        <w:rPr>
          <w:noProof/>
        </w:rPr>
      </w:r>
      <w:r>
        <w:rPr>
          <w:noProof/>
        </w:rPr>
        <w:fldChar w:fldCharType="separate"/>
      </w:r>
      <w:r>
        <w:rPr>
          <w:noProof/>
        </w:rPr>
        <w:t>44</w:t>
      </w:r>
      <w:r>
        <w:rPr>
          <w:noProof/>
        </w:rPr>
        <w:fldChar w:fldCharType="end"/>
      </w:r>
    </w:p>
    <w:p w14:paraId="2A2603AF" w14:textId="52E40AF9" w:rsidR="00BF3186" w:rsidRDefault="00BF3186">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_Toc163041602 \h </w:instrText>
      </w:r>
      <w:r>
        <w:rPr>
          <w:noProof/>
        </w:rPr>
      </w:r>
      <w:r>
        <w:rPr>
          <w:noProof/>
        </w:rPr>
        <w:fldChar w:fldCharType="separate"/>
      </w:r>
      <w:r>
        <w:rPr>
          <w:noProof/>
        </w:rPr>
        <w:t>44</w:t>
      </w:r>
      <w:r>
        <w:rPr>
          <w:noProof/>
        </w:rPr>
        <w:fldChar w:fldCharType="end"/>
      </w:r>
    </w:p>
    <w:p w14:paraId="0F682459" w14:textId="0D0C2D9A" w:rsidR="00BF3186" w:rsidRDefault="00BF3186">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_Toc163041603 \h </w:instrText>
      </w:r>
      <w:r>
        <w:rPr>
          <w:noProof/>
        </w:rPr>
      </w:r>
      <w:r>
        <w:rPr>
          <w:noProof/>
        </w:rPr>
        <w:fldChar w:fldCharType="separate"/>
      </w:r>
      <w:r>
        <w:rPr>
          <w:noProof/>
        </w:rPr>
        <w:t>44</w:t>
      </w:r>
      <w:r>
        <w:rPr>
          <w:noProof/>
        </w:rPr>
        <w:fldChar w:fldCharType="end"/>
      </w:r>
    </w:p>
    <w:p w14:paraId="294720A8" w14:textId="55D469DC" w:rsidR="00BF3186" w:rsidRDefault="00BF3186">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_Toc163041604 \h </w:instrText>
      </w:r>
      <w:r>
        <w:rPr>
          <w:noProof/>
        </w:rPr>
      </w:r>
      <w:r>
        <w:rPr>
          <w:noProof/>
        </w:rPr>
        <w:fldChar w:fldCharType="separate"/>
      </w:r>
      <w:r>
        <w:rPr>
          <w:noProof/>
        </w:rPr>
        <w:t>45</w:t>
      </w:r>
      <w:r>
        <w:rPr>
          <w:noProof/>
        </w:rPr>
        <w:fldChar w:fldCharType="end"/>
      </w:r>
    </w:p>
    <w:p w14:paraId="28BC9AF5" w14:textId="523B82E2" w:rsidR="00BF3186" w:rsidRDefault="00BF3186">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_Toc163041605 \h </w:instrText>
      </w:r>
      <w:r>
        <w:rPr>
          <w:noProof/>
        </w:rPr>
      </w:r>
      <w:r>
        <w:rPr>
          <w:noProof/>
        </w:rPr>
        <w:fldChar w:fldCharType="separate"/>
      </w:r>
      <w:r>
        <w:rPr>
          <w:noProof/>
        </w:rPr>
        <w:t>45</w:t>
      </w:r>
      <w:r>
        <w:rPr>
          <w:noProof/>
        </w:rPr>
        <w:fldChar w:fldCharType="end"/>
      </w:r>
    </w:p>
    <w:p w14:paraId="66917F3F" w14:textId="28353A83" w:rsidR="00BF3186" w:rsidRDefault="00BF3186">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_Toc163041606 \h </w:instrText>
      </w:r>
      <w:r>
        <w:rPr>
          <w:noProof/>
        </w:rPr>
      </w:r>
      <w:r>
        <w:rPr>
          <w:noProof/>
        </w:rPr>
        <w:fldChar w:fldCharType="separate"/>
      </w:r>
      <w:r>
        <w:rPr>
          <w:noProof/>
        </w:rPr>
        <w:t>45</w:t>
      </w:r>
      <w:r>
        <w:rPr>
          <w:noProof/>
        </w:rPr>
        <w:fldChar w:fldCharType="end"/>
      </w:r>
    </w:p>
    <w:p w14:paraId="76CB7058" w14:textId="2668153A" w:rsidR="00BF3186" w:rsidRDefault="00BF3186">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_Toc163041607 \h </w:instrText>
      </w:r>
      <w:r>
        <w:rPr>
          <w:noProof/>
        </w:rPr>
      </w:r>
      <w:r>
        <w:rPr>
          <w:noProof/>
        </w:rPr>
        <w:fldChar w:fldCharType="separate"/>
      </w:r>
      <w:r>
        <w:rPr>
          <w:noProof/>
        </w:rPr>
        <w:t>45</w:t>
      </w:r>
      <w:r>
        <w:rPr>
          <w:noProof/>
        </w:rPr>
        <w:fldChar w:fldCharType="end"/>
      </w:r>
    </w:p>
    <w:p w14:paraId="75A1E5B6" w14:textId="6A9151AF" w:rsidR="00BF3186" w:rsidRDefault="00BF3186">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_Toc163041608 \h </w:instrText>
      </w:r>
      <w:r>
        <w:rPr>
          <w:noProof/>
        </w:rPr>
      </w:r>
      <w:r>
        <w:rPr>
          <w:noProof/>
        </w:rPr>
        <w:fldChar w:fldCharType="separate"/>
      </w:r>
      <w:r>
        <w:rPr>
          <w:noProof/>
        </w:rPr>
        <w:t>45</w:t>
      </w:r>
      <w:r>
        <w:rPr>
          <w:noProof/>
        </w:rPr>
        <w:fldChar w:fldCharType="end"/>
      </w:r>
    </w:p>
    <w:p w14:paraId="5EF68029" w14:textId="3E756EDC" w:rsidR="00BF3186" w:rsidRDefault="00BF3186">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_Toc163041609 \h </w:instrText>
      </w:r>
      <w:r>
        <w:rPr>
          <w:noProof/>
        </w:rPr>
      </w:r>
      <w:r>
        <w:rPr>
          <w:noProof/>
        </w:rPr>
        <w:fldChar w:fldCharType="separate"/>
      </w:r>
      <w:r>
        <w:rPr>
          <w:noProof/>
        </w:rPr>
        <w:t>45</w:t>
      </w:r>
      <w:r>
        <w:rPr>
          <w:noProof/>
        </w:rPr>
        <w:fldChar w:fldCharType="end"/>
      </w:r>
    </w:p>
    <w:p w14:paraId="319F8747" w14:textId="2425AEAC" w:rsidR="00BF3186" w:rsidRDefault="00BF3186">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_Toc163041610 \h </w:instrText>
      </w:r>
      <w:r>
        <w:rPr>
          <w:noProof/>
        </w:rPr>
      </w:r>
      <w:r>
        <w:rPr>
          <w:noProof/>
        </w:rPr>
        <w:fldChar w:fldCharType="separate"/>
      </w:r>
      <w:r>
        <w:rPr>
          <w:noProof/>
        </w:rPr>
        <w:t>45</w:t>
      </w:r>
      <w:r>
        <w:rPr>
          <w:noProof/>
        </w:rPr>
        <w:fldChar w:fldCharType="end"/>
      </w:r>
    </w:p>
    <w:p w14:paraId="5015753A" w14:textId="5BC3F381" w:rsidR="00BF3186" w:rsidRDefault="00BF3186">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_Toc163041611 \h </w:instrText>
      </w:r>
      <w:r>
        <w:rPr>
          <w:noProof/>
        </w:rPr>
      </w:r>
      <w:r>
        <w:rPr>
          <w:noProof/>
        </w:rPr>
        <w:fldChar w:fldCharType="separate"/>
      </w:r>
      <w:r>
        <w:rPr>
          <w:noProof/>
        </w:rPr>
        <w:t>45</w:t>
      </w:r>
      <w:r>
        <w:rPr>
          <w:noProof/>
        </w:rPr>
        <w:fldChar w:fldCharType="end"/>
      </w:r>
    </w:p>
    <w:p w14:paraId="623F0204" w14:textId="36C98883" w:rsidR="00BF3186" w:rsidRDefault="00BF3186">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_Toc163041612 \h </w:instrText>
      </w:r>
      <w:r>
        <w:rPr>
          <w:noProof/>
        </w:rPr>
      </w:r>
      <w:r>
        <w:rPr>
          <w:noProof/>
        </w:rPr>
        <w:fldChar w:fldCharType="separate"/>
      </w:r>
      <w:r>
        <w:rPr>
          <w:noProof/>
        </w:rPr>
        <w:t>45</w:t>
      </w:r>
      <w:r>
        <w:rPr>
          <w:noProof/>
        </w:rPr>
        <w:fldChar w:fldCharType="end"/>
      </w:r>
    </w:p>
    <w:p w14:paraId="263D4C64" w14:textId="08CE41D3" w:rsidR="00BF3186" w:rsidRDefault="00BF3186">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_Toc163041613 \h </w:instrText>
      </w:r>
      <w:r>
        <w:rPr>
          <w:noProof/>
        </w:rPr>
      </w:r>
      <w:r>
        <w:rPr>
          <w:noProof/>
        </w:rPr>
        <w:fldChar w:fldCharType="separate"/>
      </w:r>
      <w:r>
        <w:rPr>
          <w:noProof/>
        </w:rPr>
        <w:t>45</w:t>
      </w:r>
      <w:r>
        <w:rPr>
          <w:noProof/>
        </w:rPr>
        <w:fldChar w:fldCharType="end"/>
      </w:r>
    </w:p>
    <w:p w14:paraId="18A85240" w14:textId="0052B0AA" w:rsidR="00BF3186" w:rsidRDefault="00BF3186">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_Toc163041614 \h </w:instrText>
      </w:r>
      <w:r>
        <w:rPr>
          <w:noProof/>
        </w:rPr>
      </w:r>
      <w:r>
        <w:rPr>
          <w:noProof/>
        </w:rPr>
        <w:fldChar w:fldCharType="separate"/>
      </w:r>
      <w:r>
        <w:rPr>
          <w:noProof/>
        </w:rPr>
        <w:t>45</w:t>
      </w:r>
      <w:r>
        <w:rPr>
          <w:noProof/>
        </w:rPr>
        <w:fldChar w:fldCharType="end"/>
      </w:r>
    </w:p>
    <w:p w14:paraId="0C682464" w14:textId="34588B34" w:rsidR="00BF3186" w:rsidRDefault="00BF3186">
      <w:pPr>
        <w:pStyle w:val="TOC3"/>
        <w:rPr>
          <w:rFonts w:ascii="Calibri" w:hAnsi="Calibri"/>
          <w:noProof/>
          <w:kern w:val="2"/>
          <w:sz w:val="22"/>
          <w:szCs w:val="22"/>
          <w:lang w:eastAsia="en-GB"/>
        </w:rPr>
      </w:pPr>
      <w:r>
        <w:rPr>
          <w:noProof/>
        </w:rPr>
        <w:lastRenderedPageBreak/>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_Toc163041615 \h </w:instrText>
      </w:r>
      <w:r>
        <w:rPr>
          <w:noProof/>
        </w:rPr>
      </w:r>
      <w:r>
        <w:rPr>
          <w:noProof/>
        </w:rPr>
        <w:fldChar w:fldCharType="separate"/>
      </w:r>
      <w:r>
        <w:rPr>
          <w:noProof/>
        </w:rPr>
        <w:t>45</w:t>
      </w:r>
      <w:r>
        <w:rPr>
          <w:noProof/>
        </w:rPr>
        <w:fldChar w:fldCharType="end"/>
      </w:r>
    </w:p>
    <w:p w14:paraId="1248BA37" w14:textId="5FD18A4D" w:rsidR="00BF3186" w:rsidRDefault="00BF3186">
      <w:pPr>
        <w:pStyle w:val="TOC3"/>
        <w:rPr>
          <w:rFonts w:ascii="Calibri" w:hAnsi="Calibri"/>
          <w:noProof/>
          <w:kern w:val="2"/>
          <w:sz w:val="22"/>
          <w:szCs w:val="22"/>
          <w:lang w:eastAsia="en-GB"/>
        </w:rPr>
      </w:pPr>
      <w:r>
        <w:rPr>
          <w:noProof/>
        </w:rPr>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_Toc163041616 \h </w:instrText>
      </w:r>
      <w:r>
        <w:rPr>
          <w:noProof/>
        </w:rPr>
      </w:r>
      <w:r>
        <w:rPr>
          <w:noProof/>
        </w:rPr>
        <w:fldChar w:fldCharType="separate"/>
      </w:r>
      <w:r>
        <w:rPr>
          <w:noProof/>
        </w:rPr>
        <w:t>45</w:t>
      </w:r>
      <w:r>
        <w:rPr>
          <w:noProof/>
        </w:rPr>
        <w:fldChar w:fldCharType="end"/>
      </w:r>
    </w:p>
    <w:p w14:paraId="0B1C9811" w14:textId="60620333" w:rsidR="00BF3186" w:rsidRDefault="00BF3186">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_Toc163041617 \h </w:instrText>
      </w:r>
      <w:r>
        <w:rPr>
          <w:noProof/>
        </w:rPr>
      </w:r>
      <w:r>
        <w:rPr>
          <w:noProof/>
        </w:rPr>
        <w:fldChar w:fldCharType="separate"/>
      </w:r>
      <w:r>
        <w:rPr>
          <w:noProof/>
        </w:rPr>
        <w:t>45</w:t>
      </w:r>
      <w:r>
        <w:rPr>
          <w:noProof/>
        </w:rPr>
        <w:fldChar w:fldCharType="end"/>
      </w:r>
    </w:p>
    <w:p w14:paraId="63026D9C" w14:textId="58DE5C88" w:rsidR="00BF3186" w:rsidRDefault="00BF3186">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_Toc163041618 \h </w:instrText>
      </w:r>
      <w:r>
        <w:rPr>
          <w:noProof/>
        </w:rPr>
      </w:r>
      <w:r>
        <w:rPr>
          <w:noProof/>
        </w:rPr>
        <w:fldChar w:fldCharType="separate"/>
      </w:r>
      <w:r>
        <w:rPr>
          <w:noProof/>
        </w:rPr>
        <w:t>46</w:t>
      </w:r>
      <w:r>
        <w:rPr>
          <w:noProof/>
        </w:rPr>
        <w:fldChar w:fldCharType="end"/>
      </w:r>
    </w:p>
    <w:p w14:paraId="6F33E4AB" w14:textId="64E86182" w:rsidR="00BF3186" w:rsidRDefault="00BF3186">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_Toc163041619 \h </w:instrText>
      </w:r>
      <w:r>
        <w:rPr>
          <w:noProof/>
        </w:rPr>
      </w:r>
      <w:r>
        <w:rPr>
          <w:noProof/>
        </w:rPr>
        <w:fldChar w:fldCharType="separate"/>
      </w:r>
      <w:r>
        <w:rPr>
          <w:noProof/>
        </w:rPr>
        <w:t>46</w:t>
      </w:r>
      <w:r>
        <w:rPr>
          <w:noProof/>
        </w:rPr>
        <w:fldChar w:fldCharType="end"/>
      </w:r>
    </w:p>
    <w:p w14:paraId="34D85CA6" w14:textId="17557A0B" w:rsidR="00BF3186" w:rsidRDefault="00BF3186">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_Toc163041620 \h </w:instrText>
      </w:r>
      <w:r>
        <w:rPr>
          <w:noProof/>
        </w:rPr>
      </w:r>
      <w:r>
        <w:rPr>
          <w:noProof/>
        </w:rPr>
        <w:fldChar w:fldCharType="separate"/>
      </w:r>
      <w:r>
        <w:rPr>
          <w:noProof/>
        </w:rPr>
        <w:t>46</w:t>
      </w:r>
      <w:r>
        <w:rPr>
          <w:noProof/>
        </w:rPr>
        <w:fldChar w:fldCharType="end"/>
      </w:r>
    </w:p>
    <w:p w14:paraId="6B670EC4" w14:textId="4CC87CCC" w:rsidR="00BF3186" w:rsidRDefault="00BF3186">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_Toc163041621 \h </w:instrText>
      </w:r>
      <w:r>
        <w:rPr>
          <w:noProof/>
        </w:rPr>
      </w:r>
      <w:r>
        <w:rPr>
          <w:noProof/>
        </w:rPr>
        <w:fldChar w:fldCharType="separate"/>
      </w:r>
      <w:r>
        <w:rPr>
          <w:noProof/>
        </w:rPr>
        <w:t>47</w:t>
      </w:r>
      <w:r>
        <w:rPr>
          <w:noProof/>
        </w:rPr>
        <w:fldChar w:fldCharType="end"/>
      </w:r>
    </w:p>
    <w:p w14:paraId="6BAE5376" w14:textId="0673892A" w:rsidR="00BF3186" w:rsidRDefault="00BF3186">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_Toc163041622 \h </w:instrText>
      </w:r>
      <w:r>
        <w:rPr>
          <w:noProof/>
        </w:rPr>
      </w:r>
      <w:r>
        <w:rPr>
          <w:noProof/>
        </w:rPr>
        <w:fldChar w:fldCharType="separate"/>
      </w:r>
      <w:r>
        <w:rPr>
          <w:noProof/>
        </w:rPr>
        <w:t>47</w:t>
      </w:r>
      <w:r>
        <w:rPr>
          <w:noProof/>
        </w:rPr>
        <w:fldChar w:fldCharType="end"/>
      </w:r>
    </w:p>
    <w:p w14:paraId="19C4C331" w14:textId="31C65FDE" w:rsidR="00BF3186" w:rsidRDefault="00BF3186">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_Toc163041623 \h </w:instrText>
      </w:r>
      <w:r>
        <w:rPr>
          <w:noProof/>
        </w:rPr>
      </w:r>
      <w:r>
        <w:rPr>
          <w:noProof/>
        </w:rPr>
        <w:fldChar w:fldCharType="separate"/>
      </w:r>
      <w:r>
        <w:rPr>
          <w:noProof/>
        </w:rPr>
        <w:t>48</w:t>
      </w:r>
      <w:r>
        <w:rPr>
          <w:noProof/>
        </w:rPr>
        <w:fldChar w:fldCharType="end"/>
      </w:r>
    </w:p>
    <w:p w14:paraId="2C80E2E1" w14:textId="04ACADD9" w:rsidR="00BF3186" w:rsidRDefault="00BF3186">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_Toc163041624 \h </w:instrText>
      </w:r>
      <w:r>
        <w:rPr>
          <w:noProof/>
        </w:rPr>
      </w:r>
      <w:r>
        <w:rPr>
          <w:noProof/>
        </w:rPr>
        <w:fldChar w:fldCharType="separate"/>
      </w:r>
      <w:r>
        <w:rPr>
          <w:noProof/>
        </w:rPr>
        <w:t>48</w:t>
      </w:r>
      <w:r>
        <w:rPr>
          <w:noProof/>
        </w:rPr>
        <w:fldChar w:fldCharType="end"/>
      </w:r>
    </w:p>
    <w:p w14:paraId="678C8E6E" w14:textId="406B61FD" w:rsidR="00BF3186" w:rsidRDefault="00BF3186">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_Toc163041625 \h </w:instrText>
      </w:r>
      <w:r>
        <w:rPr>
          <w:noProof/>
        </w:rPr>
      </w:r>
      <w:r>
        <w:rPr>
          <w:noProof/>
        </w:rPr>
        <w:fldChar w:fldCharType="separate"/>
      </w:r>
      <w:r>
        <w:rPr>
          <w:noProof/>
        </w:rPr>
        <w:t>48</w:t>
      </w:r>
      <w:r>
        <w:rPr>
          <w:noProof/>
        </w:rPr>
        <w:fldChar w:fldCharType="end"/>
      </w:r>
    </w:p>
    <w:p w14:paraId="1640F0C0" w14:textId="2B91EE21" w:rsidR="00BF3186" w:rsidRDefault="00BF3186">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_Toc163041626 \h </w:instrText>
      </w:r>
      <w:r>
        <w:rPr>
          <w:noProof/>
        </w:rPr>
      </w:r>
      <w:r>
        <w:rPr>
          <w:noProof/>
        </w:rPr>
        <w:fldChar w:fldCharType="separate"/>
      </w:r>
      <w:r>
        <w:rPr>
          <w:noProof/>
        </w:rPr>
        <w:t>48</w:t>
      </w:r>
      <w:r>
        <w:rPr>
          <w:noProof/>
        </w:rPr>
        <w:fldChar w:fldCharType="end"/>
      </w:r>
    </w:p>
    <w:p w14:paraId="5460A09C" w14:textId="30B5BF36" w:rsidR="00BF3186" w:rsidRDefault="00BF3186">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_Toc163041627 \h </w:instrText>
      </w:r>
      <w:r>
        <w:rPr>
          <w:noProof/>
        </w:rPr>
      </w:r>
      <w:r>
        <w:rPr>
          <w:noProof/>
        </w:rPr>
        <w:fldChar w:fldCharType="separate"/>
      </w:r>
      <w:r>
        <w:rPr>
          <w:noProof/>
        </w:rPr>
        <w:t>48</w:t>
      </w:r>
      <w:r>
        <w:rPr>
          <w:noProof/>
        </w:rPr>
        <w:fldChar w:fldCharType="end"/>
      </w:r>
    </w:p>
    <w:p w14:paraId="19FE569E" w14:textId="50F1AB24" w:rsidR="00BF3186" w:rsidRDefault="00BF3186">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_Toc163041628 \h </w:instrText>
      </w:r>
      <w:r>
        <w:rPr>
          <w:noProof/>
        </w:rPr>
      </w:r>
      <w:r>
        <w:rPr>
          <w:noProof/>
        </w:rPr>
        <w:fldChar w:fldCharType="separate"/>
      </w:r>
      <w:r>
        <w:rPr>
          <w:noProof/>
        </w:rPr>
        <w:t>48</w:t>
      </w:r>
      <w:r>
        <w:rPr>
          <w:noProof/>
        </w:rPr>
        <w:fldChar w:fldCharType="end"/>
      </w:r>
    </w:p>
    <w:p w14:paraId="4D4DABFC" w14:textId="67730141" w:rsidR="00BF3186" w:rsidRDefault="00BF3186">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_Toc163041629 \h </w:instrText>
      </w:r>
      <w:r>
        <w:rPr>
          <w:noProof/>
        </w:rPr>
      </w:r>
      <w:r>
        <w:rPr>
          <w:noProof/>
        </w:rPr>
        <w:fldChar w:fldCharType="separate"/>
      </w:r>
      <w:r>
        <w:rPr>
          <w:noProof/>
        </w:rPr>
        <w:t>49</w:t>
      </w:r>
      <w:r>
        <w:rPr>
          <w:noProof/>
        </w:rPr>
        <w:fldChar w:fldCharType="end"/>
      </w:r>
    </w:p>
    <w:p w14:paraId="37CBD26A" w14:textId="7EF5AA4C" w:rsidR="00BF3186" w:rsidRDefault="00BF3186">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_Toc163041630 \h </w:instrText>
      </w:r>
      <w:r>
        <w:rPr>
          <w:noProof/>
        </w:rPr>
      </w:r>
      <w:r>
        <w:rPr>
          <w:noProof/>
        </w:rPr>
        <w:fldChar w:fldCharType="separate"/>
      </w:r>
      <w:r>
        <w:rPr>
          <w:noProof/>
        </w:rPr>
        <w:t>49</w:t>
      </w:r>
      <w:r>
        <w:rPr>
          <w:noProof/>
        </w:rPr>
        <w:fldChar w:fldCharType="end"/>
      </w:r>
    </w:p>
    <w:p w14:paraId="21540D9E" w14:textId="70B85BA4" w:rsidR="00BF3186" w:rsidRDefault="00BF3186">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_Toc163041631 \h </w:instrText>
      </w:r>
      <w:r>
        <w:rPr>
          <w:noProof/>
        </w:rPr>
      </w:r>
      <w:r>
        <w:rPr>
          <w:noProof/>
        </w:rPr>
        <w:fldChar w:fldCharType="separate"/>
      </w:r>
      <w:r>
        <w:rPr>
          <w:noProof/>
        </w:rPr>
        <w:t>49</w:t>
      </w:r>
      <w:r>
        <w:rPr>
          <w:noProof/>
        </w:rPr>
        <w:fldChar w:fldCharType="end"/>
      </w:r>
    </w:p>
    <w:p w14:paraId="309B2976" w14:textId="4875FFC9" w:rsidR="00BF3186" w:rsidRDefault="00BF3186">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_Toc163041632 \h </w:instrText>
      </w:r>
      <w:r>
        <w:rPr>
          <w:noProof/>
        </w:rPr>
      </w:r>
      <w:r>
        <w:rPr>
          <w:noProof/>
        </w:rPr>
        <w:fldChar w:fldCharType="separate"/>
      </w:r>
      <w:r>
        <w:rPr>
          <w:noProof/>
        </w:rPr>
        <w:t>49</w:t>
      </w:r>
      <w:r>
        <w:rPr>
          <w:noProof/>
        </w:rPr>
        <w:fldChar w:fldCharType="end"/>
      </w:r>
    </w:p>
    <w:p w14:paraId="4B925D26" w14:textId="4019472D" w:rsidR="00BF3186" w:rsidRDefault="00BF3186">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_Toc163041633 \h </w:instrText>
      </w:r>
      <w:r>
        <w:rPr>
          <w:noProof/>
        </w:rPr>
      </w:r>
      <w:r>
        <w:rPr>
          <w:noProof/>
        </w:rPr>
        <w:fldChar w:fldCharType="separate"/>
      </w:r>
      <w:r>
        <w:rPr>
          <w:noProof/>
        </w:rPr>
        <w:t>49</w:t>
      </w:r>
      <w:r>
        <w:rPr>
          <w:noProof/>
        </w:rPr>
        <w:fldChar w:fldCharType="end"/>
      </w:r>
    </w:p>
    <w:p w14:paraId="490C4702" w14:textId="535250C3" w:rsidR="00BF3186" w:rsidRDefault="00BF3186">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_Toc163041634 \h </w:instrText>
      </w:r>
      <w:r>
        <w:rPr>
          <w:noProof/>
        </w:rPr>
      </w:r>
      <w:r>
        <w:rPr>
          <w:noProof/>
        </w:rPr>
        <w:fldChar w:fldCharType="separate"/>
      </w:r>
      <w:r>
        <w:rPr>
          <w:noProof/>
        </w:rPr>
        <w:t>49</w:t>
      </w:r>
      <w:r>
        <w:rPr>
          <w:noProof/>
        </w:rPr>
        <w:fldChar w:fldCharType="end"/>
      </w:r>
    </w:p>
    <w:p w14:paraId="770CE726" w14:textId="05A6287A" w:rsidR="00BF3186" w:rsidRDefault="00BF3186">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_Toc163041635 \h </w:instrText>
      </w:r>
      <w:r>
        <w:rPr>
          <w:noProof/>
        </w:rPr>
      </w:r>
      <w:r>
        <w:rPr>
          <w:noProof/>
        </w:rPr>
        <w:fldChar w:fldCharType="separate"/>
      </w:r>
      <w:r>
        <w:rPr>
          <w:noProof/>
        </w:rPr>
        <w:t>49</w:t>
      </w:r>
      <w:r>
        <w:rPr>
          <w:noProof/>
        </w:rPr>
        <w:fldChar w:fldCharType="end"/>
      </w:r>
    </w:p>
    <w:p w14:paraId="450C8B53" w14:textId="45F7C5D6" w:rsidR="00BF3186" w:rsidRDefault="00BF3186">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_Toc163041636 \h </w:instrText>
      </w:r>
      <w:r>
        <w:rPr>
          <w:noProof/>
        </w:rPr>
      </w:r>
      <w:r>
        <w:rPr>
          <w:noProof/>
        </w:rPr>
        <w:fldChar w:fldCharType="separate"/>
      </w:r>
      <w:r>
        <w:rPr>
          <w:noProof/>
        </w:rPr>
        <w:t>49</w:t>
      </w:r>
      <w:r>
        <w:rPr>
          <w:noProof/>
        </w:rPr>
        <w:fldChar w:fldCharType="end"/>
      </w:r>
    </w:p>
    <w:p w14:paraId="0D49C5FF" w14:textId="50097ACC" w:rsidR="00BF3186" w:rsidRDefault="00BF3186">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_Toc163041637 \h </w:instrText>
      </w:r>
      <w:r>
        <w:rPr>
          <w:noProof/>
        </w:rPr>
      </w:r>
      <w:r>
        <w:rPr>
          <w:noProof/>
        </w:rPr>
        <w:fldChar w:fldCharType="separate"/>
      </w:r>
      <w:r>
        <w:rPr>
          <w:noProof/>
        </w:rPr>
        <w:t>49</w:t>
      </w:r>
      <w:r>
        <w:rPr>
          <w:noProof/>
        </w:rPr>
        <w:fldChar w:fldCharType="end"/>
      </w:r>
    </w:p>
    <w:p w14:paraId="623D8F1E" w14:textId="3560B835" w:rsidR="00BF3186" w:rsidRDefault="00BF3186">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_Toc163041638 \h </w:instrText>
      </w:r>
      <w:r>
        <w:rPr>
          <w:noProof/>
        </w:rPr>
      </w:r>
      <w:r>
        <w:rPr>
          <w:noProof/>
        </w:rPr>
        <w:fldChar w:fldCharType="separate"/>
      </w:r>
      <w:r>
        <w:rPr>
          <w:noProof/>
        </w:rPr>
        <w:t>50</w:t>
      </w:r>
      <w:r>
        <w:rPr>
          <w:noProof/>
        </w:rPr>
        <w:fldChar w:fldCharType="end"/>
      </w:r>
    </w:p>
    <w:p w14:paraId="6EA856AD" w14:textId="3726C851" w:rsidR="00BF3186" w:rsidRDefault="00BF3186">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_Toc163041639 \h </w:instrText>
      </w:r>
      <w:r>
        <w:rPr>
          <w:noProof/>
        </w:rPr>
      </w:r>
      <w:r>
        <w:rPr>
          <w:noProof/>
        </w:rPr>
        <w:fldChar w:fldCharType="separate"/>
      </w:r>
      <w:r>
        <w:rPr>
          <w:noProof/>
        </w:rPr>
        <w:t>50</w:t>
      </w:r>
      <w:r>
        <w:rPr>
          <w:noProof/>
        </w:rPr>
        <w:fldChar w:fldCharType="end"/>
      </w:r>
    </w:p>
    <w:p w14:paraId="4B121073" w14:textId="7F920A42" w:rsidR="00BF3186" w:rsidRDefault="00BF3186">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_Toc163041640 \h </w:instrText>
      </w:r>
      <w:r>
        <w:rPr>
          <w:noProof/>
        </w:rPr>
      </w:r>
      <w:r>
        <w:rPr>
          <w:noProof/>
        </w:rPr>
        <w:fldChar w:fldCharType="separate"/>
      </w:r>
      <w:r>
        <w:rPr>
          <w:noProof/>
        </w:rPr>
        <w:t>50</w:t>
      </w:r>
      <w:r>
        <w:rPr>
          <w:noProof/>
        </w:rPr>
        <w:fldChar w:fldCharType="end"/>
      </w:r>
    </w:p>
    <w:p w14:paraId="0F0DF14F" w14:textId="696D2AF1" w:rsidR="00BF3186" w:rsidRDefault="00BF3186">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_Toc163041641 \h </w:instrText>
      </w:r>
      <w:r>
        <w:rPr>
          <w:noProof/>
        </w:rPr>
      </w:r>
      <w:r>
        <w:rPr>
          <w:noProof/>
        </w:rPr>
        <w:fldChar w:fldCharType="separate"/>
      </w:r>
      <w:r>
        <w:rPr>
          <w:noProof/>
        </w:rPr>
        <w:t>50</w:t>
      </w:r>
      <w:r>
        <w:rPr>
          <w:noProof/>
        </w:rPr>
        <w:fldChar w:fldCharType="end"/>
      </w:r>
    </w:p>
    <w:p w14:paraId="24EF1BE6" w14:textId="4C8DA121" w:rsidR="00BF3186" w:rsidRDefault="00BF3186">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_Toc163041642 \h </w:instrText>
      </w:r>
      <w:r>
        <w:rPr>
          <w:noProof/>
        </w:rPr>
      </w:r>
      <w:r>
        <w:rPr>
          <w:noProof/>
        </w:rPr>
        <w:fldChar w:fldCharType="separate"/>
      </w:r>
      <w:r>
        <w:rPr>
          <w:noProof/>
        </w:rPr>
        <w:t>50</w:t>
      </w:r>
      <w:r>
        <w:rPr>
          <w:noProof/>
        </w:rPr>
        <w:fldChar w:fldCharType="end"/>
      </w:r>
    </w:p>
    <w:p w14:paraId="040E02E0" w14:textId="0FE797EB" w:rsidR="00BF3186" w:rsidRDefault="00BF3186">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_Toc163041643 \h </w:instrText>
      </w:r>
      <w:r>
        <w:rPr>
          <w:noProof/>
        </w:rPr>
      </w:r>
      <w:r>
        <w:rPr>
          <w:noProof/>
        </w:rPr>
        <w:fldChar w:fldCharType="separate"/>
      </w:r>
      <w:r>
        <w:rPr>
          <w:noProof/>
        </w:rPr>
        <w:t>50</w:t>
      </w:r>
      <w:r>
        <w:rPr>
          <w:noProof/>
        </w:rPr>
        <w:fldChar w:fldCharType="end"/>
      </w:r>
    </w:p>
    <w:p w14:paraId="28910752" w14:textId="7341A60C" w:rsidR="00BF3186" w:rsidRDefault="00BF3186">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_Toc163041644 \h </w:instrText>
      </w:r>
      <w:r>
        <w:rPr>
          <w:noProof/>
        </w:rPr>
      </w:r>
      <w:r>
        <w:rPr>
          <w:noProof/>
        </w:rPr>
        <w:fldChar w:fldCharType="separate"/>
      </w:r>
      <w:r>
        <w:rPr>
          <w:noProof/>
        </w:rPr>
        <w:t>50</w:t>
      </w:r>
      <w:r>
        <w:rPr>
          <w:noProof/>
        </w:rPr>
        <w:fldChar w:fldCharType="end"/>
      </w:r>
    </w:p>
    <w:p w14:paraId="5ED29440" w14:textId="39633ABE" w:rsidR="00BF3186" w:rsidRDefault="00BF3186">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_Toc163041645 \h </w:instrText>
      </w:r>
      <w:r>
        <w:rPr>
          <w:noProof/>
        </w:rPr>
      </w:r>
      <w:r>
        <w:rPr>
          <w:noProof/>
        </w:rPr>
        <w:fldChar w:fldCharType="separate"/>
      </w:r>
      <w:r>
        <w:rPr>
          <w:noProof/>
        </w:rPr>
        <w:t>51</w:t>
      </w:r>
      <w:r>
        <w:rPr>
          <w:noProof/>
        </w:rPr>
        <w:fldChar w:fldCharType="end"/>
      </w:r>
    </w:p>
    <w:p w14:paraId="4F8E55AF" w14:textId="53ADD4D3" w:rsidR="00BF3186" w:rsidRDefault="00BF3186">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_Toc163041646 \h </w:instrText>
      </w:r>
      <w:r>
        <w:rPr>
          <w:noProof/>
        </w:rPr>
      </w:r>
      <w:r>
        <w:rPr>
          <w:noProof/>
        </w:rPr>
        <w:fldChar w:fldCharType="separate"/>
      </w:r>
      <w:r>
        <w:rPr>
          <w:noProof/>
        </w:rPr>
        <w:t>51</w:t>
      </w:r>
      <w:r>
        <w:rPr>
          <w:noProof/>
        </w:rPr>
        <w:fldChar w:fldCharType="end"/>
      </w:r>
    </w:p>
    <w:p w14:paraId="2279ECC6" w14:textId="383367F1" w:rsidR="00BF3186" w:rsidRDefault="00BF3186">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_Toc163041647 \h </w:instrText>
      </w:r>
      <w:r>
        <w:rPr>
          <w:noProof/>
        </w:rPr>
      </w:r>
      <w:r>
        <w:rPr>
          <w:noProof/>
        </w:rPr>
        <w:fldChar w:fldCharType="separate"/>
      </w:r>
      <w:r>
        <w:rPr>
          <w:noProof/>
        </w:rPr>
        <w:t>51</w:t>
      </w:r>
      <w:r>
        <w:rPr>
          <w:noProof/>
        </w:rPr>
        <w:fldChar w:fldCharType="end"/>
      </w:r>
    </w:p>
    <w:p w14:paraId="3A7D255F" w14:textId="398ABB0A" w:rsidR="00BF3186" w:rsidRDefault="00BF3186">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_Toc163041648 \h </w:instrText>
      </w:r>
      <w:r>
        <w:rPr>
          <w:noProof/>
        </w:rPr>
      </w:r>
      <w:r>
        <w:rPr>
          <w:noProof/>
        </w:rPr>
        <w:fldChar w:fldCharType="separate"/>
      </w:r>
      <w:r>
        <w:rPr>
          <w:noProof/>
        </w:rPr>
        <w:t>51</w:t>
      </w:r>
      <w:r>
        <w:rPr>
          <w:noProof/>
        </w:rPr>
        <w:fldChar w:fldCharType="end"/>
      </w:r>
    </w:p>
    <w:p w14:paraId="6E0F8540" w14:textId="4DF3BC1B" w:rsidR="00BF3186" w:rsidRDefault="00BF3186">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_Toc163041649 \h </w:instrText>
      </w:r>
      <w:r>
        <w:rPr>
          <w:noProof/>
        </w:rPr>
      </w:r>
      <w:r>
        <w:rPr>
          <w:noProof/>
        </w:rPr>
        <w:fldChar w:fldCharType="separate"/>
      </w:r>
      <w:r>
        <w:rPr>
          <w:noProof/>
        </w:rPr>
        <w:t>51</w:t>
      </w:r>
      <w:r>
        <w:rPr>
          <w:noProof/>
        </w:rPr>
        <w:fldChar w:fldCharType="end"/>
      </w:r>
    </w:p>
    <w:p w14:paraId="6477DCFD" w14:textId="41BE4958" w:rsidR="00BF3186" w:rsidRDefault="00BF3186">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_Toc163041650 \h </w:instrText>
      </w:r>
      <w:r>
        <w:rPr>
          <w:noProof/>
        </w:rPr>
      </w:r>
      <w:r>
        <w:rPr>
          <w:noProof/>
        </w:rPr>
        <w:fldChar w:fldCharType="separate"/>
      </w:r>
      <w:r>
        <w:rPr>
          <w:noProof/>
        </w:rPr>
        <w:t>51</w:t>
      </w:r>
      <w:r>
        <w:rPr>
          <w:noProof/>
        </w:rPr>
        <w:fldChar w:fldCharType="end"/>
      </w:r>
    </w:p>
    <w:p w14:paraId="6565AFBF" w14:textId="0C7CD2FD" w:rsidR="00BF3186" w:rsidRDefault="00BF3186">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_Toc163041651 \h </w:instrText>
      </w:r>
      <w:r>
        <w:rPr>
          <w:noProof/>
        </w:rPr>
      </w:r>
      <w:r>
        <w:rPr>
          <w:noProof/>
        </w:rPr>
        <w:fldChar w:fldCharType="separate"/>
      </w:r>
      <w:r>
        <w:rPr>
          <w:noProof/>
        </w:rPr>
        <w:t>51</w:t>
      </w:r>
      <w:r>
        <w:rPr>
          <w:noProof/>
        </w:rPr>
        <w:fldChar w:fldCharType="end"/>
      </w:r>
    </w:p>
    <w:p w14:paraId="09142A6D" w14:textId="21950874" w:rsidR="00BF3186" w:rsidRDefault="00BF3186">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_Toc163041652 \h </w:instrText>
      </w:r>
      <w:r>
        <w:rPr>
          <w:noProof/>
        </w:rPr>
      </w:r>
      <w:r>
        <w:rPr>
          <w:noProof/>
        </w:rPr>
        <w:fldChar w:fldCharType="separate"/>
      </w:r>
      <w:r>
        <w:rPr>
          <w:noProof/>
        </w:rPr>
        <w:t>51</w:t>
      </w:r>
      <w:r>
        <w:rPr>
          <w:noProof/>
        </w:rPr>
        <w:fldChar w:fldCharType="end"/>
      </w:r>
    </w:p>
    <w:p w14:paraId="65AC4A9F" w14:textId="4F14CE2D" w:rsidR="00BF3186" w:rsidRDefault="00BF3186">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_Toc163041653 \h </w:instrText>
      </w:r>
      <w:r>
        <w:rPr>
          <w:noProof/>
        </w:rPr>
      </w:r>
      <w:r>
        <w:rPr>
          <w:noProof/>
        </w:rPr>
        <w:fldChar w:fldCharType="separate"/>
      </w:r>
      <w:r>
        <w:rPr>
          <w:noProof/>
        </w:rPr>
        <w:t>51</w:t>
      </w:r>
      <w:r>
        <w:rPr>
          <w:noProof/>
        </w:rPr>
        <w:fldChar w:fldCharType="end"/>
      </w:r>
    </w:p>
    <w:p w14:paraId="1DB7AA5A" w14:textId="4ECF3E48" w:rsidR="00BF3186" w:rsidRDefault="00BF3186">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_Toc163041654 \h </w:instrText>
      </w:r>
      <w:r>
        <w:rPr>
          <w:noProof/>
        </w:rPr>
      </w:r>
      <w:r>
        <w:rPr>
          <w:noProof/>
        </w:rPr>
        <w:fldChar w:fldCharType="separate"/>
      </w:r>
      <w:r>
        <w:rPr>
          <w:noProof/>
        </w:rPr>
        <w:t>51</w:t>
      </w:r>
      <w:r>
        <w:rPr>
          <w:noProof/>
        </w:rPr>
        <w:fldChar w:fldCharType="end"/>
      </w:r>
    </w:p>
    <w:p w14:paraId="2A0F0A73" w14:textId="1372DC70" w:rsidR="00BF3186" w:rsidRDefault="00BF3186">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_Toc163041655 \h </w:instrText>
      </w:r>
      <w:r>
        <w:rPr>
          <w:noProof/>
        </w:rPr>
      </w:r>
      <w:r>
        <w:rPr>
          <w:noProof/>
        </w:rPr>
        <w:fldChar w:fldCharType="separate"/>
      </w:r>
      <w:r>
        <w:rPr>
          <w:noProof/>
        </w:rPr>
        <w:t>51</w:t>
      </w:r>
      <w:r>
        <w:rPr>
          <w:noProof/>
        </w:rPr>
        <w:fldChar w:fldCharType="end"/>
      </w:r>
    </w:p>
    <w:p w14:paraId="1E10A9C2" w14:textId="40BE17C8" w:rsidR="00BF3186" w:rsidRDefault="00BF3186">
      <w:pPr>
        <w:pStyle w:val="TOC3"/>
        <w:rPr>
          <w:rFonts w:ascii="Calibri" w:hAnsi="Calibri"/>
          <w:noProof/>
          <w:kern w:val="2"/>
          <w:sz w:val="22"/>
          <w:szCs w:val="22"/>
          <w:lang w:eastAsia="en-GB"/>
        </w:rPr>
      </w:pPr>
      <w:r>
        <w:rPr>
          <w:noProof/>
        </w:rPr>
        <w:t>6.6.45</w:t>
      </w:r>
      <w:r>
        <w:rPr>
          <w:rFonts w:ascii="Calibri" w:hAnsi="Calibri"/>
          <w:noProof/>
          <w:kern w:val="2"/>
          <w:sz w:val="22"/>
          <w:szCs w:val="22"/>
          <w:lang w:eastAsia="en-GB"/>
        </w:rPr>
        <w:tab/>
      </w:r>
      <w:r>
        <w:rPr>
          <w:noProof/>
        </w:rPr>
        <w:t>LSI command</w:t>
      </w:r>
      <w:r>
        <w:rPr>
          <w:noProof/>
        </w:rPr>
        <w:tab/>
      </w:r>
      <w:r>
        <w:rPr>
          <w:noProof/>
        </w:rPr>
        <w:fldChar w:fldCharType="begin" w:fldLock="1"/>
      </w:r>
      <w:r>
        <w:rPr>
          <w:noProof/>
        </w:rPr>
        <w:instrText xml:space="preserve"> PAGEREF _Toc163041656 \h </w:instrText>
      </w:r>
      <w:r>
        <w:rPr>
          <w:noProof/>
        </w:rPr>
      </w:r>
      <w:r>
        <w:rPr>
          <w:noProof/>
        </w:rPr>
        <w:fldChar w:fldCharType="separate"/>
      </w:r>
      <w:r>
        <w:rPr>
          <w:noProof/>
        </w:rPr>
        <w:t>51</w:t>
      </w:r>
      <w:r>
        <w:rPr>
          <w:noProof/>
        </w:rPr>
        <w:fldChar w:fldCharType="end"/>
      </w:r>
    </w:p>
    <w:p w14:paraId="004D3200" w14:textId="78341B28" w:rsidR="00BF3186" w:rsidRDefault="00BF3186">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_Toc163041657 \h </w:instrText>
      </w:r>
      <w:r>
        <w:rPr>
          <w:noProof/>
        </w:rPr>
      </w:r>
      <w:r>
        <w:rPr>
          <w:noProof/>
        </w:rPr>
        <w:fldChar w:fldCharType="separate"/>
      </w:r>
      <w:r>
        <w:rPr>
          <w:noProof/>
        </w:rPr>
        <w:t>52</w:t>
      </w:r>
      <w:r>
        <w:rPr>
          <w:noProof/>
        </w:rPr>
        <w:fldChar w:fldCharType="end"/>
      </w:r>
    </w:p>
    <w:p w14:paraId="2C83D828" w14:textId="6E73913E" w:rsidR="00BF3186" w:rsidRDefault="00BF3186">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_Toc163041658 \h </w:instrText>
      </w:r>
      <w:r>
        <w:rPr>
          <w:noProof/>
        </w:rPr>
      </w:r>
      <w:r>
        <w:rPr>
          <w:noProof/>
        </w:rPr>
        <w:fldChar w:fldCharType="separate"/>
      </w:r>
      <w:r>
        <w:rPr>
          <w:noProof/>
        </w:rPr>
        <w:t>53</w:t>
      </w:r>
      <w:r>
        <w:rPr>
          <w:noProof/>
        </w:rPr>
        <w:fldChar w:fldCharType="end"/>
      </w:r>
    </w:p>
    <w:p w14:paraId="59084C2D" w14:textId="51C5761A" w:rsidR="00BF3186" w:rsidRDefault="00BF3186">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_Toc163041659 \h </w:instrText>
      </w:r>
      <w:r>
        <w:rPr>
          <w:noProof/>
        </w:rPr>
      </w:r>
      <w:r>
        <w:rPr>
          <w:noProof/>
        </w:rPr>
        <w:fldChar w:fldCharType="separate"/>
      </w:r>
      <w:r>
        <w:rPr>
          <w:noProof/>
        </w:rPr>
        <w:t>53</w:t>
      </w:r>
      <w:r>
        <w:rPr>
          <w:noProof/>
        </w:rPr>
        <w:fldChar w:fldCharType="end"/>
      </w:r>
    </w:p>
    <w:p w14:paraId="2E5F33D0" w14:textId="18B935F4" w:rsidR="00BF3186" w:rsidRDefault="00BF3186">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_Toc163041660 \h </w:instrText>
      </w:r>
      <w:r>
        <w:rPr>
          <w:noProof/>
        </w:rPr>
      </w:r>
      <w:r>
        <w:rPr>
          <w:noProof/>
        </w:rPr>
        <w:fldChar w:fldCharType="separate"/>
      </w:r>
      <w:r>
        <w:rPr>
          <w:noProof/>
        </w:rPr>
        <w:t>54</w:t>
      </w:r>
      <w:r>
        <w:rPr>
          <w:noProof/>
        </w:rPr>
        <w:fldChar w:fldCharType="end"/>
      </w:r>
    </w:p>
    <w:p w14:paraId="155387C2" w14:textId="4D425106" w:rsidR="00BF3186" w:rsidRDefault="00BF3186">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_Toc163041661 \h </w:instrText>
      </w:r>
      <w:r>
        <w:rPr>
          <w:noProof/>
        </w:rPr>
      </w:r>
      <w:r>
        <w:rPr>
          <w:noProof/>
        </w:rPr>
        <w:fldChar w:fldCharType="separate"/>
      </w:r>
      <w:r>
        <w:rPr>
          <w:noProof/>
        </w:rPr>
        <w:t>54</w:t>
      </w:r>
      <w:r>
        <w:rPr>
          <w:noProof/>
        </w:rPr>
        <w:fldChar w:fldCharType="end"/>
      </w:r>
    </w:p>
    <w:p w14:paraId="408BE51C" w14:textId="3798639C" w:rsidR="00BF3186" w:rsidRDefault="00BF3186">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_Toc163041662 \h </w:instrText>
      </w:r>
      <w:r>
        <w:rPr>
          <w:noProof/>
        </w:rPr>
      </w:r>
      <w:r>
        <w:rPr>
          <w:noProof/>
        </w:rPr>
        <w:fldChar w:fldCharType="separate"/>
      </w:r>
      <w:r>
        <w:rPr>
          <w:noProof/>
        </w:rPr>
        <w:t>54</w:t>
      </w:r>
      <w:r>
        <w:rPr>
          <w:noProof/>
        </w:rPr>
        <w:fldChar w:fldCharType="end"/>
      </w:r>
    </w:p>
    <w:p w14:paraId="51E12F86" w14:textId="5B36CED3" w:rsidR="00BF3186" w:rsidRDefault="00BF3186">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_Toc163041663 \h </w:instrText>
      </w:r>
      <w:r>
        <w:rPr>
          <w:noProof/>
        </w:rPr>
      </w:r>
      <w:r>
        <w:rPr>
          <w:noProof/>
        </w:rPr>
        <w:fldChar w:fldCharType="separate"/>
      </w:r>
      <w:r>
        <w:rPr>
          <w:noProof/>
        </w:rPr>
        <w:t>54</w:t>
      </w:r>
      <w:r>
        <w:rPr>
          <w:noProof/>
        </w:rPr>
        <w:fldChar w:fldCharType="end"/>
      </w:r>
    </w:p>
    <w:p w14:paraId="46E9050A" w14:textId="10401DAC" w:rsidR="00BF3186" w:rsidRDefault="00BF3186">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_Toc163041664 \h </w:instrText>
      </w:r>
      <w:r>
        <w:rPr>
          <w:noProof/>
        </w:rPr>
      </w:r>
      <w:r>
        <w:rPr>
          <w:noProof/>
        </w:rPr>
        <w:fldChar w:fldCharType="separate"/>
      </w:r>
      <w:r>
        <w:rPr>
          <w:noProof/>
        </w:rPr>
        <w:t>55</w:t>
      </w:r>
      <w:r>
        <w:rPr>
          <w:noProof/>
        </w:rPr>
        <w:fldChar w:fldCharType="end"/>
      </w:r>
    </w:p>
    <w:p w14:paraId="747336E8" w14:textId="6BB92A44" w:rsidR="00BF3186" w:rsidRDefault="00BF3186">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_Toc163041665 \h </w:instrText>
      </w:r>
      <w:r>
        <w:rPr>
          <w:noProof/>
        </w:rPr>
      </w:r>
      <w:r>
        <w:rPr>
          <w:noProof/>
        </w:rPr>
        <w:fldChar w:fldCharType="separate"/>
      </w:r>
      <w:r>
        <w:rPr>
          <w:noProof/>
        </w:rPr>
        <w:t>55</w:t>
      </w:r>
      <w:r>
        <w:rPr>
          <w:noProof/>
        </w:rPr>
        <w:fldChar w:fldCharType="end"/>
      </w:r>
    </w:p>
    <w:p w14:paraId="030E602A" w14:textId="2ED5153A" w:rsidR="00BF3186" w:rsidRDefault="00BF3186">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_Toc163041666 \h </w:instrText>
      </w:r>
      <w:r>
        <w:rPr>
          <w:noProof/>
        </w:rPr>
      </w:r>
      <w:r>
        <w:rPr>
          <w:noProof/>
        </w:rPr>
        <w:fldChar w:fldCharType="separate"/>
      </w:r>
      <w:r>
        <w:rPr>
          <w:noProof/>
        </w:rPr>
        <w:t>55</w:t>
      </w:r>
      <w:r>
        <w:rPr>
          <w:noProof/>
        </w:rPr>
        <w:fldChar w:fldCharType="end"/>
      </w:r>
    </w:p>
    <w:p w14:paraId="598BE4BA" w14:textId="5C197B8F" w:rsidR="00BF3186" w:rsidRDefault="00BF3186">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_Toc163041667 \h </w:instrText>
      </w:r>
      <w:r>
        <w:rPr>
          <w:noProof/>
        </w:rPr>
      </w:r>
      <w:r>
        <w:rPr>
          <w:noProof/>
        </w:rPr>
        <w:fldChar w:fldCharType="separate"/>
      </w:r>
      <w:r>
        <w:rPr>
          <w:noProof/>
        </w:rPr>
        <w:t>56</w:t>
      </w:r>
      <w:r>
        <w:rPr>
          <w:noProof/>
        </w:rPr>
        <w:fldChar w:fldCharType="end"/>
      </w:r>
    </w:p>
    <w:p w14:paraId="66D2999F" w14:textId="3908152F" w:rsidR="00BF3186" w:rsidRDefault="00BF3186">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_Toc163041668 \h </w:instrText>
      </w:r>
      <w:r>
        <w:rPr>
          <w:noProof/>
        </w:rPr>
      </w:r>
      <w:r>
        <w:rPr>
          <w:noProof/>
        </w:rPr>
        <w:fldChar w:fldCharType="separate"/>
      </w:r>
      <w:r>
        <w:rPr>
          <w:noProof/>
        </w:rPr>
        <w:t>56</w:t>
      </w:r>
      <w:r>
        <w:rPr>
          <w:noProof/>
        </w:rPr>
        <w:fldChar w:fldCharType="end"/>
      </w:r>
    </w:p>
    <w:p w14:paraId="385C68BD" w14:textId="579B8ADA" w:rsidR="00BF3186" w:rsidRDefault="00BF3186">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_Toc163041669 \h </w:instrText>
      </w:r>
      <w:r>
        <w:rPr>
          <w:noProof/>
        </w:rPr>
      </w:r>
      <w:r>
        <w:rPr>
          <w:noProof/>
        </w:rPr>
        <w:fldChar w:fldCharType="separate"/>
      </w:r>
      <w:r>
        <w:rPr>
          <w:noProof/>
        </w:rPr>
        <w:t>56</w:t>
      </w:r>
      <w:r>
        <w:rPr>
          <w:noProof/>
        </w:rPr>
        <w:fldChar w:fldCharType="end"/>
      </w:r>
    </w:p>
    <w:p w14:paraId="4C2AFDCA" w14:textId="37BDAF27" w:rsidR="00BF3186" w:rsidRDefault="00BF3186">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_Toc163041670 \h </w:instrText>
      </w:r>
      <w:r>
        <w:rPr>
          <w:noProof/>
        </w:rPr>
      </w:r>
      <w:r>
        <w:rPr>
          <w:noProof/>
        </w:rPr>
        <w:fldChar w:fldCharType="separate"/>
      </w:r>
      <w:r>
        <w:rPr>
          <w:noProof/>
        </w:rPr>
        <w:t>56</w:t>
      </w:r>
      <w:r>
        <w:rPr>
          <w:noProof/>
        </w:rPr>
        <w:fldChar w:fldCharType="end"/>
      </w:r>
    </w:p>
    <w:p w14:paraId="28571423" w14:textId="137F3C6C" w:rsidR="00BF3186" w:rsidRDefault="00BF3186">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_Toc163041671 \h </w:instrText>
      </w:r>
      <w:r>
        <w:rPr>
          <w:noProof/>
        </w:rPr>
      </w:r>
      <w:r>
        <w:rPr>
          <w:noProof/>
        </w:rPr>
        <w:fldChar w:fldCharType="separate"/>
      </w:r>
      <w:r>
        <w:rPr>
          <w:noProof/>
        </w:rPr>
        <w:t>56</w:t>
      </w:r>
      <w:r>
        <w:rPr>
          <w:noProof/>
        </w:rPr>
        <w:fldChar w:fldCharType="end"/>
      </w:r>
    </w:p>
    <w:p w14:paraId="2FAC4FD1" w14:textId="634751FC" w:rsidR="00BF3186" w:rsidRDefault="00BF3186">
      <w:pPr>
        <w:pStyle w:val="TOC3"/>
        <w:rPr>
          <w:rFonts w:ascii="Calibri" w:hAnsi="Calibri"/>
          <w:noProof/>
          <w:kern w:val="2"/>
          <w:sz w:val="22"/>
          <w:szCs w:val="22"/>
          <w:lang w:eastAsia="en-GB"/>
        </w:rPr>
      </w:pPr>
      <w:r w:rsidRPr="00FE6743">
        <w:rPr>
          <w:noProof/>
          <w:lang w:val="fr-FR"/>
        </w:rPr>
        <w:t>6.8.13</w:t>
      </w:r>
      <w:r>
        <w:rPr>
          <w:rFonts w:ascii="Calibri" w:hAnsi="Calibri"/>
          <w:noProof/>
          <w:kern w:val="2"/>
          <w:sz w:val="22"/>
          <w:szCs w:val="22"/>
          <w:lang w:eastAsia="en-GB"/>
        </w:rPr>
        <w:tab/>
      </w:r>
      <w:r w:rsidRPr="00FE6743">
        <w:rPr>
          <w:noProof/>
          <w:lang w:val="fr-FR"/>
        </w:rPr>
        <w:t>Timer identifier</w:t>
      </w:r>
      <w:r>
        <w:rPr>
          <w:noProof/>
        </w:rPr>
        <w:tab/>
      </w:r>
      <w:r>
        <w:rPr>
          <w:noProof/>
        </w:rPr>
        <w:fldChar w:fldCharType="begin" w:fldLock="1"/>
      </w:r>
      <w:r>
        <w:rPr>
          <w:noProof/>
        </w:rPr>
        <w:instrText xml:space="preserve"> PAGEREF _Toc163041672 \h </w:instrText>
      </w:r>
      <w:r>
        <w:rPr>
          <w:noProof/>
        </w:rPr>
      </w:r>
      <w:r>
        <w:rPr>
          <w:noProof/>
        </w:rPr>
        <w:fldChar w:fldCharType="separate"/>
      </w:r>
      <w:r>
        <w:rPr>
          <w:noProof/>
        </w:rPr>
        <w:t>56</w:t>
      </w:r>
      <w:r>
        <w:rPr>
          <w:noProof/>
        </w:rPr>
        <w:fldChar w:fldCharType="end"/>
      </w:r>
    </w:p>
    <w:p w14:paraId="007EDB3F" w14:textId="2B8A61A9" w:rsidR="00BF3186" w:rsidRDefault="00BF3186">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_Toc163041673 \h </w:instrText>
      </w:r>
      <w:r>
        <w:rPr>
          <w:noProof/>
        </w:rPr>
      </w:r>
      <w:r>
        <w:rPr>
          <w:noProof/>
        </w:rPr>
        <w:fldChar w:fldCharType="separate"/>
      </w:r>
      <w:r>
        <w:rPr>
          <w:noProof/>
        </w:rPr>
        <w:t>56</w:t>
      </w:r>
      <w:r>
        <w:rPr>
          <w:noProof/>
        </w:rPr>
        <w:fldChar w:fldCharType="end"/>
      </w:r>
    </w:p>
    <w:p w14:paraId="1DADBCF5" w14:textId="7B588350" w:rsidR="00BF3186" w:rsidRDefault="00BF3186">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_Toc163041674 \h </w:instrText>
      </w:r>
      <w:r>
        <w:rPr>
          <w:noProof/>
        </w:rPr>
      </w:r>
      <w:r>
        <w:rPr>
          <w:noProof/>
        </w:rPr>
        <w:fldChar w:fldCharType="separate"/>
      </w:r>
      <w:r>
        <w:rPr>
          <w:noProof/>
        </w:rPr>
        <w:t>56</w:t>
      </w:r>
      <w:r>
        <w:rPr>
          <w:noProof/>
        </w:rPr>
        <w:fldChar w:fldCharType="end"/>
      </w:r>
    </w:p>
    <w:p w14:paraId="2D36B7E8" w14:textId="5D17CA8E" w:rsidR="00BF3186" w:rsidRDefault="00BF3186">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_Toc163041675 \h </w:instrText>
      </w:r>
      <w:r>
        <w:rPr>
          <w:noProof/>
        </w:rPr>
      </w:r>
      <w:r>
        <w:rPr>
          <w:noProof/>
        </w:rPr>
        <w:fldChar w:fldCharType="separate"/>
      </w:r>
      <w:r>
        <w:rPr>
          <w:noProof/>
        </w:rPr>
        <w:t>56</w:t>
      </w:r>
      <w:r>
        <w:rPr>
          <w:noProof/>
        </w:rPr>
        <w:fldChar w:fldCharType="end"/>
      </w:r>
    </w:p>
    <w:p w14:paraId="273A0767" w14:textId="112CFC31" w:rsidR="00BF3186" w:rsidRDefault="00BF3186">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_Toc163041676 \h </w:instrText>
      </w:r>
      <w:r>
        <w:rPr>
          <w:noProof/>
        </w:rPr>
      </w:r>
      <w:r>
        <w:rPr>
          <w:noProof/>
        </w:rPr>
        <w:fldChar w:fldCharType="separate"/>
      </w:r>
      <w:r>
        <w:rPr>
          <w:noProof/>
        </w:rPr>
        <w:t>57</w:t>
      </w:r>
      <w:r>
        <w:rPr>
          <w:noProof/>
        </w:rPr>
        <w:fldChar w:fldCharType="end"/>
      </w:r>
    </w:p>
    <w:p w14:paraId="783ABA84" w14:textId="4AD9262B" w:rsidR="00BF3186" w:rsidRDefault="00BF3186">
      <w:pPr>
        <w:pStyle w:val="TOC3"/>
        <w:rPr>
          <w:rFonts w:ascii="Calibri" w:hAnsi="Calibri"/>
          <w:noProof/>
          <w:kern w:val="2"/>
          <w:sz w:val="22"/>
          <w:szCs w:val="22"/>
          <w:lang w:eastAsia="en-GB"/>
        </w:rPr>
      </w:pPr>
      <w:r>
        <w:rPr>
          <w:noProof/>
        </w:rPr>
        <w:lastRenderedPageBreak/>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_Toc163041677 \h </w:instrText>
      </w:r>
      <w:r>
        <w:rPr>
          <w:noProof/>
        </w:rPr>
      </w:r>
      <w:r>
        <w:rPr>
          <w:noProof/>
        </w:rPr>
        <w:fldChar w:fldCharType="separate"/>
      </w:r>
      <w:r>
        <w:rPr>
          <w:noProof/>
        </w:rPr>
        <w:t>57</w:t>
      </w:r>
      <w:r>
        <w:rPr>
          <w:noProof/>
        </w:rPr>
        <w:fldChar w:fldCharType="end"/>
      </w:r>
    </w:p>
    <w:p w14:paraId="00125613" w14:textId="2E2A9137" w:rsidR="00BF3186" w:rsidRDefault="00BF3186">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_Toc163041678 \h </w:instrText>
      </w:r>
      <w:r>
        <w:rPr>
          <w:noProof/>
        </w:rPr>
      </w:r>
      <w:r>
        <w:rPr>
          <w:noProof/>
        </w:rPr>
        <w:fldChar w:fldCharType="separate"/>
      </w:r>
      <w:r>
        <w:rPr>
          <w:noProof/>
        </w:rPr>
        <w:t>57</w:t>
      </w:r>
      <w:r>
        <w:rPr>
          <w:noProof/>
        </w:rPr>
        <w:fldChar w:fldCharType="end"/>
      </w:r>
    </w:p>
    <w:p w14:paraId="5A7CD95D" w14:textId="6DD8C625" w:rsidR="00BF3186" w:rsidRDefault="00BF3186">
      <w:pPr>
        <w:pStyle w:val="TOC3"/>
        <w:rPr>
          <w:rFonts w:ascii="Calibri" w:hAnsi="Calibri"/>
          <w:noProof/>
          <w:kern w:val="2"/>
          <w:sz w:val="22"/>
          <w:szCs w:val="22"/>
          <w:lang w:eastAsia="en-GB"/>
        </w:rPr>
      </w:pPr>
      <w:r>
        <w:rPr>
          <w:noProof/>
        </w:rPr>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_Toc163041679 \h </w:instrText>
      </w:r>
      <w:r>
        <w:rPr>
          <w:noProof/>
        </w:rPr>
      </w:r>
      <w:r>
        <w:rPr>
          <w:noProof/>
        </w:rPr>
        <w:fldChar w:fldCharType="separate"/>
      </w:r>
      <w:r>
        <w:rPr>
          <w:noProof/>
        </w:rPr>
        <w:t>57</w:t>
      </w:r>
      <w:r>
        <w:rPr>
          <w:noProof/>
        </w:rPr>
        <w:fldChar w:fldCharType="end"/>
      </w:r>
    </w:p>
    <w:p w14:paraId="02ABA30D" w14:textId="0ED3B6FD" w:rsidR="00BF3186" w:rsidRDefault="00BF3186">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_Toc163041680 \h </w:instrText>
      </w:r>
      <w:r>
        <w:rPr>
          <w:noProof/>
        </w:rPr>
      </w:r>
      <w:r>
        <w:rPr>
          <w:noProof/>
        </w:rPr>
        <w:fldChar w:fldCharType="separate"/>
      </w:r>
      <w:r>
        <w:rPr>
          <w:noProof/>
        </w:rPr>
        <w:t>57</w:t>
      </w:r>
      <w:r>
        <w:rPr>
          <w:noProof/>
        </w:rPr>
        <w:fldChar w:fldCharType="end"/>
      </w:r>
    </w:p>
    <w:p w14:paraId="0D9AD7CF" w14:textId="7FB1B900" w:rsidR="00BF3186" w:rsidRDefault="00BF3186">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_Toc163041681 \h </w:instrText>
      </w:r>
      <w:r>
        <w:rPr>
          <w:noProof/>
        </w:rPr>
      </w:r>
      <w:r>
        <w:rPr>
          <w:noProof/>
        </w:rPr>
        <w:fldChar w:fldCharType="separate"/>
      </w:r>
      <w:r>
        <w:rPr>
          <w:noProof/>
        </w:rPr>
        <w:t>57</w:t>
      </w:r>
      <w:r>
        <w:rPr>
          <w:noProof/>
        </w:rPr>
        <w:fldChar w:fldCharType="end"/>
      </w:r>
    </w:p>
    <w:p w14:paraId="0855C884" w14:textId="6BBDAF6E" w:rsidR="00BF3186" w:rsidRDefault="00BF3186">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_Toc163041682 \h </w:instrText>
      </w:r>
      <w:r>
        <w:rPr>
          <w:noProof/>
        </w:rPr>
      </w:r>
      <w:r>
        <w:rPr>
          <w:noProof/>
        </w:rPr>
        <w:fldChar w:fldCharType="separate"/>
      </w:r>
      <w:r>
        <w:rPr>
          <w:noProof/>
        </w:rPr>
        <w:t>57</w:t>
      </w:r>
      <w:r>
        <w:rPr>
          <w:noProof/>
        </w:rPr>
        <w:fldChar w:fldCharType="end"/>
      </w:r>
    </w:p>
    <w:p w14:paraId="5DFA2FCA" w14:textId="7C5C0E9E" w:rsidR="00BF3186" w:rsidRDefault="00BF3186">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_Toc163041683 \h </w:instrText>
      </w:r>
      <w:r>
        <w:rPr>
          <w:noProof/>
        </w:rPr>
      </w:r>
      <w:r>
        <w:rPr>
          <w:noProof/>
        </w:rPr>
        <w:fldChar w:fldCharType="separate"/>
      </w:r>
      <w:r>
        <w:rPr>
          <w:noProof/>
        </w:rPr>
        <w:t>57</w:t>
      </w:r>
      <w:r>
        <w:rPr>
          <w:noProof/>
        </w:rPr>
        <w:fldChar w:fldCharType="end"/>
      </w:r>
    </w:p>
    <w:p w14:paraId="62084F4B" w14:textId="4A08FD3B" w:rsidR="00BF3186" w:rsidRDefault="00BF3186">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_Toc163041684 \h </w:instrText>
      </w:r>
      <w:r>
        <w:rPr>
          <w:noProof/>
        </w:rPr>
      </w:r>
      <w:r>
        <w:rPr>
          <w:noProof/>
        </w:rPr>
        <w:fldChar w:fldCharType="separate"/>
      </w:r>
      <w:r>
        <w:rPr>
          <w:noProof/>
        </w:rPr>
        <w:t>57</w:t>
      </w:r>
      <w:r>
        <w:rPr>
          <w:noProof/>
        </w:rPr>
        <w:fldChar w:fldCharType="end"/>
      </w:r>
    </w:p>
    <w:p w14:paraId="73D6D433" w14:textId="0EB19D06" w:rsidR="00BF3186" w:rsidRDefault="00BF3186">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_Toc163041685 \h </w:instrText>
      </w:r>
      <w:r>
        <w:rPr>
          <w:noProof/>
        </w:rPr>
      </w:r>
      <w:r>
        <w:rPr>
          <w:noProof/>
        </w:rPr>
        <w:fldChar w:fldCharType="separate"/>
      </w:r>
      <w:r>
        <w:rPr>
          <w:noProof/>
        </w:rPr>
        <w:t>57</w:t>
      </w:r>
      <w:r>
        <w:rPr>
          <w:noProof/>
        </w:rPr>
        <w:fldChar w:fldCharType="end"/>
      </w:r>
    </w:p>
    <w:p w14:paraId="13978E35" w14:textId="5A173BAB" w:rsidR="00BF3186" w:rsidRDefault="00BF3186">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_Toc163041686 \h </w:instrText>
      </w:r>
      <w:r>
        <w:rPr>
          <w:noProof/>
        </w:rPr>
      </w:r>
      <w:r>
        <w:rPr>
          <w:noProof/>
        </w:rPr>
        <w:fldChar w:fldCharType="separate"/>
      </w:r>
      <w:r>
        <w:rPr>
          <w:noProof/>
        </w:rPr>
        <w:t>57</w:t>
      </w:r>
      <w:r>
        <w:rPr>
          <w:noProof/>
        </w:rPr>
        <w:fldChar w:fldCharType="end"/>
      </w:r>
    </w:p>
    <w:p w14:paraId="38374D76" w14:textId="7CB8736D" w:rsidR="00BF3186" w:rsidRDefault="00BF3186">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_Toc163041687 \h </w:instrText>
      </w:r>
      <w:r>
        <w:rPr>
          <w:noProof/>
        </w:rPr>
      </w:r>
      <w:r>
        <w:rPr>
          <w:noProof/>
        </w:rPr>
        <w:fldChar w:fldCharType="separate"/>
      </w:r>
      <w:r>
        <w:rPr>
          <w:noProof/>
        </w:rPr>
        <w:t>57</w:t>
      </w:r>
      <w:r>
        <w:rPr>
          <w:noProof/>
        </w:rPr>
        <w:fldChar w:fldCharType="end"/>
      </w:r>
    </w:p>
    <w:p w14:paraId="3CA38946" w14:textId="50C1028F" w:rsidR="00BF3186" w:rsidRDefault="00BF3186">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_Toc163041688 \h </w:instrText>
      </w:r>
      <w:r>
        <w:rPr>
          <w:noProof/>
        </w:rPr>
      </w:r>
      <w:r>
        <w:rPr>
          <w:noProof/>
        </w:rPr>
        <w:fldChar w:fldCharType="separate"/>
      </w:r>
      <w:r>
        <w:rPr>
          <w:noProof/>
        </w:rPr>
        <w:t>57</w:t>
      </w:r>
      <w:r>
        <w:rPr>
          <w:noProof/>
        </w:rPr>
        <w:fldChar w:fldCharType="end"/>
      </w:r>
    </w:p>
    <w:p w14:paraId="68D6215D" w14:textId="468A3962" w:rsidR="00BF3186" w:rsidRDefault="00BF318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_Toc163041689 \h </w:instrText>
      </w:r>
      <w:r>
        <w:rPr>
          <w:noProof/>
        </w:rPr>
      </w:r>
      <w:r>
        <w:rPr>
          <w:noProof/>
        </w:rPr>
        <w:fldChar w:fldCharType="separate"/>
      </w:r>
      <w:r>
        <w:rPr>
          <w:noProof/>
        </w:rPr>
        <w:t>59</w:t>
      </w:r>
      <w:r>
        <w:rPr>
          <w:noProof/>
        </w:rPr>
        <w:fldChar w:fldCharType="end"/>
      </w:r>
    </w:p>
    <w:p w14:paraId="79CACBF1" w14:textId="3EDAFBF8" w:rsidR="00BF3186" w:rsidRDefault="00BF3186">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_Toc163041690 \h </w:instrText>
      </w:r>
      <w:r>
        <w:rPr>
          <w:noProof/>
        </w:rPr>
      </w:r>
      <w:r>
        <w:rPr>
          <w:noProof/>
        </w:rPr>
        <w:fldChar w:fldCharType="separate"/>
      </w:r>
      <w:r>
        <w:rPr>
          <w:noProof/>
        </w:rPr>
        <w:t>59</w:t>
      </w:r>
      <w:r>
        <w:rPr>
          <w:noProof/>
        </w:rPr>
        <w:fldChar w:fldCharType="end"/>
      </w:r>
    </w:p>
    <w:p w14:paraId="73FED09D" w14:textId="1E21FB3E" w:rsidR="00BF3186" w:rsidRDefault="00BF3186">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_Toc163041691 \h </w:instrText>
      </w:r>
      <w:r>
        <w:rPr>
          <w:noProof/>
        </w:rPr>
      </w:r>
      <w:r>
        <w:rPr>
          <w:noProof/>
        </w:rPr>
        <w:fldChar w:fldCharType="separate"/>
      </w:r>
      <w:r>
        <w:rPr>
          <w:noProof/>
        </w:rPr>
        <w:t>59</w:t>
      </w:r>
      <w:r>
        <w:rPr>
          <w:noProof/>
        </w:rPr>
        <w:fldChar w:fldCharType="end"/>
      </w:r>
    </w:p>
    <w:p w14:paraId="1195FED0" w14:textId="469B496C" w:rsidR="00BF3186" w:rsidRDefault="00BF3186">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_Toc163041692 \h </w:instrText>
      </w:r>
      <w:r>
        <w:rPr>
          <w:noProof/>
        </w:rPr>
      </w:r>
      <w:r>
        <w:rPr>
          <w:noProof/>
        </w:rPr>
        <w:fldChar w:fldCharType="separate"/>
      </w:r>
      <w:r>
        <w:rPr>
          <w:noProof/>
        </w:rPr>
        <w:t>59</w:t>
      </w:r>
      <w:r>
        <w:rPr>
          <w:noProof/>
        </w:rPr>
        <w:fldChar w:fldCharType="end"/>
      </w:r>
    </w:p>
    <w:p w14:paraId="425D3B11" w14:textId="5F13097C" w:rsidR="00BF3186" w:rsidRDefault="00BF3186">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_Toc163041693 \h </w:instrText>
      </w:r>
      <w:r>
        <w:rPr>
          <w:noProof/>
        </w:rPr>
      </w:r>
      <w:r>
        <w:rPr>
          <w:noProof/>
        </w:rPr>
        <w:fldChar w:fldCharType="separate"/>
      </w:r>
      <w:r>
        <w:rPr>
          <w:noProof/>
        </w:rPr>
        <w:t>59</w:t>
      </w:r>
      <w:r>
        <w:rPr>
          <w:noProof/>
        </w:rPr>
        <w:fldChar w:fldCharType="end"/>
      </w:r>
    </w:p>
    <w:p w14:paraId="0DAFDC49" w14:textId="5D380792" w:rsidR="00BF3186" w:rsidRDefault="00BF3186">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_Toc163041694 \h </w:instrText>
      </w:r>
      <w:r>
        <w:rPr>
          <w:noProof/>
        </w:rPr>
      </w:r>
      <w:r>
        <w:rPr>
          <w:noProof/>
        </w:rPr>
        <w:fldChar w:fldCharType="separate"/>
      </w:r>
      <w:r>
        <w:rPr>
          <w:noProof/>
        </w:rPr>
        <w:t>60</w:t>
      </w:r>
      <w:r>
        <w:rPr>
          <w:noProof/>
        </w:rPr>
        <w:fldChar w:fldCharType="end"/>
      </w:r>
    </w:p>
    <w:p w14:paraId="2EA29F95" w14:textId="55D52245" w:rsidR="00BF3186" w:rsidRDefault="00BF3186">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_Toc163041695 \h </w:instrText>
      </w:r>
      <w:r>
        <w:rPr>
          <w:noProof/>
        </w:rPr>
      </w:r>
      <w:r>
        <w:rPr>
          <w:noProof/>
        </w:rPr>
        <w:fldChar w:fldCharType="separate"/>
      </w:r>
      <w:r>
        <w:rPr>
          <w:noProof/>
        </w:rPr>
        <w:t>61</w:t>
      </w:r>
      <w:r>
        <w:rPr>
          <w:noProof/>
        </w:rPr>
        <w:fldChar w:fldCharType="end"/>
      </w:r>
    </w:p>
    <w:p w14:paraId="2FD0E069" w14:textId="07FBCDD3" w:rsidR="00BF3186" w:rsidRDefault="00BF3186">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_Toc163041696 \h </w:instrText>
      </w:r>
      <w:r>
        <w:rPr>
          <w:noProof/>
        </w:rPr>
      </w:r>
      <w:r>
        <w:rPr>
          <w:noProof/>
        </w:rPr>
        <w:fldChar w:fldCharType="separate"/>
      </w:r>
      <w:r>
        <w:rPr>
          <w:noProof/>
        </w:rPr>
        <w:t>61</w:t>
      </w:r>
      <w:r>
        <w:rPr>
          <w:noProof/>
        </w:rPr>
        <w:fldChar w:fldCharType="end"/>
      </w:r>
    </w:p>
    <w:p w14:paraId="7B3DE858" w14:textId="2D45A483" w:rsidR="00BF3186" w:rsidRDefault="00BF3186">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_Toc163041697 \h </w:instrText>
      </w:r>
      <w:r>
        <w:rPr>
          <w:noProof/>
        </w:rPr>
      </w:r>
      <w:r>
        <w:rPr>
          <w:noProof/>
        </w:rPr>
        <w:fldChar w:fldCharType="separate"/>
      </w:r>
      <w:r>
        <w:rPr>
          <w:noProof/>
        </w:rPr>
        <w:t>62</w:t>
      </w:r>
      <w:r>
        <w:rPr>
          <w:noProof/>
        </w:rPr>
        <w:fldChar w:fldCharType="end"/>
      </w:r>
    </w:p>
    <w:p w14:paraId="11076DC2" w14:textId="459A87DC" w:rsidR="00BF3186" w:rsidRDefault="00BF318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_Toc163041698 \h </w:instrText>
      </w:r>
      <w:r>
        <w:rPr>
          <w:noProof/>
        </w:rPr>
      </w:r>
      <w:r>
        <w:rPr>
          <w:noProof/>
        </w:rPr>
        <w:fldChar w:fldCharType="separate"/>
      </w:r>
      <w:r>
        <w:rPr>
          <w:noProof/>
        </w:rPr>
        <w:t>62</w:t>
      </w:r>
      <w:r>
        <w:rPr>
          <w:noProof/>
        </w:rPr>
        <w:fldChar w:fldCharType="end"/>
      </w:r>
    </w:p>
    <w:p w14:paraId="650A73A1" w14:textId="469B920D" w:rsidR="00BF3186" w:rsidRDefault="00BF3186">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_Toc163041699 \h </w:instrText>
      </w:r>
      <w:r>
        <w:rPr>
          <w:noProof/>
        </w:rPr>
      </w:r>
      <w:r>
        <w:rPr>
          <w:noProof/>
        </w:rPr>
        <w:fldChar w:fldCharType="separate"/>
      </w:r>
      <w:r>
        <w:rPr>
          <w:noProof/>
        </w:rPr>
        <w:t>62</w:t>
      </w:r>
      <w:r>
        <w:rPr>
          <w:noProof/>
        </w:rPr>
        <w:fldChar w:fldCharType="end"/>
      </w:r>
    </w:p>
    <w:p w14:paraId="5D02E49E" w14:textId="12DA6447" w:rsidR="00BF3186" w:rsidRDefault="00BF3186">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_Toc163041700 \h </w:instrText>
      </w:r>
      <w:r>
        <w:rPr>
          <w:noProof/>
        </w:rPr>
      </w:r>
      <w:r>
        <w:rPr>
          <w:noProof/>
        </w:rPr>
        <w:fldChar w:fldCharType="separate"/>
      </w:r>
      <w:r>
        <w:rPr>
          <w:noProof/>
        </w:rPr>
        <w:t>62</w:t>
      </w:r>
      <w:r>
        <w:rPr>
          <w:noProof/>
        </w:rPr>
        <w:fldChar w:fldCharType="end"/>
      </w:r>
    </w:p>
    <w:p w14:paraId="53096846" w14:textId="6DADBBB7" w:rsidR="00BF3186" w:rsidRDefault="00BF3186">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_Toc163041701 \h </w:instrText>
      </w:r>
      <w:r>
        <w:rPr>
          <w:noProof/>
        </w:rPr>
      </w:r>
      <w:r>
        <w:rPr>
          <w:noProof/>
        </w:rPr>
        <w:fldChar w:fldCharType="separate"/>
      </w:r>
      <w:r>
        <w:rPr>
          <w:noProof/>
        </w:rPr>
        <w:t>62</w:t>
      </w:r>
      <w:r>
        <w:rPr>
          <w:noProof/>
        </w:rPr>
        <w:fldChar w:fldCharType="end"/>
      </w:r>
    </w:p>
    <w:p w14:paraId="2AF22E55" w14:textId="682D1E76" w:rsidR="00BF3186" w:rsidRDefault="00BF3186">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_Toc163041702 \h </w:instrText>
      </w:r>
      <w:r>
        <w:rPr>
          <w:noProof/>
        </w:rPr>
      </w:r>
      <w:r>
        <w:rPr>
          <w:noProof/>
        </w:rPr>
        <w:fldChar w:fldCharType="separate"/>
      </w:r>
      <w:r>
        <w:rPr>
          <w:noProof/>
        </w:rPr>
        <w:t>64</w:t>
      </w:r>
      <w:r>
        <w:rPr>
          <w:noProof/>
        </w:rPr>
        <w:fldChar w:fldCharType="end"/>
      </w:r>
    </w:p>
    <w:p w14:paraId="27E831BF" w14:textId="3FD8C885" w:rsidR="00BF3186" w:rsidRDefault="00BF3186">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_Toc163041703 \h </w:instrText>
      </w:r>
      <w:r>
        <w:rPr>
          <w:noProof/>
        </w:rPr>
      </w:r>
      <w:r>
        <w:rPr>
          <w:noProof/>
        </w:rPr>
        <w:fldChar w:fldCharType="separate"/>
      </w:r>
      <w:r>
        <w:rPr>
          <w:noProof/>
        </w:rPr>
        <w:t>64</w:t>
      </w:r>
      <w:r>
        <w:rPr>
          <w:noProof/>
        </w:rPr>
        <w:fldChar w:fldCharType="end"/>
      </w:r>
    </w:p>
    <w:p w14:paraId="11C92F13" w14:textId="4212D9EF" w:rsidR="00BF3186" w:rsidRDefault="00BF3186">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_Toc163041704 \h </w:instrText>
      </w:r>
      <w:r>
        <w:rPr>
          <w:noProof/>
        </w:rPr>
      </w:r>
      <w:r>
        <w:rPr>
          <w:noProof/>
        </w:rPr>
        <w:fldChar w:fldCharType="separate"/>
      </w:r>
      <w:r>
        <w:rPr>
          <w:noProof/>
        </w:rPr>
        <w:t>65</w:t>
      </w:r>
      <w:r>
        <w:rPr>
          <w:noProof/>
        </w:rPr>
        <w:fldChar w:fldCharType="end"/>
      </w:r>
    </w:p>
    <w:p w14:paraId="6E1FB8B4" w14:textId="347FE176" w:rsidR="00BF3186" w:rsidRDefault="00BF3186">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_Toc163041705 \h </w:instrText>
      </w:r>
      <w:r>
        <w:rPr>
          <w:noProof/>
        </w:rPr>
      </w:r>
      <w:r>
        <w:rPr>
          <w:noProof/>
        </w:rPr>
        <w:fldChar w:fldCharType="separate"/>
      </w:r>
      <w:r>
        <w:rPr>
          <w:noProof/>
        </w:rPr>
        <w:t>66</w:t>
      </w:r>
      <w:r>
        <w:rPr>
          <w:noProof/>
        </w:rPr>
        <w:fldChar w:fldCharType="end"/>
      </w:r>
    </w:p>
    <w:p w14:paraId="51FDB232" w14:textId="290BBA7C" w:rsidR="00BF3186" w:rsidRDefault="00BF3186">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_Toc163041706 \h </w:instrText>
      </w:r>
      <w:r>
        <w:rPr>
          <w:noProof/>
        </w:rPr>
      </w:r>
      <w:r>
        <w:rPr>
          <w:noProof/>
        </w:rPr>
        <w:fldChar w:fldCharType="separate"/>
      </w:r>
      <w:r>
        <w:rPr>
          <w:noProof/>
        </w:rPr>
        <w:t>66</w:t>
      </w:r>
      <w:r>
        <w:rPr>
          <w:noProof/>
        </w:rPr>
        <w:fldChar w:fldCharType="end"/>
      </w:r>
    </w:p>
    <w:p w14:paraId="0CAA1C15" w14:textId="5FB5026E" w:rsidR="00BF3186" w:rsidRDefault="00BF3186">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_Toc163041707 \h </w:instrText>
      </w:r>
      <w:r>
        <w:rPr>
          <w:noProof/>
        </w:rPr>
      </w:r>
      <w:r>
        <w:rPr>
          <w:noProof/>
        </w:rPr>
        <w:fldChar w:fldCharType="separate"/>
      </w:r>
      <w:r>
        <w:rPr>
          <w:noProof/>
        </w:rPr>
        <w:t>69</w:t>
      </w:r>
      <w:r>
        <w:rPr>
          <w:noProof/>
        </w:rPr>
        <w:fldChar w:fldCharType="end"/>
      </w:r>
    </w:p>
    <w:p w14:paraId="75040507" w14:textId="3AE3F683" w:rsidR="00BF3186" w:rsidRDefault="00BF3186">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_Toc163041708 \h </w:instrText>
      </w:r>
      <w:r>
        <w:rPr>
          <w:noProof/>
        </w:rPr>
      </w:r>
      <w:r>
        <w:rPr>
          <w:noProof/>
        </w:rPr>
        <w:fldChar w:fldCharType="separate"/>
      </w:r>
      <w:r>
        <w:rPr>
          <w:noProof/>
        </w:rPr>
        <w:t>70</w:t>
      </w:r>
      <w:r>
        <w:rPr>
          <w:noProof/>
        </w:rPr>
        <w:fldChar w:fldCharType="end"/>
      </w:r>
    </w:p>
    <w:p w14:paraId="3641CE9C" w14:textId="7B0F188B" w:rsidR="00BF3186" w:rsidRDefault="00BF3186">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_Toc163041709 \h </w:instrText>
      </w:r>
      <w:r>
        <w:rPr>
          <w:noProof/>
        </w:rPr>
      </w:r>
      <w:r>
        <w:rPr>
          <w:noProof/>
        </w:rPr>
        <w:fldChar w:fldCharType="separate"/>
      </w:r>
      <w:r>
        <w:rPr>
          <w:noProof/>
        </w:rPr>
        <w:t>70</w:t>
      </w:r>
      <w:r>
        <w:rPr>
          <w:noProof/>
        </w:rPr>
        <w:fldChar w:fldCharType="end"/>
      </w:r>
    </w:p>
    <w:p w14:paraId="15A01443" w14:textId="3C7CB6ED" w:rsidR="00BF3186" w:rsidRDefault="00BF3186">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_Toc163041710 \h </w:instrText>
      </w:r>
      <w:r>
        <w:rPr>
          <w:noProof/>
        </w:rPr>
      </w:r>
      <w:r>
        <w:rPr>
          <w:noProof/>
        </w:rPr>
        <w:fldChar w:fldCharType="separate"/>
      </w:r>
      <w:r>
        <w:rPr>
          <w:noProof/>
        </w:rPr>
        <w:t>71</w:t>
      </w:r>
      <w:r>
        <w:rPr>
          <w:noProof/>
        </w:rPr>
        <w:fldChar w:fldCharType="end"/>
      </w:r>
    </w:p>
    <w:p w14:paraId="3935FCCC" w14:textId="643333D8" w:rsidR="00BF3186" w:rsidRDefault="00BF3186">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_Toc163041711 \h </w:instrText>
      </w:r>
      <w:r>
        <w:rPr>
          <w:noProof/>
        </w:rPr>
      </w:r>
      <w:r>
        <w:rPr>
          <w:noProof/>
        </w:rPr>
        <w:fldChar w:fldCharType="separate"/>
      </w:r>
      <w:r>
        <w:rPr>
          <w:noProof/>
        </w:rPr>
        <w:t>71</w:t>
      </w:r>
      <w:r>
        <w:rPr>
          <w:noProof/>
        </w:rPr>
        <w:fldChar w:fldCharType="end"/>
      </w:r>
    </w:p>
    <w:p w14:paraId="672FE943" w14:textId="5ED6BD86" w:rsidR="00BF3186" w:rsidRDefault="00BF3186">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_Toc163041712 \h </w:instrText>
      </w:r>
      <w:r>
        <w:rPr>
          <w:noProof/>
        </w:rPr>
      </w:r>
      <w:r>
        <w:rPr>
          <w:noProof/>
        </w:rPr>
        <w:fldChar w:fldCharType="separate"/>
      </w:r>
      <w:r>
        <w:rPr>
          <w:noProof/>
        </w:rPr>
        <w:t>71</w:t>
      </w:r>
      <w:r>
        <w:rPr>
          <w:noProof/>
        </w:rPr>
        <w:fldChar w:fldCharType="end"/>
      </w:r>
    </w:p>
    <w:p w14:paraId="3414904C" w14:textId="4F7B8B77" w:rsidR="00BF3186" w:rsidRDefault="00BF3186">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_Toc163041713 \h </w:instrText>
      </w:r>
      <w:r>
        <w:rPr>
          <w:noProof/>
        </w:rPr>
      </w:r>
      <w:r>
        <w:rPr>
          <w:noProof/>
        </w:rPr>
        <w:fldChar w:fldCharType="separate"/>
      </w:r>
      <w:r>
        <w:rPr>
          <w:noProof/>
        </w:rPr>
        <w:t>72</w:t>
      </w:r>
      <w:r>
        <w:rPr>
          <w:noProof/>
        </w:rPr>
        <w:fldChar w:fldCharType="end"/>
      </w:r>
    </w:p>
    <w:p w14:paraId="13F08F1A" w14:textId="1AEDE39D" w:rsidR="00BF3186" w:rsidRDefault="00BF3186">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_Toc163041714 \h </w:instrText>
      </w:r>
      <w:r>
        <w:rPr>
          <w:noProof/>
        </w:rPr>
      </w:r>
      <w:r>
        <w:rPr>
          <w:noProof/>
        </w:rPr>
        <w:fldChar w:fldCharType="separate"/>
      </w:r>
      <w:r>
        <w:rPr>
          <w:noProof/>
        </w:rPr>
        <w:t>73</w:t>
      </w:r>
      <w:r>
        <w:rPr>
          <w:noProof/>
        </w:rPr>
        <w:fldChar w:fldCharType="end"/>
      </w:r>
    </w:p>
    <w:p w14:paraId="0EAE839B" w14:textId="7DD279BE" w:rsidR="00BF3186" w:rsidRDefault="00BF3186">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_Toc163041715 \h </w:instrText>
      </w:r>
      <w:r>
        <w:rPr>
          <w:noProof/>
        </w:rPr>
      </w:r>
      <w:r>
        <w:rPr>
          <w:noProof/>
        </w:rPr>
        <w:fldChar w:fldCharType="separate"/>
      </w:r>
      <w:r>
        <w:rPr>
          <w:noProof/>
        </w:rPr>
        <w:t>73</w:t>
      </w:r>
      <w:r>
        <w:rPr>
          <w:noProof/>
        </w:rPr>
        <w:fldChar w:fldCharType="end"/>
      </w:r>
    </w:p>
    <w:p w14:paraId="57FB9CC3" w14:textId="0141251F" w:rsidR="00BF3186" w:rsidRDefault="00BF3186">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_Toc163041716 \h </w:instrText>
      </w:r>
      <w:r>
        <w:rPr>
          <w:noProof/>
        </w:rPr>
      </w:r>
      <w:r>
        <w:rPr>
          <w:noProof/>
        </w:rPr>
        <w:fldChar w:fldCharType="separate"/>
      </w:r>
      <w:r>
        <w:rPr>
          <w:noProof/>
        </w:rPr>
        <w:t>73</w:t>
      </w:r>
      <w:r>
        <w:rPr>
          <w:noProof/>
        </w:rPr>
        <w:fldChar w:fldCharType="end"/>
      </w:r>
    </w:p>
    <w:p w14:paraId="6AB9BB4E" w14:textId="060CC7EC" w:rsidR="00BF3186" w:rsidRDefault="00BF3186">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_Toc163041717 \h </w:instrText>
      </w:r>
      <w:r>
        <w:rPr>
          <w:noProof/>
        </w:rPr>
      </w:r>
      <w:r>
        <w:rPr>
          <w:noProof/>
        </w:rPr>
        <w:fldChar w:fldCharType="separate"/>
      </w:r>
      <w:r>
        <w:rPr>
          <w:noProof/>
        </w:rPr>
        <w:t>73</w:t>
      </w:r>
      <w:r>
        <w:rPr>
          <w:noProof/>
        </w:rPr>
        <w:fldChar w:fldCharType="end"/>
      </w:r>
    </w:p>
    <w:p w14:paraId="725390B3" w14:textId="74867FDB" w:rsidR="00BF3186" w:rsidRDefault="00BF3186">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_Toc163041718 \h </w:instrText>
      </w:r>
      <w:r>
        <w:rPr>
          <w:noProof/>
        </w:rPr>
      </w:r>
      <w:r>
        <w:rPr>
          <w:noProof/>
        </w:rPr>
        <w:fldChar w:fldCharType="separate"/>
      </w:r>
      <w:r>
        <w:rPr>
          <w:noProof/>
        </w:rPr>
        <w:t>74</w:t>
      </w:r>
      <w:r>
        <w:rPr>
          <w:noProof/>
        </w:rPr>
        <w:fldChar w:fldCharType="end"/>
      </w:r>
    </w:p>
    <w:p w14:paraId="0AE31C6A" w14:textId="06404CA6" w:rsidR="00BF3186" w:rsidRDefault="00BF3186">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_Toc163041719 \h </w:instrText>
      </w:r>
      <w:r>
        <w:rPr>
          <w:noProof/>
        </w:rPr>
      </w:r>
      <w:r>
        <w:rPr>
          <w:noProof/>
        </w:rPr>
        <w:fldChar w:fldCharType="separate"/>
      </w:r>
      <w:r>
        <w:rPr>
          <w:noProof/>
        </w:rPr>
        <w:t>74</w:t>
      </w:r>
      <w:r>
        <w:rPr>
          <w:noProof/>
        </w:rPr>
        <w:fldChar w:fldCharType="end"/>
      </w:r>
    </w:p>
    <w:p w14:paraId="45C5CBE0" w14:textId="5287677E" w:rsidR="00BF3186" w:rsidRDefault="00BF3186">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_Toc163041720 \h </w:instrText>
      </w:r>
      <w:r>
        <w:rPr>
          <w:noProof/>
        </w:rPr>
      </w:r>
      <w:r>
        <w:rPr>
          <w:noProof/>
        </w:rPr>
        <w:fldChar w:fldCharType="separate"/>
      </w:r>
      <w:r>
        <w:rPr>
          <w:noProof/>
        </w:rPr>
        <w:t>74</w:t>
      </w:r>
      <w:r>
        <w:rPr>
          <w:noProof/>
        </w:rPr>
        <w:fldChar w:fldCharType="end"/>
      </w:r>
    </w:p>
    <w:p w14:paraId="502B2126" w14:textId="13BBA312" w:rsidR="00BF3186" w:rsidRDefault="00BF3186">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_Toc163041721 \h </w:instrText>
      </w:r>
      <w:r>
        <w:rPr>
          <w:noProof/>
        </w:rPr>
      </w:r>
      <w:r>
        <w:rPr>
          <w:noProof/>
        </w:rPr>
        <w:fldChar w:fldCharType="separate"/>
      </w:r>
      <w:r>
        <w:rPr>
          <w:noProof/>
        </w:rPr>
        <w:t>74</w:t>
      </w:r>
      <w:r>
        <w:rPr>
          <w:noProof/>
        </w:rPr>
        <w:fldChar w:fldCharType="end"/>
      </w:r>
    </w:p>
    <w:p w14:paraId="21A3814E" w14:textId="1EB9F794" w:rsidR="00BF3186" w:rsidRDefault="00BF3186">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_Toc163041722 \h </w:instrText>
      </w:r>
      <w:r>
        <w:rPr>
          <w:noProof/>
        </w:rPr>
      </w:r>
      <w:r>
        <w:rPr>
          <w:noProof/>
        </w:rPr>
        <w:fldChar w:fldCharType="separate"/>
      </w:r>
      <w:r>
        <w:rPr>
          <w:noProof/>
        </w:rPr>
        <w:t>74</w:t>
      </w:r>
      <w:r>
        <w:rPr>
          <w:noProof/>
        </w:rPr>
        <w:fldChar w:fldCharType="end"/>
      </w:r>
    </w:p>
    <w:p w14:paraId="18A4404A" w14:textId="2D0B9353" w:rsidR="00BF3186" w:rsidRDefault="00BF3186">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_Toc163041723 \h </w:instrText>
      </w:r>
      <w:r>
        <w:rPr>
          <w:noProof/>
        </w:rPr>
      </w:r>
      <w:r>
        <w:rPr>
          <w:noProof/>
        </w:rPr>
        <w:fldChar w:fldCharType="separate"/>
      </w:r>
      <w:r>
        <w:rPr>
          <w:noProof/>
        </w:rPr>
        <w:t>74</w:t>
      </w:r>
      <w:r>
        <w:rPr>
          <w:noProof/>
        </w:rPr>
        <w:fldChar w:fldCharType="end"/>
      </w:r>
    </w:p>
    <w:p w14:paraId="70431E23" w14:textId="7AD20811" w:rsidR="00BF3186" w:rsidRDefault="00BF3186">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_Toc163041724 \h </w:instrText>
      </w:r>
      <w:r>
        <w:rPr>
          <w:noProof/>
        </w:rPr>
      </w:r>
      <w:r>
        <w:rPr>
          <w:noProof/>
        </w:rPr>
        <w:fldChar w:fldCharType="separate"/>
      </w:r>
      <w:r>
        <w:rPr>
          <w:noProof/>
        </w:rPr>
        <w:t>76</w:t>
      </w:r>
      <w:r>
        <w:rPr>
          <w:noProof/>
        </w:rPr>
        <w:fldChar w:fldCharType="end"/>
      </w:r>
    </w:p>
    <w:p w14:paraId="59E81AF3" w14:textId="72BF41A2" w:rsidR="00BF3186" w:rsidRDefault="00BF3186">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_Toc163041725 \h </w:instrText>
      </w:r>
      <w:r>
        <w:rPr>
          <w:noProof/>
        </w:rPr>
      </w:r>
      <w:r>
        <w:rPr>
          <w:noProof/>
        </w:rPr>
        <w:fldChar w:fldCharType="separate"/>
      </w:r>
      <w:r>
        <w:rPr>
          <w:noProof/>
        </w:rPr>
        <w:t>76</w:t>
      </w:r>
      <w:r>
        <w:rPr>
          <w:noProof/>
        </w:rPr>
        <w:fldChar w:fldCharType="end"/>
      </w:r>
    </w:p>
    <w:p w14:paraId="385ECE65" w14:textId="6C430C01" w:rsidR="00BF3186" w:rsidRDefault="00BF3186">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_Toc163041726 \h </w:instrText>
      </w:r>
      <w:r>
        <w:rPr>
          <w:noProof/>
        </w:rPr>
      </w:r>
      <w:r>
        <w:rPr>
          <w:noProof/>
        </w:rPr>
        <w:fldChar w:fldCharType="separate"/>
      </w:r>
      <w:r>
        <w:rPr>
          <w:noProof/>
        </w:rPr>
        <w:t>76</w:t>
      </w:r>
      <w:r>
        <w:rPr>
          <w:noProof/>
        </w:rPr>
        <w:fldChar w:fldCharType="end"/>
      </w:r>
    </w:p>
    <w:p w14:paraId="2820C4AC" w14:textId="21E29BF4" w:rsidR="00BF3186" w:rsidRDefault="00BF3186">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_Toc163041727 \h </w:instrText>
      </w:r>
      <w:r>
        <w:rPr>
          <w:noProof/>
        </w:rPr>
      </w:r>
      <w:r>
        <w:rPr>
          <w:noProof/>
        </w:rPr>
        <w:fldChar w:fldCharType="separate"/>
      </w:r>
      <w:r>
        <w:rPr>
          <w:noProof/>
        </w:rPr>
        <w:t>77</w:t>
      </w:r>
      <w:r>
        <w:rPr>
          <w:noProof/>
        </w:rPr>
        <w:fldChar w:fldCharType="end"/>
      </w:r>
    </w:p>
    <w:p w14:paraId="0C25B502" w14:textId="7DF75847" w:rsidR="00BF3186" w:rsidRDefault="00BF3186">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_Toc163041728 \h </w:instrText>
      </w:r>
      <w:r>
        <w:rPr>
          <w:noProof/>
        </w:rPr>
      </w:r>
      <w:r>
        <w:rPr>
          <w:noProof/>
        </w:rPr>
        <w:fldChar w:fldCharType="separate"/>
      </w:r>
      <w:r>
        <w:rPr>
          <w:noProof/>
        </w:rPr>
        <w:t>77</w:t>
      </w:r>
      <w:r>
        <w:rPr>
          <w:noProof/>
        </w:rPr>
        <w:fldChar w:fldCharType="end"/>
      </w:r>
    </w:p>
    <w:p w14:paraId="1D9DBBE3" w14:textId="22590C01" w:rsidR="00BF3186" w:rsidRDefault="00BF3186">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_Toc163041729 \h </w:instrText>
      </w:r>
      <w:r>
        <w:rPr>
          <w:noProof/>
        </w:rPr>
      </w:r>
      <w:r>
        <w:rPr>
          <w:noProof/>
        </w:rPr>
        <w:fldChar w:fldCharType="separate"/>
      </w:r>
      <w:r>
        <w:rPr>
          <w:noProof/>
        </w:rPr>
        <w:t>77</w:t>
      </w:r>
      <w:r>
        <w:rPr>
          <w:noProof/>
        </w:rPr>
        <w:fldChar w:fldCharType="end"/>
      </w:r>
    </w:p>
    <w:p w14:paraId="473DA2BF" w14:textId="5B53BE87" w:rsidR="00BF3186" w:rsidRDefault="00BF3186">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_Toc163041730 \h </w:instrText>
      </w:r>
      <w:r>
        <w:rPr>
          <w:noProof/>
        </w:rPr>
      </w:r>
      <w:r>
        <w:rPr>
          <w:noProof/>
        </w:rPr>
        <w:fldChar w:fldCharType="separate"/>
      </w:r>
      <w:r>
        <w:rPr>
          <w:noProof/>
        </w:rPr>
        <w:t>78</w:t>
      </w:r>
      <w:r>
        <w:rPr>
          <w:noProof/>
        </w:rPr>
        <w:fldChar w:fldCharType="end"/>
      </w:r>
    </w:p>
    <w:p w14:paraId="22994478" w14:textId="4C00D1CD" w:rsidR="00BF3186" w:rsidRDefault="00BF3186">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_Toc163041731 \h </w:instrText>
      </w:r>
      <w:r>
        <w:rPr>
          <w:noProof/>
        </w:rPr>
      </w:r>
      <w:r>
        <w:rPr>
          <w:noProof/>
        </w:rPr>
        <w:fldChar w:fldCharType="separate"/>
      </w:r>
      <w:r>
        <w:rPr>
          <w:noProof/>
        </w:rPr>
        <w:t>78</w:t>
      </w:r>
      <w:r>
        <w:rPr>
          <w:noProof/>
        </w:rPr>
        <w:fldChar w:fldCharType="end"/>
      </w:r>
    </w:p>
    <w:p w14:paraId="6CE46338" w14:textId="5E2CDE4C" w:rsidR="00BF3186" w:rsidRDefault="00BF3186">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_Toc163041732 \h </w:instrText>
      </w:r>
      <w:r>
        <w:rPr>
          <w:noProof/>
        </w:rPr>
      </w:r>
      <w:r>
        <w:rPr>
          <w:noProof/>
        </w:rPr>
        <w:fldChar w:fldCharType="separate"/>
      </w:r>
      <w:r>
        <w:rPr>
          <w:noProof/>
        </w:rPr>
        <w:t>78</w:t>
      </w:r>
      <w:r>
        <w:rPr>
          <w:noProof/>
        </w:rPr>
        <w:fldChar w:fldCharType="end"/>
      </w:r>
    </w:p>
    <w:p w14:paraId="10BF3AF5" w14:textId="4F5C6654" w:rsidR="00BF3186" w:rsidRDefault="00BF3186">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_Toc163041733 \h </w:instrText>
      </w:r>
      <w:r>
        <w:rPr>
          <w:noProof/>
        </w:rPr>
      </w:r>
      <w:r>
        <w:rPr>
          <w:noProof/>
        </w:rPr>
        <w:fldChar w:fldCharType="separate"/>
      </w:r>
      <w:r>
        <w:rPr>
          <w:noProof/>
        </w:rPr>
        <w:t>79</w:t>
      </w:r>
      <w:r>
        <w:rPr>
          <w:noProof/>
        </w:rPr>
        <w:fldChar w:fldCharType="end"/>
      </w:r>
    </w:p>
    <w:p w14:paraId="134573CB" w14:textId="3A453CF0" w:rsidR="00BF3186" w:rsidRDefault="00BF3186">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_Toc163041734 \h </w:instrText>
      </w:r>
      <w:r>
        <w:rPr>
          <w:noProof/>
        </w:rPr>
      </w:r>
      <w:r>
        <w:rPr>
          <w:noProof/>
        </w:rPr>
        <w:fldChar w:fldCharType="separate"/>
      </w:r>
      <w:r>
        <w:rPr>
          <w:noProof/>
        </w:rPr>
        <w:t>79</w:t>
      </w:r>
      <w:r>
        <w:rPr>
          <w:noProof/>
        </w:rPr>
        <w:fldChar w:fldCharType="end"/>
      </w:r>
    </w:p>
    <w:p w14:paraId="6A77DB5B" w14:textId="4A1E975D" w:rsidR="00BF3186" w:rsidRDefault="00BF3186">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_Toc163041735 \h </w:instrText>
      </w:r>
      <w:r>
        <w:rPr>
          <w:noProof/>
        </w:rPr>
      </w:r>
      <w:r>
        <w:rPr>
          <w:noProof/>
        </w:rPr>
        <w:fldChar w:fldCharType="separate"/>
      </w:r>
      <w:r>
        <w:rPr>
          <w:noProof/>
        </w:rPr>
        <w:t>79</w:t>
      </w:r>
      <w:r>
        <w:rPr>
          <w:noProof/>
        </w:rPr>
        <w:fldChar w:fldCharType="end"/>
      </w:r>
    </w:p>
    <w:p w14:paraId="13271D22" w14:textId="0DA14A74" w:rsidR="00BF3186" w:rsidRDefault="00BF3186">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_Toc163041736 \h </w:instrText>
      </w:r>
      <w:r>
        <w:rPr>
          <w:noProof/>
        </w:rPr>
      </w:r>
      <w:r>
        <w:rPr>
          <w:noProof/>
        </w:rPr>
        <w:fldChar w:fldCharType="separate"/>
      </w:r>
      <w:r>
        <w:rPr>
          <w:noProof/>
        </w:rPr>
        <w:t>80</w:t>
      </w:r>
      <w:r>
        <w:rPr>
          <w:noProof/>
        </w:rPr>
        <w:fldChar w:fldCharType="end"/>
      </w:r>
    </w:p>
    <w:p w14:paraId="5E956A7B" w14:textId="1A4D14A5" w:rsidR="00BF3186" w:rsidRDefault="00BF3186">
      <w:pPr>
        <w:pStyle w:val="TOC3"/>
        <w:rPr>
          <w:rFonts w:ascii="Calibri" w:hAnsi="Calibri"/>
          <w:noProof/>
          <w:kern w:val="2"/>
          <w:sz w:val="22"/>
          <w:szCs w:val="22"/>
          <w:lang w:eastAsia="en-GB"/>
        </w:rPr>
      </w:pPr>
      <w:r>
        <w:rPr>
          <w:noProof/>
        </w:rPr>
        <w:lastRenderedPageBreak/>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_Toc163041737 \h </w:instrText>
      </w:r>
      <w:r>
        <w:rPr>
          <w:noProof/>
        </w:rPr>
      </w:r>
      <w:r>
        <w:rPr>
          <w:noProof/>
        </w:rPr>
        <w:fldChar w:fldCharType="separate"/>
      </w:r>
      <w:r>
        <w:rPr>
          <w:noProof/>
        </w:rPr>
        <w:t>80</w:t>
      </w:r>
      <w:r>
        <w:rPr>
          <w:noProof/>
        </w:rPr>
        <w:fldChar w:fldCharType="end"/>
      </w:r>
    </w:p>
    <w:p w14:paraId="2522D550" w14:textId="7B349D72" w:rsidR="00BF3186" w:rsidRDefault="00BF3186">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_Toc163041738 \h </w:instrText>
      </w:r>
      <w:r>
        <w:rPr>
          <w:noProof/>
        </w:rPr>
      </w:r>
      <w:r>
        <w:rPr>
          <w:noProof/>
        </w:rPr>
        <w:fldChar w:fldCharType="separate"/>
      </w:r>
      <w:r>
        <w:rPr>
          <w:noProof/>
        </w:rPr>
        <w:t>80</w:t>
      </w:r>
      <w:r>
        <w:rPr>
          <w:noProof/>
        </w:rPr>
        <w:fldChar w:fldCharType="end"/>
      </w:r>
    </w:p>
    <w:p w14:paraId="445E35BB" w14:textId="4A45B67A" w:rsidR="00BF3186" w:rsidRDefault="00BF3186">
      <w:pPr>
        <w:pStyle w:val="TOC3"/>
        <w:rPr>
          <w:rFonts w:ascii="Calibri" w:hAnsi="Calibri"/>
          <w:noProof/>
          <w:kern w:val="2"/>
          <w:sz w:val="22"/>
          <w:szCs w:val="22"/>
          <w:lang w:eastAsia="en-GB"/>
        </w:rPr>
      </w:pPr>
      <w:r>
        <w:rPr>
          <w:noProof/>
        </w:rPr>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_Toc163041739 \h </w:instrText>
      </w:r>
      <w:r>
        <w:rPr>
          <w:noProof/>
        </w:rPr>
      </w:r>
      <w:r>
        <w:rPr>
          <w:noProof/>
        </w:rPr>
        <w:fldChar w:fldCharType="separate"/>
      </w:r>
      <w:r>
        <w:rPr>
          <w:noProof/>
        </w:rPr>
        <w:t>80</w:t>
      </w:r>
      <w:r>
        <w:rPr>
          <w:noProof/>
        </w:rPr>
        <w:fldChar w:fldCharType="end"/>
      </w:r>
    </w:p>
    <w:p w14:paraId="6D400E56" w14:textId="23C5AD77" w:rsidR="00BF3186" w:rsidRDefault="00BF3186">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_Toc163041740 \h </w:instrText>
      </w:r>
      <w:r>
        <w:rPr>
          <w:noProof/>
        </w:rPr>
      </w:r>
      <w:r>
        <w:rPr>
          <w:noProof/>
        </w:rPr>
        <w:fldChar w:fldCharType="separate"/>
      </w:r>
      <w:r>
        <w:rPr>
          <w:noProof/>
        </w:rPr>
        <w:t>80</w:t>
      </w:r>
      <w:r>
        <w:rPr>
          <w:noProof/>
        </w:rPr>
        <w:fldChar w:fldCharType="end"/>
      </w:r>
    </w:p>
    <w:p w14:paraId="4D72FD6A" w14:textId="6455890E" w:rsidR="00BF3186" w:rsidRDefault="00BF3186">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_Toc163041741 \h </w:instrText>
      </w:r>
      <w:r>
        <w:rPr>
          <w:noProof/>
        </w:rPr>
      </w:r>
      <w:r>
        <w:rPr>
          <w:noProof/>
        </w:rPr>
        <w:fldChar w:fldCharType="separate"/>
      </w:r>
      <w:r>
        <w:rPr>
          <w:noProof/>
        </w:rPr>
        <w:t>80</w:t>
      </w:r>
      <w:r>
        <w:rPr>
          <w:noProof/>
        </w:rPr>
        <w:fldChar w:fldCharType="end"/>
      </w:r>
    </w:p>
    <w:p w14:paraId="4F70B53B" w14:textId="3870EDAD" w:rsidR="00BF3186" w:rsidRDefault="00BF3186">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_Toc163041742 \h </w:instrText>
      </w:r>
      <w:r>
        <w:rPr>
          <w:noProof/>
        </w:rPr>
      </w:r>
      <w:r>
        <w:rPr>
          <w:noProof/>
        </w:rPr>
        <w:fldChar w:fldCharType="separate"/>
      </w:r>
      <w:r>
        <w:rPr>
          <w:noProof/>
        </w:rPr>
        <w:t>80</w:t>
      </w:r>
      <w:r>
        <w:rPr>
          <w:noProof/>
        </w:rPr>
        <w:fldChar w:fldCharType="end"/>
      </w:r>
    </w:p>
    <w:p w14:paraId="31E57D97" w14:textId="4AB1DA89" w:rsidR="00BF3186" w:rsidRDefault="00BF3186">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_Toc163041743 \h </w:instrText>
      </w:r>
      <w:r>
        <w:rPr>
          <w:noProof/>
        </w:rPr>
      </w:r>
      <w:r>
        <w:rPr>
          <w:noProof/>
        </w:rPr>
        <w:fldChar w:fldCharType="separate"/>
      </w:r>
      <w:r>
        <w:rPr>
          <w:noProof/>
        </w:rPr>
        <w:t>80</w:t>
      </w:r>
      <w:r>
        <w:rPr>
          <w:noProof/>
        </w:rPr>
        <w:fldChar w:fldCharType="end"/>
      </w:r>
    </w:p>
    <w:p w14:paraId="4C0FC593" w14:textId="431B67A8" w:rsidR="00BF3186" w:rsidRDefault="00BF3186">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_Toc163041744 \h </w:instrText>
      </w:r>
      <w:r>
        <w:rPr>
          <w:noProof/>
        </w:rPr>
      </w:r>
      <w:r>
        <w:rPr>
          <w:noProof/>
        </w:rPr>
        <w:fldChar w:fldCharType="separate"/>
      </w:r>
      <w:r>
        <w:rPr>
          <w:noProof/>
        </w:rPr>
        <w:t>80</w:t>
      </w:r>
      <w:r>
        <w:rPr>
          <w:noProof/>
        </w:rPr>
        <w:fldChar w:fldCharType="end"/>
      </w:r>
    </w:p>
    <w:p w14:paraId="141B6954" w14:textId="2AA56968" w:rsidR="00BF3186" w:rsidRDefault="00BF3186">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_Toc163041745 \h </w:instrText>
      </w:r>
      <w:r>
        <w:rPr>
          <w:noProof/>
        </w:rPr>
      </w:r>
      <w:r>
        <w:rPr>
          <w:noProof/>
        </w:rPr>
        <w:fldChar w:fldCharType="separate"/>
      </w:r>
      <w:r>
        <w:rPr>
          <w:noProof/>
        </w:rPr>
        <w:t>80</w:t>
      </w:r>
      <w:r>
        <w:rPr>
          <w:noProof/>
        </w:rPr>
        <w:fldChar w:fldCharType="end"/>
      </w:r>
    </w:p>
    <w:p w14:paraId="7AA47595" w14:textId="0382D2D8" w:rsidR="00BF3186" w:rsidRDefault="00BF3186">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_Toc163041746 \h </w:instrText>
      </w:r>
      <w:r>
        <w:rPr>
          <w:noProof/>
        </w:rPr>
      </w:r>
      <w:r>
        <w:rPr>
          <w:noProof/>
        </w:rPr>
        <w:fldChar w:fldCharType="separate"/>
      </w:r>
      <w:r>
        <w:rPr>
          <w:noProof/>
        </w:rPr>
        <w:t>80</w:t>
      </w:r>
      <w:r>
        <w:rPr>
          <w:noProof/>
        </w:rPr>
        <w:fldChar w:fldCharType="end"/>
      </w:r>
    </w:p>
    <w:p w14:paraId="123FCC91" w14:textId="6797658A" w:rsidR="00BF3186" w:rsidRDefault="00BF3186">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_Toc163041747 \h </w:instrText>
      </w:r>
      <w:r>
        <w:rPr>
          <w:noProof/>
        </w:rPr>
      </w:r>
      <w:r>
        <w:rPr>
          <w:noProof/>
        </w:rPr>
        <w:fldChar w:fldCharType="separate"/>
      </w:r>
      <w:r>
        <w:rPr>
          <w:noProof/>
        </w:rPr>
        <w:t>80</w:t>
      </w:r>
      <w:r>
        <w:rPr>
          <w:noProof/>
        </w:rPr>
        <w:fldChar w:fldCharType="end"/>
      </w:r>
    </w:p>
    <w:p w14:paraId="34979ED5" w14:textId="6750F49D" w:rsidR="00BF3186" w:rsidRDefault="00BF3186">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_Toc163041748 \h </w:instrText>
      </w:r>
      <w:r>
        <w:rPr>
          <w:noProof/>
        </w:rPr>
      </w:r>
      <w:r>
        <w:rPr>
          <w:noProof/>
        </w:rPr>
        <w:fldChar w:fldCharType="separate"/>
      </w:r>
      <w:r>
        <w:rPr>
          <w:noProof/>
        </w:rPr>
        <w:t>81</w:t>
      </w:r>
      <w:r>
        <w:rPr>
          <w:noProof/>
        </w:rPr>
        <w:fldChar w:fldCharType="end"/>
      </w:r>
    </w:p>
    <w:p w14:paraId="37B52826" w14:textId="0645D7E6" w:rsidR="00BF3186" w:rsidRDefault="00BF3186">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_Toc163041749 \h </w:instrText>
      </w:r>
      <w:r>
        <w:rPr>
          <w:noProof/>
        </w:rPr>
      </w:r>
      <w:r>
        <w:rPr>
          <w:noProof/>
        </w:rPr>
        <w:fldChar w:fldCharType="separate"/>
      </w:r>
      <w:r>
        <w:rPr>
          <w:noProof/>
        </w:rPr>
        <w:t>81</w:t>
      </w:r>
      <w:r>
        <w:rPr>
          <w:noProof/>
        </w:rPr>
        <w:fldChar w:fldCharType="end"/>
      </w:r>
    </w:p>
    <w:p w14:paraId="3BD1FA52" w14:textId="1E4DDFBB" w:rsidR="00BF3186" w:rsidRDefault="00BF3186">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_Toc163041750 \h </w:instrText>
      </w:r>
      <w:r>
        <w:rPr>
          <w:noProof/>
        </w:rPr>
      </w:r>
      <w:r>
        <w:rPr>
          <w:noProof/>
        </w:rPr>
        <w:fldChar w:fldCharType="separate"/>
      </w:r>
      <w:r>
        <w:rPr>
          <w:noProof/>
        </w:rPr>
        <w:t>81</w:t>
      </w:r>
      <w:r>
        <w:rPr>
          <w:noProof/>
        </w:rPr>
        <w:fldChar w:fldCharType="end"/>
      </w:r>
    </w:p>
    <w:p w14:paraId="017CDE54" w14:textId="7BA29C2B" w:rsidR="00BF3186" w:rsidRDefault="00BF3186">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_Toc163041751 \h </w:instrText>
      </w:r>
      <w:r>
        <w:rPr>
          <w:noProof/>
        </w:rPr>
      </w:r>
      <w:r>
        <w:rPr>
          <w:noProof/>
        </w:rPr>
        <w:fldChar w:fldCharType="separate"/>
      </w:r>
      <w:r>
        <w:rPr>
          <w:noProof/>
        </w:rPr>
        <w:t>81</w:t>
      </w:r>
      <w:r>
        <w:rPr>
          <w:noProof/>
        </w:rPr>
        <w:fldChar w:fldCharType="end"/>
      </w:r>
    </w:p>
    <w:p w14:paraId="2E69FB62" w14:textId="53D81472" w:rsidR="00BF3186" w:rsidRDefault="00BF3186">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_Toc163041752 \h </w:instrText>
      </w:r>
      <w:r>
        <w:rPr>
          <w:noProof/>
        </w:rPr>
      </w:r>
      <w:r>
        <w:rPr>
          <w:noProof/>
        </w:rPr>
        <w:fldChar w:fldCharType="separate"/>
      </w:r>
      <w:r>
        <w:rPr>
          <w:noProof/>
        </w:rPr>
        <w:t>81</w:t>
      </w:r>
      <w:r>
        <w:rPr>
          <w:noProof/>
        </w:rPr>
        <w:fldChar w:fldCharType="end"/>
      </w:r>
    </w:p>
    <w:p w14:paraId="32DDA14A" w14:textId="70F871C2" w:rsidR="00BF3186" w:rsidRDefault="00BF3186">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_Toc163041753 \h </w:instrText>
      </w:r>
      <w:r>
        <w:rPr>
          <w:noProof/>
        </w:rPr>
      </w:r>
      <w:r>
        <w:rPr>
          <w:noProof/>
        </w:rPr>
        <w:fldChar w:fldCharType="separate"/>
      </w:r>
      <w:r>
        <w:rPr>
          <w:noProof/>
        </w:rPr>
        <w:t>81</w:t>
      </w:r>
      <w:r>
        <w:rPr>
          <w:noProof/>
        </w:rPr>
        <w:fldChar w:fldCharType="end"/>
      </w:r>
    </w:p>
    <w:p w14:paraId="7B816C2F" w14:textId="29A34665" w:rsidR="00BF3186" w:rsidRDefault="00BF3186">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_Toc163041754 \h </w:instrText>
      </w:r>
      <w:r>
        <w:rPr>
          <w:noProof/>
        </w:rPr>
      </w:r>
      <w:r>
        <w:rPr>
          <w:noProof/>
        </w:rPr>
        <w:fldChar w:fldCharType="separate"/>
      </w:r>
      <w:r>
        <w:rPr>
          <w:noProof/>
        </w:rPr>
        <w:t>81</w:t>
      </w:r>
      <w:r>
        <w:rPr>
          <w:noProof/>
        </w:rPr>
        <w:fldChar w:fldCharType="end"/>
      </w:r>
    </w:p>
    <w:p w14:paraId="2F203688" w14:textId="3C36897B" w:rsidR="00BF3186" w:rsidRDefault="00BF3186">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FE6743">
        <w:rPr>
          <w:noProof/>
          <w:color w:val="000000"/>
        </w:rPr>
        <w:t>IMS Registration Event</w:t>
      </w:r>
      <w:r>
        <w:rPr>
          <w:noProof/>
        </w:rPr>
        <w:tab/>
      </w:r>
      <w:r>
        <w:rPr>
          <w:noProof/>
        </w:rPr>
        <w:fldChar w:fldCharType="begin" w:fldLock="1"/>
      </w:r>
      <w:r>
        <w:rPr>
          <w:noProof/>
        </w:rPr>
        <w:instrText xml:space="preserve"> PAGEREF _Toc163041755 \h </w:instrText>
      </w:r>
      <w:r>
        <w:rPr>
          <w:noProof/>
        </w:rPr>
      </w:r>
      <w:r>
        <w:rPr>
          <w:noProof/>
        </w:rPr>
        <w:fldChar w:fldCharType="separate"/>
      </w:r>
      <w:r>
        <w:rPr>
          <w:noProof/>
        </w:rPr>
        <w:t>82</w:t>
      </w:r>
      <w:r>
        <w:rPr>
          <w:noProof/>
        </w:rPr>
        <w:fldChar w:fldCharType="end"/>
      </w:r>
    </w:p>
    <w:p w14:paraId="01D8CD69" w14:textId="3AA29342" w:rsidR="00BF3186" w:rsidRDefault="00BF3186">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_Toc163041756 \h </w:instrText>
      </w:r>
      <w:r>
        <w:rPr>
          <w:noProof/>
        </w:rPr>
      </w:r>
      <w:r>
        <w:rPr>
          <w:noProof/>
        </w:rPr>
        <w:fldChar w:fldCharType="separate"/>
      </w:r>
      <w:r>
        <w:rPr>
          <w:noProof/>
        </w:rPr>
        <w:t>82</w:t>
      </w:r>
      <w:r>
        <w:rPr>
          <w:noProof/>
        </w:rPr>
        <w:fldChar w:fldCharType="end"/>
      </w:r>
    </w:p>
    <w:p w14:paraId="754CEBFD" w14:textId="074707CA" w:rsidR="00BF3186" w:rsidRDefault="00BF3186">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_Toc163041757 \h </w:instrText>
      </w:r>
      <w:r>
        <w:rPr>
          <w:noProof/>
        </w:rPr>
      </w:r>
      <w:r>
        <w:rPr>
          <w:noProof/>
        </w:rPr>
        <w:fldChar w:fldCharType="separate"/>
      </w:r>
      <w:r>
        <w:rPr>
          <w:noProof/>
        </w:rPr>
        <w:t>82</w:t>
      </w:r>
      <w:r>
        <w:rPr>
          <w:noProof/>
        </w:rPr>
        <w:fldChar w:fldCharType="end"/>
      </w:r>
    </w:p>
    <w:p w14:paraId="2306479E" w14:textId="122AC0A0" w:rsidR="00BF3186" w:rsidRDefault="00BF3186">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_Toc163041758 \h </w:instrText>
      </w:r>
      <w:r>
        <w:rPr>
          <w:noProof/>
        </w:rPr>
      </w:r>
      <w:r>
        <w:rPr>
          <w:noProof/>
        </w:rPr>
        <w:fldChar w:fldCharType="separate"/>
      </w:r>
      <w:r>
        <w:rPr>
          <w:noProof/>
        </w:rPr>
        <w:t>82</w:t>
      </w:r>
      <w:r>
        <w:rPr>
          <w:noProof/>
        </w:rPr>
        <w:fldChar w:fldCharType="end"/>
      </w:r>
    </w:p>
    <w:p w14:paraId="42F648CC" w14:textId="151537D3" w:rsidR="00BF3186" w:rsidRDefault="00BF3186">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_Toc163041759 \h </w:instrText>
      </w:r>
      <w:r>
        <w:rPr>
          <w:noProof/>
        </w:rPr>
      </w:r>
      <w:r>
        <w:rPr>
          <w:noProof/>
        </w:rPr>
        <w:fldChar w:fldCharType="separate"/>
      </w:r>
      <w:r>
        <w:rPr>
          <w:noProof/>
        </w:rPr>
        <w:t>82</w:t>
      </w:r>
      <w:r>
        <w:rPr>
          <w:noProof/>
        </w:rPr>
        <w:fldChar w:fldCharType="end"/>
      </w:r>
    </w:p>
    <w:p w14:paraId="7D539020" w14:textId="67AE5CCB" w:rsidR="00BF3186" w:rsidRDefault="00BF3186">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_Toc163041760 \h </w:instrText>
      </w:r>
      <w:r>
        <w:rPr>
          <w:noProof/>
        </w:rPr>
      </w:r>
      <w:r>
        <w:rPr>
          <w:noProof/>
        </w:rPr>
        <w:fldChar w:fldCharType="separate"/>
      </w:r>
      <w:r>
        <w:rPr>
          <w:noProof/>
        </w:rPr>
        <w:t>83</w:t>
      </w:r>
      <w:r>
        <w:rPr>
          <w:noProof/>
        </w:rPr>
        <w:fldChar w:fldCharType="end"/>
      </w:r>
    </w:p>
    <w:p w14:paraId="09CD098C" w14:textId="0A27809C" w:rsidR="00BF3186" w:rsidRDefault="00BF3186">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FE6743">
        <w:rPr>
          <w:noProof/>
          <w:color w:val="000000"/>
        </w:rPr>
        <w:t>Data Connection Status Change Event</w:t>
      </w:r>
      <w:r>
        <w:rPr>
          <w:noProof/>
        </w:rPr>
        <w:tab/>
      </w:r>
      <w:r>
        <w:rPr>
          <w:noProof/>
        </w:rPr>
        <w:fldChar w:fldCharType="begin" w:fldLock="1"/>
      </w:r>
      <w:r>
        <w:rPr>
          <w:noProof/>
        </w:rPr>
        <w:instrText xml:space="preserve"> PAGEREF _Toc163041761 \h </w:instrText>
      </w:r>
      <w:r>
        <w:rPr>
          <w:noProof/>
        </w:rPr>
      </w:r>
      <w:r>
        <w:rPr>
          <w:noProof/>
        </w:rPr>
        <w:fldChar w:fldCharType="separate"/>
      </w:r>
      <w:r>
        <w:rPr>
          <w:noProof/>
        </w:rPr>
        <w:t>83</w:t>
      </w:r>
      <w:r>
        <w:rPr>
          <w:noProof/>
        </w:rPr>
        <w:fldChar w:fldCharType="end"/>
      </w:r>
    </w:p>
    <w:p w14:paraId="19F40552" w14:textId="5498EA6C" w:rsidR="00BF3186" w:rsidRDefault="00BF3186">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_Toc163041762 \h </w:instrText>
      </w:r>
      <w:r>
        <w:rPr>
          <w:noProof/>
        </w:rPr>
      </w:r>
      <w:r>
        <w:rPr>
          <w:noProof/>
        </w:rPr>
        <w:fldChar w:fldCharType="separate"/>
      </w:r>
      <w:r>
        <w:rPr>
          <w:noProof/>
        </w:rPr>
        <w:t>83</w:t>
      </w:r>
      <w:r>
        <w:rPr>
          <w:noProof/>
        </w:rPr>
        <w:fldChar w:fldCharType="end"/>
      </w:r>
    </w:p>
    <w:p w14:paraId="417CDCE0" w14:textId="07CE173C" w:rsidR="00BF3186" w:rsidRDefault="00BF3186">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_Toc163041763 \h </w:instrText>
      </w:r>
      <w:r>
        <w:rPr>
          <w:noProof/>
        </w:rPr>
      </w:r>
      <w:r>
        <w:rPr>
          <w:noProof/>
        </w:rPr>
        <w:fldChar w:fldCharType="separate"/>
      </w:r>
      <w:r>
        <w:rPr>
          <w:noProof/>
        </w:rPr>
        <w:t>83</w:t>
      </w:r>
      <w:r>
        <w:rPr>
          <w:noProof/>
        </w:rPr>
        <w:fldChar w:fldCharType="end"/>
      </w:r>
    </w:p>
    <w:p w14:paraId="6E325F27" w14:textId="52D7D7FB" w:rsidR="00BF3186" w:rsidRDefault="00BF3186">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_Toc163041764 \h </w:instrText>
      </w:r>
      <w:r>
        <w:rPr>
          <w:noProof/>
        </w:rPr>
      </w:r>
      <w:r>
        <w:rPr>
          <w:noProof/>
        </w:rPr>
        <w:fldChar w:fldCharType="separate"/>
      </w:r>
      <w:r>
        <w:rPr>
          <w:noProof/>
        </w:rPr>
        <w:t>84</w:t>
      </w:r>
      <w:r>
        <w:rPr>
          <w:noProof/>
        </w:rPr>
        <w:fldChar w:fldCharType="end"/>
      </w:r>
    </w:p>
    <w:p w14:paraId="1D795CF2" w14:textId="4CF09F3E" w:rsidR="00BF3186" w:rsidRDefault="00BF3186">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_Toc163041765 \h </w:instrText>
      </w:r>
      <w:r>
        <w:rPr>
          <w:noProof/>
        </w:rPr>
      </w:r>
      <w:r>
        <w:rPr>
          <w:noProof/>
        </w:rPr>
        <w:fldChar w:fldCharType="separate"/>
      </w:r>
      <w:r>
        <w:rPr>
          <w:noProof/>
        </w:rPr>
        <w:t>84</w:t>
      </w:r>
      <w:r>
        <w:rPr>
          <w:noProof/>
        </w:rPr>
        <w:fldChar w:fldCharType="end"/>
      </w:r>
    </w:p>
    <w:p w14:paraId="53EF7A78" w14:textId="167FB523" w:rsidR="00BF3186" w:rsidRDefault="00BF3186">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_Toc163041766 \h </w:instrText>
      </w:r>
      <w:r>
        <w:rPr>
          <w:noProof/>
        </w:rPr>
      </w:r>
      <w:r>
        <w:rPr>
          <w:noProof/>
        </w:rPr>
        <w:fldChar w:fldCharType="separate"/>
      </w:r>
      <w:r>
        <w:rPr>
          <w:noProof/>
        </w:rPr>
        <w:t>84</w:t>
      </w:r>
      <w:r>
        <w:rPr>
          <w:noProof/>
        </w:rPr>
        <w:fldChar w:fldCharType="end"/>
      </w:r>
    </w:p>
    <w:p w14:paraId="253A1D2B" w14:textId="5562BA79" w:rsidR="00BF3186" w:rsidRDefault="00BF3186">
      <w:pPr>
        <w:pStyle w:val="TOC3"/>
        <w:rPr>
          <w:rFonts w:ascii="Calibri" w:hAnsi="Calibri"/>
          <w:noProof/>
          <w:kern w:val="2"/>
          <w:sz w:val="22"/>
          <w:szCs w:val="22"/>
          <w:lang w:eastAsia="en-GB"/>
        </w:rPr>
      </w:pPr>
      <w:r>
        <w:rPr>
          <w:noProof/>
        </w:rPr>
        <w:t>7.5.27</w:t>
      </w:r>
      <w:r>
        <w:rPr>
          <w:rFonts w:ascii="Calibri" w:hAnsi="Calibri"/>
          <w:noProof/>
          <w:kern w:val="2"/>
          <w:sz w:val="22"/>
          <w:szCs w:val="22"/>
          <w:lang w:eastAsia="en-GB"/>
        </w:rPr>
        <w:tab/>
      </w:r>
      <w:r>
        <w:rPr>
          <w:noProof/>
        </w:rPr>
        <w:t>Slices Status Change event</w:t>
      </w:r>
      <w:r>
        <w:rPr>
          <w:noProof/>
        </w:rPr>
        <w:tab/>
      </w:r>
      <w:r>
        <w:rPr>
          <w:noProof/>
        </w:rPr>
        <w:fldChar w:fldCharType="begin" w:fldLock="1"/>
      </w:r>
      <w:r>
        <w:rPr>
          <w:noProof/>
        </w:rPr>
        <w:instrText xml:space="preserve"> PAGEREF _Toc163041767 \h </w:instrText>
      </w:r>
      <w:r>
        <w:rPr>
          <w:noProof/>
        </w:rPr>
      </w:r>
      <w:r>
        <w:rPr>
          <w:noProof/>
        </w:rPr>
        <w:fldChar w:fldCharType="separate"/>
      </w:r>
      <w:r>
        <w:rPr>
          <w:noProof/>
        </w:rPr>
        <w:t>85</w:t>
      </w:r>
      <w:r>
        <w:rPr>
          <w:noProof/>
        </w:rPr>
        <w:fldChar w:fldCharType="end"/>
      </w:r>
    </w:p>
    <w:p w14:paraId="417DD0B7" w14:textId="6ADDEC9E" w:rsidR="00BF3186" w:rsidRDefault="00BF3186">
      <w:pPr>
        <w:pStyle w:val="TOC4"/>
        <w:rPr>
          <w:rFonts w:ascii="Calibri" w:hAnsi="Calibri"/>
          <w:noProof/>
          <w:kern w:val="2"/>
          <w:sz w:val="22"/>
          <w:szCs w:val="22"/>
          <w:lang w:eastAsia="en-GB"/>
        </w:rPr>
      </w:pPr>
      <w:r>
        <w:rPr>
          <w:noProof/>
        </w:rPr>
        <w:t>7.5.27.1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_Toc163041768 \h </w:instrText>
      </w:r>
      <w:r>
        <w:rPr>
          <w:noProof/>
        </w:rPr>
      </w:r>
      <w:r>
        <w:rPr>
          <w:noProof/>
        </w:rPr>
        <w:fldChar w:fldCharType="separate"/>
      </w:r>
      <w:r>
        <w:rPr>
          <w:noProof/>
        </w:rPr>
        <w:t>85</w:t>
      </w:r>
      <w:r>
        <w:rPr>
          <w:noProof/>
        </w:rPr>
        <w:fldChar w:fldCharType="end"/>
      </w:r>
    </w:p>
    <w:p w14:paraId="12BCCB02" w14:textId="5473DC7E" w:rsidR="00BF3186" w:rsidRDefault="00BF3186">
      <w:pPr>
        <w:pStyle w:val="TOC4"/>
        <w:rPr>
          <w:rFonts w:ascii="Calibri" w:hAnsi="Calibri"/>
          <w:noProof/>
          <w:kern w:val="2"/>
          <w:sz w:val="22"/>
          <w:szCs w:val="22"/>
          <w:lang w:eastAsia="en-GB"/>
        </w:rPr>
      </w:pPr>
      <w:r>
        <w:rPr>
          <w:noProof/>
        </w:rPr>
        <w:t>7.5.27.2</w:t>
      </w:r>
      <w:r>
        <w:rPr>
          <w:rFonts w:ascii="Calibri" w:hAnsi="Calibri"/>
          <w:noProof/>
          <w:kern w:val="2"/>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_Toc163041769 \h </w:instrText>
      </w:r>
      <w:r>
        <w:rPr>
          <w:noProof/>
        </w:rPr>
      </w:r>
      <w:r>
        <w:rPr>
          <w:noProof/>
        </w:rPr>
        <w:fldChar w:fldCharType="separate"/>
      </w:r>
      <w:r>
        <w:rPr>
          <w:noProof/>
        </w:rPr>
        <w:t>85</w:t>
      </w:r>
      <w:r>
        <w:rPr>
          <w:noProof/>
        </w:rPr>
        <w:fldChar w:fldCharType="end"/>
      </w:r>
    </w:p>
    <w:p w14:paraId="6FC4CCFD" w14:textId="4171AE7D" w:rsidR="00BF3186" w:rsidRDefault="00BF3186">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_Toc163041770 \h </w:instrText>
      </w:r>
      <w:r>
        <w:rPr>
          <w:noProof/>
        </w:rPr>
      </w:r>
      <w:r>
        <w:rPr>
          <w:noProof/>
        </w:rPr>
        <w:fldChar w:fldCharType="separate"/>
      </w:r>
      <w:r>
        <w:rPr>
          <w:noProof/>
        </w:rPr>
        <w:t>87</w:t>
      </w:r>
      <w:r>
        <w:rPr>
          <w:noProof/>
        </w:rPr>
        <w:fldChar w:fldCharType="end"/>
      </w:r>
    </w:p>
    <w:p w14:paraId="6BF8E7C4" w14:textId="1C28BBAE" w:rsidR="00BF3186" w:rsidRDefault="00BF3186">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_Toc163041771 \h </w:instrText>
      </w:r>
      <w:r>
        <w:rPr>
          <w:noProof/>
        </w:rPr>
      </w:r>
      <w:r>
        <w:rPr>
          <w:noProof/>
        </w:rPr>
        <w:fldChar w:fldCharType="separate"/>
      </w:r>
      <w:r>
        <w:rPr>
          <w:noProof/>
        </w:rPr>
        <w:t>87</w:t>
      </w:r>
      <w:r>
        <w:rPr>
          <w:noProof/>
        </w:rPr>
        <w:fldChar w:fldCharType="end"/>
      </w:r>
    </w:p>
    <w:p w14:paraId="46E02CBC" w14:textId="66E0FEC2" w:rsidR="00BF3186" w:rsidRDefault="00BF3186">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_Toc163041772 \h </w:instrText>
      </w:r>
      <w:r>
        <w:rPr>
          <w:noProof/>
        </w:rPr>
      </w:r>
      <w:r>
        <w:rPr>
          <w:noProof/>
        </w:rPr>
        <w:fldChar w:fldCharType="separate"/>
      </w:r>
      <w:r>
        <w:rPr>
          <w:noProof/>
        </w:rPr>
        <w:t>87</w:t>
      </w:r>
      <w:r>
        <w:rPr>
          <w:noProof/>
        </w:rPr>
        <w:fldChar w:fldCharType="end"/>
      </w:r>
    </w:p>
    <w:p w14:paraId="2120FCBE" w14:textId="6E09DDC2" w:rsidR="00BF3186" w:rsidRDefault="00BF3186">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FE6743">
        <w:rPr>
          <w:noProof/>
          <w:lang w:val="en-US"/>
        </w:rPr>
        <w:t>Transfer</w:t>
      </w:r>
      <w:r w:rsidRPr="00FE6743">
        <w:rPr>
          <w:noProof/>
          <w:lang w:val="fr-FR"/>
        </w:rPr>
        <w:t xml:space="preserve"> </w:t>
      </w:r>
      <w:r>
        <w:rPr>
          <w:noProof/>
        </w:rPr>
        <w:t>Status</w:t>
      </w:r>
      <w:r>
        <w:rPr>
          <w:noProof/>
        </w:rPr>
        <w:tab/>
      </w:r>
      <w:r>
        <w:rPr>
          <w:noProof/>
        </w:rPr>
        <w:fldChar w:fldCharType="begin" w:fldLock="1"/>
      </w:r>
      <w:r>
        <w:rPr>
          <w:noProof/>
        </w:rPr>
        <w:instrText xml:space="preserve"> PAGEREF _Toc163041773 \h </w:instrText>
      </w:r>
      <w:r>
        <w:rPr>
          <w:noProof/>
        </w:rPr>
      </w:r>
      <w:r>
        <w:rPr>
          <w:noProof/>
        </w:rPr>
        <w:fldChar w:fldCharType="separate"/>
      </w:r>
      <w:r>
        <w:rPr>
          <w:noProof/>
        </w:rPr>
        <w:t>88</w:t>
      </w:r>
      <w:r>
        <w:rPr>
          <w:noProof/>
        </w:rPr>
        <w:fldChar w:fldCharType="end"/>
      </w:r>
    </w:p>
    <w:p w14:paraId="098CD3B4" w14:textId="1DDA1C94" w:rsidR="00BF3186" w:rsidRDefault="00BF3186">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_Toc163041774 \h </w:instrText>
      </w:r>
      <w:r>
        <w:rPr>
          <w:noProof/>
        </w:rPr>
      </w:r>
      <w:r>
        <w:rPr>
          <w:noProof/>
        </w:rPr>
        <w:fldChar w:fldCharType="separate"/>
      </w:r>
      <w:r>
        <w:rPr>
          <w:noProof/>
        </w:rPr>
        <w:t>88</w:t>
      </w:r>
      <w:r>
        <w:rPr>
          <w:noProof/>
        </w:rPr>
        <w:fldChar w:fldCharType="end"/>
      </w:r>
    </w:p>
    <w:p w14:paraId="7AA24939" w14:textId="0EACDB5B" w:rsidR="00BF3186" w:rsidRDefault="00BF3186">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_Toc163041775 \h </w:instrText>
      </w:r>
      <w:r>
        <w:rPr>
          <w:noProof/>
        </w:rPr>
      </w:r>
      <w:r>
        <w:rPr>
          <w:noProof/>
        </w:rPr>
        <w:fldChar w:fldCharType="separate"/>
      </w:r>
      <w:r>
        <w:rPr>
          <w:noProof/>
        </w:rPr>
        <w:t>88</w:t>
      </w:r>
      <w:r>
        <w:rPr>
          <w:noProof/>
        </w:rPr>
        <w:fldChar w:fldCharType="end"/>
      </w:r>
    </w:p>
    <w:p w14:paraId="3EE00FAF" w14:textId="61025B4D" w:rsidR="00BF3186" w:rsidRDefault="00BF3186">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_Toc163041776 \h </w:instrText>
      </w:r>
      <w:r>
        <w:rPr>
          <w:noProof/>
        </w:rPr>
      </w:r>
      <w:r>
        <w:rPr>
          <w:noProof/>
        </w:rPr>
        <w:fldChar w:fldCharType="separate"/>
      </w:r>
      <w:r>
        <w:rPr>
          <w:noProof/>
        </w:rPr>
        <w:t>88</w:t>
      </w:r>
      <w:r>
        <w:rPr>
          <w:noProof/>
        </w:rPr>
        <w:fldChar w:fldCharType="end"/>
      </w:r>
    </w:p>
    <w:p w14:paraId="34C68FB5" w14:textId="59005970" w:rsidR="00BF3186" w:rsidRDefault="00BF3186">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_Toc163041777 \h </w:instrText>
      </w:r>
      <w:r>
        <w:rPr>
          <w:noProof/>
        </w:rPr>
      </w:r>
      <w:r>
        <w:rPr>
          <w:noProof/>
        </w:rPr>
        <w:fldChar w:fldCharType="separate"/>
      </w:r>
      <w:r>
        <w:rPr>
          <w:noProof/>
        </w:rPr>
        <w:t>88</w:t>
      </w:r>
      <w:r>
        <w:rPr>
          <w:noProof/>
        </w:rPr>
        <w:fldChar w:fldCharType="end"/>
      </w:r>
    </w:p>
    <w:p w14:paraId="4083D225" w14:textId="4DBCE828" w:rsidR="00BF3186" w:rsidRDefault="00BF3186">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_Toc163041778 \h </w:instrText>
      </w:r>
      <w:r>
        <w:rPr>
          <w:noProof/>
        </w:rPr>
      </w:r>
      <w:r>
        <w:rPr>
          <w:noProof/>
        </w:rPr>
        <w:fldChar w:fldCharType="separate"/>
      </w:r>
      <w:r>
        <w:rPr>
          <w:noProof/>
        </w:rPr>
        <w:t>88</w:t>
      </w:r>
      <w:r>
        <w:rPr>
          <w:noProof/>
        </w:rPr>
        <w:fldChar w:fldCharType="end"/>
      </w:r>
    </w:p>
    <w:p w14:paraId="1C21A28C" w14:textId="7D6B9943" w:rsidR="00BF3186" w:rsidRDefault="00BF3186">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_Toc163041779 \h </w:instrText>
      </w:r>
      <w:r>
        <w:rPr>
          <w:noProof/>
        </w:rPr>
      </w:r>
      <w:r>
        <w:rPr>
          <w:noProof/>
        </w:rPr>
        <w:fldChar w:fldCharType="separate"/>
      </w:r>
      <w:r>
        <w:rPr>
          <w:noProof/>
        </w:rPr>
        <w:t>89</w:t>
      </w:r>
      <w:r>
        <w:rPr>
          <w:noProof/>
        </w:rPr>
        <w:fldChar w:fldCharType="end"/>
      </w:r>
    </w:p>
    <w:p w14:paraId="516584D0" w14:textId="5FC1E4D1" w:rsidR="00BF3186" w:rsidRDefault="00BF3186">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_Toc163041780 \h </w:instrText>
      </w:r>
      <w:r>
        <w:rPr>
          <w:noProof/>
        </w:rPr>
      </w:r>
      <w:r>
        <w:rPr>
          <w:noProof/>
        </w:rPr>
        <w:fldChar w:fldCharType="separate"/>
      </w:r>
      <w:r>
        <w:rPr>
          <w:noProof/>
        </w:rPr>
        <w:t>89</w:t>
      </w:r>
      <w:r>
        <w:rPr>
          <w:noProof/>
        </w:rPr>
        <w:fldChar w:fldCharType="end"/>
      </w:r>
    </w:p>
    <w:p w14:paraId="3EA502FE" w14:textId="4A17B938" w:rsidR="00BF3186" w:rsidRDefault="00BF3186">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_Toc163041781 \h </w:instrText>
      </w:r>
      <w:r>
        <w:rPr>
          <w:noProof/>
        </w:rPr>
      </w:r>
      <w:r>
        <w:rPr>
          <w:noProof/>
        </w:rPr>
        <w:fldChar w:fldCharType="separate"/>
      </w:r>
      <w:r>
        <w:rPr>
          <w:noProof/>
        </w:rPr>
        <w:t>89</w:t>
      </w:r>
      <w:r>
        <w:rPr>
          <w:noProof/>
        </w:rPr>
        <w:fldChar w:fldCharType="end"/>
      </w:r>
    </w:p>
    <w:p w14:paraId="5B70A589" w14:textId="4F6E21CF" w:rsidR="00BF3186" w:rsidRDefault="00BF3186">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_Toc163041782 \h </w:instrText>
      </w:r>
      <w:r>
        <w:rPr>
          <w:noProof/>
        </w:rPr>
      </w:r>
      <w:r>
        <w:rPr>
          <w:noProof/>
        </w:rPr>
        <w:fldChar w:fldCharType="separate"/>
      </w:r>
      <w:r>
        <w:rPr>
          <w:noProof/>
        </w:rPr>
        <w:t>89</w:t>
      </w:r>
      <w:r>
        <w:rPr>
          <w:noProof/>
        </w:rPr>
        <w:fldChar w:fldCharType="end"/>
      </w:r>
    </w:p>
    <w:p w14:paraId="0B8B5BC1" w14:textId="7374CFD4" w:rsidR="00BF3186" w:rsidRDefault="00BF3186">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_Toc163041783 \h </w:instrText>
      </w:r>
      <w:r>
        <w:rPr>
          <w:noProof/>
        </w:rPr>
      </w:r>
      <w:r>
        <w:rPr>
          <w:noProof/>
        </w:rPr>
        <w:fldChar w:fldCharType="separate"/>
      </w:r>
      <w:r>
        <w:rPr>
          <w:noProof/>
        </w:rPr>
        <w:t>90</w:t>
      </w:r>
      <w:r>
        <w:rPr>
          <w:noProof/>
        </w:rPr>
        <w:fldChar w:fldCharType="end"/>
      </w:r>
    </w:p>
    <w:p w14:paraId="7C4BAC90" w14:textId="5F2DE537" w:rsidR="00BF3186" w:rsidRDefault="00BF3186">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_Toc163041784 \h </w:instrText>
      </w:r>
      <w:r>
        <w:rPr>
          <w:noProof/>
        </w:rPr>
      </w:r>
      <w:r>
        <w:rPr>
          <w:noProof/>
        </w:rPr>
        <w:fldChar w:fldCharType="separate"/>
      </w:r>
      <w:r>
        <w:rPr>
          <w:noProof/>
        </w:rPr>
        <w:t>90</w:t>
      </w:r>
      <w:r>
        <w:rPr>
          <w:noProof/>
        </w:rPr>
        <w:fldChar w:fldCharType="end"/>
      </w:r>
    </w:p>
    <w:p w14:paraId="7E280C04" w14:textId="5441E927" w:rsidR="00BF3186" w:rsidRDefault="00BF3186">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_Toc163041785 \h </w:instrText>
      </w:r>
      <w:r>
        <w:rPr>
          <w:noProof/>
        </w:rPr>
      </w:r>
      <w:r>
        <w:rPr>
          <w:noProof/>
        </w:rPr>
        <w:fldChar w:fldCharType="separate"/>
      </w:r>
      <w:r>
        <w:rPr>
          <w:noProof/>
        </w:rPr>
        <w:t>90</w:t>
      </w:r>
      <w:r>
        <w:rPr>
          <w:noProof/>
        </w:rPr>
        <w:fldChar w:fldCharType="end"/>
      </w:r>
    </w:p>
    <w:p w14:paraId="6161F175" w14:textId="7214AC63" w:rsidR="00BF3186" w:rsidRDefault="00BF3186">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_Toc163041786 \h </w:instrText>
      </w:r>
      <w:r>
        <w:rPr>
          <w:noProof/>
        </w:rPr>
      </w:r>
      <w:r>
        <w:rPr>
          <w:noProof/>
        </w:rPr>
        <w:fldChar w:fldCharType="separate"/>
      </w:r>
      <w:r>
        <w:rPr>
          <w:noProof/>
        </w:rPr>
        <w:t>90</w:t>
      </w:r>
      <w:r>
        <w:rPr>
          <w:noProof/>
        </w:rPr>
        <w:fldChar w:fldCharType="end"/>
      </w:r>
    </w:p>
    <w:p w14:paraId="05790706" w14:textId="30D57AB6" w:rsidR="00BF3186" w:rsidRDefault="00BF3186">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_Toc163041787 \h </w:instrText>
      </w:r>
      <w:r>
        <w:rPr>
          <w:noProof/>
        </w:rPr>
      </w:r>
      <w:r>
        <w:rPr>
          <w:noProof/>
        </w:rPr>
        <w:fldChar w:fldCharType="separate"/>
      </w:r>
      <w:r>
        <w:rPr>
          <w:noProof/>
        </w:rPr>
        <w:t>90</w:t>
      </w:r>
      <w:r>
        <w:rPr>
          <w:noProof/>
        </w:rPr>
        <w:fldChar w:fldCharType="end"/>
      </w:r>
    </w:p>
    <w:p w14:paraId="0F0F2BC7" w14:textId="363FE994" w:rsidR="00BF3186" w:rsidRDefault="00BF3186">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_Toc163041788 \h </w:instrText>
      </w:r>
      <w:r>
        <w:rPr>
          <w:noProof/>
        </w:rPr>
      </w:r>
      <w:r>
        <w:rPr>
          <w:noProof/>
        </w:rPr>
        <w:fldChar w:fldCharType="separate"/>
      </w:r>
      <w:r>
        <w:rPr>
          <w:noProof/>
        </w:rPr>
        <w:t>90</w:t>
      </w:r>
      <w:r>
        <w:rPr>
          <w:noProof/>
        </w:rPr>
        <w:fldChar w:fldCharType="end"/>
      </w:r>
    </w:p>
    <w:p w14:paraId="540F266B" w14:textId="194D3840" w:rsidR="00BF3186" w:rsidRDefault="00BF3186">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_Toc163041789 \h </w:instrText>
      </w:r>
      <w:r>
        <w:rPr>
          <w:noProof/>
        </w:rPr>
      </w:r>
      <w:r>
        <w:rPr>
          <w:noProof/>
        </w:rPr>
        <w:fldChar w:fldCharType="separate"/>
      </w:r>
      <w:r>
        <w:rPr>
          <w:noProof/>
        </w:rPr>
        <w:t>91</w:t>
      </w:r>
      <w:r>
        <w:rPr>
          <w:noProof/>
        </w:rPr>
        <w:fldChar w:fldCharType="end"/>
      </w:r>
    </w:p>
    <w:p w14:paraId="6441A864" w14:textId="760B173B" w:rsidR="00BF3186" w:rsidRDefault="00BF3186">
      <w:pPr>
        <w:pStyle w:val="TOC2"/>
        <w:rPr>
          <w:rFonts w:ascii="Calibri" w:hAnsi="Calibri"/>
          <w:noProof/>
          <w:kern w:val="2"/>
          <w:sz w:val="22"/>
          <w:szCs w:val="22"/>
          <w:lang w:eastAsia="en-GB"/>
        </w:rPr>
      </w:pPr>
      <w:r w:rsidRPr="00FE6743">
        <w:rPr>
          <w:noProof/>
          <w:lang w:val="fr-FR"/>
        </w:rPr>
        <w:t>8.7</w:t>
      </w:r>
      <w:r>
        <w:rPr>
          <w:rFonts w:ascii="Calibri" w:hAnsi="Calibri"/>
          <w:noProof/>
          <w:kern w:val="2"/>
          <w:sz w:val="22"/>
          <w:szCs w:val="22"/>
          <w:lang w:eastAsia="en-GB"/>
        </w:rPr>
        <w:tab/>
      </w:r>
      <w:r w:rsidRPr="00FE6743">
        <w:rPr>
          <w:noProof/>
          <w:lang w:val="fr-FR"/>
        </w:rPr>
        <w:t>Device identities</w:t>
      </w:r>
      <w:r>
        <w:rPr>
          <w:noProof/>
        </w:rPr>
        <w:tab/>
      </w:r>
      <w:r>
        <w:rPr>
          <w:noProof/>
        </w:rPr>
        <w:fldChar w:fldCharType="begin" w:fldLock="1"/>
      </w:r>
      <w:r>
        <w:rPr>
          <w:noProof/>
        </w:rPr>
        <w:instrText xml:space="preserve"> PAGEREF _Toc163041790 \h </w:instrText>
      </w:r>
      <w:r>
        <w:rPr>
          <w:noProof/>
        </w:rPr>
      </w:r>
      <w:r>
        <w:rPr>
          <w:noProof/>
        </w:rPr>
        <w:fldChar w:fldCharType="separate"/>
      </w:r>
      <w:r>
        <w:rPr>
          <w:noProof/>
        </w:rPr>
        <w:t>92</w:t>
      </w:r>
      <w:r>
        <w:rPr>
          <w:noProof/>
        </w:rPr>
        <w:fldChar w:fldCharType="end"/>
      </w:r>
    </w:p>
    <w:p w14:paraId="45E5F625" w14:textId="7886881E" w:rsidR="00BF3186" w:rsidRDefault="00BF3186">
      <w:pPr>
        <w:pStyle w:val="TOC2"/>
        <w:rPr>
          <w:rFonts w:ascii="Calibri" w:hAnsi="Calibri"/>
          <w:noProof/>
          <w:kern w:val="2"/>
          <w:sz w:val="22"/>
          <w:szCs w:val="22"/>
          <w:lang w:eastAsia="en-GB"/>
        </w:rPr>
      </w:pPr>
      <w:r w:rsidRPr="00FE6743">
        <w:rPr>
          <w:noProof/>
          <w:lang w:val="fr-FR"/>
        </w:rPr>
        <w:t>8.8</w:t>
      </w:r>
      <w:r>
        <w:rPr>
          <w:rFonts w:ascii="Calibri" w:hAnsi="Calibri"/>
          <w:noProof/>
          <w:kern w:val="2"/>
          <w:sz w:val="22"/>
          <w:szCs w:val="22"/>
          <w:lang w:eastAsia="en-GB"/>
        </w:rPr>
        <w:tab/>
      </w:r>
      <w:r w:rsidRPr="00FE6743">
        <w:rPr>
          <w:noProof/>
          <w:lang w:val="fr-FR"/>
        </w:rPr>
        <w:t>Duration</w:t>
      </w:r>
      <w:r>
        <w:rPr>
          <w:noProof/>
        </w:rPr>
        <w:tab/>
      </w:r>
      <w:r>
        <w:rPr>
          <w:noProof/>
        </w:rPr>
        <w:fldChar w:fldCharType="begin" w:fldLock="1"/>
      </w:r>
      <w:r>
        <w:rPr>
          <w:noProof/>
        </w:rPr>
        <w:instrText xml:space="preserve"> PAGEREF _Toc163041791 \h </w:instrText>
      </w:r>
      <w:r>
        <w:rPr>
          <w:noProof/>
        </w:rPr>
      </w:r>
      <w:r>
        <w:rPr>
          <w:noProof/>
        </w:rPr>
        <w:fldChar w:fldCharType="separate"/>
      </w:r>
      <w:r>
        <w:rPr>
          <w:noProof/>
        </w:rPr>
        <w:t>92</w:t>
      </w:r>
      <w:r>
        <w:rPr>
          <w:noProof/>
        </w:rPr>
        <w:fldChar w:fldCharType="end"/>
      </w:r>
    </w:p>
    <w:p w14:paraId="2220BFE9" w14:textId="53169928" w:rsidR="00BF3186" w:rsidRDefault="00BF3186">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_Toc163041792 \h </w:instrText>
      </w:r>
      <w:r>
        <w:rPr>
          <w:noProof/>
        </w:rPr>
      </w:r>
      <w:r>
        <w:rPr>
          <w:noProof/>
        </w:rPr>
        <w:fldChar w:fldCharType="separate"/>
      </w:r>
      <w:r>
        <w:rPr>
          <w:noProof/>
        </w:rPr>
        <w:t>92</w:t>
      </w:r>
      <w:r>
        <w:rPr>
          <w:noProof/>
        </w:rPr>
        <w:fldChar w:fldCharType="end"/>
      </w:r>
    </w:p>
    <w:p w14:paraId="5D6F18A5" w14:textId="48D1F136" w:rsidR="00BF3186" w:rsidRDefault="00BF3186">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_Toc163041793 \h </w:instrText>
      </w:r>
      <w:r>
        <w:rPr>
          <w:noProof/>
        </w:rPr>
      </w:r>
      <w:r>
        <w:rPr>
          <w:noProof/>
        </w:rPr>
        <w:fldChar w:fldCharType="separate"/>
      </w:r>
      <w:r>
        <w:rPr>
          <w:noProof/>
        </w:rPr>
        <w:t>92</w:t>
      </w:r>
      <w:r>
        <w:rPr>
          <w:noProof/>
        </w:rPr>
        <w:fldChar w:fldCharType="end"/>
      </w:r>
    </w:p>
    <w:p w14:paraId="0A116B54" w14:textId="6466CB73" w:rsidR="00BF3186" w:rsidRDefault="00BF3186">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_Toc163041794 \h </w:instrText>
      </w:r>
      <w:r>
        <w:rPr>
          <w:noProof/>
        </w:rPr>
      </w:r>
      <w:r>
        <w:rPr>
          <w:noProof/>
        </w:rPr>
        <w:fldChar w:fldCharType="separate"/>
      </w:r>
      <w:r>
        <w:rPr>
          <w:noProof/>
        </w:rPr>
        <w:t>92</w:t>
      </w:r>
      <w:r>
        <w:rPr>
          <w:noProof/>
        </w:rPr>
        <w:fldChar w:fldCharType="end"/>
      </w:r>
    </w:p>
    <w:p w14:paraId="594F32E1" w14:textId="5F8E5867" w:rsidR="00BF3186" w:rsidRDefault="00BF3186">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_Toc163041795 \h </w:instrText>
      </w:r>
      <w:r>
        <w:rPr>
          <w:noProof/>
        </w:rPr>
      </w:r>
      <w:r>
        <w:rPr>
          <w:noProof/>
        </w:rPr>
        <w:fldChar w:fldCharType="separate"/>
      </w:r>
      <w:r>
        <w:rPr>
          <w:noProof/>
        </w:rPr>
        <w:t>92</w:t>
      </w:r>
      <w:r>
        <w:rPr>
          <w:noProof/>
        </w:rPr>
        <w:fldChar w:fldCharType="end"/>
      </w:r>
    </w:p>
    <w:p w14:paraId="4E5FD8E0" w14:textId="6BBDAA14" w:rsidR="00BF3186" w:rsidRDefault="00BF3186">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_Toc163041796 \h </w:instrText>
      </w:r>
      <w:r>
        <w:rPr>
          <w:noProof/>
        </w:rPr>
      </w:r>
      <w:r>
        <w:rPr>
          <w:noProof/>
        </w:rPr>
        <w:fldChar w:fldCharType="separate"/>
      </w:r>
      <w:r>
        <w:rPr>
          <w:noProof/>
        </w:rPr>
        <w:t>93</w:t>
      </w:r>
      <w:r>
        <w:rPr>
          <w:noProof/>
        </w:rPr>
        <w:fldChar w:fldCharType="end"/>
      </w:r>
    </w:p>
    <w:p w14:paraId="4E0FDBDF" w14:textId="1831501C" w:rsidR="00BF3186" w:rsidRDefault="00BF3186">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_Toc163041797 \h </w:instrText>
      </w:r>
      <w:r>
        <w:rPr>
          <w:noProof/>
        </w:rPr>
      </w:r>
      <w:r>
        <w:rPr>
          <w:noProof/>
        </w:rPr>
        <w:fldChar w:fldCharType="separate"/>
      </w:r>
      <w:r>
        <w:rPr>
          <w:noProof/>
        </w:rPr>
        <w:t>93</w:t>
      </w:r>
      <w:r>
        <w:rPr>
          <w:noProof/>
        </w:rPr>
        <w:fldChar w:fldCharType="end"/>
      </w:r>
    </w:p>
    <w:p w14:paraId="5172D353" w14:textId="192D31FA" w:rsidR="00BF3186" w:rsidRDefault="00BF3186">
      <w:pPr>
        <w:pStyle w:val="TOC3"/>
        <w:rPr>
          <w:rFonts w:ascii="Calibri" w:hAnsi="Calibri"/>
          <w:noProof/>
          <w:kern w:val="2"/>
          <w:sz w:val="22"/>
          <w:szCs w:val="22"/>
          <w:lang w:eastAsia="en-GB"/>
        </w:rPr>
      </w:pPr>
      <w:r>
        <w:rPr>
          <w:noProof/>
        </w:rPr>
        <w:lastRenderedPageBreak/>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_Toc163041798 \h </w:instrText>
      </w:r>
      <w:r>
        <w:rPr>
          <w:noProof/>
        </w:rPr>
      </w:r>
      <w:r>
        <w:rPr>
          <w:noProof/>
        </w:rPr>
        <w:fldChar w:fldCharType="separate"/>
      </w:r>
      <w:r>
        <w:rPr>
          <w:noProof/>
        </w:rPr>
        <w:t>93</w:t>
      </w:r>
      <w:r>
        <w:rPr>
          <w:noProof/>
        </w:rPr>
        <w:fldChar w:fldCharType="end"/>
      </w:r>
    </w:p>
    <w:p w14:paraId="3D2204C6" w14:textId="224B7555" w:rsidR="00BF3186" w:rsidRDefault="00BF3186">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_Toc163041799 \h </w:instrText>
      </w:r>
      <w:r>
        <w:rPr>
          <w:noProof/>
        </w:rPr>
      </w:r>
      <w:r>
        <w:rPr>
          <w:noProof/>
        </w:rPr>
        <w:fldChar w:fldCharType="separate"/>
      </w:r>
      <w:r>
        <w:rPr>
          <w:noProof/>
        </w:rPr>
        <w:t>93</w:t>
      </w:r>
      <w:r>
        <w:rPr>
          <w:noProof/>
        </w:rPr>
        <w:fldChar w:fldCharType="end"/>
      </w:r>
    </w:p>
    <w:p w14:paraId="5D1DEFCD" w14:textId="368FF7A1" w:rsidR="00BF3186" w:rsidRDefault="00BF3186">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_Toc163041800 \h </w:instrText>
      </w:r>
      <w:r>
        <w:rPr>
          <w:noProof/>
        </w:rPr>
      </w:r>
      <w:r>
        <w:rPr>
          <w:noProof/>
        </w:rPr>
        <w:fldChar w:fldCharType="separate"/>
      </w:r>
      <w:r>
        <w:rPr>
          <w:noProof/>
        </w:rPr>
        <w:t>93</w:t>
      </w:r>
      <w:r>
        <w:rPr>
          <w:noProof/>
        </w:rPr>
        <w:fldChar w:fldCharType="end"/>
      </w:r>
    </w:p>
    <w:p w14:paraId="60857D70" w14:textId="6902EB40" w:rsidR="00BF3186" w:rsidRDefault="00BF3186">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_Toc163041801 \h </w:instrText>
      </w:r>
      <w:r>
        <w:rPr>
          <w:noProof/>
        </w:rPr>
      </w:r>
      <w:r>
        <w:rPr>
          <w:noProof/>
        </w:rPr>
        <w:fldChar w:fldCharType="separate"/>
      </w:r>
      <w:r>
        <w:rPr>
          <w:noProof/>
        </w:rPr>
        <w:t>93</w:t>
      </w:r>
      <w:r>
        <w:rPr>
          <w:noProof/>
        </w:rPr>
        <w:fldChar w:fldCharType="end"/>
      </w:r>
    </w:p>
    <w:p w14:paraId="7C2A1617" w14:textId="1DD7D616" w:rsidR="00BF3186" w:rsidRDefault="00BF3186">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_Toc163041802 \h </w:instrText>
      </w:r>
      <w:r>
        <w:rPr>
          <w:noProof/>
        </w:rPr>
      </w:r>
      <w:r>
        <w:rPr>
          <w:noProof/>
        </w:rPr>
        <w:fldChar w:fldCharType="separate"/>
      </w:r>
      <w:r>
        <w:rPr>
          <w:noProof/>
        </w:rPr>
        <w:t>94</w:t>
      </w:r>
      <w:r>
        <w:rPr>
          <w:noProof/>
        </w:rPr>
        <w:fldChar w:fldCharType="end"/>
      </w:r>
    </w:p>
    <w:p w14:paraId="759E597A" w14:textId="0D17D7C2" w:rsidR="00BF3186" w:rsidRDefault="00BF3186">
      <w:pPr>
        <w:pStyle w:val="TOC3"/>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_Toc163041803 \h </w:instrText>
      </w:r>
      <w:r>
        <w:rPr>
          <w:noProof/>
        </w:rPr>
      </w:r>
      <w:r>
        <w:rPr>
          <w:noProof/>
        </w:rPr>
        <w:fldChar w:fldCharType="separate"/>
      </w:r>
      <w:r>
        <w:rPr>
          <w:noProof/>
        </w:rPr>
        <w:t>94</w:t>
      </w:r>
      <w:r>
        <w:rPr>
          <w:noProof/>
        </w:rPr>
        <w:fldChar w:fldCharType="end"/>
      </w:r>
    </w:p>
    <w:p w14:paraId="56DB9787" w14:textId="569819B2" w:rsidR="00BF3186" w:rsidRDefault="00BF3186">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_Toc163041804 \h </w:instrText>
      </w:r>
      <w:r>
        <w:rPr>
          <w:noProof/>
        </w:rPr>
      </w:r>
      <w:r>
        <w:rPr>
          <w:noProof/>
        </w:rPr>
        <w:fldChar w:fldCharType="separate"/>
      </w:r>
      <w:r>
        <w:rPr>
          <w:noProof/>
        </w:rPr>
        <w:t>94</w:t>
      </w:r>
      <w:r>
        <w:rPr>
          <w:noProof/>
        </w:rPr>
        <w:fldChar w:fldCharType="end"/>
      </w:r>
    </w:p>
    <w:p w14:paraId="4150F9C6" w14:textId="6A522349" w:rsidR="00BF3186" w:rsidRDefault="00BF3186">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_Toc163041805 \h </w:instrText>
      </w:r>
      <w:r>
        <w:rPr>
          <w:noProof/>
        </w:rPr>
      </w:r>
      <w:r>
        <w:rPr>
          <w:noProof/>
        </w:rPr>
        <w:fldChar w:fldCharType="separate"/>
      </w:r>
      <w:r>
        <w:rPr>
          <w:noProof/>
        </w:rPr>
        <w:t>94</w:t>
      </w:r>
      <w:r>
        <w:rPr>
          <w:noProof/>
        </w:rPr>
        <w:fldChar w:fldCharType="end"/>
      </w:r>
    </w:p>
    <w:p w14:paraId="5A8AF1B3" w14:textId="30E632C8" w:rsidR="00BF3186" w:rsidRDefault="00BF3186">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_Toc163041806 \h </w:instrText>
      </w:r>
      <w:r>
        <w:rPr>
          <w:noProof/>
        </w:rPr>
      </w:r>
      <w:r>
        <w:rPr>
          <w:noProof/>
        </w:rPr>
        <w:fldChar w:fldCharType="separate"/>
      </w:r>
      <w:r>
        <w:rPr>
          <w:noProof/>
        </w:rPr>
        <w:t>94</w:t>
      </w:r>
      <w:r>
        <w:rPr>
          <w:noProof/>
        </w:rPr>
        <w:fldChar w:fldCharType="end"/>
      </w:r>
    </w:p>
    <w:p w14:paraId="1F6758E4" w14:textId="1BFECD43" w:rsidR="00BF3186" w:rsidRDefault="00BF3186">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_Toc163041807 \h </w:instrText>
      </w:r>
      <w:r>
        <w:rPr>
          <w:noProof/>
        </w:rPr>
      </w:r>
      <w:r>
        <w:rPr>
          <w:noProof/>
        </w:rPr>
        <w:fldChar w:fldCharType="separate"/>
      </w:r>
      <w:r>
        <w:rPr>
          <w:noProof/>
        </w:rPr>
        <w:t>94</w:t>
      </w:r>
      <w:r>
        <w:rPr>
          <w:noProof/>
        </w:rPr>
        <w:fldChar w:fldCharType="end"/>
      </w:r>
    </w:p>
    <w:p w14:paraId="5AC9D5C7" w14:textId="6A35C34C" w:rsidR="00BF3186" w:rsidRDefault="00BF3186">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_Toc163041808 \h </w:instrText>
      </w:r>
      <w:r>
        <w:rPr>
          <w:noProof/>
        </w:rPr>
      </w:r>
      <w:r>
        <w:rPr>
          <w:noProof/>
        </w:rPr>
        <w:fldChar w:fldCharType="separate"/>
      </w:r>
      <w:r>
        <w:rPr>
          <w:noProof/>
        </w:rPr>
        <w:t>94</w:t>
      </w:r>
      <w:r>
        <w:rPr>
          <w:noProof/>
        </w:rPr>
        <w:fldChar w:fldCharType="end"/>
      </w:r>
    </w:p>
    <w:p w14:paraId="0C1B20EB" w14:textId="31E869B1" w:rsidR="00BF3186" w:rsidRDefault="00BF3186">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_Toc163041809 \h </w:instrText>
      </w:r>
      <w:r>
        <w:rPr>
          <w:noProof/>
        </w:rPr>
      </w:r>
      <w:r>
        <w:rPr>
          <w:noProof/>
        </w:rPr>
        <w:fldChar w:fldCharType="separate"/>
      </w:r>
      <w:r>
        <w:rPr>
          <w:noProof/>
        </w:rPr>
        <w:t>94</w:t>
      </w:r>
      <w:r>
        <w:rPr>
          <w:noProof/>
        </w:rPr>
        <w:fldChar w:fldCharType="end"/>
      </w:r>
    </w:p>
    <w:p w14:paraId="07CA80E3" w14:textId="5F4982A8" w:rsidR="00BF3186" w:rsidRDefault="00BF3186">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_Toc163041810 \h </w:instrText>
      </w:r>
      <w:r>
        <w:rPr>
          <w:noProof/>
        </w:rPr>
      </w:r>
      <w:r>
        <w:rPr>
          <w:noProof/>
        </w:rPr>
        <w:fldChar w:fldCharType="separate"/>
      </w:r>
      <w:r>
        <w:rPr>
          <w:noProof/>
        </w:rPr>
        <w:t>95</w:t>
      </w:r>
      <w:r>
        <w:rPr>
          <w:noProof/>
        </w:rPr>
        <w:fldChar w:fldCharType="end"/>
      </w:r>
    </w:p>
    <w:p w14:paraId="7EBF29B3" w14:textId="34795C95" w:rsidR="00BF3186" w:rsidRDefault="00BF3186">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_Toc163041811 \h </w:instrText>
      </w:r>
      <w:r>
        <w:rPr>
          <w:noProof/>
        </w:rPr>
      </w:r>
      <w:r>
        <w:rPr>
          <w:noProof/>
        </w:rPr>
        <w:fldChar w:fldCharType="separate"/>
      </w:r>
      <w:r>
        <w:rPr>
          <w:noProof/>
        </w:rPr>
        <w:t>95</w:t>
      </w:r>
      <w:r>
        <w:rPr>
          <w:noProof/>
        </w:rPr>
        <w:fldChar w:fldCharType="end"/>
      </w:r>
    </w:p>
    <w:p w14:paraId="06AFC2CC" w14:textId="5A100F97" w:rsidR="00BF3186" w:rsidRDefault="00BF3186">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_Toc163041812 \h </w:instrText>
      </w:r>
      <w:r>
        <w:rPr>
          <w:noProof/>
        </w:rPr>
      </w:r>
      <w:r>
        <w:rPr>
          <w:noProof/>
        </w:rPr>
        <w:fldChar w:fldCharType="separate"/>
      </w:r>
      <w:r>
        <w:rPr>
          <w:noProof/>
        </w:rPr>
        <w:t>95</w:t>
      </w:r>
      <w:r>
        <w:rPr>
          <w:noProof/>
        </w:rPr>
        <w:fldChar w:fldCharType="end"/>
      </w:r>
    </w:p>
    <w:p w14:paraId="1FD0CEDF" w14:textId="7648E595" w:rsidR="00BF3186" w:rsidRDefault="00BF3186">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_Toc163041813 \h </w:instrText>
      </w:r>
      <w:r>
        <w:rPr>
          <w:noProof/>
        </w:rPr>
      </w:r>
      <w:r>
        <w:rPr>
          <w:noProof/>
        </w:rPr>
        <w:fldChar w:fldCharType="separate"/>
      </w:r>
      <w:r>
        <w:rPr>
          <w:noProof/>
        </w:rPr>
        <w:t>95</w:t>
      </w:r>
      <w:r>
        <w:rPr>
          <w:noProof/>
        </w:rPr>
        <w:fldChar w:fldCharType="end"/>
      </w:r>
    </w:p>
    <w:p w14:paraId="289D14C9" w14:textId="186419FD" w:rsidR="00BF3186" w:rsidRDefault="00BF3186">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_Toc163041814 \h </w:instrText>
      </w:r>
      <w:r>
        <w:rPr>
          <w:noProof/>
        </w:rPr>
      </w:r>
      <w:r>
        <w:rPr>
          <w:noProof/>
        </w:rPr>
        <w:fldChar w:fldCharType="separate"/>
      </w:r>
      <w:r>
        <w:rPr>
          <w:noProof/>
        </w:rPr>
        <w:t>95</w:t>
      </w:r>
      <w:r>
        <w:rPr>
          <w:noProof/>
        </w:rPr>
        <w:fldChar w:fldCharType="end"/>
      </w:r>
    </w:p>
    <w:p w14:paraId="2D331958" w14:textId="295D0513" w:rsidR="00BF3186" w:rsidRDefault="00BF3186">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_Toc163041815 \h </w:instrText>
      </w:r>
      <w:r>
        <w:rPr>
          <w:noProof/>
        </w:rPr>
      </w:r>
      <w:r>
        <w:rPr>
          <w:noProof/>
        </w:rPr>
        <w:fldChar w:fldCharType="separate"/>
      </w:r>
      <w:r>
        <w:rPr>
          <w:noProof/>
        </w:rPr>
        <w:t>96</w:t>
      </w:r>
      <w:r>
        <w:rPr>
          <w:noProof/>
        </w:rPr>
        <w:fldChar w:fldCharType="end"/>
      </w:r>
    </w:p>
    <w:p w14:paraId="1C6012E6" w14:textId="6233BD68" w:rsidR="00BF3186" w:rsidRDefault="00BF3186">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_Toc163041816 \h </w:instrText>
      </w:r>
      <w:r>
        <w:rPr>
          <w:noProof/>
        </w:rPr>
      </w:r>
      <w:r>
        <w:rPr>
          <w:noProof/>
        </w:rPr>
        <w:fldChar w:fldCharType="separate"/>
      </w:r>
      <w:r>
        <w:rPr>
          <w:noProof/>
        </w:rPr>
        <w:t>96</w:t>
      </w:r>
      <w:r>
        <w:rPr>
          <w:noProof/>
        </w:rPr>
        <w:fldChar w:fldCharType="end"/>
      </w:r>
    </w:p>
    <w:p w14:paraId="2CC1B16F" w14:textId="5DF5EB12" w:rsidR="00BF3186" w:rsidRDefault="00BF3186">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_Toc163041817 \h </w:instrText>
      </w:r>
      <w:r>
        <w:rPr>
          <w:noProof/>
        </w:rPr>
      </w:r>
      <w:r>
        <w:rPr>
          <w:noProof/>
        </w:rPr>
        <w:fldChar w:fldCharType="separate"/>
      </w:r>
      <w:r>
        <w:rPr>
          <w:noProof/>
        </w:rPr>
        <w:t>96</w:t>
      </w:r>
      <w:r>
        <w:rPr>
          <w:noProof/>
        </w:rPr>
        <w:fldChar w:fldCharType="end"/>
      </w:r>
    </w:p>
    <w:p w14:paraId="1DC0CBCA" w14:textId="3307EB73" w:rsidR="00BF3186" w:rsidRDefault="00BF3186">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_Toc163041818 \h </w:instrText>
      </w:r>
      <w:r>
        <w:rPr>
          <w:noProof/>
        </w:rPr>
      </w:r>
      <w:r>
        <w:rPr>
          <w:noProof/>
        </w:rPr>
        <w:fldChar w:fldCharType="separate"/>
      </w:r>
      <w:r>
        <w:rPr>
          <w:noProof/>
        </w:rPr>
        <w:t>96</w:t>
      </w:r>
      <w:r>
        <w:rPr>
          <w:noProof/>
        </w:rPr>
        <w:fldChar w:fldCharType="end"/>
      </w:r>
    </w:p>
    <w:p w14:paraId="0856BD68" w14:textId="72BF6F1E" w:rsidR="00BF3186" w:rsidRDefault="00BF3186">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_Toc163041819 \h </w:instrText>
      </w:r>
      <w:r>
        <w:rPr>
          <w:noProof/>
        </w:rPr>
      </w:r>
      <w:r>
        <w:rPr>
          <w:noProof/>
        </w:rPr>
        <w:fldChar w:fldCharType="separate"/>
      </w:r>
      <w:r>
        <w:rPr>
          <w:noProof/>
        </w:rPr>
        <w:t>97</w:t>
      </w:r>
      <w:r>
        <w:rPr>
          <w:noProof/>
        </w:rPr>
        <w:fldChar w:fldCharType="end"/>
      </w:r>
    </w:p>
    <w:p w14:paraId="02ACFB07" w14:textId="6C542D2C" w:rsidR="00BF3186" w:rsidRDefault="00BF3186">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_Toc163041820 \h </w:instrText>
      </w:r>
      <w:r>
        <w:rPr>
          <w:noProof/>
        </w:rPr>
      </w:r>
      <w:r>
        <w:rPr>
          <w:noProof/>
        </w:rPr>
        <w:fldChar w:fldCharType="separate"/>
      </w:r>
      <w:r>
        <w:rPr>
          <w:noProof/>
        </w:rPr>
        <w:t>98</w:t>
      </w:r>
      <w:r>
        <w:rPr>
          <w:noProof/>
        </w:rPr>
        <w:fldChar w:fldCharType="end"/>
      </w:r>
    </w:p>
    <w:p w14:paraId="4126F084" w14:textId="42BB3DE7" w:rsidR="00BF3186" w:rsidRDefault="00BF3186">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_Toc163041821 \h </w:instrText>
      </w:r>
      <w:r>
        <w:rPr>
          <w:noProof/>
        </w:rPr>
      </w:r>
      <w:r>
        <w:rPr>
          <w:noProof/>
        </w:rPr>
        <w:fldChar w:fldCharType="separate"/>
      </w:r>
      <w:r>
        <w:rPr>
          <w:noProof/>
        </w:rPr>
        <w:t>98</w:t>
      </w:r>
      <w:r>
        <w:rPr>
          <w:noProof/>
        </w:rPr>
        <w:fldChar w:fldCharType="end"/>
      </w:r>
    </w:p>
    <w:p w14:paraId="0DE5E1E8" w14:textId="378BFE06" w:rsidR="00BF3186" w:rsidRDefault="00BF3186">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_Toc163041822 \h </w:instrText>
      </w:r>
      <w:r>
        <w:rPr>
          <w:noProof/>
        </w:rPr>
      </w:r>
      <w:r>
        <w:rPr>
          <w:noProof/>
        </w:rPr>
        <w:fldChar w:fldCharType="separate"/>
      </w:r>
      <w:r>
        <w:rPr>
          <w:noProof/>
        </w:rPr>
        <w:t>98</w:t>
      </w:r>
      <w:r>
        <w:rPr>
          <w:noProof/>
        </w:rPr>
        <w:fldChar w:fldCharType="end"/>
      </w:r>
    </w:p>
    <w:p w14:paraId="4718459E" w14:textId="168AD4E5" w:rsidR="00BF3186" w:rsidRDefault="00BF3186">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_Toc163041823 \h </w:instrText>
      </w:r>
      <w:r>
        <w:rPr>
          <w:noProof/>
        </w:rPr>
      </w:r>
      <w:r>
        <w:rPr>
          <w:noProof/>
        </w:rPr>
        <w:fldChar w:fldCharType="separate"/>
      </w:r>
      <w:r>
        <w:rPr>
          <w:noProof/>
        </w:rPr>
        <w:t>98</w:t>
      </w:r>
      <w:r>
        <w:rPr>
          <w:noProof/>
        </w:rPr>
        <w:fldChar w:fldCharType="end"/>
      </w:r>
    </w:p>
    <w:p w14:paraId="09338B0E" w14:textId="05D40077" w:rsidR="00BF3186" w:rsidRDefault="00BF3186">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_Toc163041824 \h </w:instrText>
      </w:r>
      <w:r>
        <w:rPr>
          <w:noProof/>
        </w:rPr>
      </w:r>
      <w:r>
        <w:rPr>
          <w:noProof/>
        </w:rPr>
        <w:fldChar w:fldCharType="separate"/>
      </w:r>
      <w:r>
        <w:rPr>
          <w:noProof/>
        </w:rPr>
        <w:t>101</w:t>
      </w:r>
      <w:r>
        <w:rPr>
          <w:noProof/>
        </w:rPr>
        <w:fldChar w:fldCharType="end"/>
      </w:r>
    </w:p>
    <w:p w14:paraId="196A4499" w14:textId="65620E7F" w:rsidR="00BF3186" w:rsidRDefault="00BF3186">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_Toc163041825 \h </w:instrText>
      </w:r>
      <w:r>
        <w:rPr>
          <w:noProof/>
        </w:rPr>
      </w:r>
      <w:r>
        <w:rPr>
          <w:noProof/>
        </w:rPr>
        <w:fldChar w:fldCharType="separate"/>
      </w:r>
      <w:r>
        <w:rPr>
          <w:noProof/>
        </w:rPr>
        <w:t>101</w:t>
      </w:r>
      <w:r>
        <w:rPr>
          <w:noProof/>
        </w:rPr>
        <w:fldChar w:fldCharType="end"/>
      </w:r>
    </w:p>
    <w:p w14:paraId="1CD65104" w14:textId="626DF9B2" w:rsidR="00BF3186" w:rsidRDefault="00BF3186">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_Toc163041826 \h </w:instrText>
      </w:r>
      <w:r>
        <w:rPr>
          <w:noProof/>
        </w:rPr>
      </w:r>
      <w:r>
        <w:rPr>
          <w:noProof/>
        </w:rPr>
        <w:fldChar w:fldCharType="separate"/>
      </w:r>
      <w:r>
        <w:rPr>
          <w:noProof/>
        </w:rPr>
        <w:t>101</w:t>
      </w:r>
      <w:r>
        <w:rPr>
          <w:noProof/>
        </w:rPr>
        <w:fldChar w:fldCharType="end"/>
      </w:r>
    </w:p>
    <w:p w14:paraId="64EEB91A" w14:textId="0B3CEACA" w:rsidR="00BF3186" w:rsidRDefault="00BF3186">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_Toc163041827 \h </w:instrText>
      </w:r>
      <w:r>
        <w:rPr>
          <w:noProof/>
        </w:rPr>
      </w:r>
      <w:r>
        <w:rPr>
          <w:noProof/>
        </w:rPr>
        <w:fldChar w:fldCharType="separate"/>
      </w:r>
      <w:r>
        <w:rPr>
          <w:noProof/>
        </w:rPr>
        <w:t>102</w:t>
      </w:r>
      <w:r>
        <w:rPr>
          <w:noProof/>
        </w:rPr>
        <w:fldChar w:fldCharType="end"/>
      </w:r>
    </w:p>
    <w:p w14:paraId="3540128E" w14:textId="663BFD9A" w:rsidR="00BF3186" w:rsidRDefault="00BF3186">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_Toc163041828 \h </w:instrText>
      </w:r>
      <w:r>
        <w:rPr>
          <w:noProof/>
        </w:rPr>
      </w:r>
      <w:r>
        <w:rPr>
          <w:noProof/>
        </w:rPr>
        <w:fldChar w:fldCharType="separate"/>
      </w:r>
      <w:r>
        <w:rPr>
          <w:noProof/>
        </w:rPr>
        <w:t>102</w:t>
      </w:r>
      <w:r>
        <w:rPr>
          <w:noProof/>
        </w:rPr>
        <w:fldChar w:fldCharType="end"/>
      </w:r>
    </w:p>
    <w:p w14:paraId="7614B1F1" w14:textId="0A5F4EA8" w:rsidR="00BF3186" w:rsidRDefault="00BF3186">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_Toc163041829 \h </w:instrText>
      </w:r>
      <w:r>
        <w:rPr>
          <w:noProof/>
        </w:rPr>
      </w:r>
      <w:r>
        <w:rPr>
          <w:noProof/>
        </w:rPr>
        <w:fldChar w:fldCharType="separate"/>
      </w:r>
      <w:r>
        <w:rPr>
          <w:noProof/>
        </w:rPr>
        <w:t>102</w:t>
      </w:r>
      <w:r>
        <w:rPr>
          <w:noProof/>
        </w:rPr>
        <w:fldChar w:fldCharType="end"/>
      </w:r>
    </w:p>
    <w:p w14:paraId="12FB5B05" w14:textId="75C242A9" w:rsidR="00BF3186" w:rsidRDefault="00BF3186">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_Toc163041830 \h </w:instrText>
      </w:r>
      <w:r>
        <w:rPr>
          <w:noProof/>
        </w:rPr>
      </w:r>
      <w:r>
        <w:rPr>
          <w:noProof/>
        </w:rPr>
        <w:fldChar w:fldCharType="separate"/>
      </w:r>
      <w:r>
        <w:rPr>
          <w:noProof/>
        </w:rPr>
        <w:t>103</w:t>
      </w:r>
      <w:r>
        <w:rPr>
          <w:noProof/>
        </w:rPr>
        <w:fldChar w:fldCharType="end"/>
      </w:r>
    </w:p>
    <w:p w14:paraId="4FDF9B05" w14:textId="45C7C047" w:rsidR="00BF3186" w:rsidRDefault="00BF3186">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_Toc163041831 \h </w:instrText>
      </w:r>
      <w:r>
        <w:rPr>
          <w:noProof/>
        </w:rPr>
      </w:r>
      <w:r>
        <w:rPr>
          <w:noProof/>
        </w:rPr>
        <w:fldChar w:fldCharType="separate"/>
      </w:r>
      <w:r>
        <w:rPr>
          <w:noProof/>
        </w:rPr>
        <w:t>104</w:t>
      </w:r>
      <w:r>
        <w:rPr>
          <w:noProof/>
        </w:rPr>
        <w:fldChar w:fldCharType="end"/>
      </w:r>
    </w:p>
    <w:p w14:paraId="504ADE3D" w14:textId="1340E5CC" w:rsidR="00BF3186" w:rsidRDefault="00BF3186">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_Toc163041832 \h </w:instrText>
      </w:r>
      <w:r>
        <w:rPr>
          <w:noProof/>
        </w:rPr>
      </w:r>
      <w:r>
        <w:rPr>
          <w:noProof/>
        </w:rPr>
        <w:fldChar w:fldCharType="separate"/>
      </w:r>
      <w:r>
        <w:rPr>
          <w:noProof/>
        </w:rPr>
        <w:t>104</w:t>
      </w:r>
      <w:r>
        <w:rPr>
          <w:noProof/>
        </w:rPr>
        <w:fldChar w:fldCharType="end"/>
      </w:r>
    </w:p>
    <w:p w14:paraId="633CB8AD" w14:textId="325FB117" w:rsidR="00BF3186" w:rsidRDefault="00BF3186">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_Toc163041833 \h </w:instrText>
      </w:r>
      <w:r>
        <w:rPr>
          <w:noProof/>
        </w:rPr>
      </w:r>
      <w:r>
        <w:rPr>
          <w:noProof/>
        </w:rPr>
        <w:fldChar w:fldCharType="separate"/>
      </w:r>
      <w:r>
        <w:rPr>
          <w:noProof/>
        </w:rPr>
        <w:t>104</w:t>
      </w:r>
      <w:r>
        <w:rPr>
          <w:noProof/>
        </w:rPr>
        <w:fldChar w:fldCharType="end"/>
      </w:r>
    </w:p>
    <w:p w14:paraId="2B85C1FB" w14:textId="53684E45" w:rsidR="00BF3186" w:rsidRDefault="00BF3186">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_Toc163041834 \h </w:instrText>
      </w:r>
      <w:r>
        <w:rPr>
          <w:noProof/>
        </w:rPr>
      </w:r>
      <w:r>
        <w:rPr>
          <w:noProof/>
        </w:rPr>
        <w:fldChar w:fldCharType="separate"/>
      </w:r>
      <w:r>
        <w:rPr>
          <w:noProof/>
        </w:rPr>
        <w:t>104</w:t>
      </w:r>
      <w:r>
        <w:rPr>
          <w:noProof/>
        </w:rPr>
        <w:fldChar w:fldCharType="end"/>
      </w:r>
    </w:p>
    <w:p w14:paraId="456F7AB2" w14:textId="34C537B1" w:rsidR="00BF3186" w:rsidRDefault="00BF3186">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_Toc163041835 \h </w:instrText>
      </w:r>
      <w:r>
        <w:rPr>
          <w:noProof/>
        </w:rPr>
      </w:r>
      <w:r>
        <w:rPr>
          <w:noProof/>
        </w:rPr>
        <w:fldChar w:fldCharType="separate"/>
      </w:r>
      <w:r>
        <w:rPr>
          <w:noProof/>
        </w:rPr>
        <w:t>104</w:t>
      </w:r>
      <w:r>
        <w:rPr>
          <w:noProof/>
        </w:rPr>
        <w:fldChar w:fldCharType="end"/>
      </w:r>
    </w:p>
    <w:p w14:paraId="60C2E790" w14:textId="0ABA1C60" w:rsidR="00BF3186" w:rsidRDefault="00BF3186">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_Toc163041836 \h </w:instrText>
      </w:r>
      <w:r>
        <w:rPr>
          <w:noProof/>
        </w:rPr>
      </w:r>
      <w:r>
        <w:rPr>
          <w:noProof/>
        </w:rPr>
        <w:fldChar w:fldCharType="separate"/>
      </w:r>
      <w:r>
        <w:rPr>
          <w:noProof/>
        </w:rPr>
        <w:t>104</w:t>
      </w:r>
      <w:r>
        <w:rPr>
          <w:noProof/>
        </w:rPr>
        <w:fldChar w:fldCharType="end"/>
      </w:r>
    </w:p>
    <w:p w14:paraId="303A648B" w14:textId="400FDFAA" w:rsidR="00BF3186" w:rsidRDefault="00BF3186">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_Toc163041837 \h </w:instrText>
      </w:r>
      <w:r>
        <w:rPr>
          <w:noProof/>
        </w:rPr>
      </w:r>
      <w:r>
        <w:rPr>
          <w:noProof/>
        </w:rPr>
        <w:fldChar w:fldCharType="separate"/>
      </w:r>
      <w:r>
        <w:rPr>
          <w:noProof/>
        </w:rPr>
        <w:t>104</w:t>
      </w:r>
      <w:r>
        <w:rPr>
          <w:noProof/>
        </w:rPr>
        <w:fldChar w:fldCharType="end"/>
      </w:r>
    </w:p>
    <w:p w14:paraId="4B2FEB2F" w14:textId="10B54B98" w:rsidR="00BF3186" w:rsidRDefault="00BF3186">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_Toc163041838 \h </w:instrText>
      </w:r>
      <w:r>
        <w:rPr>
          <w:noProof/>
        </w:rPr>
      </w:r>
      <w:r>
        <w:rPr>
          <w:noProof/>
        </w:rPr>
        <w:fldChar w:fldCharType="separate"/>
      </w:r>
      <w:r>
        <w:rPr>
          <w:noProof/>
        </w:rPr>
        <w:t>104</w:t>
      </w:r>
      <w:r>
        <w:rPr>
          <w:noProof/>
        </w:rPr>
        <w:fldChar w:fldCharType="end"/>
      </w:r>
    </w:p>
    <w:p w14:paraId="085E36E1" w14:textId="4BDA1078" w:rsidR="00BF3186" w:rsidRDefault="00BF3186">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_Toc163041839 \h </w:instrText>
      </w:r>
      <w:r>
        <w:rPr>
          <w:noProof/>
        </w:rPr>
      </w:r>
      <w:r>
        <w:rPr>
          <w:noProof/>
        </w:rPr>
        <w:fldChar w:fldCharType="separate"/>
      </w:r>
      <w:r>
        <w:rPr>
          <w:noProof/>
        </w:rPr>
        <w:t>104</w:t>
      </w:r>
      <w:r>
        <w:rPr>
          <w:noProof/>
        </w:rPr>
        <w:fldChar w:fldCharType="end"/>
      </w:r>
    </w:p>
    <w:p w14:paraId="216C102F" w14:textId="7A6B5733" w:rsidR="00BF3186" w:rsidRDefault="00BF3186">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_Toc163041840 \h </w:instrText>
      </w:r>
      <w:r>
        <w:rPr>
          <w:noProof/>
        </w:rPr>
      </w:r>
      <w:r>
        <w:rPr>
          <w:noProof/>
        </w:rPr>
        <w:fldChar w:fldCharType="separate"/>
      </w:r>
      <w:r>
        <w:rPr>
          <w:noProof/>
        </w:rPr>
        <w:t>105</w:t>
      </w:r>
      <w:r>
        <w:rPr>
          <w:noProof/>
        </w:rPr>
        <w:fldChar w:fldCharType="end"/>
      </w:r>
    </w:p>
    <w:p w14:paraId="49B5A8A0" w14:textId="42F16061" w:rsidR="00BF3186" w:rsidRDefault="00BF3186">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_Toc163041841 \h </w:instrText>
      </w:r>
      <w:r>
        <w:rPr>
          <w:noProof/>
        </w:rPr>
      </w:r>
      <w:r>
        <w:rPr>
          <w:noProof/>
        </w:rPr>
        <w:fldChar w:fldCharType="separate"/>
      </w:r>
      <w:r>
        <w:rPr>
          <w:noProof/>
        </w:rPr>
        <w:t>105</w:t>
      </w:r>
      <w:r>
        <w:rPr>
          <w:noProof/>
        </w:rPr>
        <w:fldChar w:fldCharType="end"/>
      </w:r>
    </w:p>
    <w:p w14:paraId="5912DBE3" w14:textId="09142906" w:rsidR="00BF3186" w:rsidRDefault="00BF3186">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_Toc163041842 \h </w:instrText>
      </w:r>
      <w:r>
        <w:rPr>
          <w:noProof/>
        </w:rPr>
      </w:r>
      <w:r>
        <w:rPr>
          <w:noProof/>
        </w:rPr>
        <w:fldChar w:fldCharType="separate"/>
      </w:r>
      <w:r>
        <w:rPr>
          <w:noProof/>
        </w:rPr>
        <w:t>105</w:t>
      </w:r>
      <w:r>
        <w:rPr>
          <w:noProof/>
        </w:rPr>
        <w:fldChar w:fldCharType="end"/>
      </w:r>
    </w:p>
    <w:p w14:paraId="438A8488" w14:textId="09602502" w:rsidR="00BF3186" w:rsidRDefault="00BF3186">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_Toc163041843 \h </w:instrText>
      </w:r>
      <w:r>
        <w:rPr>
          <w:noProof/>
        </w:rPr>
      </w:r>
      <w:r>
        <w:rPr>
          <w:noProof/>
        </w:rPr>
        <w:fldChar w:fldCharType="separate"/>
      </w:r>
      <w:r>
        <w:rPr>
          <w:noProof/>
        </w:rPr>
        <w:t>105</w:t>
      </w:r>
      <w:r>
        <w:rPr>
          <w:noProof/>
        </w:rPr>
        <w:fldChar w:fldCharType="end"/>
      </w:r>
    </w:p>
    <w:p w14:paraId="340B32EB" w14:textId="319784C0" w:rsidR="00BF3186" w:rsidRDefault="00BF3186">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_Toc163041844 \h </w:instrText>
      </w:r>
      <w:r>
        <w:rPr>
          <w:noProof/>
        </w:rPr>
      </w:r>
      <w:r>
        <w:rPr>
          <w:noProof/>
        </w:rPr>
        <w:fldChar w:fldCharType="separate"/>
      </w:r>
      <w:r>
        <w:rPr>
          <w:noProof/>
        </w:rPr>
        <w:t>105</w:t>
      </w:r>
      <w:r>
        <w:rPr>
          <w:noProof/>
        </w:rPr>
        <w:fldChar w:fldCharType="end"/>
      </w:r>
    </w:p>
    <w:p w14:paraId="2CAD2F39" w14:textId="168F469C" w:rsidR="00BF3186" w:rsidRDefault="00BF3186">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_Toc163041845 \h </w:instrText>
      </w:r>
      <w:r>
        <w:rPr>
          <w:noProof/>
        </w:rPr>
      </w:r>
      <w:r>
        <w:rPr>
          <w:noProof/>
        </w:rPr>
        <w:fldChar w:fldCharType="separate"/>
      </w:r>
      <w:r>
        <w:rPr>
          <w:noProof/>
        </w:rPr>
        <w:t>105</w:t>
      </w:r>
      <w:r>
        <w:rPr>
          <w:noProof/>
        </w:rPr>
        <w:fldChar w:fldCharType="end"/>
      </w:r>
    </w:p>
    <w:p w14:paraId="0AF96CFC" w14:textId="313B0980" w:rsidR="00BF3186" w:rsidRDefault="00BF3186">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_Toc163041846 \h </w:instrText>
      </w:r>
      <w:r>
        <w:rPr>
          <w:noProof/>
        </w:rPr>
      </w:r>
      <w:r>
        <w:rPr>
          <w:noProof/>
        </w:rPr>
        <w:fldChar w:fldCharType="separate"/>
      </w:r>
      <w:r>
        <w:rPr>
          <w:noProof/>
        </w:rPr>
        <w:t>106</w:t>
      </w:r>
      <w:r>
        <w:rPr>
          <w:noProof/>
        </w:rPr>
        <w:fldChar w:fldCharType="end"/>
      </w:r>
    </w:p>
    <w:p w14:paraId="1DD6B9C5" w14:textId="2CBF0E09" w:rsidR="00BF3186" w:rsidRDefault="00BF3186">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_Toc163041847 \h </w:instrText>
      </w:r>
      <w:r>
        <w:rPr>
          <w:noProof/>
        </w:rPr>
      </w:r>
      <w:r>
        <w:rPr>
          <w:noProof/>
        </w:rPr>
        <w:fldChar w:fldCharType="separate"/>
      </w:r>
      <w:r>
        <w:rPr>
          <w:noProof/>
        </w:rPr>
        <w:t>106</w:t>
      </w:r>
      <w:r>
        <w:rPr>
          <w:noProof/>
        </w:rPr>
        <w:fldChar w:fldCharType="end"/>
      </w:r>
    </w:p>
    <w:p w14:paraId="51A17336" w14:textId="19DCD31B" w:rsidR="00BF3186" w:rsidRDefault="00BF3186">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_Toc163041848 \h </w:instrText>
      </w:r>
      <w:r>
        <w:rPr>
          <w:noProof/>
        </w:rPr>
      </w:r>
      <w:r>
        <w:rPr>
          <w:noProof/>
        </w:rPr>
        <w:fldChar w:fldCharType="separate"/>
      </w:r>
      <w:r>
        <w:rPr>
          <w:noProof/>
        </w:rPr>
        <w:t>106</w:t>
      </w:r>
      <w:r>
        <w:rPr>
          <w:noProof/>
        </w:rPr>
        <w:fldChar w:fldCharType="end"/>
      </w:r>
    </w:p>
    <w:p w14:paraId="39CDC4BF" w14:textId="49CC3465" w:rsidR="00BF3186" w:rsidRDefault="00BF3186">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_Toc163041849 \h </w:instrText>
      </w:r>
      <w:r>
        <w:rPr>
          <w:noProof/>
        </w:rPr>
      </w:r>
      <w:r>
        <w:rPr>
          <w:noProof/>
        </w:rPr>
        <w:fldChar w:fldCharType="separate"/>
      </w:r>
      <w:r>
        <w:rPr>
          <w:noProof/>
        </w:rPr>
        <w:t>106</w:t>
      </w:r>
      <w:r>
        <w:rPr>
          <w:noProof/>
        </w:rPr>
        <w:fldChar w:fldCharType="end"/>
      </w:r>
    </w:p>
    <w:p w14:paraId="26019CF8" w14:textId="3990629E" w:rsidR="00BF3186" w:rsidRDefault="00BF3186">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_Toc163041850 \h </w:instrText>
      </w:r>
      <w:r>
        <w:rPr>
          <w:noProof/>
        </w:rPr>
      </w:r>
      <w:r>
        <w:rPr>
          <w:noProof/>
        </w:rPr>
        <w:fldChar w:fldCharType="separate"/>
      </w:r>
      <w:r>
        <w:rPr>
          <w:noProof/>
        </w:rPr>
        <w:t>106</w:t>
      </w:r>
      <w:r>
        <w:rPr>
          <w:noProof/>
        </w:rPr>
        <w:fldChar w:fldCharType="end"/>
      </w:r>
    </w:p>
    <w:p w14:paraId="26EF97CF" w14:textId="6F76D0A1" w:rsidR="00BF3186" w:rsidRDefault="00BF3186">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_Toc163041851 \h </w:instrText>
      </w:r>
      <w:r>
        <w:rPr>
          <w:noProof/>
        </w:rPr>
      </w:r>
      <w:r>
        <w:rPr>
          <w:noProof/>
        </w:rPr>
        <w:fldChar w:fldCharType="separate"/>
      </w:r>
      <w:r>
        <w:rPr>
          <w:noProof/>
        </w:rPr>
        <w:t>106</w:t>
      </w:r>
      <w:r>
        <w:rPr>
          <w:noProof/>
        </w:rPr>
        <w:fldChar w:fldCharType="end"/>
      </w:r>
    </w:p>
    <w:p w14:paraId="509F9F23" w14:textId="65AC889D" w:rsidR="00BF3186" w:rsidRDefault="00BF3186">
      <w:pPr>
        <w:pStyle w:val="TOC2"/>
        <w:rPr>
          <w:rFonts w:ascii="Calibri" w:hAnsi="Calibri"/>
          <w:noProof/>
          <w:kern w:val="2"/>
          <w:sz w:val="22"/>
          <w:szCs w:val="22"/>
          <w:lang w:eastAsia="en-GB"/>
        </w:rPr>
      </w:pPr>
      <w:r w:rsidRPr="00FE6743">
        <w:rPr>
          <w:noProof/>
          <w:lang w:val="fr-FR"/>
        </w:rPr>
        <w:t>8.51</w:t>
      </w:r>
      <w:r>
        <w:rPr>
          <w:rFonts w:ascii="Calibri" w:hAnsi="Calibri"/>
          <w:noProof/>
          <w:kern w:val="2"/>
          <w:sz w:val="22"/>
          <w:szCs w:val="22"/>
          <w:lang w:eastAsia="en-GB"/>
        </w:rPr>
        <w:tab/>
      </w:r>
      <w:r w:rsidRPr="00FE6743">
        <w:rPr>
          <w:noProof/>
          <w:lang w:val="fr-FR"/>
        </w:rPr>
        <w:t>Browser Termination Cause</w:t>
      </w:r>
      <w:r>
        <w:rPr>
          <w:noProof/>
        </w:rPr>
        <w:tab/>
      </w:r>
      <w:r>
        <w:rPr>
          <w:noProof/>
        </w:rPr>
        <w:fldChar w:fldCharType="begin" w:fldLock="1"/>
      </w:r>
      <w:r>
        <w:rPr>
          <w:noProof/>
        </w:rPr>
        <w:instrText xml:space="preserve"> PAGEREF _Toc163041852 \h </w:instrText>
      </w:r>
      <w:r>
        <w:rPr>
          <w:noProof/>
        </w:rPr>
      </w:r>
      <w:r>
        <w:rPr>
          <w:noProof/>
        </w:rPr>
        <w:fldChar w:fldCharType="separate"/>
      </w:r>
      <w:r>
        <w:rPr>
          <w:noProof/>
        </w:rPr>
        <w:t>107</w:t>
      </w:r>
      <w:r>
        <w:rPr>
          <w:noProof/>
        </w:rPr>
        <w:fldChar w:fldCharType="end"/>
      </w:r>
    </w:p>
    <w:p w14:paraId="16A8F1BC" w14:textId="066A6A8A" w:rsidR="00BF3186" w:rsidRDefault="00BF3186">
      <w:pPr>
        <w:pStyle w:val="TOC2"/>
        <w:rPr>
          <w:rFonts w:ascii="Calibri" w:hAnsi="Calibri"/>
          <w:noProof/>
          <w:kern w:val="2"/>
          <w:sz w:val="22"/>
          <w:szCs w:val="22"/>
          <w:lang w:eastAsia="en-GB"/>
        </w:rPr>
      </w:pPr>
      <w:r w:rsidRPr="00FE6743">
        <w:rPr>
          <w:noProof/>
          <w:lang w:val="fr-FR"/>
        </w:rPr>
        <w:t>8.52</w:t>
      </w:r>
      <w:r>
        <w:rPr>
          <w:rFonts w:ascii="Calibri" w:hAnsi="Calibri"/>
          <w:noProof/>
          <w:kern w:val="2"/>
          <w:sz w:val="22"/>
          <w:szCs w:val="22"/>
          <w:lang w:eastAsia="en-GB"/>
        </w:rPr>
        <w:tab/>
      </w:r>
      <w:r w:rsidRPr="00FE6743">
        <w:rPr>
          <w:noProof/>
          <w:lang w:val="fr-FR"/>
        </w:rPr>
        <w:t>Bearer description</w:t>
      </w:r>
      <w:r>
        <w:rPr>
          <w:noProof/>
        </w:rPr>
        <w:tab/>
      </w:r>
      <w:r>
        <w:rPr>
          <w:noProof/>
        </w:rPr>
        <w:fldChar w:fldCharType="begin" w:fldLock="1"/>
      </w:r>
      <w:r>
        <w:rPr>
          <w:noProof/>
        </w:rPr>
        <w:instrText xml:space="preserve"> PAGEREF _Toc163041853 \h </w:instrText>
      </w:r>
      <w:r>
        <w:rPr>
          <w:noProof/>
        </w:rPr>
      </w:r>
      <w:r>
        <w:rPr>
          <w:noProof/>
        </w:rPr>
        <w:fldChar w:fldCharType="separate"/>
      </w:r>
      <w:r>
        <w:rPr>
          <w:noProof/>
        </w:rPr>
        <w:t>107</w:t>
      </w:r>
      <w:r>
        <w:rPr>
          <w:noProof/>
        </w:rPr>
        <w:fldChar w:fldCharType="end"/>
      </w:r>
    </w:p>
    <w:p w14:paraId="6A4E81FA" w14:textId="75B56637" w:rsidR="00BF3186" w:rsidRDefault="00BF3186">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_Toc163041854 \h </w:instrText>
      </w:r>
      <w:r>
        <w:rPr>
          <w:noProof/>
        </w:rPr>
      </w:r>
      <w:r>
        <w:rPr>
          <w:noProof/>
        </w:rPr>
        <w:fldChar w:fldCharType="separate"/>
      </w:r>
      <w:r>
        <w:rPr>
          <w:noProof/>
        </w:rPr>
        <w:t>107</w:t>
      </w:r>
      <w:r>
        <w:rPr>
          <w:noProof/>
        </w:rPr>
        <w:fldChar w:fldCharType="end"/>
      </w:r>
    </w:p>
    <w:p w14:paraId="60DD3500" w14:textId="4CB6AAE3" w:rsidR="00BF3186" w:rsidRDefault="00BF3186">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_Toc163041855 \h </w:instrText>
      </w:r>
      <w:r>
        <w:rPr>
          <w:noProof/>
        </w:rPr>
      </w:r>
      <w:r>
        <w:rPr>
          <w:noProof/>
        </w:rPr>
        <w:fldChar w:fldCharType="separate"/>
      </w:r>
      <w:r>
        <w:rPr>
          <w:noProof/>
        </w:rPr>
        <w:t>107</w:t>
      </w:r>
      <w:r>
        <w:rPr>
          <w:noProof/>
        </w:rPr>
        <w:fldChar w:fldCharType="end"/>
      </w:r>
    </w:p>
    <w:p w14:paraId="21473165" w14:textId="42FC1E57" w:rsidR="00BF3186" w:rsidRDefault="00BF3186">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_Toc163041856 \h </w:instrText>
      </w:r>
      <w:r>
        <w:rPr>
          <w:noProof/>
        </w:rPr>
      </w:r>
      <w:r>
        <w:rPr>
          <w:noProof/>
        </w:rPr>
        <w:fldChar w:fldCharType="separate"/>
      </w:r>
      <w:r>
        <w:rPr>
          <w:noProof/>
        </w:rPr>
        <w:t>108</w:t>
      </w:r>
      <w:r>
        <w:rPr>
          <w:noProof/>
        </w:rPr>
        <w:fldChar w:fldCharType="end"/>
      </w:r>
    </w:p>
    <w:p w14:paraId="433EB4DA" w14:textId="3650936E" w:rsidR="00BF3186" w:rsidRDefault="00BF3186">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_Toc163041857 \h </w:instrText>
      </w:r>
      <w:r>
        <w:rPr>
          <w:noProof/>
        </w:rPr>
      </w:r>
      <w:r>
        <w:rPr>
          <w:noProof/>
        </w:rPr>
        <w:fldChar w:fldCharType="separate"/>
      </w:r>
      <w:r>
        <w:rPr>
          <w:noProof/>
        </w:rPr>
        <w:t>108</w:t>
      </w:r>
      <w:r>
        <w:rPr>
          <w:noProof/>
        </w:rPr>
        <w:fldChar w:fldCharType="end"/>
      </w:r>
    </w:p>
    <w:p w14:paraId="57ACDBC5" w14:textId="030E8002" w:rsidR="00BF3186" w:rsidRDefault="00BF3186">
      <w:pPr>
        <w:pStyle w:val="TOC3"/>
        <w:rPr>
          <w:rFonts w:ascii="Calibri" w:hAnsi="Calibri"/>
          <w:noProof/>
          <w:kern w:val="2"/>
          <w:sz w:val="22"/>
          <w:szCs w:val="22"/>
          <w:lang w:eastAsia="en-GB"/>
        </w:rPr>
      </w:pPr>
      <w:r>
        <w:rPr>
          <w:noProof/>
        </w:rPr>
        <w:lastRenderedPageBreak/>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_Toc163041858 \h </w:instrText>
      </w:r>
      <w:r>
        <w:rPr>
          <w:noProof/>
        </w:rPr>
      </w:r>
      <w:r>
        <w:rPr>
          <w:noProof/>
        </w:rPr>
        <w:fldChar w:fldCharType="separate"/>
      </w:r>
      <w:r>
        <w:rPr>
          <w:noProof/>
        </w:rPr>
        <w:t>109</w:t>
      </w:r>
      <w:r>
        <w:rPr>
          <w:noProof/>
        </w:rPr>
        <w:fldChar w:fldCharType="end"/>
      </w:r>
    </w:p>
    <w:p w14:paraId="1D7806D6" w14:textId="5D5A859A" w:rsidR="00BF3186" w:rsidRDefault="00BF3186">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_Toc163041859 \h </w:instrText>
      </w:r>
      <w:r>
        <w:rPr>
          <w:noProof/>
        </w:rPr>
      </w:r>
      <w:r>
        <w:rPr>
          <w:noProof/>
        </w:rPr>
        <w:fldChar w:fldCharType="separate"/>
      </w:r>
      <w:r>
        <w:rPr>
          <w:noProof/>
        </w:rPr>
        <w:t>110</w:t>
      </w:r>
      <w:r>
        <w:rPr>
          <w:noProof/>
        </w:rPr>
        <w:fldChar w:fldCharType="end"/>
      </w:r>
    </w:p>
    <w:p w14:paraId="20AAF34C" w14:textId="5830DE3A" w:rsidR="00BF3186" w:rsidRDefault="00BF3186">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_Toc163041860 \h </w:instrText>
      </w:r>
      <w:r>
        <w:rPr>
          <w:noProof/>
        </w:rPr>
      </w:r>
      <w:r>
        <w:rPr>
          <w:noProof/>
        </w:rPr>
        <w:fldChar w:fldCharType="separate"/>
      </w:r>
      <w:r>
        <w:rPr>
          <w:noProof/>
        </w:rPr>
        <w:t>110</w:t>
      </w:r>
      <w:r>
        <w:rPr>
          <w:noProof/>
        </w:rPr>
        <w:fldChar w:fldCharType="end"/>
      </w:r>
    </w:p>
    <w:p w14:paraId="59445CE3" w14:textId="21DE366F" w:rsidR="00BF3186" w:rsidRDefault="00BF3186">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_Toc163041861 \h </w:instrText>
      </w:r>
      <w:r>
        <w:rPr>
          <w:noProof/>
        </w:rPr>
      </w:r>
      <w:r>
        <w:rPr>
          <w:noProof/>
        </w:rPr>
        <w:fldChar w:fldCharType="separate"/>
      </w:r>
      <w:r>
        <w:rPr>
          <w:noProof/>
        </w:rPr>
        <w:t>110</w:t>
      </w:r>
      <w:r>
        <w:rPr>
          <w:noProof/>
        </w:rPr>
        <w:fldChar w:fldCharType="end"/>
      </w:r>
    </w:p>
    <w:p w14:paraId="2EAC45BC" w14:textId="0DE8A0DA" w:rsidR="00BF3186" w:rsidRDefault="00BF3186">
      <w:pPr>
        <w:pStyle w:val="TOC2"/>
        <w:rPr>
          <w:rFonts w:ascii="Calibri" w:hAnsi="Calibri"/>
          <w:noProof/>
          <w:kern w:val="2"/>
          <w:sz w:val="22"/>
          <w:szCs w:val="22"/>
          <w:lang w:eastAsia="en-GB"/>
        </w:rPr>
      </w:pPr>
      <w:r>
        <w:rPr>
          <w:noProof/>
        </w:rPr>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_Toc163041862 \h </w:instrText>
      </w:r>
      <w:r>
        <w:rPr>
          <w:noProof/>
        </w:rPr>
      </w:r>
      <w:r>
        <w:rPr>
          <w:noProof/>
        </w:rPr>
        <w:fldChar w:fldCharType="separate"/>
      </w:r>
      <w:r>
        <w:rPr>
          <w:noProof/>
        </w:rPr>
        <w:t>110</w:t>
      </w:r>
      <w:r>
        <w:rPr>
          <w:noProof/>
        </w:rPr>
        <w:fldChar w:fldCharType="end"/>
      </w:r>
    </w:p>
    <w:p w14:paraId="21FC0BE6" w14:textId="7C654BDF" w:rsidR="00BF3186" w:rsidRDefault="00BF3186">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_Toc163041863 \h </w:instrText>
      </w:r>
      <w:r>
        <w:rPr>
          <w:noProof/>
        </w:rPr>
      </w:r>
      <w:r>
        <w:rPr>
          <w:noProof/>
        </w:rPr>
        <w:fldChar w:fldCharType="separate"/>
      </w:r>
      <w:r>
        <w:rPr>
          <w:noProof/>
        </w:rPr>
        <w:t>111</w:t>
      </w:r>
      <w:r>
        <w:rPr>
          <w:noProof/>
        </w:rPr>
        <w:fldChar w:fldCharType="end"/>
      </w:r>
    </w:p>
    <w:p w14:paraId="5D613EC9" w14:textId="514D15A6" w:rsidR="00BF3186" w:rsidRDefault="00BF3186">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_Toc163041864 \h </w:instrText>
      </w:r>
      <w:r>
        <w:rPr>
          <w:noProof/>
        </w:rPr>
      </w:r>
      <w:r>
        <w:rPr>
          <w:noProof/>
        </w:rPr>
        <w:fldChar w:fldCharType="separate"/>
      </w:r>
      <w:r>
        <w:rPr>
          <w:noProof/>
        </w:rPr>
        <w:t>111</w:t>
      </w:r>
      <w:r>
        <w:rPr>
          <w:noProof/>
        </w:rPr>
        <w:fldChar w:fldCharType="end"/>
      </w:r>
    </w:p>
    <w:p w14:paraId="76B282C0" w14:textId="60E49C7C" w:rsidR="00BF3186" w:rsidRDefault="00BF3186">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_Toc163041865 \h </w:instrText>
      </w:r>
      <w:r>
        <w:rPr>
          <w:noProof/>
        </w:rPr>
      </w:r>
      <w:r>
        <w:rPr>
          <w:noProof/>
        </w:rPr>
        <w:fldChar w:fldCharType="separate"/>
      </w:r>
      <w:r>
        <w:rPr>
          <w:noProof/>
        </w:rPr>
        <w:t>111</w:t>
      </w:r>
      <w:r>
        <w:rPr>
          <w:noProof/>
        </w:rPr>
        <w:fldChar w:fldCharType="end"/>
      </w:r>
    </w:p>
    <w:p w14:paraId="394F08DF" w14:textId="0F083DC4" w:rsidR="00BF3186" w:rsidRDefault="00BF3186">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_Toc163041866 \h </w:instrText>
      </w:r>
      <w:r>
        <w:rPr>
          <w:noProof/>
        </w:rPr>
      </w:r>
      <w:r>
        <w:rPr>
          <w:noProof/>
        </w:rPr>
        <w:fldChar w:fldCharType="separate"/>
      </w:r>
      <w:r>
        <w:rPr>
          <w:noProof/>
        </w:rPr>
        <w:t>111</w:t>
      </w:r>
      <w:r>
        <w:rPr>
          <w:noProof/>
        </w:rPr>
        <w:fldChar w:fldCharType="end"/>
      </w:r>
    </w:p>
    <w:p w14:paraId="28141613" w14:textId="386CB5BB" w:rsidR="00BF3186" w:rsidRDefault="00BF3186">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_Toc163041867 \h </w:instrText>
      </w:r>
      <w:r>
        <w:rPr>
          <w:noProof/>
        </w:rPr>
      </w:r>
      <w:r>
        <w:rPr>
          <w:noProof/>
        </w:rPr>
        <w:fldChar w:fldCharType="separate"/>
      </w:r>
      <w:r>
        <w:rPr>
          <w:noProof/>
        </w:rPr>
        <w:t>111</w:t>
      </w:r>
      <w:r>
        <w:rPr>
          <w:noProof/>
        </w:rPr>
        <w:fldChar w:fldCharType="end"/>
      </w:r>
    </w:p>
    <w:p w14:paraId="259FA02F" w14:textId="51964576" w:rsidR="00BF3186" w:rsidRDefault="00BF3186">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_Toc163041868 \h </w:instrText>
      </w:r>
      <w:r>
        <w:rPr>
          <w:noProof/>
        </w:rPr>
      </w:r>
      <w:r>
        <w:rPr>
          <w:noProof/>
        </w:rPr>
        <w:fldChar w:fldCharType="separate"/>
      </w:r>
      <w:r>
        <w:rPr>
          <w:noProof/>
        </w:rPr>
        <w:t>111</w:t>
      </w:r>
      <w:r>
        <w:rPr>
          <w:noProof/>
        </w:rPr>
        <w:fldChar w:fldCharType="end"/>
      </w:r>
    </w:p>
    <w:p w14:paraId="77D0F746" w14:textId="06FC4B91" w:rsidR="00BF3186" w:rsidRDefault="00BF3186">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_Toc163041869 \h </w:instrText>
      </w:r>
      <w:r>
        <w:rPr>
          <w:noProof/>
        </w:rPr>
      </w:r>
      <w:r>
        <w:rPr>
          <w:noProof/>
        </w:rPr>
        <w:fldChar w:fldCharType="separate"/>
      </w:r>
      <w:r>
        <w:rPr>
          <w:noProof/>
        </w:rPr>
        <w:t>112</w:t>
      </w:r>
      <w:r>
        <w:rPr>
          <w:noProof/>
        </w:rPr>
        <w:fldChar w:fldCharType="end"/>
      </w:r>
    </w:p>
    <w:p w14:paraId="26AB2E38" w14:textId="0464F31E" w:rsidR="00BF3186" w:rsidRDefault="00BF3186">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_Toc163041870 \h </w:instrText>
      </w:r>
      <w:r>
        <w:rPr>
          <w:noProof/>
        </w:rPr>
      </w:r>
      <w:r>
        <w:rPr>
          <w:noProof/>
        </w:rPr>
        <w:fldChar w:fldCharType="separate"/>
      </w:r>
      <w:r>
        <w:rPr>
          <w:noProof/>
        </w:rPr>
        <w:t>112</w:t>
      </w:r>
      <w:r>
        <w:rPr>
          <w:noProof/>
        </w:rPr>
        <w:fldChar w:fldCharType="end"/>
      </w:r>
    </w:p>
    <w:p w14:paraId="1018E281" w14:textId="16ED7252" w:rsidR="00BF3186" w:rsidRDefault="00BF3186">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_Toc163041871 \h </w:instrText>
      </w:r>
      <w:r>
        <w:rPr>
          <w:noProof/>
        </w:rPr>
      </w:r>
      <w:r>
        <w:rPr>
          <w:noProof/>
        </w:rPr>
        <w:fldChar w:fldCharType="separate"/>
      </w:r>
      <w:r>
        <w:rPr>
          <w:noProof/>
        </w:rPr>
        <w:t>112</w:t>
      </w:r>
      <w:r>
        <w:rPr>
          <w:noProof/>
        </w:rPr>
        <w:fldChar w:fldCharType="end"/>
      </w:r>
    </w:p>
    <w:p w14:paraId="25B61F45" w14:textId="3088AD9F" w:rsidR="00BF3186" w:rsidRDefault="00BF3186">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_Toc163041872 \h </w:instrText>
      </w:r>
      <w:r>
        <w:rPr>
          <w:noProof/>
        </w:rPr>
      </w:r>
      <w:r>
        <w:rPr>
          <w:noProof/>
        </w:rPr>
        <w:fldChar w:fldCharType="separate"/>
      </w:r>
      <w:r>
        <w:rPr>
          <w:noProof/>
        </w:rPr>
        <w:t>112</w:t>
      </w:r>
      <w:r>
        <w:rPr>
          <w:noProof/>
        </w:rPr>
        <w:fldChar w:fldCharType="end"/>
      </w:r>
    </w:p>
    <w:p w14:paraId="56DA5A94" w14:textId="4BBDB275" w:rsidR="00BF3186" w:rsidRDefault="00BF3186">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_Toc163041873 \h </w:instrText>
      </w:r>
      <w:r>
        <w:rPr>
          <w:noProof/>
        </w:rPr>
      </w:r>
      <w:r>
        <w:rPr>
          <w:noProof/>
        </w:rPr>
        <w:fldChar w:fldCharType="separate"/>
      </w:r>
      <w:r>
        <w:rPr>
          <w:noProof/>
        </w:rPr>
        <w:t>112</w:t>
      </w:r>
      <w:r>
        <w:rPr>
          <w:noProof/>
        </w:rPr>
        <w:fldChar w:fldCharType="end"/>
      </w:r>
    </w:p>
    <w:p w14:paraId="11D1C8AB" w14:textId="7104B848" w:rsidR="00BF3186" w:rsidRDefault="00BF3186">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_Toc163041874 \h </w:instrText>
      </w:r>
      <w:r>
        <w:rPr>
          <w:noProof/>
        </w:rPr>
      </w:r>
      <w:r>
        <w:rPr>
          <w:noProof/>
        </w:rPr>
        <w:fldChar w:fldCharType="separate"/>
      </w:r>
      <w:r>
        <w:rPr>
          <w:noProof/>
        </w:rPr>
        <w:t>112</w:t>
      </w:r>
      <w:r>
        <w:rPr>
          <w:noProof/>
        </w:rPr>
        <w:fldChar w:fldCharType="end"/>
      </w:r>
    </w:p>
    <w:p w14:paraId="380C06FD" w14:textId="2D71999C" w:rsidR="00BF3186" w:rsidRDefault="00BF3186">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_Toc163041875 \h </w:instrText>
      </w:r>
      <w:r>
        <w:rPr>
          <w:noProof/>
        </w:rPr>
      </w:r>
      <w:r>
        <w:rPr>
          <w:noProof/>
        </w:rPr>
        <w:fldChar w:fldCharType="separate"/>
      </w:r>
      <w:r>
        <w:rPr>
          <w:noProof/>
        </w:rPr>
        <w:t>112</w:t>
      </w:r>
      <w:r>
        <w:rPr>
          <w:noProof/>
        </w:rPr>
        <w:fldChar w:fldCharType="end"/>
      </w:r>
    </w:p>
    <w:p w14:paraId="4074DA99" w14:textId="0A744931" w:rsidR="00BF3186" w:rsidRDefault="00BF3186">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_Toc163041876 \h </w:instrText>
      </w:r>
      <w:r>
        <w:rPr>
          <w:noProof/>
        </w:rPr>
      </w:r>
      <w:r>
        <w:rPr>
          <w:noProof/>
        </w:rPr>
        <w:fldChar w:fldCharType="separate"/>
      </w:r>
      <w:r>
        <w:rPr>
          <w:noProof/>
        </w:rPr>
        <w:t>113</w:t>
      </w:r>
      <w:r>
        <w:rPr>
          <w:noProof/>
        </w:rPr>
        <w:fldChar w:fldCharType="end"/>
      </w:r>
    </w:p>
    <w:p w14:paraId="5DF2EC62" w14:textId="48FC4EC9" w:rsidR="00BF3186" w:rsidRDefault="00BF3186">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_Toc163041877 \h </w:instrText>
      </w:r>
      <w:r>
        <w:rPr>
          <w:noProof/>
        </w:rPr>
      </w:r>
      <w:r>
        <w:rPr>
          <w:noProof/>
        </w:rPr>
        <w:fldChar w:fldCharType="separate"/>
      </w:r>
      <w:r>
        <w:rPr>
          <w:noProof/>
        </w:rPr>
        <w:t>113</w:t>
      </w:r>
      <w:r>
        <w:rPr>
          <w:noProof/>
        </w:rPr>
        <w:fldChar w:fldCharType="end"/>
      </w:r>
    </w:p>
    <w:p w14:paraId="4B634C69" w14:textId="5F68A26C" w:rsidR="00BF3186" w:rsidRDefault="00BF3186">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_Toc163041878 \h </w:instrText>
      </w:r>
      <w:r>
        <w:rPr>
          <w:noProof/>
        </w:rPr>
      </w:r>
      <w:r>
        <w:rPr>
          <w:noProof/>
        </w:rPr>
        <w:fldChar w:fldCharType="separate"/>
      </w:r>
      <w:r>
        <w:rPr>
          <w:noProof/>
        </w:rPr>
        <w:t>113</w:t>
      </w:r>
      <w:r>
        <w:rPr>
          <w:noProof/>
        </w:rPr>
        <w:fldChar w:fldCharType="end"/>
      </w:r>
    </w:p>
    <w:p w14:paraId="3B7725B2" w14:textId="7BFF7AD0" w:rsidR="00BF3186" w:rsidRDefault="00BF3186">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_Toc163041879 \h </w:instrText>
      </w:r>
      <w:r>
        <w:rPr>
          <w:noProof/>
        </w:rPr>
      </w:r>
      <w:r>
        <w:rPr>
          <w:noProof/>
        </w:rPr>
        <w:fldChar w:fldCharType="separate"/>
      </w:r>
      <w:r>
        <w:rPr>
          <w:noProof/>
        </w:rPr>
        <w:t>113</w:t>
      </w:r>
      <w:r>
        <w:rPr>
          <w:noProof/>
        </w:rPr>
        <w:fldChar w:fldCharType="end"/>
      </w:r>
    </w:p>
    <w:p w14:paraId="64EDF76D" w14:textId="388743AC" w:rsidR="00BF3186" w:rsidRDefault="00BF3186">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_Toc163041880 \h </w:instrText>
      </w:r>
      <w:r>
        <w:rPr>
          <w:noProof/>
        </w:rPr>
      </w:r>
      <w:r>
        <w:rPr>
          <w:noProof/>
        </w:rPr>
        <w:fldChar w:fldCharType="separate"/>
      </w:r>
      <w:r>
        <w:rPr>
          <w:noProof/>
        </w:rPr>
        <w:t>113</w:t>
      </w:r>
      <w:r>
        <w:rPr>
          <w:noProof/>
        </w:rPr>
        <w:fldChar w:fldCharType="end"/>
      </w:r>
    </w:p>
    <w:p w14:paraId="183A01AB" w14:textId="5AA2532A" w:rsidR="00BF3186" w:rsidRDefault="00BF3186">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_Toc163041881 \h </w:instrText>
      </w:r>
      <w:r>
        <w:rPr>
          <w:noProof/>
        </w:rPr>
      </w:r>
      <w:r>
        <w:rPr>
          <w:noProof/>
        </w:rPr>
        <w:fldChar w:fldCharType="separate"/>
      </w:r>
      <w:r>
        <w:rPr>
          <w:noProof/>
        </w:rPr>
        <w:t>113</w:t>
      </w:r>
      <w:r>
        <w:rPr>
          <w:noProof/>
        </w:rPr>
        <w:fldChar w:fldCharType="end"/>
      </w:r>
    </w:p>
    <w:p w14:paraId="045EB446" w14:textId="556361FC" w:rsidR="00BF3186" w:rsidRDefault="00BF3186">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_Toc163041882 \h </w:instrText>
      </w:r>
      <w:r>
        <w:rPr>
          <w:noProof/>
        </w:rPr>
      </w:r>
      <w:r>
        <w:rPr>
          <w:noProof/>
        </w:rPr>
        <w:fldChar w:fldCharType="separate"/>
      </w:r>
      <w:r>
        <w:rPr>
          <w:noProof/>
        </w:rPr>
        <w:t>114</w:t>
      </w:r>
      <w:r>
        <w:rPr>
          <w:noProof/>
        </w:rPr>
        <w:fldChar w:fldCharType="end"/>
      </w:r>
    </w:p>
    <w:p w14:paraId="403688EB" w14:textId="7897C8E9" w:rsidR="00BF3186" w:rsidRDefault="00BF3186">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_Toc163041883 \h </w:instrText>
      </w:r>
      <w:r>
        <w:rPr>
          <w:noProof/>
        </w:rPr>
      </w:r>
      <w:r>
        <w:rPr>
          <w:noProof/>
        </w:rPr>
        <w:fldChar w:fldCharType="separate"/>
      </w:r>
      <w:r>
        <w:rPr>
          <w:noProof/>
        </w:rPr>
        <w:t>114</w:t>
      </w:r>
      <w:r>
        <w:rPr>
          <w:noProof/>
        </w:rPr>
        <w:fldChar w:fldCharType="end"/>
      </w:r>
    </w:p>
    <w:p w14:paraId="072F6EA6" w14:textId="5D0DDBA0" w:rsidR="00BF3186" w:rsidRDefault="00BF3186">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FE6743">
        <w:rPr>
          <w:noProof/>
          <w:lang w:val="en-US"/>
        </w:rPr>
        <w:t>Transfer</w:t>
      </w:r>
      <w:r>
        <w:rPr>
          <w:noProof/>
        </w:rPr>
        <w:t xml:space="preserve"> status</w:t>
      </w:r>
      <w:r>
        <w:rPr>
          <w:noProof/>
        </w:rPr>
        <w:tab/>
      </w:r>
      <w:r>
        <w:rPr>
          <w:noProof/>
        </w:rPr>
        <w:fldChar w:fldCharType="begin" w:fldLock="1"/>
      </w:r>
      <w:r>
        <w:rPr>
          <w:noProof/>
        </w:rPr>
        <w:instrText xml:space="preserve"> PAGEREF _Toc163041884 \h </w:instrText>
      </w:r>
      <w:r>
        <w:rPr>
          <w:noProof/>
        </w:rPr>
      </w:r>
      <w:r>
        <w:rPr>
          <w:noProof/>
        </w:rPr>
        <w:fldChar w:fldCharType="separate"/>
      </w:r>
      <w:r>
        <w:rPr>
          <w:noProof/>
        </w:rPr>
        <w:t>114</w:t>
      </w:r>
      <w:r>
        <w:rPr>
          <w:noProof/>
        </w:rPr>
        <w:fldChar w:fldCharType="end"/>
      </w:r>
    </w:p>
    <w:p w14:paraId="41B49086" w14:textId="0EA231E3" w:rsidR="00BF3186" w:rsidRDefault="00BF3186">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_Toc163041885 \h </w:instrText>
      </w:r>
      <w:r>
        <w:rPr>
          <w:noProof/>
        </w:rPr>
      </w:r>
      <w:r>
        <w:rPr>
          <w:noProof/>
        </w:rPr>
        <w:fldChar w:fldCharType="separate"/>
      </w:r>
      <w:r>
        <w:rPr>
          <w:noProof/>
        </w:rPr>
        <w:t>114</w:t>
      </w:r>
      <w:r>
        <w:rPr>
          <w:noProof/>
        </w:rPr>
        <w:fldChar w:fldCharType="end"/>
      </w:r>
    </w:p>
    <w:p w14:paraId="471943B0" w14:textId="1CF303E1" w:rsidR="00BF3186" w:rsidRDefault="00BF3186">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_Toc163041886 \h </w:instrText>
      </w:r>
      <w:r>
        <w:rPr>
          <w:noProof/>
        </w:rPr>
      </w:r>
      <w:r>
        <w:rPr>
          <w:noProof/>
        </w:rPr>
        <w:fldChar w:fldCharType="separate"/>
      </w:r>
      <w:r>
        <w:rPr>
          <w:noProof/>
        </w:rPr>
        <w:t>114</w:t>
      </w:r>
      <w:r>
        <w:rPr>
          <w:noProof/>
        </w:rPr>
        <w:fldChar w:fldCharType="end"/>
      </w:r>
    </w:p>
    <w:p w14:paraId="2F469D11" w14:textId="45668B5E" w:rsidR="00BF3186" w:rsidRDefault="00BF3186">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_Toc163041887 \h </w:instrText>
      </w:r>
      <w:r>
        <w:rPr>
          <w:noProof/>
        </w:rPr>
      </w:r>
      <w:r>
        <w:rPr>
          <w:noProof/>
        </w:rPr>
        <w:fldChar w:fldCharType="separate"/>
      </w:r>
      <w:r>
        <w:rPr>
          <w:noProof/>
        </w:rPr>
        <w:t>114</w:t>
      </w:r>
      <w:r>
        <w:rPr>
          <w:noProof/>
        </w:rPr>
        <w:fldChar w:fldCharType="end"/>
      </w:r>
    </w:p>
    <w:p w14:paraId="43045EC1" w14:textId="729FC4F5" w:rsidR="00BF3186" w:rsidRDefault="00BF3186">
      <w:pPr>
        <w:pStyle w:val="TOC2"/>
        <w:rPr>
          <w:rFonts w:ascii="Calibri" w:hAnsi="Calibri"/>
          <w:noProof/>
          <w:kern w:val="2"/>
          <w:sz w:val="22"/>
          <w:szCs w:val="22"/>
          <w:lang w:eastAsia="en-GB"/>
        </w:rPr>
      </w:pPr>
      <w:r w:rsidRPr="00FE6743">
        <w:rPr>
          <w:noProof/>
          <w:lang w:val="en-US"/>
        </w:rPr>
        <w:t>8.80</w:t>
      </w:r>
      <w:r>
        <w:rPr>
          <w:rFonts w:ascii="Calibri" w:hAnsi="Calibri"/>
          <w:noProof/>
          <w:kern w:val="2"/>
          <w:sz w:val="22"/>
          <w:szCs w:val="22"/>
          <w:lang w:eastAsia="en-GB"/>
        </w:rPr>
        <w:tab/>
      </w:r>
      <w:r w:rsidRPr="00FE6743">
        <w:rPr>
          <w:noProof/>
          <w:lang w:val="en-US"/>
        </w:rPr>
        <w:t>Frames Layout</w:t>
      </w:r>
      <w:r>
        <w:rPr>
          <w:noProof/>
        </w:rPr>
        <w:tab/>
      </w:r>
      <w:r>
        <w:rPr>
          <w:noProof/>
        </w:rPr>
        <w:fldChar w:fldCharType="begin" w:fldLock="1"/>
      </w:r>
      <w:r>
        <w:rPr>
          <w:noProof/>
        </w:rPr>
        <w:instrText xml:space="preserve"> PAGEREF _Toc163041888 \h </w:instrText>
      </w:r>
      <w:r>
        <w:rPr>
          <w:noProof/>
        </w:rPr>
      </w:r>
      <w:r>
        <w:rPr>
          <w:noProof/>
        </w:rPr>
        <w:fldChar w:fldCharType="separate"/>
      </w:r>
      <w:r>
        <w:rPr>
          <w:noProof/>
        </w:rPr>
        <w:t>114</w:t>
      </w:r>
      <w:r>
        <w:rPr>
          <w:noProof/>
        </w:rPr>
        <w:fldChar w:fldCharType="end"/>
      </w:r>
    </w:p>
    <w:p w14:paraId="19B3FA31" w14:textId="78FBE9B3" w:rsidR="00BF3186" w:rsidRDefault="00BF3186">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_Toc163041889 \h </w:instrText>
      </w:r>
      <w:r>
        <w:rPr>
          <w:noProof/>
        </w:rPr>
      </w:r>
      <w:r>
        <w:rPr>
          <w:noProof/>
        </w:rPr>
        <w:fldChar w:fldCharType="separate"/>
      </w:r>
      <w:r>
        <w:rPr>
          <w:noProof/>
        </w:rPr>
        <w:t>114</w:t>
      </w:r>
      <w:r>
        <w:rPr>
          <w:noProof/>
        </w:rPr>
        <w:fldChar w:fldCharType="end"/>
      </w:r>
    </w:p>
    <w:p w14:paraId="2891E8BE" w14:textId="1559687E" w:rsidR="00BF3186" w:rsidRDefault="00BF3186">
      <w:pPr>
        <w:pStyle w:val="TOC2"/>
        <w:rPr>
          <w:rFonts w:ascii="Calibri" w:hAnsi="Calibri"/>
          <w:noProof/>
          <w:kern w:val="2"/>
          <w:sz w:val="22"/>
          <w:szCs w:val="22"/>
          <w:lang w:eastAsia="en-GB"/>
        </w:rPr>
      </w:pPr>
      <w:r w:rsidRPr="00FE6743">
        <w:rPr>
          <w:noProof/>
          <w:lang w:val="fr-FR"/>
        </w:rPr>
        <w:t>8.82</w:t>
      </w:r>
      <w:r>
        <w:rPr>
          <w:rFonts w:ascii="Calibri" w:hAnsi="Calibri"/>
          <w:noProof/>
          <w:kern w:val="2"/>
          <w:sz w:val="22"/>
          <w:szCs w:val="22"/>
          <w:lang w:eastAsia="en-GB"/>
        </w:rPr>
        <w:tab/>
      </w:r>
      <w:r w:rsidRPr="00FE6743">
        <w:rPr>
          <w:noProof/>
          <w:lang w:val="fr-FR"/>
        </w:rPr>
        <w:t>Frames identifier</w:t>
      </w:r>
      <w:r>
        <w:rPr>
          <w:noProof/>
        </w:rPr>
        <w:tab/>
      </w:r>
      <w:r>
        <w:rPr>
          <w:noProof/>
        </w:rPr>
        <w:fldChar w:fldCharType="begin" w:fldLock="1"/>
      </w:r>
      <w:r>
        <w:rPr>
          <w:noProof/>
        </w:rPr>
        <w:instrText xml:space="preserve"> PAGEREF _Toc163041890 \h </w:instrText>
      </w:r>
      <w:r>
        <w:rPr>
          <w:noProof/>
        </w:rPr>
      </w:r>
      <w:r>
        <w:rPr>
          <w:noProof/>
        </w:rPr>
        <w:fldChar w:fldCharType="separate"/>
      </w:r>
      <w:r>
        <w:rPr>
          <w:noProof/>
        </w:rPr>
        <w:t>114</w:t>
      </w:r>
      <w:r>
        <w:rPr>
          <w:noProof/>
        </w:rPr>
        <w:fldChar w:fldCharType="end"/>
      </w:r>
    </w:p>
    <w:p w14:paraId="009A8AAF" w14:textId="6A47F75A" w:rsidR="00BF3186" w:rsidRDefault="00BF3186">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_Toc163041891 \h </w:instrText>
      </w:r>
      <w:r>
        <w:rPr>
          <w:noProof/>
        </w:rPr>
      </w:r>
      <w:r>
        <w:rPr>
          <w:noProof/>
        </w:rPr>
        <w:fldChar w:fldCharType="separate"/>
      </w:r>
      <w:r>
        <w:rPr>
          <w:noProof/>
        </w:rPr>
        <w:t>115</w:t>
      </w:r>
      <w:r>
        <w:rPr>
          <w:noProof/>
        </w:rPr>
        <w:fldChar w:fldCharType="end"/>
      </w:r>
    </w:p>
    <w:p w14:paraId="43C6FDE4" w14:textId="685175C9" w:rsidR="00BF3186" w:rsidRDefault="00BF3186">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_Toc163041892 \h </w:instrText>
      </w:r>
      <w:r>
        <w:rPr>
          <w:noProof/>
        </w:rPr>
      </w:r>
      <w:r>
        <w:rPr>
          <w:noProof/>
        </w:rPr>
        <w:fldChar w:fldCharType="separate"/>
      </w:r>
      <w:r>
        <w:rPr>
          <w:noProof/>
        </w:rPr>
        <w:t>115</w:t>
      </w:r>
      <w:r>
        <w:rPr>
          <w:noProof/>
        </w:rPr>
        <w:fldChar w:fldCharType="end"/>
      </w:r>
    </w:p>
    <w:p w14:paraId="4406F503" w14:textId="32B58398" w:rsidR="00BF3186" w:rsidRDefault="00BF3186">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_Toc163041893 \h </w:instrText>
      </w:r>
      <w:r>
        <w:rPr>
          <w:noProof/>
        </w:rPr>
      </w:r>
      <w:r>
        <w:rPr>
          <w:noProof/>
        </w:rPr>
        <w:fldChar w:fldCharType="separate"/>
      </w:r>
      <w:r>
        <w:rPr>
          <w:noProof/>
        </w:rPr>
        <w:t>115</w:t>
      </w:r>
      <w:r>
        <w:rPr>
          <w:noProof/>
        </w:rPr>
        <w:fldChar w:fldCharType="end"/>
      </w:r>
    </w:p>
    <w:p w14:paraId="59F24995" w14:textId="5836B785" w:rsidR="00BF3186" w:rsidRDefault="00BF3186">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_Toc163041894 \h </w:instrText>
      </w:r>
      <w:r>
        <w:rPr>
          <w:noProof/>
        </w:rPr>
      </w:r>
      <w:r>
        <w:rPr>
          <w:noProof/>
        </w:rPr>
        <w:fldChar w:fldCharType="separate"/>
      </w:r>
      <w:r>
        <w:rPr>
          <w:noProof/>
        </w:rPr>
        <w:t>115</w:t>
      </w:r>
      <w:r>
        <w:rPr>
          <w:noProof/>
        </w:rPr>
        <w:fldChar w:fldCharType="end"/>
      </w:r>
    </w:p>
    <w:p w14:paraId="3EFDBCA2" w14:textId="721B550D" w:rsidR="00BF3186" w:rsidRDefault="00BF3186">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_Toc163041895 \h </w:instrText>
      </w:r>
      <w:r>
        <w:rPr>
          <w:noProof/>
        </w:rPr>
      </w:r>
      <w:r>
        <w:rPr>
          <w:noProof/>
        </w:rPr>
        <w:fldChar w:fldCharType="separate"/>
      </w:r>
      <w:r>
        <w:rPr>
          <w:noProof/>
        </w:rPr>
        <w:t>115</w:t>
      </w:r>
      <w:r>
        <w:rPr>
          <w:noProof/>
        </w:rPr>
        <w:fldChar w:fldCharType="end"/>
      </w:r>
    </w:p>
    <w:p w14:paraId="273A7516" w14:textId="37D3BA99" w:rsidR="00BF3186" w:rsidRDefault="00BF3186">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_Toc163041896 \h </w:instrText>
      </w:r>
      <w:r>
        <w:rPr>
          <w:noProof/>
        </w:rPr>
      </w:r>
      <w:r>
        <w:rPr>
          <w:noProof/>
        </w:rPr>
        <w:fldChar w:fldCharType="separate"/>
      </w:r>
      <w:r>
        <w:rPr>
          <w:noProof/>
        </w:rPr>
        <w:t>115</w:t>
      </w:r>
      <w:r>
        <w:rPr>
          <w:noProof/>
        </w:rPr>
        <w:fldChar w:fldCharType="end"/>
      </w:r>
    </w:p>
    <w:p w14:paraId="08AA857E" w14:textId="6294A88C" w:rsidR="00BF3186" w:rsidRDefault="00BF3186">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_Toc163041897 \h </w:instrText>
      </w:r>
      <w:r>
        <w:rPr>
          <w:noProof/>
        </w:rPr>
      </w:r>
      <w:r>
        <w:rPr>
          <w:noProof/>
        </w:rPr>
        <w:fldChar w:fldCharType="separate"/>
      </w:r>
      <w:r>
        <w:rPr>
          <w:noProof/>
        </w:rPr>
        <w:t>115</w:t>
      </w:r>
      <w:r>
        <w:rPr>
          <w:noProof/>
        </w:rPr>
        <w:fldChar w:fldCharType="end"/>
      </w:r>
    </w:p>
    <w:p w14:paraId="10CFE49B" w14:textId="2E82B0D3" w:rsidR="00BF3186" w:rsidRDefault="00BF3186">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_Toc163041898 \h </w:instrText>
      </w:r>
      <w:r>
        <w:rPr>
          <w:noProof/>
        </w:rPr>
      </w:r>
      <w:r>
        <w:rPr>
          <w:noProof/>
        </w:rPr>
        <w:fldChar w:fldCharType="separate"/>
      </w:r>
      <w:r>
        <w:rPr>
          <w:noProof/>
        </w:rPr>
        <w:t>116</w:t>
      </w:r>
      <w:r>
        <w:rPr>
          <w:noProof/>
        </w:rPr>
        <w:fldChar w:fldCharType="end"/>
      </w:r>
    </w:p>
    <w:p w14:paraId="1281B9C5" w14:textId="5511201E" w:rsidR="00BF3186" w:rsidRDefault="00BF3186">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_Toc163041899 \h </w:instrText>
      </w:r>
      <w:r>
        <w:rPr>
          <w:noProof/>
        </w:rPr>
      </w:r>
      <w:r>
        <w:rPr>
          <w:noProof/>
        </w:rPr>
        <w:fldChar w:fldCharType="separate"/>
      </w:r>
      <w:r>
        <w:rPr>
          <w:noProof/>
        </w:rPr>
        <w:t>116</w:t>
      </w:r>
      <w:r>
        <w:rPr>
          <w:noProof/>
        </w:rPr>
        <w:fldChar w:fldCharType="end"/>
      </w:r>
    </w:p>
    <w:p w14:paraId="15C07B88" w14:textId="7030D0C9" w:rsidR="00BF3186" w:rsidRDefault="00BF3186">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_Toc163041900 \h </w:instrText>
      </w:r>
      <w:r>
        <w:rPr>
          <w:noProof/>
        </w:rPr>
      </w:r>
      <w:r>
        <w:rPr>
          <w:noProof/>
        </w:rPr>
        <w:fldChar w:fldCharType="separate"/>
      </w:r>
      <w:r>
        <w:rPr>
          <w:noProof/>
        </w:rPr>
        <w:t>116</w:t>
      </w:r>
      <w:r>
        <w:rPr>
          <w:noProof/>
        </w:rPr>
        <w:fldChar w:fldCharType="end"/>
      </w:r>
    </w:p>
    <w:p w14:paraId="144FD664" w14:textId="01AC5907" w:rsidR="00BF3186" w:rsidRDefault="00BF3186">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_Toc163041901 \h </w:instrText>
      </w:r>
      <w:r>
        <w:rPr>
          <w:noProof/>
        </w:rPr>
      </w:r>
      <w:r>
        <w:rPr>
          <w:noProof/>
        </w:rPr>
        <w:fldChar w:fldCharType="separate"/>
      </w:r>
      <w:r>
        <w:rPr>
          <w:noProof/>
        </w:rPr>
        <w:t>117</w:t>
      </w:r>
      <w:r>
        <w:rPr>
          <w:noProof/>
        </w:rPr>
        <w:fldChar w:fldCharType="end"/>
      </w:r>
    </w:p>
    <w:p w14:paraId="55E086D4" w14:textId="6C9FDA6E" w:rsidR="00BF3186" w:rsidRDefault="00BF3186">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_Toc163041902 \h </w:instrText>
      </w:r>
      <w:r>
        <w:rPr>
          <w:noProof/>
        </w:rPr>
      </w:r>
      <w:r>
        <w:rPr>
          <w:noProof/>
        </w:rPr>
        <w:fldChar w:fldCharType="separate"/>
      </w:r>
      <w:r>
        <w:rPr>
          <w:noProof/>
        </w:rPr>
        <w:t>118</w:t>
      </w:r>
      <w:r>
        <w:rPr>
          <w:noProof/>
        </w:rPr>
        <w:fldChar w:fldCharType="end"/>
      </w:r>
    </w:p>
    <w:p w14:paraId="21A15E51" w14:textId="17B75307" w:rsidR="00BF3186" w:rsidRDefault="00BF3186">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_Toc163041903 \h </w:instrText>
      </w:r>
      <w:r>
        <w:rPr>
          <w:noProof/>
        </w:rPr>
      </w:r>
      <w:r>
        <w:rPr>
          <w:noProof/>
        </w:rPr>
        <w:fldChar w:fldCharType="separate"/>
      </w:r>
      <w:r>
        <w:rPr>
          <w:noProof/>
        </w:rPr>
        <w:t>120</w:t>
      </w:r>
      <w:r>
        <w:rPr>
          <w:noProof/>
        </w:rPr>
        <w:fldChar w:fldCharType="end"/>
      </w:r>
    </w:p>
    <w:p w14:paraId="46AC0119" w14:textId="27B1D655" w:rsidR="00BF3186" w:rsidRDefault="00BF3186">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_Toc163041904 \h </w:instrText>
      </w:r>
      <w:r>
        <w:rPr>
          <w:noProof/>
        </w:rPr>
      </w:r>
      <w:r>
        <w:rPr>
          <w:noProof/>
        </w:rPr>
        <w:fldChar w:fldCharType="separate"/>
      </w:r>
      <w:r>
        <w:rPr>
          <w:noProof/>
        </w:rPr>
        <w:t>120</w:t>
      </w:r>
      <w:r>
        <w:rPr>
          <w:noProof/>
        </w:rPr>
        <w:fldChar w:fldCharType="end"/>
      </w:r>
    </w:p>
    <w:p w14:paraId="4FB2F459" w14:textId="383FD805" w:rsidR="00BF3186" w:rsidRDefault="00BF3186">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_Toc163041905 \h </w:instrText>
      </w:r>
      <w:r>
        <w:rPr>
          <w:noProof/>
        </w:rPr>
      </w:r>
      <w:r>
        <w:rPr>
          <w:noProof/>
        </w:rPr>
        <w:fldChar w:fldCharType="separate"/>
      </w:r>
      <w:r>
        <w:rPr>
          <w:noProof/>
        </w:rPr>
        <w:t>121</w:t>
      </w:r>
      <w:r>
        <w:rPr>
          <w:noProof/>
        </w:rPr>
        <w:fldChar w:fldCharType="end"/>
      </w:r>
    </w:p>
    <w:p w14:paraId="1F54D320" w14:textId="5575059A" w:rsidR="00BF3186" w:rsidRDefault="00BF3186">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_Toc163041906 \h </w:instrText>
      </w:r>
      <w:r>
        <w:rPr>
          <w:noProof/>
        </w:rPr>
      </w:r>
      <w:r>
        <w:rPr>
          <w:noProof/>
        </w:rPr>
        <w:fldChar w:fldCharType="separate"/>
      </w:r>
      <w:r>
        <w:rPr>
          <w:noProof/>
        </w:rPr>
        <w:t>121</w:t>
      </w:r>
      <w:r>
        <w:rPr>
          <w:noProof/>
        </w:rPr>
        <w:fldChar w:fldCharType="end"/>
      </w:r>
    </w:p>
    <w:p w14:paraId="14342F78" w14:textId="7A9A13C8" w:rsidR="00BF3186" w:rsidRDefault="00BF3186">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_Toc163041907 \h </w:instrText>
      </w:r>
      <w:r>
        <w:rPr>
          <w:noProof/>
        </w:rPr>
      </w:r>
      <w:r>
        <w:rPr>
          <w:noProof/>
        </w:rPr>
        <w:fldChar w:fldCharType="separate"/>
      </w:r>
      <w:r>
        <w:rPr>
          <w:noProof/>
        </w:rPr>
        <w:t>121</w:t>
      </w:r>
      <w:r>
        <w:rPr>
          <w:noProof/>
        </w:rPr>
        <w:fldChar w:fldCharType="end"/>
      </w:r>
    </w:p>
    <w:p w14:paraId="310DD4F4" w14:textId="52F20DC6" w:rsidR="00BF3186" w:rsidRDefault="00BF3186">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_Toc163041908 \h </w:instrText>
      </w:r>
      <w:r>
        <w:rPr>
          <w:noProof/>
        </w:rPr>
      </w:r>
      <w:r>
        <w:rPr>
          <w:noProof/>
        </w:rPr>
        <w:fldChar w:fldCharType="separate"/>
      </w:r>
      <w:r>
        <w:rPr>
          <w:noProof/>
        </w:rPr>
        <w:t>122</w:t>
      </w:r>
      <w:r>
        <w:rPr>
          <w:noProof/>
        </w:rPr>
        <w:fldChar w:fldCharType="end"/>
      </w:r>
    </w:p>
    <w:p w14:paraId="7AAF5D9E" w14:textId="2F1B80A8" w:rsidR="00BF3186" w:rsidRDefault="00BF3186">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_Toc163041909 \h </w:instrText>
      </w:r>
      <w:r>
        <w:rPr>
          <w:noProof/>
        </w:rPr>
      </w:r>
      <w:r>
        <w:rPr>
          <w:noProof/>
        </w:rPr>
        <w:fldChar w:fldCharType="separate"/>
      </w:r>
      <w:r>
        <w:rPr>
          <w:noProof/>
        </w:rPr>
        <w:t>122</w:t>
      </w:r>
      <w:r>
        <w:rPr>
          <w:noProof/>
        </w:rPr>
        <w:fldChar w:fldCharType="end"/>
      </w:r>
    </w:p>
    <w:p w14:paraId="34A77374" w14:textId="5FE4C261" w:rsidR="00BF3186" w:rsidRDefault="00BF3186">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_Toc163041910 \h </w:instrText>
      </w:r>
      <w:r>
        <w:rPr>
          <w:noProof/>
        </w:rPr>
      </w:r>
      <w:r>
        <w:rPr>
          <w:noProof/>
        </w:rPr>
        <w:fldChar w:fldCharType="separate"/>
      </w:r>
      <w:r>
        <w:rPr>
          <w:noProof/>
        </w:rPr>
        <w:t>123</w:t>
      </w:r>
      <w:r>
        <w:rPr>
          <w:noProof/>
        </w:rPr>
        <w:fldChar w:fldCharType="end"/>
      </w:r>
    </w:p>
    <w:p w14:paraId="17050920" w14:textId="488ABBA5" w:rsidR="00BF3186" w:rsidRDefault="00BF3186">
      <w:pPr>
        <w:pStyle w:val="TOC2"/>
        <w:rPr>
          <w:rFonts w:ascii="Calibri" w:hAnsi="Calibri"/>
          <w:noProof/>
          <w:kern w:val="2"/>
          <w:sz w:val="22"/>
          <w:szCs w:val="22"/>
          <w:lang w:eastAsia="en-GB"/>
        </w:rPr>
      </w:pPr>
      <w:r w:rsidRPr="00FE6743">
        <w:rPr>
          <w:noProof/>
          <w:lang w:val="pt-BR"/>
        </w:rPr>
        <w:t>8.103</w:t>
      </w:r>
      <w:r>
        <w:rPr>
          <w:rFonts w:ascii="Calibri" w:hAnsi="Calibri"/>
          <w:noProof/>
          <w:kern w:val="2"/>
          <w:sz w:val="22"/>
          <w:szCs w:val="22"/>
          <w:lang w:eastAsia="en-GB"/>
        </w:rPr>
        <w:tab/>
      </w:r>
      <w:r w:rsidRPr="00FE6743">
        <w:rPr>
          <w:noProof/>
          <w:lang w:val="pt-BR"/>
        </w:rPr>
        <w:t>HNB name</w:t>
      </w:r>
      <w:r>
        <w:rPr>
          <w:noProof/>
        </w:rPr>
        <w:tab/>
      </w:r>
      <w:r>
        <w:rPr>
          <w:noProof/>
        </w:rPr>
        <w:fldChar w:fldCharType="begin" w:fldLock="1"/>
      </w:r>
      <w:r>
        <w:rPr>
          <w:noProof/>
        </w:rPr>
        <w:instrText xml:space="preserve"> PAGEREF _Toc163041911 \h </w:instrText>
      </w:r>
      <w:r>
        <w:rPr>
          <w:noProof/>
        </w:rPr>
      </w:r>
      <w:r>
        <w:rPr>
          <w:noProof/>
        </w:rPr>
        <w:fldChar w:fldCharType="separate"/>
      </w:r>
      <w:r>
        <w:rPr>
          <w:noProof/>
        </w:rPr>
        <w:t>123</w:t>
      </w:r>
      <w:r>
        <w:rPr>
          <w:noProof/>
        </w:rPr>
        <w:fldChar w:fldCharType="end"/>
      </w:r>
    </w:p>
    <w:p w14:paraId="373BDE40" w14:textId="52D19711" w:rsidR="00BF3186" w:rsidRDefault="00BF3186">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_Toc163041912 \h </w:instrText>
      </w:r>
      <w:r>
        <w:rPr>
          <w:noProof/>
        </w:rPr>
      </w:r>
      <w:r>
        <w:rPr>
          <w:noProof/>
        </w:rPr>
        <w:fldChar w:fldCharType="separate"/>
      </w:r>
      <w:r>
        <w:rPr>
          <w:noProof/>
        </w:rPr>
        <w:t>123</w:t>
      </w:r>
      <w:r>
        <w:rPr>
          <w:noProof/>
        </w:rPr>
        <w:fldChar w:fldCharType="end"/>
      </w:r>
    </w:p>
    <w:p w14:paraId="0ECA1DFC" w14:textId="41E391A5" w:rsidR="00BF3186" w:rsidRDefault="00BF3186">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_Toc163041913 \h </w:instrText>
      </w:r>
      <w:r>
        <w:rPr>
          <w:noProof/>
        </w:rPr>
      </w:r>
      <w:r>
        <w:rPr>
          <w:noProof/>
        </w:rPr>
        <w:fldChar w:fldCharType="separate"/>
      </w:r>
      <w:r>
        <w:rPr>
          <w:noProof/>
        </w:rPr>
        <w:t>123</w:t>
      </w:r>
      <w:r>
        <w:rPr>
          <w:noProof/>
        </w:rPr>
        <w:fldChar w:fldCharType="end"/>
      </w:r>
    </w:p>
    <w:p w14:paraId="7AED1320" w14:textId="51F343FA" w:rsidR="00BF3186" w:rsidRDefault="00BF3186">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_Toc163041914 \h </w:instrText>
      </w:r>
      <w:r>
        <w:rPr>
          <w:noProof/>
        </w:rPr>
      </w:r>
      <w:r>
        <w:rPr>
          <w:noProof/>
        </w:rPr>
        <w:fldChar w:fldCharType="separate"/>
      </w:r>
      <w:r>
        <w:rPr>
          <w:noProof/>
        </w:rPr>
        <w:t>123</w:t>
      </w:r>
      <w:r>
        <w:rPr>
          <w:noProof/>
        </w:rPr>
        <w:fldChar w:fldCharType="end"/>
      </w:r>
    </w:p>
    <w:p w14:paraId="7403B6DF" w14:textId="457A36D8" w:rsidR="00BF3186" w:rsidRDefault="00BF3186">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_Toc163041915 \h </w:instrText>
      </w:r>
      <w:r>
        <w:rPr>
          <w:noProof/>
        </w:rPr>
      </w:r>
      <w:r>
        <w:rPr>
          <w:noProof/>
        </w:rPr>
        <w:fldChar w:fldCharType="separate"/>
      </w:r>
      <w:r>
        <w:rPr>
          <w:noProof/>
        </w:rPr>
        <w:t>124</w:t>
      </w:r>
      <w:r>
        <w:rPr>
          <w:noProof/>
        </w:rPr>
        <w:fldChar w:fldCharType="end"/>
      </w:r>
    </w:p>
    <w:p w14:paraId="4D8B79C7" w14:textId="2D287438" w:rsidR="00BF3186" w:rsidRDefault="00BF3186">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_Toc163041916 \h </w:instrText>
      </w:r>
      <w:r>
        <w:rPr>
          <w:noProof/>
        </w:rPr>
      </w:r>
      <w:r>
        <w:rPr>
          <w:noProof/>
        </w:rPr>
        <w:fldChar w:fldCharType="separate"/>
      </w:r>
      <w:r>
        <w:rPr>
          <w:noProof/>
        </w:rPr>
        <w:t>124</w:t>
      </w:r>
      <w:r>
        <w:rPr>
          <w:noProof/>
        </w:rPr>
        <w:fldChar w:fldCharType="end"/>
      </w:r>
    </w:p>
    <w:p w14:paraId="7ACBAF5D" w14:textId="7DDEB2B9" w:rsidR="00BF3186" w:rsidRDefault="00BF3186">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_Toc163041917 \h </w:instrText>
      </w:r>
      <w:r>
        <w:rPr>
          <w:noProof/>
        </w:rPr>
      </w:r>
      <w:r>
        <w:rPr>
          <w:noProof/>
        </w:rPr>
        <w:fldChar w:fldCharType="separate"/>
      </w:r>
      <w:r>
        <w:rPr>
          <w:noProof/>
        </w:rPr>
        <w:t>124</w:t>
      </w:r>
      <w:r>
        <w:rPr>
          <w:noProof/>
        </w:rPr>
        <w:fldChar w:fldCharType="end"/>
      </w:r>
    </w:p>
    <w:p w14:paraId="73138E73" w14:textId="680C49AE" w:rsidR="00BF3186" w:rsidRDefault="00BF3186">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_Toc163041918 \h </w:instrText>
      </w:r>
      <w:r>
        <w:rPr>
          <w:noProof/>
        </w:rPr>
      </w:r>
      <w:r>
        <w:rPr>
          <w:noProof/>
        </w:rPr>
        <w:fldChar w:fldCharType="separate"/>
      </w:r>
      <w:r>
        <w:rPr>
          <w:noProof/>
        </w:rPr>
        <w:t>124</w:t>
      </w:r>
      <w:r>
        <w:rPr>
          <w:noProof/>
        </w:rPr>
        <w:fldChar w:fldCharType="end"/>
      </w:r>
    </w:p>
    <w:p w14:paraId="504CC1CB" w14:textId="2E3DD990" w:rsidR="00BF3186" w:rsidRDefault="00BF3186">
      <w:pPr>
        <w:pStyle w:val="TOC2"/>
        <w:rPr>
          <w:rFonts w:ascii="Calibri" w:hAnsi="Calibri"/>
          <w:noProof/>
          <w:kern w:val="2"/>
          <w:sz w:val="22"/>
          <w:szCs w:val="22"/>
          <w:lang w:eastAsia="en-GB"/>
        </w:rPr>
      </w:pPr>
      <w:r>
        <w:rPr>
          <w:noProof/>
        </w:rPr>
        <w:lastRenderedPageBreak/>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_Toc163041919 \h </w:instrText>
      </w:r>
      <w:r>
        <w:rPr>
          <w:noProof/>
        </w:rPr>
      </w:r>
      <w:r>
        <w:rPr>
          <w:noProof/>
        </w:rPr>
        <w:fldChar w:fldCharType="separate"/>
      </w:r>
      <w:r>
        <w:rPr>
          <w:noProof/>
        </w:rPr>
        <w:t>124</w:t>
      </w:r>
      <w:r>
        <w:rPr>
          <w:noProof/>
        </w:rPr>
        <w:fldChar w:fldCharType="end"/>
      </w:r>
    </w:p>
    <w:p w14:paraId="2BB377DE" w14:textId="7785CBAE" w:rsidR="00BF3186" w:rsidRDefault="00BF3186">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FE6743">
        <w:rPr>
          <w:noProof/>
          <w:color w:val="000000"/>
        </w:rPr>
        <w:t>IMS status code</w:t>
      </w:r>
      <w:r>
        <w:rPr>
          <w:noProof/>
        </w:rPr>
        <w:tab/>
      </w:r>
      <w:r>
        <w:rPr>
          <w:noProof/>
        </w:rPr>
        <w:fldChar w:fldCharType="begin" w:fldLock="1"/>
      </w:r>
      <w:r>
        <w:rPr>
          <w:noProof/>
        </w:rPr>
        <w:instrText xml:space="preserve"> PAGEREF _Toc163041920 \h </w:instrText>
      </w:r>
      <w:r>
        <w:rPr>
          <w:noProof/>
        </w:rPr>
      </w:r>
      <w:r>
        <w:rPr>
          <w:noProof/>
        </w:rPr>
        <w:fldChar w:fldCharType="separate"/>
      </w:r>
      <w:r>
        <w:rPr>
          <w:noProof/>
        </w:rPr>
        <w:t>125</w:t>
      </w:r>
      <w:r>
        <w:rPr>
          <w:noProof/>
        </w:rPr>
        <w:fldChar w:fldCharType="end"/>
      </w:r>
    </w:p>
    <w:p w14:paraId="1F0A4170" w14:textId="5248D3BE" w:rsidR="00BF3186" w:rsidRDefault="00BF3186">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_Toc163041921 \h </w:instrText>
      </w:r>
      <w:r>
        <w:rPr>
          <w:noProof/>
        </w:rPr>
      </w:r>
      <w:r>
        <w:rPr>
          <w:noProof/>
        </w:rPr>
        <w:fldChar w:fldCharType="separate"/>
      </w:r>
      <w:r>
        <w:rPr>
          <w:noProof/>
        </w:rPr>
        <w:t>125</w:t>
      </w:r>
      <w:r>
        <w:rPr>
          <w:noProof/>
        </w:rPr>
        <w:fldChar w:fldCharType="end"/>
      </w:r>
    </w:p>
    <w:p w14:paraId="677D2B98" w14:textId="58020E45" w:rsidR="00BF3186" w:rsidRDefault="00BF3186">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_Toc163041922 \h </w:instrText>
      </w:r>
      <w:r>
        <w:rPr>
          <w:noProof/>
        </w:rPr>
      </w:r>
      <w:r>
        <w:rPr>
          <w:noProof/>
        </w:rPr>
        <w:fldChar w:fldCharType="separate"/>
      </w:r>
      <w:r>
        <w:rPr>
          <w:noProof/>
        </w:rPr>
        <w:t>125</w:t>
      </w:r>
      <w:r>
        <w:rPr>
          <w:noProof/>
        </w:rPr>
        <w:fldChar w:fldCharType="end"/>
      </w:r>
    </w:p>
    <w:p w14:paraId="47FE521E" w14:textId="7499355C" w:rsidR="00BF3186" w:rsidRDefault="00BF3186">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_Toc163041923 \h </w:instrText>
      </w:r>
      <w:r>
        <w:rPr>
          <w:noProof/>
        </w:rPr>
      </w:r>
      <w:r>
        <w:rPr>
          <w:noProof/>
        </w:rPr>
        <w:fldChar w:fldCharType="separate"/>
      </w:r>
      <w:r>
        <w:rPr>
          <w:noProof/>
        </w:rPr>
        <w:t>125</w:t>
      </w:r>
      <w:r>
        <w:rPr>
          <w:noProof/>
        </w:rPr>
        <w:fldChar w:fldCharType="end"/>
      </w:r>
    </w:p>
    <w:p w14:paraId="02A111F5" w14:textId="5F8058BE" w:rsidR="00BF3186" w:rsidRDefault="00BF3186">
      <w:pPr>
        <w:pStyle w:val="TOC2"/>
        <w:rPr>
          <w:rFonts w:ascii="Calibri" w:hAnsi="Calibri"/>
          <w:noProof/>
          <w:kern w:val="2"/>
          <w:sz w:val="22"/>
          <w:szCs w:val="22"/>
          <w:lang w:eastAsia="en-GB"/>
        </w:rPr>
      </w:pPr>
      <w:r>
        <w:rPr>
          <w:noProof/>
        </w:rPr>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_Toc163041924 \h </w:instrText>
      </w:r>
      <w:r>
        <w:rPr>
          <w:noProof/>
        </w:rPr>
      </w:r>
      <w:r>
        <w:rPr>
          <w:noProof/>
        </w:rPr>
        <w:fldChar w:fldCharType="separate"/>
      </w:r>
      <w:r>
        <w:rPr>
          <w:noProof/>
        </w:rPr>
        <w:t>125</w:t>
      </w:r>
      <w:r>
        <w:rPr>
          <w:noProof/>
        </w:rPr>
        <w:fldChar w:fldCharType="end"/>
      </w:r>
    </w:p>
    <w:p w14:paraId="783A9B4C" w14:textId="69A6AE3D" w:rsidR="00BF3186" w:rsidRDefault="00BF3186">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_Toc163041925 \h </w:instrText>
      </w:r>
      <w:r>
        <w:rPr>
          <w:noProof/>
        </w:rPr>
      </w:r>
      <w:r>
        <w:rPr>
          <w:noProof/>
        </w:rPr>
        <w:fldChar w:fldCharType="separate"/>
      </w:r>
      <w:r>
        <w:rPr>
          <w:noProof/>
        </w:rPr>
        <w:t>125</w:t>
      </w:r>
      <w:r>
        <w:rPr>
          <w:noProof/>
        </w:rPr>
        <w:fldChar w:fldCharType="end"/>
      </w:r>
    </w:p>
    <w:p w14:paraId="7B64B4C2" w14:textId="782D0445" w:rsidR="00BF3186" w:rsidRDefault="00BF3186">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_Toc163041926 \h </w:instrText>
      </w:r>
      <w:r>
        <w:rPr>
          <w:noProof/>
        </w:rPr>
      </w:r>
      <w:r>
        <w:rPr>
          <w:noProof/>
        </w:rPr>
        <w:fldChar w:fldCharType="separate"/>
      </w:r>
      <w:r>
        <w:rPr>
          <w:noProof/>
        </w:rPr>
        <w:t>125</w:t>
      </w:r>
      <w:r>
        <w:rPr>
          <w:noProof/>
        </w:rPr>
        <w:fldChar w:fldCharType="end"/>
      </w:r>
    </w:p>
    <w:p w14:paraId="61777AE0" w14:textId="3BD69853" w:rsidR="00BF3186" w:rsidRDefault="00BF3186">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_Toc163041927 \h </w:instrText>
      </w:r>
      <w:r>
        <w:rPr>
          <w:noProof/>
        </w:rPr>
      </w:r>
      <w:r>
        <w:rPr>
          <w:noProof/>
        </w:rPr>
        <w:fldChar w:fldCharType="separate"/>
      </w:r>
      <w:r>
        <w:rPr>
          <w:noProof/>
        </w:rPr>
        <w:t>125</w:t>
      </w:r>
      <w:r>
        <w:rPr>
          <w:noProof/>
        </w:rPr>
        <w:fldChar w:fldCharType="end"/>
      </w:r>
    </w:p>
    <w:p w14:paraId="3FB1BBB7" w14:textId="71A635FB" w:rsidR="00BF3186" w:rsidRDefault="00BF3186">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_Toc163041928 \h </w:instrText>
      </w:r>
      <w:r>
        <w:rPr>
          <w:noProof/>
        </w:rPr>
      </w:r>
      <w:r>
        <w:rPr>
          <w:noProof/>
        </w:rPr>
        <w:fldChar w:fldCharType="separate"/>
      </w:r>
      <w:r>
        <w:rPr>
          <w:noProof/>
        </w:rPr>
        <w:t>126</w:t>
      </w:r>
      <w:r>
        <w:rPr>
          <w:noProof/>
        </w:rPr>
        <w:fldChar w:fldCharType="end"/>
      </w:r>
    </w:p>
    <w:p w14:paraId="207B3B3E" w14:textId="7C326825" w:rsidR="00BF3186" w:rsidRDefault="00BF3186">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_Toc163041929 \h </w:instrText>
      </w:r>
      <w:r>
        <w:rPr>
          <w:noProof/>
        </w:rPr>
      </w:r>
      <w:r>
        <w:rPr>
          <w:noProof/>
        </w:rPr>
        <w:fldChar w:fldCharType="separate"/>
      </w:r>
      <w:r>
        <w:rPr>
          <w:noProof/>
        </w:rPr>
        <w:t>126</w:t>
      </w:r>
      <w:r>
        <w:rPr>
          <w:noProof/>
        </w:rPr>
        <w:fldChar w:fldCharType="end"/>
      </w:r>
    </w:p>
    <w:p w14:paraId="329C723F" w14:textId="123E9FCD" w:rsidR="00BF3186" w:rsidRDefault="00BF3186">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_Toc163041930 \h </w:instrText>
      </w:r>
      <w:r>
        <w:rPr>
          <w:noProof/>
        </w:rPr>
      </w:r>
      <w:r>
        <w:rPr>
          <w:noProof/>
        </w:rPr>
        <w:fldChar w:fldCharType="separate"/>
      </w:r>
      <w:r>
        <w:rPr>
          <w:noProof/>
        </w:rPr>
        <w:t>126</w:t>
      </w:r>
      <w:r>
        <w:rPr>
          <w:noProof/>
        </w:rPr>
        <w:fldChar w:fldCharType="end"/>
      </w:r>
    </w:p>
    <w:p w14:paraId="36D7A19F" w14:textId="25A07F26" w:rsidR="00BF3186" w:rsidRDefault="00BF3186">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_Toc163041931 \h </w:instrText>
      </w:r>
      <w:r>
        <w:rPr>
          <w:noProof/>
        </w:rPr>
      </w:r>
      <w:r>
        <w:rPr>
          <w:noProof/>
        </w:rPr>
        <w:fldChar w:fldCharType="separate"/>
      </w:r>
      <w:r>
        <w:rPr>
          <w:noProof/>
        </w:rPr>
        <w:t>126</w:t>
      </w:r>
      <w:r>
        <w:rPr>
          <w:noProof/>
        </w:rPr>
        <w:fldChar w:fldCharType="end"/>
      </w:r>
    </w:p>
    <w:p w14:paraId="09601639" w14:textId="1A2770B6" w:rsidR="00BF3186" w:rsidRDefault="00BF3186">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_Toc163041932 \h </w:instrText>
      </w:r>
      <w:r>
        <w:rPr>
          <w:noProof/>
        </w:rPr>
      </w:r>
      <w:r>
        <w:rPr>
          <w:noProof/>
        </w:rPr>
        <w:fldChar w:fldCharType="separate"/>
      </w:r>
      <w:r>
        <w:rPr>
          <w:noProof/>
        </w:rPr>
        <w:t>126</w:t>
      </w:r>
      <w:r>
        <w:rPr>
          <w:noProof/>
        </w:rPr>
        <w:fldChar w:fldCharType="end"/>
      </w:r>
    </w:p>
    <w:p w14:paraId="46414ACB" w14:textId="79DFB0CF" w:rsidR="00BF3186" w:rsidRDefault="00BF3186">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_Toc163041933 \h </w:instrText>
      </w:r>
      <w:r>
        <w:rPr>
          <w:noProof/>
        </w:rPr>
      </w:r>
      <w:r>
        <w:rPr>
          <w:noProof/>
        </w:rPr>
        <w:fldChar w:fldCharType="separate"/>
      </w:r>
      <w:r>
        <w:rPr>
          <w:noProof/>
        </w:rPr>
        <w:t>126</w:t>
      </w:r>
      <w:r>
        <w:rPr>
          <w:noProof/>
        </w:rPr>
        <w:fldChar w:fldCharType="end"/>
      </w:r>
    </w:p>
    <w:p w14:paraId="51DF2F87" w14:textId="148B1949" w:rsidR="00BF3186" w:rsidRDefault="00BF3186">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_Toc163041934 \h </w:instrText>
      </w:r>
      <w:r>
        <w:rPr>
          <w:noProof/>
        </w:rPr>
      </w:r>
      <w:r>
        <w:rPr>
          <w:noProof/>
        </w:rPr>
        <w:fldChar w:fldCharType="separate"/>
      </w:r>
      <w:r>
        <w:rPr>
          <w:noProof/>
        </w:rPr>
        <w:t>126</w:t>
      </w:r>
      <w:r>
        <w:rPr>
          <w:noProof/>
        </w:rPr>
        <w:fldChar w:fldCharType="end"/>
      </w:r>
    </w:p>
    <w:p w14:paraId="7A2F2974" w14:textId="52049E0E" w:rsidR="00BF3186" w:rsidRDefault="00BF3186">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_Toc163041935 \h </w:instrText>
      </w:r>
      <w:r>
        <w:rPr>
          <w:noProof/>
        </w:rPr>
      </w:r>
      <w:r>
        <w:rPr>
          <w:noProof/>
        </w:rPr>
        <w:fldChar w:fldCharType="separate"/>
      </w:r>
      <w:r>
        <w:rPr>
          <w:noProof/>
        </w:rPr>
        <w:t>127</w:t>
      </w:r>
      <w:r>
        <w:rPr>
          <w:noProof/>
        </w:rPr>
        <w:fldChar w:fldCharType="end"/>
      </w:r>
    </w:p>
    <w:p w14:paraId="7E56380E" w14:textId="5EFB32A7" w:rsidR="00BF3186" w:rsidRDefault="00BF3186">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_Toc163041936 \h </w:instrText>
      </w:r>
      <w:r>
        <w:rPr>
          <w:noProof/>
        </w:rPr>
      </w:r>
      <w:r>
        <w:rPr>
          <w:noProof/>
        </w:rPr>
        <w:fldChar w:fldCharType="separate"/>
      </w:r>
      <w:r>
        <w:rPr>
          <w:noProof/>
        </w:rPr>
        <w:t>127</w:t>
      </w:r>
      <w:r>
        <w:rPr>
          <w:noProof/>
        </w:rPr>
        <w:fldChar w:fldCharType="end"/>
      </w:r>
    </w:p>
    <w:p w14:paraId="4CB16719" w14:textId="52905F57" w:rsidR="00BF3186" w:rsidRDefault="00BF3186">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_Toc163041937 \h </w:instrText>
      </w:r>
      <w:r>
        <w:rPr>
          <w:noProof/>
        </w:rPr>
      </w:r>
      <w:r>
        <w:rPr>
          <w:noProof/>
        </w:rPr>
        <w:fldChar w:fldCharType="separate"/>
      </w:r>
      <w:r>
        <w:rPr>
          <w:noProof/>
        </w:rPr>
        <w:t>127</w:t>
      </w:r>
      <w:r>
        <w:rPr>
          <w:noProof/>
        </w:rPr>
        <w:fldChar w:fldCharType="end"/>
      </w:r>
    </w:p>
    <w:p w14:paraId="4CCD0738" w14:textId="28AD0F14" w:rsidR="00BF3186" w:rsidRDefault="00BF3186">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_Toc163041938 \h </w:instrText>
      </w:r>
      <w:r>
        <w:rPr>
          <w:noProof/>
        </w:rPr>
      </w:r>
      <w:r>
        <w:rPr>
          <w:noProof/>
        </w:rPr>
        <w:fldChar w:fldCharType="separate"/>
      </w:r>
      <w:r>
        <w:rPr>
          <w:noProof/>
        </w:rPr>
        <w:t>127</w:t>
      </w:r>
      <w:r>
        <w:rPr>
          <w:noProof/>
        </w:rPr>
        <w:fldChar w:fldCharType="end"/>
      </w:r>
    </w:p>
    <w:p w14:paraId="709AC0B7" w14:textId="510D1B72" w:rsidR="00BF3186" w:rsidRDefault="00BF3186">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_Toc163041939 \h </w:instrText>
      </w:r>
      <w:r>
        <w:rPr>
          <w:noProof/>
        </w:rPr>
      </w:r>
      <w:r>
        <w:rPr>
          <w:noProof/>
        </w:rPr>
        <w:fldChar w:fldCharType="separate"/>
      </w:r>
      <w:r>
        <w:rPr>
          <w:noProof/>
        </w:rPr>
        <w:t>127</w:t>
      </w:r>
      <w:r>
        <w:rPr>
          <w:noProof/>
        </w:rPr>
        <w:fldChar w:fldCharType="end"/>
      </w:r>
    </w:p>
    <w:p w14:paraId="7BE0105B" w14:textId="62910DD0" w:rsidR="00BF3186" w:rsidRDefault="00BF3186">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_Toc163041940 \h </w:instrText>
      </w:r>
      <w:r>
        <w:rPr>
          <w:noProof/>
        </w:rPr>
      </w:r>
      <w:r>
        <w:rPr>
          <w:noProof/>
        </w:rPr>
        <w:fldChar w:fldCharType="separate"/>
      </w:r>
      <w:r>
        <w:rPr>
          <w:noProof/>
        </w:rPr>
        <w:t>127</w:t>
      </w:r>
      <w:r>
        <w:rPr>
          <w:noProof/>
        </w:rPr>
        <w:fldChar w:fldCharType="end"/>
      </w:r>
    </w:p>
    <w:p w14:paraId="5DE07834" w14:textId="7E2A7051" w:rsidR="00BF3186" w:rsidRDefault="00BF3186">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_Toc163041941 \h </w:instrText>
      </w:r>
      <w:r>
        <w:rPr>
          <w:noProof/>
        </w:rPr>
      </w:r>
      <w:r>
        <w:rPr>
          <w:noProof/>
        </w:rPr>
        <w:fldChar w:fldCharType="separate"/>
      </w:r>
      <w:r>
        <w:rPr>
          <w:noProof/>
        </w:rPr>
        <w:t>128</w:t>
      </w:r>
      <w:r>
        <w:rPr>
          <w:noProof/>
        </w:rPr>
        <w:fldChar w:fldCharType="end"/>
      </w:r>
    </w:p>
    <w:p w14:paraId="07705A8E" w14:textId="05B18D7D" w:rsidR="00BF3186" w:rsidRDefault="00BF3186">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_Toc163041942 \h </w:instrText>
      </w:r>
      <w:r>
        <w:rPr>
          <w:noProof/>
        </w:rPr>
      </w:r>
      <w:r>
        <w:rPr>
          <w:noProof/>
        </w:rPr>
        <w:fldChar w:fldCharType="separate"/>
      </w:r>
      <w:r>
        <w:rPr>
          <w:noProof/>
        </w:rPr>
        <w:t>128</w:t>
      </w:r>
      <w:r>
        <w:rPr>
          <w:noProof/>
        </w:rPr>
        <w:fldChar w:fldCharType="end"/>
      </w:r>
    </w:p>
    <w:p w14:paraId="7C4EB021" w14:textId="49698312" w:rsidR="00BF3186" w:rsidRDefault="00BF3186">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_Toc163041943 \h </w:instrText>
      </w:r>
      <w:r>
        <w:rPr>
          <w:noProof/>
        </w:rPr>
      </w:r>
      <w:r>
        <w:rPr>
          <w:noProof/>
        </w:rPr>
        <w:fldChar w:fldCharType="separate"/>
      </w:r>
      <w:r>
        <w:rPr>
          <w:noProof/>
        </w:rPr>
        <w:t>129</w:t>
      </w:r>
      <w:r>
        <w:rPr>
          <w:noProof/>
        </w:rPr>
        <w:fldChar w:fldCharType="end"/>
      </w:r>
    </w:p>
    <w:p w14:paraId="71C7EB2E" w14:textId="0AE461EB" w:rsidR="00BF3186" w:rsidRDefault="00BF3186">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_Toc163041944 \h </w:instrText>
      </w:r>
      <w:r>
        <w:rPr>
          <w:noProof/>
        </w:rPr>
      </w:r>
      <w:r>
        <w:rPr>
          <w:noProof/>
        </w:rPr>
        <w:fldChar w:fldCharType="separate"/>
      </w:r>
      <w:r>
        <w:rPr>
          <w:noProof/>
        </w:rPr>
        <w:t>129</w:t>
      </w:r>
      <w:r>
        <w:rPr>
          <w:noProof/>
        </w:rPr>
        <w:fldChar w:fldCharType="end"/>
      </w:r>
    </w:p>
    <w:p w14:paraId="1D963408" w14:textId="5B780A1A" w:rsidR="00BF3186" w:rsidRDefault="00BF3186">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_Toc163041945 \h </w:instrText>
      </w:r>
      <w:r>
        <w:rPr>
          <w:noProof/>
        </w:rPr>
      </w:r>
      <w:r>
        <w:rPr>
          <w:noProof/>
        </w:rPr>
        <w:fldChar w:fldCharType="separate"/>
      </w:r>
      <w:r>
        <w:rPr>
          <w:noProof/>
        </w:rPr>
        <w:t>129</w:t>
      </w:r>
      <w:r>
        <w:rPr>
          <w:noProof/>
        </w:rPr>
        <w:fldChar w:fldCharType="end"/>
      </w:r>
    </w:p>
    <w:p w14:paraId="2656D52C" w14:textId="648E98CE" w:rsidR="00BF3186" w:rsidRDefault="00BF3186">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_Toc163041946 \h </w:instrText>
      </w:r>
      <w:r>
        <w:rPr>
          <w:noProof/>
        </w:rPr>
      </w:r>
      <w:r>
        <w:rPr>
          <w:noProof/>
        </w:rPr>
        <w:fldChar w:fldCharType="separate"/>
      </w:r>
      <w:r>
        <w:rPr>
          <w:noProof/>
        </w:rPr>
        <w:t>129</w:t>
      </w:r>
      <w:r>
        <w:rPr>
          <w:noProof/>
        </w:rPr>
        <w:fldChar w:fldCharType="end"/>
      </w:r>
    </w:p>
    <w:p w14:paraId="6C3CD0A6" w14:textId="65512FB5" w:rsidR="00BF3186" w:rsidRDefault="00BF3186">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_Toc163041947 \h </w:instrText>
      </w:r>
      <w:r>
        <w:rPr>
          <w:noProof/>
        </w:rPr>
      </w:r>
      <w:r>
        <w:rPr>
          <w:noProof/>
        </w:rPr>
        <w:fldChar w:fldCharType="separate"/>
      </w:r>
      <w:r>
        <w:rPr>
          <w:noProof/>
        </w:rPr>
        <w:t>130</w:t>
      </w:r>
      <w:r>
        <w:rPr>
          <w:noProof/>
        </w:rPr>
        <w:fldChar w:fldCharType="end"/>
      </w:r>
    </w:p>
    <w:p w14:paraId="741D5E12" w14:textId="6B994543" w:rsidR="00BF3186" w:rsidRDefault="00BF3186">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_Toc163041948 \h </w:instrText>
      </w:r>
      <w:r>
        <w:rPr>
          <w:noProof/>
        </w:rPr>
      </w:r>
      <w:r>
        <w:rPr>
          <w:noProof/>
        </w:rPr>
        <w:fldChar w:fldCharType="separate"/>
      </w:r>
      <w:r>
        <w:rPr>
          <w:noProof/>
        </w:rPr>
        <w:t>131</w:t>
      </w:r>
      <w:r>
        <w:rPr>
          <w:noProof/>
        </w:rPr>
        <w:fldChar w:fldCharType="end"/>
      </w:r>
    </w:p>
    <w:p w14:paraId="25AEDCCA" w14:textId="7B699962" w:rsidR="00BF3186" w:rsidRDefault="00BF3186">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_Toc163041949 \h </w:instrText>
      </w:r>
      <w:r>
        <w:rPr>
          <w:noProof/>
        </w:rPr>
      </w:r>
      <w:r>
        <w:rPr>
          <w:noProof/>
        </w:rPr>
        <w:fldChar w:fldCharType="separate"/>
      </w:r>
      <w:r>
        <w:rPr>
          <w:noProof/>
        </w:rPr>
        <w:t>131</w:t>
      </w:r>
      <w:r>
        <w:rPr>
          <w:noProof/>
        </w:rPr>
        <w:fldChar w:fldCharType="end"/>
      </w:r>
    </w:p>
    <w:p w14:paraId="4058FBC9" w14:textId="3FDBC05C" w:rsidR="00BF3186" w:rsidRDefault="00BF3186">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_Toc163041950 \h </w:instrText>
      </w:r>
      <w:r>
        <w:rPr>
          <w:noProof/>
        </w:rPr>
      </w:r>
      <w:r>
        <w:rPr>
          <w:noProof/>
        </w:rPr>
        <w:fldChar w:fldCharType="separate"/>
      </w:r>
      <w:r>
        <w:rPr>
          <w:noProof/>
        </w:rPr>
        <w:t>131</w:t>
      </w:r>
      <w:r>
        <w:rPr>
          <w:noProof/>
        </w:rPr>
        <w:fldChar w:fldCharType="end"/>
      </w:r>
    </w:p>
    <w:p w14:paraId="30C03605" w14:textId="179AF5D3" w:rsidR="00BF3186" w:rsidRDefault="00BF3186">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_Toc163041951 \h </w:instrText>
      </w:r>
      <w:r>
        <w:rPr>
          <w:noProof/>
        </w:rPr>
      </w:r>
      <w:r>
        <w:rPr>
          <w:noProof/>
        </w:rPr>
        <w:fldChar w:fldCharType="separate"/>
      </w:r>
      <w:r>
        <w:rPr>
          <w:noProof/>
        </w:rPr>
        <w:t>132</w:t>
      </w:r>
      <w:r>
        <w:rPr>
          <w:noProof/>
        </w:rPr>
        <w:fldChar w:fldCharType="end"/>
      </w:r>
    </w:p>
    <w:p w14:paraId="58E53C26" w14:textId="20BEE576" w:rsidR="00BF3186" w:rsidRDefault="00BF3186">
      <w:pPr>
        <w:pStyle w:val="TOC2"/>
        <w:rPr>
          <w:rFonts w:ascii="Calibri" w:hAnsi="Calibri"/>
          <w:noProof/>
          <w:kern w:val="2"/>
          <w:sz w:val="22"/>
          <w:szCs w:val="22"/>
          <w:lang w:eastAsia="en-GB"/>
        </w:rPr>
      </w:pPr>
      <w:r>
        <w:rPr>
          <w:noProof/>
        </w:rPr>
        <w:t>8.</w:t>
      </w:r>
      <w:r w:rsidRPr="00FE6743">
        <w:rPr>
          <w:rFonts w:eastAsia="SimSun"/>
          <w:noProof/>
          <w:lang w:val="en-US" w:eastAsia="zh-CN"/>
        </w:rPr>
        <w:t>144</w:t>
      </w:r>
      <w:r>
        <w:rPr>
          <w:rFonts w:ascii="Calibri" w:hAnsi="Calibri"/>
          <w:noProof/>
          <w:kern w:val="2"/>
          <w:sz w:val="22"/>
          <w:szCs w:val="22"/>
          <w:lang w:eastAsia="en-GB"/>
        </w:rPr>
        <w:tab/>
      </w:r>
      <w:r w:rsidRPr="00FE6743">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_Toc163041952 \h </w:instrText>
      </w:r>
      <w:r>
        <w:rPr>
          <w:noProof/>
        </w:rPr>
      </w:r>
      <w:r>
        <w:rPr>
          <w:noProof/>
        </w:rPr>
        <w:fldChar w:fldCharType="separate"/>
      </w:r>
      <w:r>
        <w:rPr>
          <w:noProof/>
        </w:rPr>
        <w:t>132</w:t>
      </w:r>
      <w:r>
        <w:rPr>
          <w:noProof/>
        </w:rPr>
        <w:fldChar w:fldCharType="end"/>
      </w:r>
    </w:p>
    <w:p w14:paraId="6D4171F1" w14:textId="3617A94A" w:rsidR="00BF3186" w:rsidRDefault="00BF3186">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 (served)</w:t>
      </w:r>
      <w:r>
        <w:rPr>
          <w:noProof/>
        </w:rPr>
        <w:tab/>
      </w:r>
      <w:r>
        <w:rPr>
          <w:noProof/>
        </w:rPr>
        <w:fldChar w:fldCharType="begin" w:fldLock="1"/>
      </w:r>
      <w:r>
        <w:rPr>
          <w:noProof/>
        </w:rPr>
        <w:instrText xml:space="preserve"> PAGEREF _Toc163041953 \h </w:instrText>
      </w:r>
      <w:r>
        <w:rPr>
          <w:noProof/>
        </w:rPr>
      </w:r>
      <w:r>
        <w:rPr>
          <w:noProof/>
        </w:rPr>
        <w:fldChar w:fldCharType="separate"/>
      </w:r>
      <w:r>
        <w:rPr>
          <w:noProof/>
        </w:rPr>
        <w:t>133</w:t>
      </w:r>
      <w:r>
        <w:rPr>
          <w:noProof/>
        </w:rPr>
        <w:fldChar w:fldCharType="end"/>
      </w:r>
    </w:p>
    <w:p w14:paraId="02BD1939" w14:textId="14677287" w:rsidR="00BF3186" w:rsidRDefault="00BF3186">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_Toc163041954 \h </w:instrText>
      </w:r>
      <w:r>
        <w:rPr>
          <w:noProof/>
        </w:rPr>
      </w:r>
      <w:r>
        <w:rPr>
          <w:noProof/>
        </w:rPr>
        <w:fldChar w:fldCharType="separate"/>
      </w:r>
      <w:r>
        <w:rPr>
          <w:noProof/>
        </w:rPr>
        <w:t>133</w:t>
      </w:r>
      <w:r>
        <w:rPr>
          <w:noProof/>
        </w:rPr>
        <w:fldChar w:fldCharType="end"/>
      </w:r>
    </w:p>
    <w:p w14:paraId="2B7D5E20" w14:textId="4D9E8548" w:rsidR="00BF3186" w:rsidRDefault="00BF3186">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_Toc163041955 \h </w:instrText>
      </w:r>
      <w:r>
        <w:rPr>
          <w:noProof/>
        </w:rPr>
      </w:r>
      <w:r>
        <w:rPr>
          <w:noProof/>
        </w:rPr>
        <w:fldChar w:fldCharType="separate"/>
      </w:r>
      <w:r>
        <w:rPr>
          <w:noProof/>
        </w:rPr>
        <w:t>133</w:t>
      </w:r>
      <w:r>
        <w:rPr>
          <w:noProof/>
        </w:rPr>
        <w:fldChar w:fldCharType="end"/>
      </w:r>
    </w:p>
    <w:p w14:paraId="0390B0DF" w14:textId="468A39FA" w:rsidR="00BF3186" w:rsidRDefault="00BF3186">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_Toc163041956 \h </w:instrText>
      </w:r>
      <w:r>
        <w:rPr>
          <w:noProof/>
        </w:rPr>
      </w:r>
      <w:r>
        <w:rPr>
          <w:noProof/>
        </w:rPr>
        <w:fldChar w:fldCharType="separate"/>
      </w:r>
      <w:r>
        <w:rPr>
          <w:noProof/>
        </w:rPr>
        <w:t>134</w:t>
      </w:r>
      <w:r>
        <w:rPr>
          <w:noProof/>
        </w:rPr>
        <w:fldChar w:fldCharType="end"/>
      </w:r>
    </w:p>
    <w:p w14:paraId="60DE0AD0" w14:textId="3B2C93E4" w:rsidR="00BF3186" w:rsidRDefault="00BF3186">
      <w:pPr>
        <w:pStyle w:val="TOC2"/>
        <w:rPr>
          <w:rFonts w:ascii="Calibri" w:hAnsi="Calibri"/>
          <w:noProof/>
          <w:kern w:val="2"/>
          <w:sz w:val="22"/>
          <w:szCs w:val="22"/>
          <w:lang w:eastAsia="en-GB"/>
        </w:rPr>
      </w:pPr>
      <w:r>
        <w:rPr>
          <w:noProof/>
        </w:rPr>
        <w:t>8.149</w:t>
      </w:r>
      <w:r>
        <w:rPr>
          <w:rFonts w:ascii="Calibri" w:hAnsi="Calibri"/>
          <w:noProof/>
          <w:kern w:val="2"/>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_Toc163041957 \h </w:instrText>
      </w:r>
      <w:r>
        <w:rPr>
          <w:noProof/>
        </w:rPr>
      </w:r>
      <w:r>
        <w:rPr>
          <w:noProof/>
        </w:rPr>
        <w:fldChar w:fldCharType="separate"/>
      </w:r>
      <w:r>
        <w:rPr>
          <w:noProof/>
        </w:rPr>
        <w:t>134</w:t>
      </w:r>
      <w:r>
        <w:rPr>
          <w:noProof/>
        </w:rPr>
        <w:fldChar w:fldCharType="end"/>
      </w:r>
    </w:p>
    <w:p w14:paraId="4151C96B" w14:textId="7C8611B7" w:rsidR="00BF3186" w:rsidRDefault="00BF3186">
      <w:pPr>
        <w:pStyle w:val="TOC2"/>
        <w:rPr>
          <w:rFonts w:ascii="Calibri" w:hAnsi="Calibri"/>
          <w:noProof/>
          <w:kern w:val="2"/>
          <w:sz w:val="22"/>
          <w:szCs w:val="22"/>
          <w:lang w:eastAsia="en-GB"/>
        </w:rPr>
      </w:pPr>
      <w:r>
        <w:rPr>
          <w:noProof/>
        </w:rPr>
        <w:t>8.150</w:t>
      </w:r>
      <w:r>
        <w:rPr>
          <w:rFonts w:ascii="Calibri" w:hAnsi="Calibri"/>
          <w:noProof/>
          <w:kern w:val="2"/>
          <w:sz w:val="22"/>
          <w:szCs w:val="22"/>
          <w:lang w:eastAsia="en-GB"/>
        </w:rPr>
        <w:tab/>
      </w:r>
      <w:r>
        <w:rPr>
          <w:noProof/>
        </w:rPr>
        <w:t>Slices status</w:t>
      </w:r>
      <w:r>
        <w:rPr>
          <w:noProof/>
        </w:rPr>
        <w:tab/>
      </w:r>
      <w:r>
        <w:rPr>
          <w:noProof/>
        </w:rPr>
        <w:fldChar w:fldCharType="begin" w:fldLock="1"/>
      </w:r>
      <w:r>
        <w:rPr>
          <w:noProof/>
        </w:rPr>
        <w:instrText xml:space="preserve"> PAGEREF _Toc163041958 \h </w:instrText>
      </w:r>
      <w:r>
        <w:rPr>
          <w:noProof/>
        </w:rPr>
      </w:r>
      <w:r>
        <w:rPr>
          <w:noProof/>
        </w:rPr>
        <w:fldChar w:fldCharType="separate"/>
      </w:r>
      <w:r>
        <w:rPr>
          <w:noProof/>
        </w:rPr>
        <w:t>135</w:t>
      </w:r>
      <w:r>
        <w:rPr>
          <w:noProof/>
        </w:rPr>
        <w:fldChar w:fldCharType="end"/>
      </w:r>
    </w:p>
    <w:p w14:paraId="79A8F15F" w14:textId="2B949DF5" w:rsidR="00BF3186" w:rsidRDefault="00BF3186">
      <w:pPr>
        <w:pStyle w:val="TOC2"/>
        <w:rPr>
          <w:rFonts w:ascii="Calibri" w:hAnsi="Calibri"/>
          <w:noProof/>
          <w:kern w:val="2"/>
          <w:sz w:val="22"/>
          <w:szCs w:val="22"/>
          <w:lang w:eastAsia="en-GB"/>
        </w:rPr>
      </w:pPr>
      <w:r>
        <w:rPr>
          <w:noProof/>
        </w:rPr>
        <w:t>8.151</w:t>
      </w:r>
      <w:r>
        <w:rPr>
          <w:rFonts w:ascii="Calibri" w:hAnsi="Calibri"/>
          <w:noProof/>
          <w:kern w:val="2"/>
          <w:sz w:val="22"/>
          <w:szCs w:val="22"/>
          <w:lang w:eastAsia="en-GB"/>
        </w:rPr>
        <w:tab/>
      </w:r>
      <w:r>
        <w:rPr>
          <w:noProof/>
        </w:rPr>
        <w:t>Rejected slices information with S-NSSAI mapping</w:t>
      </w:r>
      <w:r>
        <w:rPr>
          <w:noProof/>
        </w:rPr>
        <w:tab/>
      </w:r>
      <w:r>
        <w:rPr>
          <w:noProof/>
        </w:rPr>
        <w:fldChar w:fldCharType="begin" w:fldLock="1"/>
      </w:r>
      <w:r>
        <w:rPr>
          <w:noProof/>
        </w:rPr>
        <w:instrText xml:space="preserve"> PAGEREF _Toc163041959 \h </w:instrText>
      </w:r>
      <w:r>
        <w:rPr>
          <w:noProof/>
        </w:rPr>
      </w:r>
      <w:r>
        <w:rPr>
          <w:noProof/>
        </w:rPr>
        <w:fldChar w:fldCharType="separate"/>
      </w:r>
      <w:r>
        <w:rPr>
          <w:noProof/>
        </w:rPr>
        <w:t>136</w:t>
      </w:r>
      <w:r>
        <w:rPr>
          <w:noProof/>
        </w:rPr>
        <w:fldChar w:fldCharType="end"/>
      </w:r>
    </w:p>
    <w:p w14:paraId="6140D21B" w14:textId="66EF5D7D" w:rsidR="00BF3186" w:rsidRDefault="00BF3186">
      <w:pPr>
        <w:pStyle w:val="TOC2"/>
        <w:rPr>
          <w:rFonts w:ascii="Calibri" w:hAnsi="Calibri"/>
          <w:noProof/>
          <w:kern w:val="2"/>
          <w:sz w:val="22"/>
          <w:szCs w:val="22"/>
          <w:lang w:eastAsia="en-GB"/>
        </w:rPr>
      </w:pPr>
      <w:r w:rsidRPr="00FE6743">
        <w:rPr>
          <w:noProof/>
          <w:lang w:val="pt-BR"/>
        </w:rPr>
        <w:t>8.152</w:t>
      </w:r>
      <w:r>
        <w:rPr>
          <w:rFonts w:ascii="Calibri" w:hAnsi="Calibri"/>
          <w:noProof/>
          <w:kern w:val="2"/>
          <w:sz w:val="22"/>
          <w:szCs w:val="22"/>
          <w:lang w:eastAsia="en-GB"/>
        </w:rPr>
        <w:tab/>
      </w:r>
      <w:r w:rsidRPr="00FE6743">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_Toc163041960 \h </w:instrText>
      </w:r>
      <w:r>
        <w:rPr>
          <w:noProof/>
        </w:rPr>
      </w:r>
      <w:r>
        <w:rPr>
          <w:noProof/>
        </w:rPr>
        <w:fldChar w:fldCharType="separate"/>
      </w:r>
      <w:r>
        <w:rPr>
          <w:noProof/>
        </w:rPr>
        <w:t>136</w:t>
      </w:r>
      <w:r>
        <w:rPr>
          <w:noProof/>
        </w:rPr>
        <w:fldChar w:fldCharType="end"/>
      </w:r>
    </w:p>
    <w:p w14:paraId="0EC934BF" w14:textId="7E6ECE3D" w:rsidR="00BF3186" w:rsidRDefault="00BF3186">
      <w:pPr>
        <w:pStyle w:val="TOC2"/>
        <w:rPr>
          <w:rFonts w:ascii="Calibri" w:hAnsi="Calibri"/>
          <w:noProof/>
          <w:kern w:val="2"/>
          <w:sz w:val="22"/>
          <w:szCs w:val="22"/>
          <w:lang w:eastAsia="en-GB"/>
        </w:rPr>
      </w:pPr>
      <w:r>
        <w:rPr>
          <w:noProof/>
        </w:rPr>
        <w:t>8.153</w:t>
      </w:r>
      <w:r>
        <w:rPr>
          <w:rFonts w:ascii="Calibri" w:hAnsi="Calibri"/>
          <w:noProof/>
          <w:kern w:val="2"/>
          <w:sz w:val="22"/>
          <w:szCs w:val="22"/>
          <w:lang w:eastAsia="en-GB"/>
        </w:rPr>
        <w:tab/>
      </w:r>
      <w:r>
        <w:rPr>
          <w:noProof/>
        </w:rPr>
        <w:t>Rejected slices information</w:t>
      </w:r>
      <w:r>
        <w:rPr>
          <w:noProof/>
        </w:rPr>
        <w:tab/>
      </w:r>
      <w:r>
        <w:rPr>
          <w:noProof/>
        </w:rPr>
        <w:fldChar w:fldCharType="begin" w:fldLock="1"/>
      </w:r>
      <w:r>
        <w:rPr>
          <w:noProof/>
        </w:rPr>
        <w:instrText xml:space="preserve"> PAGEREF _Toc163041961 \h </w:instrText>
      </w:r>
      <w:r>
        <w:rPr>
          <w:noProof/>
        </w:rPr>
      </w:r>
      <w:r>
        <w:rPr>
          <w:noProof/>
        </w:rPr>
        <w:fldChar w:fldCharType="separate"/>
      </w:r>
      <w:r>
        <w:rPr>
          <w:noProof/>
        </w:rPr>
        <w:t>137</w:t>
      </w:r>
      <w:r>
        <w:rPr>
          <w:noProof/>
        </w:rPr>
        <w:fldChar w:fldCharType="end"/>
      </w:r>
    </w:p>
    <w:p w14:paraId="57F93C2E" w14:textId="3AF30155" w:rsidR="00BF3186" w:rsidRDefault="00BF3186">
      <w:pPr>
        <w:pStyle w:val="TOC2"/>
        <w:rPr>
          <w:rFonts w:ascii="Calibri" w:hAnsi="Calibri"/>
          <w:noProof/>
          <w:kern w:val="2"/>
          <w:sz w:val="22"/>
          <w:szCs w:val="22"/>
          <w:lang w:eastAsia="en-GB"/>
        </w:rPr>
      </w:pPr>
      <w:r>
        <w:rPr>
          <w:noProof/>
        </w:rPr>
        <w:t>8.154</w:t>
      </w:r>
      <w:r>
        <w:rPr>
          <w:rFonts w:ascii="Calibri" w:hAnsi="Calibri"/>
          <w:noProof/>
          <w:kern w:val="2"/>
          <w:sz w:val="22"/>
          <w:szCs w:val="22"/>
          <w:lang w:eastAsia="en-GB"/>
        </w:rPr>
        <w:tab/>
      </w:r>
      <w:r>
        <w:rPr>
          <w:noProof/>
        </w:rPr>
        <w:t>Partial NSSAI</w:t>
      </w:r>
      <w:r>
        <w:rPr>
          <w:noProof/>
        </w:rPr>
        <w:tab/>
      </w:r>
      <w:r>
        <w:rPr>
          <w:noProof/>
        </w:rPr>
        <w:fldChar w:fldCharType="begin" w:fldLock="1"/>
      </w:r>
      <w:r>
        <w:rPr>
          <w:noProof/>
        </w:rPr>
        <w:instrText xml:space="preserve"> PAGEREF _Toc163041962 \h </w:instrText>
      </w:r>
      <w:r>
        <w:rPr>
          <w:noProof/>
        </w:rPr>
      </w:r>
      <w:r>
        <w:rPr>
          <w:noProof/>
        </w:rPr>
        <w:fldChar w:fldCharType="separate"/>
      </w:r>
      <w:r>
        <w:rPr>
          <w:noProof/>
        </w:rPr>
        <w:t>137</w:t>
      </w:r>
      <w:r>
        <w:rPr>
          <w:noProof/>
        </w:rPr>
        <w:fldChar w:fldCharType="end"/>
      </w:r>
    </w:p>
    <w:p w14:paraId="0F86A4C7" w14:textId="0CB10F87" w:rsidR="00BF3186" w:rsidRDefault="00BF3186">
      <w:pPr>
        <w:pStyle w:val="TOC2"/>
        <w:rPr>
          <w:rFonts w:ascii="Calibri" w:hAnsi="Calibri"/>
          <w:noProof/>
          <w:kern w:val="2"/>
          <w:sz w:val="22"/>
          <w:szCs w:val="22"/>
          <w:lang w:eastAsia="en-GB"/>
        </w:rPr>
      </w:pPr>
      <w:r>
        <w:rPr>
          <w:noProof/>
        </w:rPr>
        <w:t>8.155</w:t>
      </w:r>
      <w:r>
        <w:rPr>
          <w:rFonts w:ascii="Calibri" w:hAnsi="Calibri"/>
          <w:noProof/>
          <w:kern w:val="2"/>
          <w:sz w:val="22"/>
          <w:szCs w:val="22"/>
          <w:lang w:eastAsia="en-GB"/>
        </w:rPr>
        <w:tab/>
      </w:r>
      <w:r>
        <w:rPr>
          <w:noProof/>
        </w:rPr>
        <w:t>Extended information</w:t>
      </w:r>
      <w:r>
        <w:rPr>
          <w:noProof/>
        </w:rPr>
        <w:tab/>
      </w:r>
      <w:r>
        <w:rPr>
          <w:noProof/>
        </w:rPr>
        <w:fldChar w:fldCharType="begin" w:fldLock="1"/>
      </w:r>
      <w:r>
        <w:rPr>
          <w:noProof/>
        </w:rPr>
        <w:instrText xml:space="preserve"> PAGEREF _Toc163041963 \h </w:instrText>
      </w:r>
      <w:r>
        <w:rPr>
          <w:noProof/>
        </w:rPr>
      </w:r>
      <w:r>
        <w:rPr>
          <w:noProof/>
        </w:rPr>
        <w:fldChar w:fldCharType="separate"/>
      </w:r>
      <w:r>
        <w:rPr>
          <w:noProof/>
        </w:rPr>
        <w:t>138</w:t>
      </w:r>
      <w:r>
        <w:rPr>
          <w:noProof/>
        </w:rPr>
        <w:fldChar w:fldCharType="end"/>
      </w:r>
    </w:p>
    <w:p w14:paraId="3B6C27A2" w14:textId="2AA74E42" w:rsidR="00BF3186" w:rsidRDefault="00BF3186">
      <w:pPr>
        <w:pStyle w:val="TOC2"/>
        <w:rPr>
          <w:rFonts w:ascii="Calibri" w:hAnsi="Calibri"/>
          <w:noProof/>
          <w:kern w:val="2"/>
          <w:sz w:val="22"/>
          <w:szCs w:val="22"/>
          <w:lang w:eastAsia="en-GB"/>
        </w:rPr>
      </w:pPr>
      <w:r>
        <w:rPr>
          <w:noProof/>
        </w:rPr>
        <w:t>8.156</w:t>
      </w:r>
      <w:r>
        <w:rPr>
          <w:rFonts w:ascii="Calibri" w:hAnsi="Calibri"/>
          <w:noProof/>
          <w:kern w:val="2"/>
          <w:sz w:val="22"/>
          <w:szCs w:val="22"/>
          <w:lang w:eastAsia="en-GB"/>
        </w:rPr>
        <w:tab/>
      </w:r>
      <w:r>
        <w:rPr>
          <w:noProof/>
        </w:rPr>
        <w:t>Allowed Slices Information</w:t>
      </w:r>
      <w:r>
        <w:rPr>
          <w:noProof/>
        </w:rPr>
        <w:tab/>
      </w:r>
      <w:r>
        <w:rPr>
          <w:noProof/>
        </w:rPr>
        <w:fldChar w:fldCharType="begin" w:fldLock="1"/>
      </w:r>
      <w:r>
        <w:rPr>
          <w:noProof/>
        </w:rPr>
        <w:instrText xml:space="preserve"> PAGEREF _Toc163041964 \h </w:instrText>
      </w:r>
      <w:r>
        <w:rPr>
          <w:noProof/>
        </w:rPr>
      </w:r>
      <w:r>
        <w:rPr>
          <w:noProof/>
        </w:rPr>
        <w:fldChar w:fldCharType="separate"/>
      </w:r>
      <w:r>
        <w:rPr>
          <w:noProof/>
        </w:rPr>
        <w:t>139</w:t>
      </w:r>
      <w:r>
        <w:rPr>
          <w:noProof/>
        </w:rPr>
        <w:fldChar w:fldCharType="end"/>
      </w:r>
    </w:p>
    <w:p w14:paraId="3F393450" w14:textId="70E34E47" w:rsidR="00BF3186" w:rsidRDefault="00BF3186">
      <w:pPr>
        <w:pStyle w:val="TOC2"/>
        <w:rPr>
          <w:rFonts w:ascii="Calibri" w:hAnsi="Calibri"/>
          <w:noProof/>
          <w:kern w:val="2"/>
          <w:sz w:val="22"/>
          <w:szCs w:val="22"/>
          <w:lang w:eastAsia="en-GB"/>
        </w:rPr>
      </w:pPr>
      <w:r>
        <w:rPr>
          <w:noProof/>
        </w:rPr>
        <w:t>8.157</w:t>
      </w:r>
      <w:r>
        <w:rPr>
          <w:rFonts w:ascii="Calibri" w:hAnsi="Calibri"/>
          <w:noProof/>
          <w:kern w:val="2"/>
          <w:sz w:val="22"/>
          <w:szCs w:val="22"/>
          <w:lang w:eastAsia="en-GB"/>
        </w:rPr>
        <w:tab/>
      </w:r>
      <w:r>
        <w:rPr>
          <w:noProof/>
        </w:rPr>
        <w:t>LSI numbers</w:t>
      </w:r>
      <w:r>
        <w:rPr>
          <w:noProof/>
        </w:rPr>
        <w:tab/>
      </w:r>
      <w:r>
        <w:rPr>
          <w:noProof/>
        </w:rPr>
        <w:fldChar w:fldCharType="begin" w:fldLock="1"/>
      </w:r>
      <w:r>
        <w:rPr>
          <w:noProof/>
        </w:rPr>
        <w:instrText xml:space="preserve"> PAGEREF _Toc163041965 \h </w:instrText>
      </w:r>
      <w:r>
        <w:rPr>
          <w:noProof/>
        </w:rPr>
      </w:r>
      <w:r>
        <w:rPr>
          <w:noProof/>
        </w:rPr>
        <w:fldChar w:fldCharType="separate"/>
      </w:r>
      <w:r>
        <w:rPr>
          <w:noProof/>
        </w:rPr>
        <w:t>139</w:t>
      </w:r>
      <w:r>
        <w:rPr>
          <w:noProof/>
        </w:rPr>
        <w:fldChar w:fldCharType="end"/>
      </w:r>
    </w:p>
    <w:p w14:paraId="1098BF53" w14:textId="57ABEE0A" w:rsidR="00BF3186" w:rsidRDefault="00BF3186">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_Toc163041966 \h </w:instrText>
      </w:r>
      <w:r>
        <w:rPr>
          <w:noProof/>
        </w:rPr>
      </w:r>
      <w:r>
        <w:rPr>
          <w:noProof/>
        </w:rPr>
        <w:fldChar w:fldCharType="separate"/>
      </w:r>
      <w:r>
        <w:rPr>
          <w:noProof/>
        </w:rPr>
        <w:t>139</w:t>
      </w:r>
      <w:r>
        <w:rPr>
          <w:noProof/>
        </w:rPr>
        <w:fldChar w:fldCharType="end"/>
      </w:r>
    </w:p>
    <w:p w14:paraId="4EF099F6" w14:textId="1DC99B9B" w:rsidR="00BF3186" w:rsidRDefault="00BF3186">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_Toc163041967 \h </w:instrText>
      </w:r>
      <w:r>
        <w:rPr>
          <w:noProof/>
        </w:rPr>
      </w:r>
      <w:r>
        <w:rPr>
          <w:noProof/>
        </w:rPr>
        <w:fldChar w:fldCharType="separate"/>
      </w:r>
      <w:r>
        <w:rPr>
          <w:noProof/>
        </w:rPr>
        <w:t>140</w:t>
      </w:r>
      <w:r>
        <w:rPr>
          <w:noProof/>
        </w:rPr>
        <w:fldChar w:fldCharType="end"/>
      </w:r>
    </w:p>
    <w:p w14:paraId="7F4F3ECA" w14:textId="2C6FE941" w:rsidR="00BF3186" w:rsidRDefault="00BF3186">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_Toc163041968 \h </w:instrText>
      </w:r>
      <w:r>
        <w:rPr>
          <w:noProof/>
        </w:rPr>
      </w:r>
      <w:r>
        <w:rPr>
          <w:noProof/>
        </w:rPr>
        <w:fldChar w:fldCharType="separate"/>
      </w:r>
      <w:r>
        <w:rPr>
          <w:noProof/>
        </w:rPr>
        <w:t>140</w:t>
      </w:r>
      <w:r>
        <w:rPr>
          <w:noProof/>
        </w:rPr>
        <w:fldChar w:fldCharType="end"/>
      </w:r>
    </w:p>
    <w:p w14:paraId="1E28D614" w14:textId="0E729EA5" w:rsidR="00BF3186" w:rsidRDefault="00BF3186">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_Toc163041969 \h </w:instrText>
      </w:r>
      <w:r>
        <w:rPr>
          <w:noProof/>
        </w:rPr>
      </w:r>
      <w:r>
        <w:rPr>
          <w:noProof/>
        </w:rPr>
        <w:fldChar w:fldCharType="separate"/>
      </w:r>
      <w:r>
        <w:rPr>
          <w:noProof/>
        </w:rPr>
        <w:t>141</w:t>
      </w:r>
      <w:r>
        <w:rPr>
          <w:noProof/>
        </w:rPr>
        <w:fldChar w:fldCharType="end"/>
      </w:r>
    </w:p>
    <w:p w14:paraId="1FA97923" w14:textId="23603F46" w:rsidR="00BF3186" w:rsidRDefault="00BF3186">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_Toc163041970 \h </w:instrText>
      </w:r>
      <w:r>
        <w:rPr>
          <w:noProof/>
        </w:rPr>
      </w:r>
      <w:r>
        <w:rPr>
          <w:noProof/>
        </w:rPr>
        <w:fldChar w:fldCharType="separate"/>
      </w:r>
      <w:r>
        <w:rPr>
          <w:noProof/>
        </w:rPr>
        <w:t>142</w:t>
      </w:r>
      <w:r>
        <w:rPr>
          <w:noProof/>
        </w:rPr>
        <w:fldChar w:fldCharType="end"/>
      </w:r>
    </w:p>
    <w:p w14:paraId="4398EC36" w14:textId="46B56EF4" w:rsidR="00BF3186" w:rsidRDefault="00BF3186">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_Toc163041971 \h </w:instrText>
      </w:r>
      <w:r>
        <w:rPr>
          <w:noProof/>
        </w:rPr>
      </w:r>
      <w:r>
        <w:rPr>
          <w:noProof/>
        </w:rPr>
        <w:fldChar w:fldCharType="separate"/>
      </w:r>
      <w:r>
        <w:rPr>
          <w:noProof/>
        </w:rPr>
        <w:t>142</w:t>
      </w:r>
      <w:r>
        <w:rPr>
          <w:noProof/>
        </w:rPr>
        <w:fldChar w:fldCharType="end"/>
      </w:r>
    </w:p>
    <w:p w14:paraId="5CAAABCE" w14:textId="6F67BBEC" w:rsidR="00BF3186" w:rsidRDefault="00BF3186">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_Toc163041972 \h </w:instrText>
      </w:r>
      <w:r>
        <w:rPr>
          <w:noProof/>
        </w:rPr>
      </w:r>
      <w:r>
        <w:rPr>
          <w:noProof/>
        </w:rPr>
        <w:fldChar w:fldCharType="separate"/>
      </w:r>
      <w:r>
        <w:rPr>
          <w:noProof/>
        </w:rPr>
        <w:t>143</w:t>
      </w:r>
      <w:r>
        <w:rPr>
          <w:noProof/>
        </w:rPr>
        <w:fldChar w:fldCharType="end"/>
      </w:r>
    </w:p>
    <w:p w14:paraId="1A8DF606" w14:textId="1D467DAE" w:rsidR="00BF3186" w:rsidRDefault="00BF3186" w:rsidP="00BF3186">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_Toc163041973 \h </w:instrText>
      </w:r>
      <w:r>
        <w:rPr>
          <w:noProof/>
        </w:rPr>
      </w:r>
      <w:r>
        <w:rPr>
          <w:noProof/>
        </w:rPr>
        <w:fldChar w:fldCharType="separate"/>
      </w:r>
      <w:r>
        <w:rPr>
          <w:noProof/>
        </w:rPr>
        <w:t>144</w:t>
      </w:r>
      <w:r>
        <w:rPr>
          <w:noProof/>
        </w:rPr>
        <w:fldChar w:fldCharType="end"/>
      </w:r>
    </w:p>
    <w:p w14:paraId="53240524" w14:textId="055EAC4D" w:rsidR="00BF3186" w:rsidRDefault="00BF3186" w:rsidP="00BF3186">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_Toc163041974 \h </w:instrText>
      </w:r>
      <w:r>
        <w:rPr>
          <w:noProof/>
        </w:rPr>
      </w:r>
      <w:r>
        <w:rPr>
          <w:noProof/>
        </w:rPr>
        <w:fldChar w:fldCharType="separate"/>
      </w:r>
      <w:r>
        <w:rPr>
          <w:noProof/>
        </w:rPr>
        <w:t>146</w:t>
      </w:r>
      <w:r>
        <w:rPr>
          <w:noProof/>
        </w:rPr>
        <w:fldChar w:fldCharType="end"/>
      </w:r>
    </w:p>
    <w:p w14:paraId="27E6226D" w14:textId="7B1A9028" w:rsidR="00BF3186" w:rsidRDefault="00BF3186" w:rsidP="00BF3186">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_Toc163041975 \h </w:instrText>
      </w:r>
      <w:r>
        <w:rPr>
          <w:noProof/>
        </w:rPr>
      </w:r>
      <w:r>
        <w:rPr>
          <w:noProof/>
        </w:rPr>
        <w:fldChar w:fldCharType="separate"/>
      </w:r>
      <w:r>
        <w:rPr>
          <w:noProof/>
        </w:rPr>
        <w:t>147</w:t>
      </w:r>
      <w:r>
        <w:rPr>
          <w:noProof/>
        </w:rPr>
        <w:fldChar w:fldCharType="end"/>
      </w:r>
    </w:p>
    <w:p w14:paraId="42C37C19" w14:textId="73567D6D" w:rsidR="00BF3186" w:rsidRDefault="00BF3186" w:rsidP="00BF3186">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_Toc163041976 \h </w:instrText>
      </w:r>
      <w:r>
        <w:rPr>
          <w:noProof/>
        </w:rPr>
      </w:r>
      <w:r>
        <w:rPr>
          <w:noProof/>
        </w:rPr>
        <w:fldChar w:fldCharType="separate"/>
      </w:r>
      <w:r>
        <w:rPr>
          <w:noProof/>
        </w:rPr>
        <w:t>148</w:t>
      </w:r>
      <w:r>
        <w:rPr>
          <w:noProof/>
        </w:rPr>
        <w:fldChar w:fldCharType="end"/>
      </w:r>
    </w:p>
    <w:p w14:paraId="607CB661" w14:textId="7904CE6D" w:rsidR="00BF3186" w:rsidRDefault="00BF3186" w:rsidP="00BF3186">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_Toc163041977 \h </w:instrText>
      </w:r>
      <w:r>
        <w:rPr>
          <w:noProof/>
        </w:rPr>
      </w:r>
      <w:r>
        <w:rPr>
          <w:noProof/>
        </w:rPr>
        <w:fldChar w:fldCharType="separate"/>
      </w:r>
      <w:r>
        <w:rPr>
          <w:noProof/>
        </w:rPr>
        <w:t>149</w:t>
      </w:r>
      <w:r>
        <w:rPr>
          <w:noProof/>
        </w:rPr>
        <w:fldChar w:fldCharType="end"/>
      </w:r>
    </w:p>
    <w:p w14:paraId="2B6D8546" w14:textId="0EBDF24B" w:rsidR="00BF3186" w:rsidRDefault="00BF3186" w:rsidP="00BF3186">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_Toc163041978 \h </w:instrText>
      </w:r>
      <w:r>
        <w:rPr>
          <w:noProof/>
        </w:rPr>
      </w:r>
      <w:r>
        <w:rPr>
          <w:noProof/>
        </w:rPr>
        <w:fldChar w:fldCharType="separate"/>
      </w:r>
      <w:r>
        <w:rPr>
          <w:noProof/>
        </w:rPr>
        <w:t>150</w:t>
      </w:r>
      <w:r>
        <w:rPr>
          <w:noProof/>
        </w:rPr>
        <w:fldChar w:fldCharType="end"/>
      </w:r>
    </w:p>
    <w:p w14:paraId="239EA6B3" w14:textId="5F9AC21B" w:rsidR="00BF3186" w:rsidRDefault="00BF3186" w:rsidP="00BF3186">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_Toc163041979 \h </w:instrText>
      </w:r>
      <w:r>
        <w:rPr>
          <w:noProof/>
        </w:rPr>
      </w:r>
      <w:r>
        <w:rPr>
          <w:noProof/>
        </w:rPr>
        <w:fldChar w:fldCharType="separate"/>
      </w:r>
      <w:r>
        <w:rPr>
          <w:noProof/>
        </w:rPr>
        <w:t>151</w:t>
      </w:r>
      <w:r>
        <w:rPr>
          <w:noProof/>
        </w:rPr>
        <w:fldChar w:fldCharType="end"/>
      </w:r>
    </w:p>
    <w:p w14:paraId="186DD375" w14:textId="0655E331" w:rsidR="00BF3186" w:rsidRDefault="00BF3186" w:rsidP="00BF3186">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_Toc163041980 \h </w:instrText>
      </w:r>
      <w:r>
        <w:rPr>
          <w:noProof/>
        </w:rPr>
      </w:r>
      <w:r>
        <w:rPr>
          <w:noProof/>
        </w:rPr>
        <w:fldChar w:fldCharType="separate"/>
      </w:r>
      <w:r>
        <w:rPr>
          <w:noProof/>
        </w:rPr>
        <w:t>152</w:t>
      </w:r>
      <w:r>
        <w:rPr>
          <w:noProof/>
        </w:rPr>
        <w:fldChar w:fldCharType="end"/>
      </w:r>
    </w:p>
    <w:p w14:paraId="4855EC58" w14:textId="27E867E9" w:rsidR="00BF3186" w:rsidRDefault="00BF3186" w:rsidP="00BF3186">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_Toc163041981 \h </w:instrText>
      </w:r>
      <w:r>
        <w:rPr>
          <w:noProof/>
        </w:rPr>
      </w:r>
      <w:r>
        <w:rPr>
          <w:noProof/>
        </w:rPr>
        <w:fldChar w:fldCharType="separate"/>
      </w:r>
      <w:r>
        <w:rPr>
          <w:noProof/>
        </w:rPr>
        <w:t>153</w:t>
      </w:r>
      <w:r>
        <w:rPr>
          <w:noProof/>
        </w:rPr>
        <w:fldChar w:fldCharType="end"/>
      </w:r>
    </w:p>
    <w:p w14:paraId="2358D8B1" w14:textId="510208AA" w:rsidR="00BF3186" w:rsidRDefault="00BF3186" w:rsidP="00BF3186">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_Toc163041982 \h </w:instrText>
      </w:r>
      <w:r>
        <w:rPr>
          <w:noProof/>
        </w:rPr>
      </w:r>
      <w:r>
        <w:rPr>
          <w:noProof/>
        </w:rPr>
        <w:fldChar w:fldCharType="separate"/>
      </w:r>
      <w:r>
        <w:rPr>
          <w:noProof/>
        </w:rPr>
        <w:t>154</w:t>
      </w:r>
      <w:r>
        <w:rPr>
          <w:noProof/>
        </w:rPr>
        <w:fldChar w:fldCharType="end"/>
      </w:r>
    </w:p>
    <w:p w14:paraId="227DC748" w14:textId="3AC84F6B" w:rsidR="00BF3186" w:rsidRDefault="00BF3186" w:rsidP="00BF3186">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_Toc163041983 \h </w:instrText>
      </w:r>
      <w:r>
        <w:rPr>
          <w:noProof/>
        </w:rPr>
      </w:r>
      <w:r>
        <w:rPr>
          <w:noProof/>
        </w:rPr>
        <w:fldChar w:fldCharType="separate"/>
      </w:r>
      <w:r>
        <w:rPr>
          <w:noProof/>
        </w:rPr>
        <w:t>155</w:t>
      </w:r>
      <w:r>
        <w:rPr>
          <w:noProof/>
        </w:rPr>
        <w:fldChar w:fldCharType="end"/>
      </w:r>
    </w:p>
    <w:p w14:paraId="4E52EBD9" w14:textId="38891BC4" w:rsidR="00BF3186" w:rsidRDefault="00BF3186" w:rsidP="00BF3186">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_Toc163041984 \h </w:instrText>
      </w:r>
      <w:r>
        <w:rPr>
          <w:noProof/>
        </w:rPr>
      </w:r>
      <w:r>
        <w:rPr>
          <w:noProof/>
        </w:rPr>
        <w:fldChar w:fldCharType="separate"/>
      </w:r>
      <w:r>
        <w:rPr>
          <w:noProof/>
        </w:rPr>
        <w:t>156</w:t>
      </w:r>
      <w:r>
        <w:rPr>
          <w:noProof/>
        </w:rPr>
        <w:fldChar w:fldCharType="end"/>
      </w:r>
    </w:p>
    <w:p w14:paraId="5E2EC3BD" w14:textId="7C54237D" w:rsidR="00BF3186" w:rsidRDefault="00BF3186" w:rsidP="00BF3186">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_Toc163041985 \h </w:instrText>
      </w:r>
      <w:r>
        <w:rPr>
          <w:noProof/>
        </w:rPr>
      </w:r>
      <w:r>
        <w:rPr>
          <w:noProof/>
        </w:rPr>
        <w:fldChar w:fldCharType="separate"/>
      </w:r>
      <w:r>
        <w:rPr>
          <w:noProof/>
        </w:rPr>
        <w:t>157</w:t>
      </w:r>
      <w:r>
        <w:rPr>
          <w:noProof/>
        </w:rPr>
        <w:fldChar w:fldCharType="end"/>
      </w:r>
    </w:p>
    <w:p w14:paraId="431816AE" w14:textId="02DE1399" w:rsidR="00BF3186" w:rsidRDefault="00BF3186" w:rsidP="00BF3186">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_Toc163041986 \h </w:instrText>
      </w:r>
      <w:r>
        <w:rPr>
          <w:noProof/>
        </w:rPr>
      </w:r>
      <w:r>
        <w:rPr>
          <w:noProof/>
        </w:rPr>
        <w:fldChar w:fldCharType="separate"/>
      </w:r>
      <w:r>
        <w:rPr>
          <w:noProof/>
        </w:rPr>
        <w:t>158</w:t>
      </w:r>
      <w:r>
        <w:rPr>
          <w:noProof/>
        </w:rPr>
        <w:fldChar w:fldCharType="end"/>
      </w:r>
    </w:p>
    <w:p w14:paraId="0E2AF611" w14:textId="5FEB6ED5" w:rsidR="00BF3186" w:rsidRDefault="00BF3186">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_Toc163041987 \h </w:instrText>
      </w:r>
      <w:r>
        <w:rPr>
          <w:noProof/>
        </w:rPr>
      </w:r>
      <w:r>
        <w:rPr>
          <w:noProof/>
        </w:rPr>
        <w:fldChar w:fldCharType="separate"/>
      </w:r>
      <w:r>
        <w:rPr>
          <w:noProof/>
        </w:rPr>
        <w:t>158</w:t>
      </w:r>
      <w:r>
        <w:rPr>
          <w:noProof/>
        </w:rPr>
        <w:fldChar w:fldCharType="end"/>
      </w:r>
    </w:p>
    <w:p w14:paraId="212EB063" w14:textId="12A56298" w:rsidR="00BF3186" w:rsidRDefault="00BF3186">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_Toc163041988 \h </w:instrText>
      </w:r>
      <w:r>
        <w:rPr>
          <w:noProof/>
        </w:rPr>
      </w:r>
      <w:r>
        <w:rPr>
          <w:noProof/>
        </w:rPr>
        <w:fldChar w:fldCharType="separate"/>
      </w:r>
      <w:r>
        <w:rPr>
          <w:noProof/>
        </w:rPr>
        <w:t>160</w:t>
      </w:r>
      <w:r>
        <w:rPr>
          <w:noProof/>
        </w:rPr>
        <w:fldChar w:fldCharType="end"/>
      </w:r>
    </w:p>
    <w:p w14:paraId="17318103" w14:textId="7F793B68" w:rsidR="00BF3186" w:rsidRDefault="00BF3186">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_Toc163041989 \h </w:instrText>
      </w:r>
      <w:r>
        <w:rPr>
          <w:noProof/>
        </w:rPr>
      </w:r>
      <w:r>
        <w:rPr>
          <w:noProof/>
        </w:rPr>
        <w:fldChar w:fldCharType="separate"/>
      </w:r>
      <w:r>
        <w:rPr>
          <w:noProof/>
        </w:rPr>
        <w:t>162</w:t>
      </w:r>
      <w:r>
        <w:rPr>
          <w:noProof/>
        </w:rPr>
        <w:fldChar w:fldCharType="end"/>
      </w:r>
    </w:p>
    <w:p w14:paraId="612F08A9" w14:textId="2310D034" w:rsidR="00BF3186" w:rsidRDefault="00BF3186" w:rsidP="00BF3186">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_Toc163041990 \h </w:instrText>
      </w:r>
      <w:r>
        <w:rPr>
          <w:noProof/>
        </w:rPr>
      </w:r>
      <w:r>
        <w:rPr>
          <w:noProof/>
        </w:rPr>
        <w:fldChar w:fldCharType="separate"/>
      </w:r>
      <w:r>
        <w:rPr>
          <w:noProof/>
        </w:rPr>
        <w:t>162</w:t>
      </w:r>
      <w:r>
        <w:rPr>
          <w:noProof/>
        </w:rPr>
        <w:fldChar w:fldCharType="end"/>
      </w:r>
    </w:p>
    <w:p w14:paraId="646C1A8D" w14:textId="1F06B22F" w:rsidR="00BF3186" w:rsidRDefault="00BF3186" w:rsidP="00BF3186">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_Toc163041991 \h </w:instrText>
      </w:r>
      <w:r>
        <w:rPr>
          <w:noProof/>
        </w:rPr>
      </w:r>
      <w:r>
        <w:rPr>
          <w:noProof/>
        </w:rPr>
        <w:fldChar w:fldCharType="separate"/>
      </w:r>
      <w:r>
        <w:rPr>
          <w:noProof/>
        </w:rPr>
        <w:t>164</w:t>
      </w:r>
      <w:r>
        <w:rPr>
          <w:noProof/>
        </w:rPr>
        <w:fldChar w:fldCharType="end"/>
      </w:r>
    </w:p>
    <w:p w14:paraId="2243874A" w14:textId="7D0525AF" w:rsidR="00BF3186" w:rsidRDefault="00BF3186" w:rsidP="00BF3186">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_Toc163041992 \h </w:instrText>
      </w:r>
      <w:r>
        <w:rPr>
          <w:noProof/>
        </w:rPr>
      </w:r>
      <w:r>
        <w:rPr>
          <w:noProof/>
        </w:rPr>
        <w:fldChar w:fldCharType="separate"/>
      </w:r>
      <w:r>
        <w:rPr>
          <w:noProof/>
        </w:rPr>
        <w:t>165</w:t>
      </w:r>
      <w:r>
        <w:rPr>
          <w:noProof/>
        </w:rPr>
        <w:fldChar w:fldCharType="end"/>
      </w:r>
    </w:p>
    <w:p w14:paraId="13A9E339" w14:textId="3AE3A570" w:rsidR="00BF3186" w:rsidRDefault="00BF3186">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_Toc163041993 \h </w:instrText>
      </w:r>
      <w:r>
        <w:rPr>
          <w:noProof/>
        </w:rPr>
      </w:r>
      <w:r>
        <w:rPr>
          <w:noProof/>
        </w:rPr>
        <w:fldChar w:fldCharType="separate"/>
      </w:r>
      <w:r>
        <w:rPr>
          <w:noProof/>
        </w:rPr>
        <w:t>165</w:t>
      </w:r>
      <w:r>
        <w:rPr>
          <w:noProof/>
        </w:rPr>
        <w:fldChar w:fldCharType="end"/>
      </w:r>
    </w:p>
    <w:p w14:paraId="777EC42A" w14:textId="08FA906A" w:rsidR="00BF3186" w:rsidRDefault="00BF3186">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_Toc163041994 \h </w:instrText>
      </w:r>
      <w:r>
        <w:rPr>
          <w:noProof/>
        </w:rPr>
      </w:r>
      <w:r>
        <w:rPr>
          <w:noProof/>
        </w:rPr>
        <w:fldChar w:fldCharType="separate"/>
      </w:r>
      <w:r>
        <w:rPr>
          <w:noProof/>
        </w:rPr>
        <w:t>165</w:t>
      </w:r>
      <w:r>
        <w:rPr>
          <w:noProof/>
        </w:rPr>
        <w:fldChar w:fldCharType="end"/>
      </w:r>
    </w:p>
    <w:p w14:paraId="553883E1" w14:textId="3282306B" w:rsidR="00BF3186" w:rsidRDefault="00BF3186">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_Toc163041995 \h </w:instrText>
      </w:r>
      <w:r>
        <w:rPr>
          <w:noProof/>
        </w:rPr>
      </w:r>
      <w:r>
        <w:rPr>
          <w:noProof/>
        </w:rPr>
        <w:fldChar w:fldCharType="separate"/>
      </w:r>
      <w:r>
        <w:rPr>
          <w:noProof/>
        </w:rPr>
        <w:t>166</w:t>
      </w:r>
      <w:r>
        <w:rPr>
          <w:noProof/>
        </w:rPr>
        <w:fldChar w:fldCharType="end"/>
      </w:r>
    </w:p>
    <w:p w14:paraId="74283C0E" w14:textId="579DCFAE" w:rsidR="00BF3186" w:rsidRDefault="00BF3186" w:rsidP="00BF3186">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_Toc163041996 \h </w:instrText>
      </w:r>
      <w:r>
        <w:rPr>
          <w:noProof/>
        </w:rPr>
      </w:r>
      <w:r>
        <w:rPr>
          <w:noProof/>
        </w:rPr>
        <w:fldChar w:fldCharType="separate"/>
      </w:r>
      <w:r>
        <w:rPr>
          <w:noProof/>
        </w:rPr>
        <w:t>167</w:t>
      </w:r>
      <w:r>
        <w:rPr>
          <w:noProof/>
        </w:rPr>
        <w:fldChar w:fldCharType="end"/>
      </w:r>
    </w:p>
    <w:p w14:paraId="4694E5D0" w14:textId="0FEDE75D" w:rsidR="00BF3186" w:rsidRDefault="00BF3186">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_Toc163041997 \h </w:instrText>
      </w:r>
      <w:r>
        <w:rPr>
          <w:noProof/>
        </w:rPr>
      </w:r>
      <w:r>
        <w:rPr>
          <w:noProof/>
        </w:rPr>
        <w:fldChar w:fldCharType="separate"/>
      </w:r>
      <w:r>
        <w:rPr>
          <w:noProof/>
        </w:rPr>
        <w:t>167</w:t>
      </w:r>
      <w:r>
        <w:rPr>
          <w:noProof/>
        </w:rPr>
        <w:fldChar w:fldCharType="end"/>
      </w:r>
    </w:p>
    <w:p w14:paraId="594138CC" w14:textId="02EA2BF9" w:rsidR="00BF3186" w:rsidRDefault="00BF3186">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_Toc163041998 \h </w:instrText>
      </w:r>
      <w:r>
        <w:rPr>
          <w:noProof/>
        </w:rPr>
      </w:r>
      <w:r>
        <w:rPr>
          <w:noProof/>
        </w:rPr>
        <w:fldChar w:fldCharType="separate"/>
      </w:r>
      <w:r>
        <w:rPr>
          <w:noProof/>
        </w:rPr>
        <w:t>168</w:t>
      </w:r>
      <w:r>
        <w:rPr>
          <w:noProof/>
        </w:rPr>
        <w:fldChar w:fldCharType="end"/>
      </w:r>
    </w:p>
    <w:p w14:paraId="362CDAF4" w14:textId="10B16AFC" w:rsidR="00BF3186" w:rsidRDefault="00BF3186">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_Toc163041999 \h </w:instrText>
      </w:r>
      <w:r>
        <w:rPr>
          <w:noProof/>
        </w:rPr>
      </w:r>
      <w:r>
        <w:rPr>
          <w:noProof/>
        </w:rPr>
        <w:fldChar w:fldCharType="separate"/>
      </w:r>
      <w:r>
        <w:rPr>
          <w:noProof/>
        </w:rPr>
        <w:t>169</w:t>
      </w:r>
      <w:r>
        <w:rPr>
          <w:noProof/>
        </w:rPr>
        <w:fldChar w:fldCharType="end"/>
      </w:r>
    </w:p>
    <w:p w14:paraId="71D88B3E" w14:textId="01799217" w:rsidR="00BF3186" w:rsidRDefault="00BF3186" w:rsidP="00BF3186">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_Toc163042000 \h </w:instrText>
      </w:r>
      <w:r>
        <w:rPr>
          <w:noProof/>
        </w:rPr>
      </w:r>
      <w:r>
        <w:rPr>
          <w:noProof/>
        </w:rPr>
        <w:fldChar w:fldCharType="separate"/>
      </w:r>
      <w:r>
        <w:rPr>
          <w:noProof/>
        </w:rPr>
        <w:t>169</w:t>
      </w:r>
      <w:r>
        <w:rPr>
          <w:noProof/>
        </w:rPr>
        <w:fldChar w:fldCharType="end"/>
      </w:r>
    </w:p>
    <w:p w14:paraId="1B62CA1A" w14:textId="2DEDE2BC" w:rsidR="00BF3186" w:rsidRDefault="00BF3186" w:rsidP="00BF3186">
      <w:pPr>
        <w:pStyle w:val="TOC8"/>
        <w:rPr>
          <w:rFonts w:ascii="Calibri" w:hAnsi="Calibri"/>
          <w:b w:val="0"/>
          <w:noProof/>
          <w:kern w:val="2"/>
          <w:szCs w:val="22"/>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_Toc163042001 \h </w:instrText>
      </w:r>
      <w:r>
        <w:rPr>
          <w:noProof/>
        </w:rPr>
      </w:r>
      <w:r>
        <w:rPr>
          <w:noProof/>
        </w:rPr>
        <w:fldChar w:fldCharType="separate"/>
      </w:r>
      <w:r>
        <w:rPr>
          <w:noProof/>
        </w:rPr>
        <w:t>170</w:t>
      </w:r>
      <w:r>
        <w:rPr>
          <w:noProof/>
        </w:rPr>
        <w:fldChar w:fldCharType="end"/>
      </w:r>
    </w:p>
    <w:p w14:paraId="37F01599" w14:textId="25BFAD11" w:rsidR="00BF3186" w:rsidRDefault="00BF3186">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_Toc163042002 \h </w:instrText>
      </w:r>
      <w:r>
        <w:rPr>
          <w:noProof/>
        </w:rPr>
      </w:r>
      <w:r>
        <w:rPr>
          <w:noProof/>
        </w:rPr>
        <w:fldChar w:fldCharType="separate"/>
      </w:r>
      <w:r>
        <w:rPr>
          <w:noProof/>
        </w:rPr>
        <w:t>170</w:t>
      </w:r>
      <w:r>
        <w:rPr>
          <w:noProof/>
        </w:rPr>
        <w:fldChar w:fldCharType="end"/>
      </w:r>
    </w:p>
    <w:p w14:paraId="1079535F" w14:textId="1E656630" w:rsidR="00BF3186" w:rsidRDefault="00BF3186">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_Toc163042003 \h </w:instrText>
      </w:r>
      <w:r>
        <w:rPr>
          <w:noProof/>
        </w:rPr>
      </w:r>
      <w:r>
        <w:rPr>
          <w:noProof/>
        </w:rPr>
        <w:fldChar w:fldCharType="separate"/>
      </w:r>
      <w:r>
        <w:rPr>
          <w:noProof/>
        </w:rPr>
        <w:t>170</w:t>
      </w:r>
      <w:r>
        <w:rPr>
          <w:noProof/>
        </w:rPr>
        <w:fldChar w:fldCharType="end"/>
      </w:r>
    </w:p>
    <w:p w14:paraId="19800D40" w14:textId="74DC5562" w:rsidR="00BF3186" w:rsidRDefault="00BF3186">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_Toc163042004 \h </w:instrText>
      </w:r>
      <w:r>
        <w:rPr>
          <w:noProof/>
        </w:rPr>
      </w:r>
      <w:r>
        <w:rPr>
          <w:noProof/>
        </w:rPr>
        <w:fldChar w:fldCharType="separate"/>
      </w:r>
      <w:r>
        <w:rPr>
          <w:noProof/>
        </w:rPr>
        <w:t>171</w:t>
      </w:r>
      <w:r>
        <w:rPr>
          <w:noProof/>
        </w:rPr>
        <w:fldChar w:fldCharType="end"/>
      </w:r>
    </w:p>
    <w:p w14:paraId="60890A65" w14:textId="0F18AF35" w:rsidR="00BF3186" w:rsidRDefault="00BF3186">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_Toc163042005 \h </w:instrText>
      </w:r>
      <w:r>
        <w:rPr>
          <w:noProof/>
        </w:rPr>
      </w:r>
      <w:r>
        <w:rPr>
          <w:noProof/>
        </w:rPr>
        <w:fldChar w:fldCharType="separate"/>
      </w:r>
      <w:r>
        <w:rPr>
          <w:noProof/>
        </w:rPr>
        <w:t>172</w:t>
      </w:r>
      <w:r>
        <w:rPr>
          <w:noProof/>
        </w:rPr>
        <w:fldChar w:fldCharType="end"/>
      </w:r>
    </w:p>
    <w:p w14:paraId="04609CBC" w14:textId="590713CB" w:rsidR="00BF3186" w:rsidRDefault="00BF3186" w:rsidP="00BF3186">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_Toc163042006 \h </w:instrText>
      </w:r>
      <w:r>
        <w:rPr>
          <w:noProof/>
        </w:rPr>
      </w:r>
      <w:r>
        <w:rPr>
          <w:noProof/>
        </w:rPr>
        <w:fldChar w:fldCharType="separate"/>
      </w:r>
      <w:r>
        <w:rPr>
          <w:noProof/>
        </w:rPr>
        <w:t>175</w:t>
      </w:r>
      <w:r>
        <w:rPr>
          <w:noProof/>
        </w:rPr>
        <w:fldChar w:fldCharType="end"/>
      </w:r>
    </w:p>
    <w:p w14:paraId="67263AEF" w14:textId="09699C30"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63041501"/>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63041502"/>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63041503"/>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3AF7E773" w:rsidR="00E86E7B" w:rsidRPr="00816C4A" w:rsidRDefault="00E86E7B" w:rsidP="00E86E7B">
      <w:pPr>
        <w:pStyle w:val="EX"/>
        <w:ind w:left="1701" w:hanging="1417"/>
      </w:pPr>
      <w:r w:rsidRPr="00816C4A">
        <w:t>[32]</w:t>
      </w:r>
      <w:r w:rsidRPr="00816C4A">
        <w:tab/>
        <w:t>ETSI TS 102 223 V1</w:t>
      </w:r>
      <w:r w:rsidR="007819ED">
        <w:t>7</w:t>
      </w:r>
      <w:r w:rsidRPr="00816C4A">
        <w:t>.</w:t>
      </w:r>
      <w:r w:rsidR="007819ED">
        <w:t>3</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63041504"/>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63041505"/>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63041506"/>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63041507"/>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63041508"/>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63041509"/>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63041510"/>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63041511"/>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63041512"/>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63041513"/>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63041514"/>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63041515"/>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63041516"/>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63041517"/>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63041518"/>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63041519"/>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63041520"/>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63041521"/>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63041522"/>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63041523"/>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63041524"/>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63041525"/>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63041526"/>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63041527"/>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63041528"/>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63041529"/>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63041530"/>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63041531"/>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lastRenderedPageBreak/>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lastRenderedPageBreak/>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3B09FC09"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rsidR="00157DA3">
              <w:t>(s)</w:t>
            </w:r>
            <w:r w:rsidRPr="000C201D">
              <w:t xml:space="preserv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20FA8A2F" w14:textId="77777777" w:rsidR="007F083D" w:rsidRPr="00816C4A" w:rsidRDefault="007F083D" w:rsidP="007F083D">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7F083D" w:rsidRPr="000C201D" w14:paraId="6C9759F4" w14:textId="77777777" w:rsidTr="00FE5B20">
        <w:trPr>
          <w:gridAfter w:val="2"/>
          <w:wAfter w:w="5808" w:type="dxa"/>
          <w:trHeight w:val="148"/>
        </w:trPr>
        <w:tc>
          <w:tcPr>
            <w:tcW w:w="709" w:type="dxa"/>
          </w:tcPr>
          <w:p w14:paraId="4693F8D4" w14:textId="77777777" w:rsidR="007F083D" w:rsidRPr="000C201D" w:rsidRDefault="007F083D" w:rsidP="00FE5B20">
            <w:pPr>
              <w:keepNext/>
              <w:spacing w:after="0"/>
              <w:rPr>
                <w:rFonts w:ascii="Courier New" w:hAnsi="Courier New"/>
                <w:sz w:val="16"/>
              </w:rPr>
            </w:pPr>
          </w:p>
        </w:tc>
        <w:tc>
          <w:tcPr>
            <w:tcW w:w="436" w:type="dxa"/>
            <w:tcBorders>
              <w:left w:val="nil"/>
              <w:right w:val="single" w:sz="6" w:space="0" w:color="auto"/>
            </w:tcBorders>
          </w:tcPr>
          <w:p w14:paraId="35BDA8FE"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4808F928"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B4B480E"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3217F05E"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5B6D113A"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023AB810"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21B3F70F"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1019CB9A"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48A4928F"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7F083D" w:rsidRPr="000C201D" w14:paraId="5585E243" w14:textId="77777777" w:rsidTr="00FE5B20">
        <w:trPr>
          <w:trHeight w:val="24"/>
        </w:trPr>
        <w:tc>
          <w:tcPr>
            <w:tcW w:w="709" w:type="dxa"/>
          </w:tcPr>
          <w:p w14:paraId="0562D5F6" w14:textId="77777777" w:rsidR="007F083D" w:rsidRPr="000C201D" w:rsidRDefault="007F083D" w:rsidP="00FE5B20">
            <w:pPr>
              <w:keepNext/>
              <w:spacing w:after="0"/>
              <w:rPr>
                <w:rFonts w:ascii="Courier New" w:hAnsi="Courier New"/>
                <w:sz w:val="16"/>
              </w:rPr>
            </w:pPr>
          </w:p>
        </w:tc>
        <w:tc>
          <w:tcPr>
            <w:tcW w:w="653" w:type="dxa"/>
            <w:gridSpan w:val="2"/>
          </w:tcPr>
          <w:p w14:paraId="3BB6FCA2"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606AA84"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8C877B8"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3DA5D218"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1D79AD20"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5FF36643"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17A6F6AD"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B52189F"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7877A6F" w14:textId="77777777" w:rsidR="007F083D" w:rsidRPr="000C201D" w:rsidRDefault="007F083D" w:rsidP="00FE5B20">
            <w:pPr>
              <w:keepNext/>
              <w:spacing w:after="0"/>
              <w:rPr>
                <w:rFonts w:ascii="Courier New" w:hAnsi="Courier New"/>
                <w:sz w:val="16"/>
              </w:rPr>
            </w:pPr>
          </w:p>
        </w:tc>
        <w:tc>
          <w:tcPr>
            <w:tcW w:w="5591" w:type="dxa"/>
          </w:tcPr>
          <w:p w14:paraId="4370B2BD" w14:textId="77777777" w:rsidR="007F083D" w:rsidRPr="000C201D" w:rsidRDefault="007F083D" w:rsidP="00FE5B20">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7F083D" w:rsidRPr="000C201D" w14:paraId="5A3CDD7E" w14:textId="77777777" w:rsidTr="00FE5B20">
        <w:trPr>
          <w:trHeight w:val="24"/>
        </w:trPr>
        <w:tc>
          <w:tcPr>
            <w:tcW w:w="709" w:type="dxa"/>
          </w:tcPr>
          <w:p w14:paraId="0C4609DF" w14:textId="77777777" w:rsidR="007F083D" w:rsidRPr="000C201D" w:rsidRDefault="007F083D" w:rsidP="00FE5B20">
            <w:pPr>
              <w:keepNext/>
              <w:spacing w:after="0"/>
              <w:rPr>
                <w:rFonts w:ascii="Courier New" w:hAnsi="Courier New"/>
                <w:sz w:val="16"/>
              </w:rPr>
            </w:pPr>
          </w:p>
        </w:tc>
        <w:tc>
          <w:tcPr>
            <w:tcW w:w="653" w:type="dxa"/>
            <w:gridSpan w:val="2"/>
          </w:tcPr>
          <w:p w14:paraId="75F56834"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62AB9BEF"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6C8A0234"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058371B1"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1EAD3CE3"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705A308"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2E4C708E"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586BACC"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CB8FB53" w14:textId="77777777" w:rsidR="007F083D" w:rsidRPr="000C201D" w:rsidRDefault="007F083D" w:rsidP="00FE5B20">
            <w:pPr>
              <w:keepNext/>
              <w:spacing w:after="0"/>
              <w:rPr>
                <w:rFonts w:ascii="Courier New" w:hAnsi="Courier New"/>
                <w:sz w:val="16"/>
              </w:rPr>
            </w:pPr>
          </w:p>
        </w:tc>
        <w:tc>
          <w:tcPr>
            <w:tcW w:w="5591" w:type="dxa"/>
          </w:tcPr>
          <w:p w14:paraId="3F8E897A" w14:textId="7F637845" w:rsidR="007F083D" w:rsidRPr="000C201D" w:rsidRDefault="007F083D" w:rsidP="00FE5B20">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7F083D" w:rsidRPr="000C201D" w14:paraId="19C9FEA2" w14:textId="77777777" w:rsidTr="00FE5B20">
        <w:trPr>
          <w:trHeight w:val="24"/>
        </w:trPr>
        <w:tc>
          <w:tcPr>
            <w:tcW w:w="709" w:type="dxa"/>
          </w:tcPr>
          <w:p w14:paraId="6C0A123F" w14:textId="77777777" w:rsidR="007F083D" w:rsidRPr="000C201D" w:rsidRDefault="007F083D" w:rsidP="00FE5B20">
            <w:pPr>
              <w:keepNext/>
              <w:spacing w:after="0"/>
              <w:rPr>
                <w:rFonts w:ascii="Courier New" w:hAnsi="Courier New"/>
                <w:sz w:val="16"/>
              </w:rPr>
            </w:pPr>
          </w:p>
        </w:tc>
        <w:tc>
          <w:tcPr>
            <w:tcW w:w="653" w:type="dxa"/>
            <w:gridSpan w:val="2"/>
          </w:tcPr>
          <w:p w14:paraId="596AF52B"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74C5D3E"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7A1FF92"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CD65B2F"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674D711"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B6B7B79"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56C91B2"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11E311B"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E4EB1AD" w14:textId="77777777" w:rsidR="007F083D" w:rsidRPr="000C201D" w:rsidRDefault="007F083D" w:rsidP="00FE5B20">
            <w:pPr>
              <w:keepNext/>
              <w:spacing w:after="0"/>
              <w:rPr>
                <w:rFonts w:ascii="Courier New" w:hAnsi="Courier New"/>
                <w:sz w:val="16"/>
              </w:rPr>
            </w:pPr>
          </w:p>
        </w:tc>
        <w:tc>
          <w:tcPr>
            <w:tcW w:w="5591" w:type="dxa"/>
          </w:tcPr>
          <w:p w14:paraId="7C02FDA8" w14:textId="77777777" w:rsidR="007F083D" w:rsidRPr="00F53514" w:rsidRDefault="007F083D" w:rsidP="00FE5B20">
            <w:pPr>
              <w:keepNext/>
              <w:spacing w:after="0"/>
              <w:rPr>
                <w:rFonts w:ascii="Courier New" w:hAnsi="Courier New"/>
                <w:sz w:val="16"/>
              </w:rPr>
            </w:pPr>
            <w:r w:rsidRPr="00F53514">
              <w:rPr>
                <w:rFonts w:ascii="Courier New" w:hAnsi="Courier New"/>
                <w:sz w:val="16"/>
              </w:rPr>
              <w:t>Reserved for 3GPP (for future usage)</w:t>
            </w:r>
          </w:p>
        </w:tc>
      </w:tr>
    </w:tbl>
    <w:p w14:paraId="753A5634" w14:textId="77777777" w:rsidR="007F083D" w:rsidRDefault="007F083D" w:rsidP="007F083D">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63041532"/>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63041533"/>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63041534"/>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63041535"/>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63041536"/>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63041537"/>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63041538"/>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63041539"/>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63041540"/>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63041541"/>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63041542"/>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63041543"/>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63041544"/>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63041545"/>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63041546"/>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63041547"/>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63041548"/>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 xml:space="preserve">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63041549"/>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63041550"/>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63041551"/>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63041552"/>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63041553"/>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63041554"/>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63041555"/>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63041556"/>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63041557"/>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63041558"/>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63041559"/>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63041560"/>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63041561"/>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63041562"/>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63041563"/>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lastRenderedPageBreak/>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rsidRPr="00816C4A">
        <w:t xml:space="preserve">When the list of </w:t>
      </w:r>
      <w:r>
        <w:t>slice(s) information</w:t>
      </w:r>
      <w:r w:rsidRPr="00816C4A">
        <w:t xml:space="preserve"> is requested, the </w:t>
      </w:r>
      <w:r>
        <w:rPr>
          <w:lang w:eastAsia="zh-CN"/>
        </w:rPr>
        <w:t xml:space="preserve">Serving </w:t>
      </w:r>
      <w:bookmarkStart w:id="563"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3"/>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lastRenderedPageBreak/>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4" w:name="_Toc163041564"/>
      <w:r w:rsidRPr="00816C4A">
        <w:t>6.4.16</w:t>
      </w:r>
      <w:r w:rsidRPr="00816C4A">
        <w:tab/>
        <w:t>SET UP EVENT LIST</w:t>
      </w:r>
      <w:bookmarkEnd w:id="555"/>
      <w:bookmarkEnd w:id="556"/>
      <w:bookmarkEnd w:id="557"/>
      <w:bookmarkEnd w:id="558"/>
      <w:bookmarkEnd w:id="559"/>
      <w:bookmarkEnd w:id="560"/>
      <w:bookmarkEnd w:id="561"/>
      <w:bookmarkEnd w:id="562"/>
      <w:bookmarkEnd w:id="564"/>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163041565"/>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163041566"/>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163041567"/>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163041568"/>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163041569"/>
      <w:r w:rsidRPr="00816C4A">
        <w:t>6.4.21</w:t>
      </w:r>
      <w:r w:rsidRPr="00816C4A">
        <w:tab/>
        <w:t>TIMER MANAGEMENT</w:t>
      </w:r>
      <w:bookmarkEnd w:id="601"/>
      <w:bookmarkEnd w:id="602"/>
      <w:bookmarkEnd w:id="603"/>
      <w:bookmarkEnd w:id="604"/>
      <w:bookmarkEnd w:id="605"/>
      <w:bookmarkEnd w:id="606"/>
      <w:bookmarkEnd w:id="607"/>
      <w:bookmarkEnd w:id="608"/>
      <w:bookmarkEnd w:id="609"/>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163041570"/>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163041571"/>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163041572"/>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163041573"/>
      <w:r w:rsidRPr="00816C4A">
        <w:lastRenderedPageBreak/>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163041574"/>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163041575"/>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163041576"/>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163041577"/>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lastRenderedPageBreak/>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163041578"/>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163041579"/>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163041580"/>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lastRenderedPageBreak/>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163041581"/>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163041582"/>
      <w:r w:rsidRPr="00816C4A">
        <w:lastRenderedPageBreak/>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163041583"/>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163041584"/>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163041585"/>
      <w:r w:rsidRPr="00816C4A">
        <w:t>6.4.29</w:t>
      </w:r>
      <w:r w:rsidRPr="00816C4A">
        <w:tab/>
        <w:t>RECEIVE DATA</w:t>
      </w:r>
      <w:bookmarkEnd w:id="745"/>
      <w:bookmarkEnd w:id="746"/>
      <w:bookmarkEnd w:id="747"/>
      <w:bookmarkEnd w:id="748"/>
      <w:bookmarkEnd w:id="749"/>
      <w:bookmarkEnd w:id="750"/>
      <w:bookmarkEnd w:id="751"/>
      <w:bookmarkEnd w:id="752"/>
      <w:bookmarkEnd w:id="753"/>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163041586"/>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163041587"/>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163041588"/>
      <w:r w:rsidRPr="00816C4A">
        <w:lastRenderedPageBreak/>
        <w:t>6.4.32</w:t>
      </w:r>
      <w:r w:rsidRPr="00816C4A">
        <w:tab/>
        <w:t>SERVICE SEARCH</w:t>
      </w:r>
      <w:bookmarkEnd w:id="772"/>
      <w:bookmarkEnd w:id="773"/>
      <w:bookmarkEnd w:id="774"/>
      <w:bookmarkEnd w:id="775"/>
      <w:bookmarkEnd w:id="776"/>
      <w:bookmarkEnd w:id="777"/>
      <w:bookmarkEnd w:id="778"/>
      <w:bookmarkEnd w:id="779"/>
      <w:bookmarkEnd w:id="780"/>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163041589"/>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163041590"/>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163041591"/>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163041592"/>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163041593"/>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163041594"/>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163041595"/>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163041596"/>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lastRenderedPageBreak/>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163041597"/>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163041598"/>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163041599"/>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163041600"/>
      <w:r w:rsidRPr="00816C4A">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89" w:name="_Toc163041601"/>
      <w:r>
        <w:t>6.4.45</w:t>
      </w:r>
      <w:r>
        <w:tab/>
        <w:t>LSI command</w:t>
      </w:r>
      <w:bookmarkEnd w:id="889"/>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0" w:name="_Toc3200757"/>
      <w:bookmarkStart w:id="891" w:name="_Toc20392500"/>
      <w:bookmarkStart w:id="892" w:name="_Toc27774147"/>
      <w:bookmarkStart w:id="893" w:name="_Toc36482607"/>
      <w:bookmarkStart w:id="894" w:name="_Toc36484266"/>
      <w:bookmarkStart w:id="895" w:name="_Toc44933196"/>
      <w:bookmarkStart w:id="896" w:name="_Toc50972149"/>
      <w:bookmarkStart w:id="897" w:name="_Toc57104903"/>
      <w:bookmarkStart w:id="898" w:name="_Toc163041602"/>
      <w:r w:rsidRPr="00816C4A">
        <w:t>6.5</w:t>
      </w:r>
      <w:r w:rsidRPr="00816C4A">
        <w:tab/>
        <w:t>Common elements in proactive UICC commands</w:t>
      </w:r>
      <w:bookmarkEnd w:id="890"/>
      <w:bookmarkEnd w:id="891"/>
      <w:bookmarkEnd w:id="892"/>
      <w:bookmarkEnd w:id="893"/>
      <w:bookmarkEnd w:id="894"/>
      <w:bookmarkEnd w:id="895"/>
      <w:bookmarkEnd w:id="896"/>
      <w:bookmarkEnd w:id="897"/>
      <w:bookmarkEnd w:id="898"/>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899" w:name="_Toc3200758"/>
      <w:bookmarkStart w:id="900" w:name="_Toc20392501"/>
      <w:bookmarkStart w:id="901" w:name="_Toc27774148"/>
      <w:bookmarkStart w:id="902" w:name="_Toc36482608"/>
      <w:bookmarkStart w:id="903" w:name="_Toc36484267"/>
      <w:bookmarkStart w:id="904" w:name="_Toc44933197"/>
      <w:bookmarkStart w:id="905" w:name="_Toc50972150"/>
      <w:bookmarkStart w:id="906" w:name="_Toc57104904"/>
      <w:bookmarkStart w:id="907" w:name="_Toc163041603"/>
      <w:r w:rsidRPr="00816C4A">
        <w:t>6.5.1</w:t>
      </w:r>
      <w:r w:rsidRPr="00816C4A">
        <w:tab/>
        <w:t>Command number</w:t>
      </w:r>
      <w:bookmarkEnd w:id="899"/>
      <w:bookmarkEnd w:id="900"/>
      <w:bookmarkEnd w:id="901"/>
      <w:bookmarkEnd w:id="902"/>
      <w:bookmarkEnd w:id="903"/>
      <w:bookmarkEnd w:id="904"/>
      <w:bookmarkEnd w:id="905"/>
      <w:bookmarkEnd w:id="906"/>
      <w:bookmarkEnd w:id="907"/>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8" w:name="_Toc3200759"/>
      <w:bookmarkStart w:id="909" w:name="_Toc20392502"/>
      <w:bookmarkStart w:id="910" w:name="_Toc27774149"/>
      <w:bookmarkStart w:id="911" w:name="_Toc36482609"/>
      <w:bookmarkStart w:id="912" w:name="_Toc36484268"/>
      <w:bookmarkStart w:id="913" w:name="_Toc44933198"/>
      <w:bookmarkStart w:id="914" w:name="_Toc50972151"/>
      <w:bookmarkStart w:id="915" w:name="_Toc57104905"/>
      <w:bookmarkStart w:id="916" w:name="_Toc163041604"/>
      <w:r w:rsidRPr="00816C4A">
        <w:lastRenderedPageBreak/>
        <w:t>6.5.2</w:t>
      </w:r>
      <w:r w:rsidRPr="00816C4A">
        <w:tab/>
        <w:t>Device identities</w:t>
      </w:r>
      <w:bookmarkEnd w:id="908"/>
      <w:bookmarkEnd w:id="909"/>
      <w:bookmarkEnd w:id="910"/>
      <w:bookmarkEnd w:id="911"/>
      <w:bookmarkEnd w:id="912"/>
      <w:bookmarkEnd w:id="913"/>
      <w:bookmarkEnd w:id="914"/>
      <w:bookmarkEnd w:id="915"/>
      <w:bookmarkEnd w:id="916"/>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7" w:name="_Toc3200760"/>
      <w:bookmarkStart w:id="918" w:name="_Toc20392503"/>
      <w:bookmarkStart w:id="919" w:name="_Toc27774150"/>
      <w:bookmarkStart w:id="920" w:name="_Toc36482610"/>
      <w:bookmarkStart w:id="921" w:name="_Toc36484269"/>
      <w:bookmarkStart w:id="922" w:name="_Toc44933199"/>
      <w:bookmarkStart w:id="923" w:name="_Toc50972152"/>
      <w:bookmarkStart w:id="924" w:name="_Toc57104906"/>
      <w:bookmarkStart w:id="925" w:name="_Toc163041605"/>
      <w:r w:rsidRPr="00816C4A">
        <w:t>6.5.3</w:t>
      </w:r>
      <w:r w:rsidRPr="00816C4A">
        <w:tab/>
        <w:t>Alpha identifier</w:t>
      </w:r>
      <w:bookmarkEnd w:id="917"/>
      <w:bookmarkEnd w:id="918"/>
      <w:bookmarkEnd w:id="919"/>
      <w:bookmarkEnd w:id="920"/>
      <w:bookmarkEnd w:id="921"/>
      <w:bookmarkEnd w:id="922"/>
      <w:bookmarkEnd w:id="923"/>
      <w:bookmarkEnd w:id="924"/>
      <w:bookmarkEnd w:id="925"/>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6" w:name="_Toc3200761"/>
      <w:bookmarkStart w:id="927" w:name="_Toc20392504"/>
      <w:bookmarkStart w:id="928" w:name="_Toc27774151"/>
      <w:bookmarkStart w:id="929" w:name="_Toc36482611"/>
      <w:bookmarkStart w:id="930" w:name="_Toc36484270"/>
      <w:bookmarkStart w:id="931" w:name="_Toc44933200"/>
      <w:bookmarkStart w:id="932" w:name="_Toc50972153"/>
      <w:bookmarkStart w:id="933" w:name="_Toc57104907"/>
      <w:bookmarkStart w:id="934" w:name="_Toc163041606"/>
      <w:r w:rsidRPr="00816C4A">
        <w:t>6.5.4</w:t>
      </w:r>
      <w:r w:rsidRPr="00816C4A">
        <w:tab/>
        <w:t>Icon identifiers</w:t>
      </w:r>
      <w:bookmarkEnd w:id="926"/>
      <w:bookmarkEnd w:id="927"/>
      <w:bookmarkEnd w:id="928"/>
      <w:bookmarkEnd w:id="929"/>
      <w:bookmarkEnd w:id="930"/>
      <w:bookmarkEnd w:id="931"/>
      <w:bookmarkEnd w:id="932"/>
      <w:bookmarkEnd w:id="933"/>
      <w:bookmarkEnd w:id="934"/>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5" w:name="_Toc3200762"/>
      <w:bookmarkStart w:id="936" w:name="_Toc20392505"/>
      <w:bookmarkStart w:id="937" w:name="_Toc27774152"/>
      <w:bookmarkStart w:id="938" w:name="_Toc36482612"/>
      <w:bookmarkStart w:id="939" w:name="_Toc36484271"/>
      <w:bookmarkStart w:id="940" w:name="_Toc44933201"/>
      <w:bookmarkStart w:id="941" w:name="_Toc50972154"/>
      <w:bookmarkStart w:id="942" w:name="_Toc57104908"/>
      <w:bookmarkStart w:id="943" w:name="_Toc163041607"/>
      <w:r w:rsidRPr="00816C4A">
        <w:t>6.5.5</w:t>
      </w:r>
      <w:r w:rsidRPr="00816C4A">
        <w:tab/>
        <w:t>Text attribute</w:t>
      </w:r>
      <w:bookmarkEnd w:id="935"/>
      <w:bookmarkEnd w:id="936"/>
      <w:bookmarkEnd w:id="937"/>
      <w:bookmarkEnd w:id="938"/>
      <w:bookmarkEnd w:id="939"/>
      <w:bookmarkEnd w:id="940"/>
      <w:bookmarkEnd w:id="941"/>
      <w:bookmarkEnd w:id="942"/>
      <w:bookmarkEnd w:id="943"/>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4" w:name="_Toc3200763"/>
      <w:bookmarkStart w:id="945" w:name="_Toc20392506"/>
      <w:bookmarkStart w:id="946" w:name="_Toc27774153"/>
      <w:bookmarkStart w:id="947" w:name="_Toc36482613"/>
      <w:bookmarkStart w:id="948" w:name="_Toc36484272"/>
      <w:bookmarkStart w:id="949" w:name="_Toc44933202"/>
      <w:bookmarkStart w:id="950" w:name="_Toc50972155"/>
      <w:bookmarkStart w:id="951" w:name="_Toc57104909"/>
      <w:bookmarkStart w:id="952" w:name="_Toc163041608"/>
      <w:r w:rsidRPr="00816C4A">
        <w:t>6.5.6</w:t>
      </w:r>
      <w:r w:rsidRPr="00816C4A">
        <w:tab/>
        <w:t>Frame identifier</w:t>
      </w:r>
      <w:bookmarkEnd w:id="944"/>
      <w:bookmarkEnd w:id="945"/>
      <w:bookmarkEnd w:id="946"/>
      <w:bookmarkEnd w:id="947"/>
      <w:bookmarkEnd w:id="948"/>
      <w:bookmarkEnd w:id="949"/>
      <w:bookmarkEnd w:id="950"/>
      <w:bookmarkEnd w:id="951"/>
      <w:bookmarkEnd w:id="952"/>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3" w:name="_Toc3200764"/>
      <w:bookmarkStart w:id="954" w:name="_Toc20392507"/>
      <w:bookmarkStart w:id="955" w:name="_Toc27774154"/>
      <w:bookmarkStart w:id="956" w:name="_Toc36482614"/>
      <w:bookmarkStart w:id="957" w:name="_Toc36484273"/>
      <w:bookmarkStart w:id="958" w:name="_Toc44933203"/>
      <w:bookmarkStart w:id="959" w:name="_Toc50972156"/>
      <w:bookmarkStart w:id="960" w:name="_Toc57104910"/>
      <w:bookmarkStart w:id="961" w:name="_Toc163041609"/>
      <w:r w:rsidRPr="00816C4A">
        <w:t>6.6</w:t>
      </w:r>
      <w:r w:rsidRPr="00816C4A">
        <w:tab/>
        <w:t>Structure of proactive UICC commands</w:t>
      </w:r>
      <w:bookmarkEnd w:id="953"/>
      <w:bookmarkEnd w:id="954"/>
      <w:bookmarkEnd w:id="955"/>
      <w:bookmarkEnd w:id="956"/>
      <w:bookmarkEnd w:id="957"/>
      <w:bookmarkEnd w:id="958"/>
      <w:bookmarkEnd w:id="959"/>
      <w:bookmarkEnd w:id="960"/>
      <w:bookmarkEnd w:id="961"/>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2" w:name="_Toc3200765"/>
      <w:bookmarkStart w:id="963" w:name="_Toc20392508"/>
      <w:bookmarkStart w:id="964" w:name="_Toc27774155"/>
      <w:bookmarkStart w:id="965" w:name="_Toc36482615"/>
      <w:bookmarkStart w:id="966" w:name="_Toc36484274"/>
      <w:bookmarkStart w:id="967" w:name="_Toc44933204"/>
      <w:bookmarkStart w:id="968" w:name="_Toc50972157"/>
      <w:bookmarkStart w:id="969" w:name="_Toc57104911"/>
      <w:bookmarkStart w:id="970" w:name="_Toc163041610"/>
      <w:r w:rsidRPr="00816C4A">
        <w:t>6.6.1</w:t>
      </w:r>
      <w:r w:rsidRPr="00816C4A">
        <w:tab/>
        <w:t>DISPLAY TEXT</w:t>
      </w:r>
      <w:bookmarkEnd w:id="962"/>
      <w:bookmarkEnd w:id="963"/>
      <w:bookmarkEnd w:id="964"/>
      <w:bookmarkEnd w:id="965"/>
      <w:bookmarkEnd w:id="966"/>
      <w:bookmarkEnd w:id="967"/>
      <w:bookmarkEnd w:id="968"/>
      <w:bookmarkEnd w:id="969"/>
      <w:bookmarkEnd w:id="970"/>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1" w:name="_Toc3200766"/>
      <w:bookmarkStart w:id="972" w:name="_Toc20392509"/>
      <w:bookmarkStart w:id="973" w:name="_Toc27774156"/>
      <w:bookmarkStart w:id="974" w:name="_Toc36482616"/>
      <w:bookmarkStart w:id="975" w:name="_Toc36484275"/>
      <w:bookmarkStart w:id="976" w:name="_Toc44933205"/>
      <w:bookmarkStart w:id="977" w:name="_Toc50972158"/>
      <w:bookmarkStart w:id="978" w:name="_Toc57104912"/>
      <w:bookmarkStart w:id="979" w:name="_Toc163041611"/>
      <w:r w:rsidRPr="00816C4A">
        <w:t>6.6.2</w:t>
      </w:r>
      <w:r w:rsidRPr="00816C4A">
        <w:tab/>
        <w:t>GET INKEY</w:t>
      </w:r>
      <w:bookmarkEnd w:id="971"/>
      <w:bookmarkEnd w:id="972"/>
      <w:bookmarkEnd w:id="973"/>
      <w:bookmarkEnd w:id="974"/>
      <w:bookmarkEnd w:id="975"/>
      <w:bookmarkEnd w:id="976"/>
      <w:bookmarkEnd w:id="977"/>
      <w:bookmarkEnd w:id="978"/>
      <w:bookmarkEnd w:id="979"/>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0" w:name="_Toc3200767"/>
      <w:bookmarkStart w:id="981" w:name="_Toc20392510"/>
      <w:bookmarkStart w:id="982" w:name="_Toc27774157"/>
      <w:bookmarkStart w:id="983" w:name="_Toc36482617"/>
      <w:bookmarkStart w:id="984" w:name="_Toc36484276"/>
      <w:bookmarkStart w:id="985" w:name="_Toc44933206"/>
      <w:bookmarkStart w:id="986" w:name="_Toc50972159"/>
      <w:bookmarkStart w:id="987" w:name="_Toc57104913"/>
      <w:bookmarkStart w:id="988" w:name="_Toc163041612"/>
      <w:r w:rsidRPr="00816C4A">
        <w:t>6.6.3</w:t>
      </w:r>
      <w:r w:rsidRPr="00816C4A">
        <w:tab/>
        <w:t>GET INPUT</w:t>
      </w:r>
      <w:bookmarkEnd w:id="980"/>
      <w:bookmarkEnd w:id="981"/>
      <w:bookmarkEnd w:id="982"/>
      <w:bookmarkEnd w:id="983"/>
      <w:bookmarkEnd w:id="984"/>
      <w:bookmarkEnd w:id="985"/>
      <w:bookmarkEnd w:id="986"/>
      <w:bookmarkEnd w:id="987"/>
      <w:bookmarkEnd w:id="988"/>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89" w:name="_Toc3200768"/>
      <w:bookmarkStart w:id="990" w:name="_Toc20392511"/>
      <w:bookmarkStart w:id="991" w:name="_Toc27774158"/>
      <w:bookmarkStart w:id="992" w:name="_Toc36482618"/>
      <w:bookmarkStart w:id="993" w:name="_Toc36484277"/>
      <w:bookmarkStart w:id="994" w:name="_Toc44933207"/>
      <w:bookmarkStart w:id="995" w:name="_Toc50972160"/>
      <w:bookmarkStart w:id="996" w:name="_Toc57104914"/>
      <w:bookmarkStart w:id="997" w:name="_Toc163041613"/>
      <w:r w:rsidRPr="00816C4A">
        <w:t>6.6.4</w:t>
      </w:r>
      <w:r w:rsidRPr="00816C4A">
        <w:tab/>
        <w:t>MORE TIME</w:t>
      </w:r>
      <w:bookmarkEnd w:id="989"/>
      <w:bookmarkEnd w:id="990"/>
      <w:bookmarkEnd w:id="991"/>
      <w:bookmarkEnd w:id="992"/>
      <w:bookmarkEnd w:id="993"/>
      <w:bookmarkEnd w:id="994"/>
      <w:bookmarkEnd w:id="995"/>
      <w:bookmarkEnd w:id="996"/>
      <w:bookmarkEnd w:id="997"/>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8" w:name="_Toc3200769"/>
      <w:bookmarkStart w:id="999" w:name="_Toc20392512"/>
      <w:bookmarkStart w:id="1000" w:name="_Toc27774159"/>
      <w:bookmarkStart w:id="1001" w:name="_Toc36482619"/>
      <w:bookmarkStart w:id="1002" w:name="_Toc36484278"/>
      <w:bookmarkStart w:id="1003" w:name="_Toc44933208"/>
      <w:bookmarkStart w:id="1004" w:name="_Toc50972161"/>
      <w:bookmarkStart w:id="1005" w:name="_Toc57104915"/>
      <w:bookmarkStart w:id="1006" w:name="_Toc163041614"/>
      <w:r w:rsidRPr="00816C4A">
        <w:t>6.6.5</w:t>
      </w:r>
      <w:r w:rsidRPr="00816C4A">
        <w:tab/>
        <w:t>PLAY TONE</w:t>
      </w:r>
      <w:bookmarkEnd w:id="998"/>
      <w:bookmarkEnd w:id="999"/>
      <w:bookmarkEnd w:id="1000"/>
      <w:bookmarkEnd w:id="1001"/>
      <w:bookmarkEnd w:id="1002"/>
      <w:bookmarkEnd w:id="1003"/>
      <w:bookmarkEnd w:id="1004"/>
      <w:bookmarkEnd w:id="1005"/>
      <w:bookmarkEnd w:id="1006"/>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7" w:name="_Toc3200770"/>
      <w:bookmarkStart w:id="1008" w:name="_Toc20392513"/>
      <w:bookmarkStart w:id="1009" w:name="_Toc27774160"/>
      <w:bookmarkStart w:id="1010" w:name="_Toc36482620"/>
      <w:bookmarkStart w:id="1011" w:name="_Toc36484279"/>
      <w:bookmarkStart w:id="1012" w:name="_Toc44933209"/>
      <w:bookmarkStart w:id="1013" w:name="_Toc50972162"/>
      <w:bookmarkStart w:id="1014" w:name="_Toc57104916"/>
      <w:bookmarkStart w:id="1015" w:name="_Toc163041615"/>
      <w:r w:rsidRPr="00816C4A">
        <w:t>6.6.6</w:t>
      </w:r>
      <w:r w:rsidRPr="00816C4A">
        <w:tab/>
        <w:t>POLL INTERVAL</w:t>
      </w:r>
      <w:bookmarkEnd w:id="1007"/>
      <w:bookmarkEnd w:id="1008"/>
      <w:bookmarkEnd w:id="1009"/>
      <w:bookmarkEnd w:id="1010"/>
      <w:bookmarkEnd w:id="1011"/>
      <w:bookmarkEnd w:id="1012"/>
      <w:bookmarkEnd w:id="1013"/>
      <w:bookmarkEnd w:id="1014"/>
      <w:bookmarkEnd w:id="1015"/>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6" w:name="_Toc3200771"/>
      <w:bookmarkStart w:id="1017" w:name="_Toc20392514"/>
      <w:bookmarkStart w:id="1018" w:name="_Toc27774161"/>
      <w:bookmarkStart w:id="1019" w:name="_Toc36482621"/>
      <w:bookmarkStart w:id="1020" w:name="_Toc36484280"/>
      <w:bookmarkStart w:id="1021" w:name="_Toc44933210"/>
      <w:bookmarkStart w:id="1022" w:name="_Toc50972163"/>
      <w:bookmarkStart w:id="1023" w:name="_Toc57104917"/>
      <w:bookmarkStart w:id="1024" w:name="_Toc163041616"/>
      <w:r w:rsidRPr="00816C4A">
        <w:t>6.6.7</w:t>
      </w:r>
      <w:r w:rsidRPr="00816C4A">
        <w:tab/>
        <w:t>SET-UP MENU</w:t>
      </w:r>
      <w:bookmarkEnd w:id="1016"/>
      <w:bookmarkEnd w:id="1017"/>
      <w:bookmarkEnd w:id="1018"/>
      <w:bookmarkEnd w:id="1019"/>
      <w:bookmarkEnd w:id="1020"/>
      <w:bookmarkEnd w:id="1021"/>
      <w:bookmarkEnd w:id="1022"/>
      <w:bookmarkEnd w:id="1023"/>
      <w:bookmarkEnd w:id="1024"/>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5" w:name="_Toc3200772"/>
      <w:bookmarkStart w:id="1026" w:name="_Toc20392515"/>
      <w:bookmarkStart w:id="1027" w:name="_Toc27774162"/>
      <w:bookmarkStart w:id="1028" w:name="_Toc36482622"/>
      <w:bookmarkStart w:id="1029" w:name="_Toc36484281"/>
      <w:bookmarkStart w:id="1030" w:name="_Toc44933211"/>
      <w:bookmarkStart w:id="1031" w:name="_Toc50972164"/>
      <w:bookmarkStart w:id="1032" w:name="_Toc57104918"/>
      <w:bookmarkStart w:id="1033" w:name="_Toc163041617"/>
      <w:r w:rsidRPr="00816C4A">
        <w:t>6.6.8</w:t>
      </w:r>
      <w:r w:rsidRPr="00816C4A">
        <w:tab/>
        <w:t>SELECT ITEM</w:t>
      </w:r>
      <w:bookmarkEnd w:id="1025"/>
      <w:bookmarkEnd w:id="1026"/>
      <w:bookmarkEnd w:id="1027"/>
      <w:bookmarkEnd w:id="1028"/>
      <w:bookmarkEnd w:id="1029"/>
      <w:bookmarkEnd w:id="1030"/>
      <w:bookmarkEnd w:id="1031"/>
      <w:bookmarkEnd w:id="1032"/>
      <w:bookmarkEnd w:id="1033"/>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4" w:name="_Toc3200773"/>
      <w:bookmarkStart w:id="1035" w:name="_Toc20392516"/>
      <w:bookmarkStart w:id="1036" w:name="_Toc27774163"/>
      <w:bookmarkStart w:id="1037" w:name="_Toc36482623"/>
      <w:bookmarkStart w:id="1038" w:name="_Toc36484282"/>
      <w:bookmarkStart w:id="1039" w:name="_Toc44933212"/>
      <w:bookmarkStart w:id="1040" w:name="_Toc50972165"/>
      <w:bookmarkStart w:id="1041" w:name="_Toc57104919"/>
      <w:bookmarkStart w:id="1042" w:name="_Toc163041618"/>
      <w:r w:rsidRPr="00816C4A">
        <w:lastRenderedPageBreak/>
        <w:t>6.6.9</w:t>
      </w:r>
      <w:r w:rsidRPr="00816C4A">
        <w:tab/>
        <w:t>SEND SHORT MESSAGE</w:t>
      </w:r>
      <w:bookmarkEnd w:id="1034"/>
      <w:bookmarkEnd w:id="1035"/>
      <w:bookmarkEnd w:id="1036"/>
      <w:bookmarkEnd w:id="1037"/>
      <w:bookmarkEnd w:id="1038"/>
      <w:bookmarkEnd w:id="1039"/>
      <w:bookmarkEnd w:id="1040"/>
      <w:bookmarkEnd w:id="1041"/>
      <w:bookmarkEnd w:id="1042"/>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3" w:name="_Toc3200774"/>
      <w:bookmarkStart w:id="1044" w:name="_Toc20392517"/>
      <w:bookmarkStart w:id="1045" w:name="_Toc27774164"/>
      <w:bookmarkStart w:id="1046" w:name="_Toc36482624"/>
      <w:bookmarkStart w:id="1047" w:name="_Toc36484283"/>
      <w:bookmarkStart w:id="1048" w:name="_Toc44933213"/>
      <w:bookmarkStart w:id="1049" w:name="_Toc50972166"/>
      <w:bookmarkStart w:id="1050" w:name="_Toc57104920"/>
      <w:bookmarkStart w:id="1051" w:name="_Toc163041619"/>
      <w:r w:rsidRPr="00816C4A">
        <w:t>6.6.10</w:t>
      </w:r>
      <w:r w:rsidRPr="00816C4A">
        <w:tab/>
        <w:t>SEND SS</w:t>
      </w:r>
      <w:bookmarkEnd w:id="1043"/>
      <w:bookmarkEnd w:id="1044"/>
      <w:bookmarkEnd w:id="1045"/>
      <w:bookmarkEnd w:id="1046"/>
      <w:bookmarkEnd w:id="1047"/>
      <w:bookmarkEnd w:id="1048"/>
      <w:bookmarkEnd w:id="1049"/>
      <w:bookmarkEnd w:id="1050"/>
      <w:bookmarkEnd w:id="1051"/>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2" w:name="_Toc3200775"/>
      <w:bookmarkStart w:id="1053" w:name="_Toc20392518"/>
      <w:bookmarkStart w:id="1054" w:name="_Toc27774165"/>
      <w:bookmarkStart w:id="1055" w:name="_Toc36482625"/>
      <w:bookmarkStart w:id="1056" w:name="_Toc36484284"/>
      <w:bookmarkStart w:id="1057" w:name="_Toc44933214"/>
      <w:bookmarkStart w:id="1058" w:name="_Toc50972167"/>
      <w:bookmarkStart w:id="1059" w:name="_Toc57104921"/>
      <w:bookmarkStart w:id="1060" w:name="_Toc163041620"/>
      <w:r w:rsidRPr="00816C4A">
        <w:t>6.6.11</w:t>
      </w:r>
      <w:r w:rsidRPr="00816C4A">
        <w:tab/>
        <w:t>SEND USSD</w:t>
      </w:r>
      <w:bookmarkEnd w:id="1052"/>
      <w:bookmarkEnd w:id="1053"/>
      <w:bookmarkEnd w:id="1054"/>
      <w:bookmarkEnd w:id="1055"/>
      <w:bookmarkEnd w:id="1056"/>
      <w:bookmarkEnd w:id="1057"/>
      <w:bookmarkEnd w:id="1058"/>
      <w:bookmarkEnd w:id="1059"/>
      <w:bookmarkEnd w:id="1060"/>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1" w:name="_Toc3200776"/>
      <w:bookmarkStart w:id="1062" w:name="_Toc20392519"/>
      <w:bookmarkStart w:id="1063" w:name="_Toc27774166"/>
      <w:bookmarkStart w:id="1064" w:name="_Toc36482626"/>
      <w:bookmarkStart w:id="1065" w:name="_Toc36484285"/>
      <w:bookmarkStart w:id="1066" w:name="_Toc44933215"/>
      <w:bookmarkStart w:id="1067" w:name="_Toc50972168"/>
      <w:bookmarkStart w:id="1068" w:name="_Toc57104922"/>
      <w:bookmarkStart w:id="1069" w:name="_Toc163041621"/>
      <w:r w:rsidRPr="00816C4A">
        <w:lastRenderedPageBreak/>
        <w:t>6.6.12</w:t>
      </w:r>
      <w:r w:rsidRPr="00816C4A">
        <w:tab/>
        <w:t>SET UP CALL</w:t>
      </w:r>
      <w:bookmarkEnd w:id="1061"/>
      <w:bookmarkEnd w:id="1062"/>
      <w:bookmarkEnd w:id="1063"/>
      <w:bookmarkEnd w:id="1064"/>
      <w:bookmarkEnd w:id="1065"/>
      <w:bookmarkEnd w:id="1066"/>
      <w:bookmarkEnd w:id="1067"/>
      <w:bookmarkEnd w:id="1068"/>
      <w:bookmarkEnd w:id="1069"/>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0" w:name="_Toc3200777"/>
      <w:bookmarkStart w:id="1071" w:name="_Toc20392520"/>
      <w:bookmarkStart w:id="1072" w:name="_Toc27774167"/>
      <w:bookmarkStart w:id="1073" w:name="_Toc36482627"/>
      <w:bookmarkStart w:id="1074" w:name="_Toc36484286"/>
      <w:bookmarkStart w:id="1075" w:name="_Toc44933216"/>
      <w:bookmarkStart w:id="1076" w:name="_Toc50972169"/>
      <w:bookmarkStart w:id="1077" w:name="_Toc57104923"/>
      <w:bookmarkStart w:id="1078" w:name="_Toc163041622"/>
      <w:r w:rsidRPr="00816C4A">
        <w:t>6.6.13</w:t>
      </w:r>
      <w:r w:rsidRPr="00816C4A">
        <w:tab/>
        <w:t>REFRESH</w:t>
      </w:r>
      <w:bookmarkEnd w:id="1070"/>
      <w:bookmarkEnd w:id="1071"/>
      <w:bookmarkEnd w:id="1072"/>
      <w:bookmarkEnd w:id="1073"/>
      <w:bookmarkEnd w:id="1074"/>
      <w:bookmarkEnd w:id="1075"/>
      <w:bookmarkEnd w:id="1076"/>
      <w:bookmarkEnd w:id="1077"/>
      <w:bookmarkEnd w:id="1078"/>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9" w:name="_Toc3200778"/>
      <w:bookmarkStart w:id="1080" w:name="_Toc20392521"/>
      <w:bookmarkStart w:id="1081" w:name="_Toc27774168"/>
      <w:bookmarkStart w:id="1082" w:name="_Toc36482628"/>
      <w:bookmarkStart w:id="1083" w:name="_Toc36484287"/>
      <w:bookmarkStart w:id="1084" w:name="_Toc44933217"/>
      <w:bookmarkStart w:id="1085" w:name="_Toc50972170"/>
      <w:bookmarkStart w:id="1086" w:name="_Toc57104924"/>
      <w:bookmarkStart w:id="1087" w:name="_Toc163041623"/>
      <w:r w:rsidRPr="00816C4A">
        <w:t>6.6.14</w:t>
      </w:r>
      <w:r w:rsidRPr="00816C4A">
        <w:tab/>
        <w:t>POLLING OFF</w:t>
      </w:r>
      <w:bookmarkEnd w:id="1079"/>
      <w:bookmarkEnd w:id="1080"/>
      <w:bookmarkEnd w:id="1081"/>
      <w:bookmarkEnd w:id="1082"/>
      <w:bookmarkEnd w:id="1083"/>
      <w:bookmarkEnd w:id="1084"/>
      <w:bookmarkEnd w:id="1085"/>
      <w:bookmarkEnd w:id="1086"/>
      <w:bookmarkEnd w:id="1087"/>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8" w:name="_Toc3200779"/>
      <w:bookmarkStart w:id="1089" w:name="_Toc20392522"/>
      <w:bookmarkStart w:id="1090" w:name="_Toc27774169"/>
      <w:bookmarkStart w:id="1091" w:name="_Toc36482629"/>
      <w:bookmarkStart w:id="1092" w:name="_Toc36484288"/>
      <w:bookmarkStart w:id="1093" w:name="_Toc44933218"/>
      <w:bookmarkStart w:id="1094" w:name="_Toc50972171"/>
      <w:bookmarkStart w:id="1095" w:name="_Toc57104925"/>
      <w:bookmarkStart w:id="1096" w:name="_Toc163041624"/>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r w:rsidRPr="00816C4A">
        <w:t>6.6.15</w:t>
      </w:r>
      <w:r w:rsidRPr="00816C4A">
        <w:tab/>
        <w:t>PROVIDE LOCAL INFORMATION</w:t>
      </w:r>
      <w:bookmarkEnd w:id="1088"/>
      <w:bookmarkEnd w:id="1089"/>
      <w:bookmarkEnd w:id="1090"/>
      <w:bookmarkEnd w:id="1091"/>
      <w:bookmarkEnd w:id="1092"/>
      <w:bookmarkEnd w:id="1093"/>
      <w:bookmarkEnd w:id="1094"/>
      <w:bookmarkEnd w:id="1095"/>
      <w:bookmarkEnd w:id="1096"/>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5" w:name="_Toc163041625"/>
      <w:r w:rsidRPr="00816C4A">
        <w:t>6.6.16</w:t>
      </w:r>
      <w:r w:rsidRPr="00816C4A">
        <w:tab/>
        <w:t>SET UP EVENT LIST</w:t>
      </w:r>
      <w:bookmarkEnd w:id="1097"/>
      <w:bookmarkEnd w:id="1098"/>
      <w:bookmarkEnd w:id="1099"/>
      <w:bookmarkEnd w:id="1100"/>
      <w:bookmarkEnd w:id="1101"/>
      <w:bookmarkEnd w:id="1102"/>
      <w:bookmarkEnd w:id="1103"/>
      <w:bookmarkEnd w:id="1104"/>
      <w:bookmarkEnd w:id="1105"/>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6" w:name="_Toc3200781"/>
      <w:bookmarkStart w:id="1107" w:name="_Toc20392524"/>
      <w:bookmarkStart w:id="1108" w:name="_Toc27774171"/>
      <w:bookmarkStart w:id="1109" w:name="_Toc36482631"/>
      <w:bookmarkStart w:id="1110" w:name="_Toc36484290"/>
      <w:bookmarkStart w:id="1111" w:name="_Toc44933220"/>
      <w:bookmarkStart w:id="1112" w:name="_Toc50972173"/>
      <w:bookmarkStart w:id="1113" w:name="_Toc57104927"/>
      <w:bookmarkStart w:id="1114" w:name="_Toc163041626"/>
      <w:r w:rsidRPr="00816C4A">
        <w:t>6.6.17</w:t>
      </w:r>
      <w:r w:rsidRPr="00816C4A">
        <w:tab/>
        <w:t>PERFORM CARD APDU</w:t>
      </w:r>
      <w:bookmarkEnd w:id="1106"/>
      <w:bookmarkEnd w:id="1107"/>
      <w:bookmarkEnd w:id="1108"/>
      <w:bookmarkEnd w:id="1109"/>
      <w:bookmarkEnd w:id="1110"/>
      <w:bookmarkEnd w:id="1111"/>
      <w:bookmarkEnd w:id="1112"/>
      <w:bookmarkEnd w:id="1113"/>
      <w:bookmarkEnd w:id="1114"/>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5" w:name="_Toc3200782"/>
      <w:bookmarkStart w:id="1116" w:name="_Toc20392525"/>
      <w:bookmarkStart w:id="1117" w:name="_Toc27774172"/>
      <w:bookmarkStart w:id="1118" w:name="_Toc36482632"/>
      <w:bookmarkStart w:id="1119" w:name="_Toc36484291"/>
      <w:bookmarkStart w:id="1120" w:name="_Toc44933221"/>
      <w:bookmarkStart w:id="1121" w:name="_Toc50972174"/>
      <w:bookmarkStart w:id="1122" w:name="_Toc57104928"/>
      <w:bookmarkStart w:id="1123" w:name="_Toc163041627"/>
      <w:r w:rsidRPr="00816C4A">
        <w:t>6.6.18</w:t>
      </w:r>
      <w:r w:rsidRPr="00816C4A">
        <w:tab/>
        <w:t>POWER OFF CARD</w:t>
      </w:r>
      <w:bookmarkEnd w:id="1115"/>
      <w:bookmarkEnd w:id="1116"/>
      <w:bookmarkEnd w:id="1117"/>
      <w:bookmarkEnd w:id="1118"/>
      <w:bookmarkEnd w:id="1119"/>
      <w:bookmarkEnd w:id="1120"/>
      <w:bookmarkEnd w:id="1121"/>
      <w:bookmarkEnd w:id="1122"/>
      <w:bookmarkEnd w:id="1123"/>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4" w:name="_Toc3200783"/>
      <w:bookmarkStart w:id="1125" w:name="_Toc20392526"/>
      <w:bookmarkStart w:id="1126" w:name="_Toc27774173"/>
      <w:bookmarkStart w:id="1127" w:name="_Toc36482633"/>
      <w:bookmarkStart w:id="1128" w:name="_Toc36484292"/>
      <w:bookmarkStart w:id="1129" w:name="_Toc44933222"/>
      <w:bookmarkStart w:id="1130" w:name="_Toc50972175"/>
      <w:bookmarkStart w:id="1131" w:name="_Toc57104929"/>
      <w:bookmarkStart w:id="1132" w:name="_Toc163041628"/>
      <w:r w:rsidRPr="00816C4A">
        <w:t>6.6.19</w:t>
      </w:r>
      <w:r w:rsidRPr="00816C4A">
        <w:tab/>
        <w:t>POWER ON CARD</w:t>
      </w:r>
      <w:bookmarkEnd w:id="1124"/>
      <w:bookmarkEnd w:id="1125"/>
      <w:bookmarkEnd w:id="1126"/>
      <w:bookmarkEnd w:id="1127"/>
      <w:bookmarkEnd w:id="1128"/>
      <w:bookmarkEnd w:id="1129"/>
      <w:bookmarkEnd w:id="1130"/>
      <w:bookmarkEnd w:id="1131"/>
      <w:bookmarkEnd w:id="1132"/>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3" w:name="_Toc3200784"/>
      <w:bookmarkStart w:id="1134" w:name="_Toc20392527"/>
      <w:bookmarkStart w:id="1135" w:name="_Toc27774174"/>
      <w:bookmarkStart w:id="1136" w:name="_Toc36482634"/>
      <w:bookmarkStart w:id="1137" w:name="_Toc36484293"/>
      <w:bookmarkStart w:id="1138" w:name="_Toc44933223"/>
      <w:bookmarkStart w:id="1139" w:name="_Toc50972176"/>
      <w:bookmarkStart w:id="1140" w:name="_Toc57104930"/>
      <w:bookmarkStart w:id="1141" w:name="_Toc163041629"/>
      <w:r w:rsidRPr="00816C4A">
        <w:lastRenderedPageBreak/>
        <w:t>6.6.20</w:t>
      </w:r>
      <w:r w:rsidRPr="00816C4A">
        <w:tab/>
        <w:t>GET READER STATUS</w:t>
      </w:r>
      <w:bookmarkEnd w:id="1133"/>
      <w:bookmarkEnd w:id="1134"/>
      <w:bookmarkEnd w:id="1135"/>
      <w:bookmarkEnd w:id="1136"/>
      <w:bookmarkEnd w:id="1137"/>
      <w:bookmarkEnd w:id="1138"/>
      <w:bookmarkEnd w:id="1139"/>
      <w:bookmarkEnd w:id="1140"/>
      <w:bookmarkEnd w:id="1141"/>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2" w:name="_Toc3200785"/>
      <w:bookmarkStart w:id="1143" w:name="_Toc20392528"/>
      <w:bookmarkStart w:id="1144" w:name="_Toc27774175"/>
      <w:bookmarkStart w:id="1145" w:name="_Toc36482635"/>
      <w:bookmarkStart w:id="1146" w:name="_Toc36484294"/>
      <w:bookmarkStart w:id="1147" w:name="_Toc44933224"/>
      <w:bookmarkStart w:id="1148" w:name="_Toc50972177"/>
      <w:bookmarkStart w:id="1149" w:name="_Toc57104931"/>
      <w:bookmarkStart w:id="1150" w:name="_Toc163041630"/>
      <w:r w:rsidRPr="00816C4A">
        <w:t>6.6.21</w:t>
      </w:r>
      <w:r w:rsidRPr="00816C4A">
        <w:tab/>
        <w:t>TIMER MANAGEMENT</w:t>
      </w:r>
      <w:bookmarkEnd w:id="1142"/>
      <w:bookmarkEnd w:id="1143"/>
      <w:bookmarkEnd w:id="1144"/>
      <w:bookmarkEnd w:id="1145"/>
      <w:bookmarkEnd w:id="1146"/>
      <w:bookmarkEnd w:id="1147"/>
      <w:bookmarkEnd w:id="1148"/>
      <w:bookmarkEnd w:id="1149"/>
      <w:bookmarkEnd w:id="1150"/>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1" w:name="_Toc3200786"/>
      <w:bookmarkStart w:id="1152" w:name="_Toc20392529"/>
      <w:bookmarkStart w:id="1153" w:name="_Toc27774176"/>
      <w:bookmarkStart w:id="1154" w:name="_Toc36482636"/>
      <w:bookmarkStart w:id="1155" w:name="_Toc36484295"/>
      <w:bookmarkStart w:id="1156" w:name="_Toc44933225"/>
      <w:bookmarkStart w:id="1157" w:name="_Toc50972178"/>
      <w:bookmarkStart w:id="1158" w:name="_Toc57104932"/>
      <w:bookmarkStart w:id="1159" w:name="_Toc163041631"/>
      <w:r w:rsidRPr="00816C4A">
        <w:t>6.6.22</w:t>
      </w:r>
      <w:r w:rsidRPr="00816C4A">
        <w:tab/>
        <w:t>SET UP IDLE MODE TEXT</w:t>
      </w:r>
      <w:bookmarkEnd w:id="1151"/>
      <w:bookmarkEnd w:id="1152"/>
      <w:bookmarkEnd w:id="1153"/>
      <w:bookmarkEnd w:id="1154"/>
      <w:bookmarkEnd w:id="1155"/>
      <w:bookmarkEnd w:id="1156"/>
      <w:bookmarkEnd w:id="1157"/>
      <w:bookmarkEnd w:id="1158"/>
      <w:bookmarkEnd w:id="1159"/>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0" w:name="_Toc3200787"/>
      <w:bookmarkStart w:id="1161" w:name="_Toc20392530"/>
      <w:bookmarkStart w:id="1162" w:name="_Toc27774177"/>
      <w:bookmarkStart w:id="1163" w:name="_Toc36482637"/>
      <w:bookmarkStart w:id="1164" w:name="_Toc36484296"/>
      <w:bookmarkStart w:id="1165" w:name="_Toc44933226"/>
      <w:bookmarkStart w:id="1166" w:name="_Toc50972179"/>
      <w:bookmarkStart w:id="1167" w:name="_Toc57104933"/>
      <w:bookmarkStart w:id="1168" w:name="_Toc163041632"/>
      <w:r w:rsidRPr="00816C4A">
        <w:t>6.6.23</w:t>
      </w:r>
      <w:r w:rsidRPr="00816C4A">
        <w:tab/>
        <w:t>RUN AT COMMAND</w:t>
      </w:r>
      <w:bookmarkEnd w:id="1160"/>
      <w:bookmarkEnd w:id="1161"/>
      <w:bookmarkEnd w:id="1162"/>
      <w:bookmarkEnd w:id="1163"/>
      <w:bookmarkEnd w:id="1164"/>
      <w:bookmarkEnd w:id="1165"/>
      <w:bookmarkEnd w:id="1166"/>
      <w:bookmarkEnd w:id="1167"/>
      <w:bookmarkEnd w:id="1168"/>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69" w:name="_Toc3200788"/>
      <w:bookmarkStart w:id="1170" w:name="_Toc20392531"/>
      <w:bookmarkStart w:id="1171" w:name="_Toc27774178"/>
      <w:bookmarkStart w:id="1172" w:name="_Toc36482638"/>
      <w:bookmarkStart w:id="1173" w:name="_Toc36484297"/>
      <w:bookmarkStart w:id="1174" w:name="_Toc44933227"/>
      <w:bookmarkStart w:id="1175" w:name="_Toc50972180"/>
      <w:bookmarkStart w:id="1176" w:name="_Toc57104934"/>
      <w:bookmarkStart w:id="1177" w:name="_Toc163041633"/>
      <w:r w:rsidRPr="00816C4A">
        <w:t>6.6.24</w:t>
      </w:r>
      <w:r w:rsidRPr="00816C4A">
        <w:tab/>
        <w:t>SEND DTMF COMMAND</w:t>
      </w:r>
      <w:bookmarkEnd w:id="1169"/>
      <w:bookmarkEnd w:id="1170"/>
      <w:bookmarkEnd w:id="1171"/>
      <w:bookmarkEnd w:id="1172"/>
      <w:bookmarkEnd w:id="1173"/>
      <w:bookmarkEnd w:id="1174"/>
      <w:bookmarkEnd w:id="1175"/>
      <w:bookmarkEnd w:id="1176"/>
      <w:bookmarkEnd w:id="1177"/>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78" w:name="_Toc3200789"/>
      <w:bookmarkStart w:id="1179" w:name="_Toc20392532"/>
      <w:bookmarkStart w:id="1180" w:name="_Toc27774179"/>
      <w:bookmarkStart w:id="1181" w:name="_Toc36482639"/>
      <w:bookmarkStart w:id="1182" w:name="_Toc36484298"/>
      <w:bookmarkStart w:id="1183" w:name="_Toc44933228"/>
      <w:bookmarkStart w:id="1184" w:name="_Toc50972181"/>
      <w:bookmarkStart w:id="1185" w:name="_Toc57104935"/>
      <w:bookmarkStart w:id="1186" w:name="_Toc163041634"/>
      <w:r w:rsidRPr="00816C4A">
        <w:t>6.6.25</w:t>
      </w:r>
      <w:r w:rsidRPr="00816C4A">
        <w:tab/>
        <w:t>LANGUAGE NOTIFICATION</w:t>
      </w:r>
      <w:bookmarkEnd w:id="1178"/>
      <w:bookmarkEnd w:id="1179"/>
      <w:bookmarkEnd w:id="1180"/>
      <w:bookmarkEnd w:id="1181"/>
      <w:bookmarkEnd w:id="1182"/>
      <w:bookmarkEnd w:id="1183"/>
      <w:bookmarkEnd w:id="1184"/>
      <w:bookmarkEnd w:id="1185"/>
      <w:bookmarkEnd w:id="1186"/>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7" w:name="_Toc3200790"/>
      <w:bookmarkStart w:id="1188" w:name="_Toc20392533"/>
      <w:bookmarkStart w:id="1189" w:name="_Toc27774180"/>
      <w:bookmarkStart w:id="1190" w:name="_Toc36482640"/>
      <w:bookmarkStart w:id="1191" w:name="_Toc36484299"/>
      <w:bookmarkStart w:id="1192" w:name="_Toc44933229"/>
      <w:bookmarkStart w:id="1193" w:name="_Toc50972182"/>
      <w:bookmarkStart w:id="1194" w:name="_Toc57104936"/>
      <w:bookmarkStart w:id="1195" w:name="_Toc163041635"/>
      <w:r w:rsidRPr="00816C4A">
        <w:t>6.6.26</w:t>
      </w:r>
      <w:r w:rsidRPr="00816C4A">
        <w:tab/>
        <w:t>LAUNCH BROWSER</w:t>
      </w:r>
      <w:bookmarkEnd w:id="1187"/>
      <w:bookmarkEnd w:id="1188"/>
      <w:bookmarkEnd w:id="1189"/>
      <w:bookmarkEnd w:id="1190"/>
      <w:bookmarkEnd w:id="1191"/>
      <w:bookmarkEnd w:id="1192"/>
      <w:bookmarkEnd w:id="1193"/>
      <w:bookmarkEnd w:id="1194"/>
      <w:bookmarkEnd w:id="1195"/>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6" w:name="_Toc3200791"/>
      <w:bookmarkStart w:id="1197" w:name="_Toc20392534"/>
      <w:bookmarkStart w:id="1198" w:name="_Toc27774181"/>
      <w:bookmarkStart w:id="1199" w:name="_Toc36482641"/>
      <w:bookmarkStart w:id="1200" w:name="_Toc36484300"/>
      <w:bookmarkStart w:id="1201" w:name="_Toc44933230"/>
      <w:bookmarkStart w:id="1202" w:name="_Toc50972183"/>
      <w:bookmarkStart w:id="1203" w:name="_Toc57104937"/>
      <w:bookmarkStart w:id="1204" w:name="_Toc163041636"/>
      <w:r w:rsidRPr="00816C4A">
        <w:t>6.6.27</w:t>
      </w:r>
      <w:r w:rsidRPr="00816C4A">
        <w:tab/>
        <w:t>OPEN CHANNEL</w:t>
      </w:r>
      <w:bookmarkEnd w:id="1196"/>
      <w:bookmarkEnd w:id="1197"/>
      <w:bookmarkEnd w:id="1198"/>
      <w:bookmarkEnd w:id="1199"/>
      <w:bookmarkEnd w:id="1200"/>
      <w:bookmarkEnd w:id="1201"/>
      <w:bookmarkEnd w:id="1202"/>
      <w:bookmarkEnd w:id="1203"/>
      <w:bookmarkEnd w:id="1204"/>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5" w:name="_Toc3200792"/>
      <w:bookmarkStart w:id="1206" w:name="_Toc20392535"/>
      <w:bookmarkStart w:id="1207" w:name="_Toc27774182"/>
      <w:bookmarkStart w:id="1208" w:name="_Toc36482642"/>
      <w:bookmarkStart w:id="1209" w:name="_Toc36484301"/>
      <w:bookmarkStart w:id="1210" w:name="_Toc44933231"/>
      <w:bookmarkStart w:id="1211" w:name="_Toc50972184"/>
      <w:bookmarkStart w:id="1212" w:name="_Toc57104938"/>
      <w:bookmarkStart w:id="1213" w:name="_Toc163041637"/>
      <w:r w:rsidRPr="00816C4A">
        <w:t>6.6.27.1</w:t>
      </w:r>
      <w:r w:rsidRPr="00816C4A">
        <w:tab/>
        <w:t>OPEN CHANNEL related to (I-)WLAN Bearer</w:t>
      </w:r>
      <w:bookmarkEnd w:id="1205"/>
      <w:bookmarkEnd w:id="1206"/>
      <w:bookmarkEnd w:id="1207"/>
      <w:bookmarkEnd w:id="1208"/>
      <w:bookmarkEnd w:id="1209"/>
      <w:bookmarkEnd w:id="1210"/>
      <w:bookmarkEnd w:id="1211"/>
      <w:bookmarkEnd w:id="1212"/>
      <w:bookmarkEnd w:id="1213"/>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lastRenderedPageBreak/>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4" w:name="_Toc3200793"/>
      <w:bookmarkStart w:id="1215" w:name="_Toc20392536"/>
      <w:bookmarkStart w:id="1216" w:name="_Toc27774183"/>
      <w:bookmarkStart w:id="1217" w:name="_Toc36482643"/>
      <w:bookmarkStart w:id="1218" w:name="_Toc36484302"/>
      <w:bookmarkStart w:id="1219" w:name="_Toc44933232"/>
      <w:bookmarkStart w:id="1220" w:name="_Toc50972185"/>
      <w:bookmarkStart w:id="1221" w:name="_Toc57104939"/>
      <w:bookmarkStart w:id="1222" w:name="_Toc163041638"/>
      <w:r w:rsidRPr="00816C4A">
        <w:t>6.6.27.2</w:t>
      </w:r>
      <w:r w:rsidR="0069568F">
        <w:tab/>
      </w:r>
      <w:r w:rsidRPr="00816C4A">
        <w:t>OPEN CHANNEL for IMS</w:t>
      </w:r>
      <w:bookmarkEnd w:id="1214"/>
      <w:bookmarkEnd w:id="1215"/>
      <w:bookmarkEnd w:id="1216"/>
      <w:bookmarkEnd w:id="1217"/>
      <w:bookmarkEnd w:id="1218"/>
      <w:bookmarkEnd w:id="1219"/>
      <w:bookmarkEnd w:id="1220"/>
      <w:bookmarkEnd w:id="1221"/>
      <w:bookmarkEnd w:id="122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3" w:name="_Toc3200794"/>
      <w:bookmarkStart w:id="1224" w:name="_Toc20392537"/>
      <w:bookmarkStart w:id="1225" w:name="_Toc27774184"/>
      <w:bookmarkStart w:id="1226" w:name="_Toc36482644"/>
      <w:bookmarkStart w:id="1227" w:name="_Toc36484303"/>
      <w:bookmarkStart w:id="1228" w:name="_Toc44933233"/>
      <w:bookmarkStart w:id="1229" w:name="_Toc50972186"/>
      <w:bookmarkStart w:id="1230" w:name="_Toc57104940"/>
      <w:bookmarkStart w:id="1231" w:name="_Toc163041639"/>
      <w:r w:rsidRPr="00816C4A">
        <w:t>6.6.28</w:t>
      </w:r>
      <w:r w:rsidRPr="00816C4A">
        <w:tab/>
        <w:t>CLOSE CHANNEL</w:t>
      </w:r>
      <w:bookmarkEnd w:id="1223"/>
      <w:bookmarkEnd w:id="1224"/>
      <w:bookmarkEnd w:id="1225"/>
      <w:bookmarkEnd w:id="1226"/>
      <w:bookmarkEnd w:id="1227"/>
      <w:bookmarkEnd w:id="1228"/>
      <w:bookmarkEnd w:id="1229"/>
      <w:bookmarkEnd w:id="1230"/>
      <w:bookmarkEnd w:id="1231"/>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2" w:name="_Toc3200795"/>
      <w:bookmarkStart w:id="1233" w:name="_Toc20392538"/>
      <w:bookmarkStart w:id="1234" w:name="_Toc27774185"/>
      <w:bookmarkStart w:id="1235" w:name="_Toc36482645"/>
      <w:bookmarkStart w:id="1236" w:name="_Toc36484304"/>
      <w:bookmarkStart w:id="1237" w:name="_Toc44933234"/>
      <w:bookmarkStart w:id="1238" w:name="_Toc50972187"/>
      <w:bookmarkStart w:id="1239" w:name="_Toc57104941"/>
      <w:bookmarkStart w:id="1240" w:name="_Toc163041640"/>
      <w:r w:rsidRPr="00816C4A">
        <w:t>6.6.29</w:t>
      </w:r>
      <w:r w:rsidRPr="00816C4A">
        <w:tab/>
        <w:t>RECEIVE DATA</w:t>
      </w:r>
      <w:bookmarkEnd w:id="1232"/>
      <w:bookmarkEnd w:id="1233"/>
      <w:bookmarkEnd w:id="1234"/>
      <w:bookmarkEnd w:id="1235"/>
      <w:bookmarkEnd w:id="1236"/>
      <w:bookmarkEnd w:id="1237"/>
      <w:bookmarkEnd w:id="1238"/>
      <w:bookmarkEnd w:id="1239"/>
      <w:bookmarkEnd w:id="1240"/>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1" w:name="_Toc3200796"/>
      <w:bookmarkStart w:id="1242" w:name="_Toc20392539"/>
      <w:bookmarkStart w:id="1243" w:name="_Toc27774186"/>
      <w:bookmarkStart w:id="1244" w:name="_Toc36482646"/>
      <w:bookmarkStart w:id="1245" w:name="_Toc36484305"/>
      <w:bookmarkStart w:id="1246" w:name="_Toc44933235"/>
      <w:bookmarkStart w:id="1247" w:name="_Toc50972188"/>
      <w:bookmarkStart w:id="1248" w:name="_Toc57104942"/>
      <w:bookmarkStart w:id="1249" w:name="_Toc163041641"/>
      <w:r w:rsidRPr="00816C4A">
        <w:t>6.6.30</w:t>
      </w:r>
      <w:r w:rsidRPr="00816C4A">
        <w:tab/>
        <w:t>SEND DATA</w:t>
      </w:r>
      <w:bookmarkEnd w:id="1241"/>
      <w:bookmarkEnd w:id="1242"/>
      <w:bookmarkEnd w:id="1243"/>
      <w:bookmarkEnd w:id="1244"/>
      <w:bookmarkEnd w:id="1245"/>
      <w:bookmarkEnd w:id="1246"/>
      <w:bookmarkEnd w:id="1247"/>
      <w:bookmarkEnd w:id="1248"/>
      <w:bookmarkEnd w:id="1249"/>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0" w:name="_Toc3200797"/>
      <w:bookmarkStart w:id="1251" w:name="_Toc20392540"/>
      <w:bookmarkStart w:id="1252" w:name="_Toc27774187"/>
      <w:bookmarkStart w:id="1253" w:name="_Toc36482647"/>
      <w:bookmarkStart w:id="1254" w:name="_Toc36484306"/>
      <w:bookmarkStart w:id="1255" w:name="_Toc44933236"/>
      <w:bookmarkStart w:id="1256" w:name="_Toc50972189"/>
      <w:bookmarkStart w:id="1257" w:name="_Toc57104943"/>
      <w:bookmarkStart w:id="1258" w:name="_Toc163041642"/>
      <w:r w:rsidRPr="00816C4A">
        <w:t>6.6.31</w:t>
      </w:r>
      <w:r w:rsidRPr="00816C4A">
        <w:tab/>
        <w:t>GET CHANNEL STATUS</w:t>
      </w:r>
      <w:bookmarkEnd w:id="1250"/>
      <w:bookmarkEnd w:id="1251"/>
      <w:bookmarkEnd w:id="1252"/>
      <w:bookmarkEnd w:id="1253"/>
      <w:bookmarkEnd w:id="1254"/>
      <w:bookmarkEnd w:id="1255"/>
      <w:bookmarkEnd w:id="1256"/>
      <w:bookmarkEnd w:id="1257"/>
      <w:bookmarkEnd w:id="1258"/>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59" w:name="_Toc3200798"/>
      <w:bookmarkStart w:id="1260" w:name="_Toc20392541"/>
      <w:bookmarkStart w:id="1261" w:name="_Toc27774188"/>
      <w:bookmarkStart w:id="1262" w:name="_Toc36482648"/>
      <w:bookmarkStart w:id="1263" w:name="_Toc36484307"/>
      <w:bookmarkStart w:id="1264" w:name="_Toc44933237"/>
      <w:bookmarkStart w:id="1265" w:name="_Toc50972190"/>
      <w:bookmarkStart w:id="1266" w:name="_Toc57104944"/>
      <w:bookmarkStart w:id="1267" w:name="_Toc163041643"/>
      <w:r w:rsidRPr="00816C4A">
        <w:t>6.6.32</w:t>
      </w:r>
      <w:r w:rsidRPr="00816C4A">
        <w:tab/>
        <w:t>SERVICE SEARCH</w:t>
      </w:r>
      <w:bookmarkEnd w:id="1259"/>
      <w:bookmarkEnd w:id="1260"/>
      <w:bookmarkEnd w:id="1261"/>
      <w:bookmarkEnd w:id="1262"/>
      <w:bookmarkEnd w:id="1263"/>
      <w:bookmarkEnd w:id="1264"/>
      <w:bookmarkEnd w:id="1265"/>
      <w:bookmarkEnd w:id="1266"/>
      <w:bookmarkEnd w:id="1267"/>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68" w:name="_Toc3200799"/>
      <w:bookmarkStart w:id="1269" w:name="_Toc20392542"/>
      <w:bookmarkStart w:id="1270" w:name="_Toc27774189"/>
      <w:bookmarkStart w:id="1271" w:name="_Toc36482649"/>
      <w:bookmarkStart w:id="1272" w:name="_Toc36484308"/>
      <w:bookmarkStart w:id="1273" w:name="_Toc44933238"/>
      <w:bookmarkStart w:id="1274" w:name="_Toc50972191"/>
      <w:bookmarkStart w:id="1275" w:name="_Toc57104945"/>
      <w:bookmarkStart w:id="1276" w:name="_Toc163041644"/>
      <w:r w:rsidRPr="00816C4A">
        <w:t>6.6.33</w:t>
      </w:r>
      <w:r w:rsidRPr="00816C4A">
        <w:tab/>
        <w:t>GET SERVICE INFORMATION</w:t>
      </w:r>
      <w:bookmarkEnd w:id="1268"/>
      <w:bookmarkEnd w:id="1269"/>
      <w:bookmarkEnd w:id="1270"/>
      <w:bookmarkEnd w:id="1271"/>
      <w:bookmarkEnd w:id="1272"/>
      <w:bookmarkEnd w:id="1273"/>
      <w:bookmarkEnd w:id="1274"/>
      <w:bookmarkEnd w:id="1275"/>
      <w:bookmarkEnd w:id="1276"/>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7" w:name="_Toc3200800"/>
      <w:bookmarkStart w:id="1278" w:name="_Toc20392543"/>
      <w:bookmarkStart w:id="1279" w:name="_Toc27774190"/>
      <w:bookmarkStart w:id="1280" w:name="_Toc36482650"/>
      <w:bookmarkStart w:id="1281" w:name="_Toc36484309"/>
      <w:bookmarkStart w:id="1282" w:name="_Toc44933239"/>
      <w:bookmarkStart w:id="1283" w:name="_Toc50972192"/>
      <w:bookmarkStart w:id="1284" w:name="_Toc57104946"/>
      <w:bookmarkStart w:id="1285" w:name="_Toc163041645"/>
      <w:r w:rsidRPr="00816C4A">
        <w:lastRenderedPageBreak/>
        <w:t>6.6.34</w:t>
      </w:r>
      <w:r w:rsidRPr="00816C4A">
        <w:tab/>
        <w:t>DECLARE SERVICE</w:t>
      </w:r>
      <w:bookmarkEnd w:id="1277"/>
      <w:bookmarkEnd w:id="1278"/>
      <w:bookmarkEnd w:id="1279"/>
      <w:bookmarkEnd w:id="1280"/>
      <w:bookmarkEnd w:id="1281"/>
      <w:bookmarkEnd w:id="1282"/>
      <w:bookmarkEnd w:id="1283"/>
      <w:bookmarkEnd w:id="1284"/>
      <w:bookmarkEnd w:id="1285"/>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6" w:name="_Toc3200801"/>
      <w:bookmarkStart w:id="1287" w:name="_Toc20392544"/>
      <w:bookmarkStart w:id="1288" w:name="_Toc27774191"/>
      <w:bookmarkStart w:id="1289" w:name="_Toc36482651"/>
      <w:bookmarkStart w:id="1290" w:name="_Toc36484310"/>
      <w:bookmarkStart w:id="1291" w:name="_Toc44933240"/>
      <w:bookmarkStart w:id="1292" w:name="_Toc50972193"/>
      <w:bookmarkStart w:id="1293" w:name="_Toc57104947"/>
      <w:bookmarkStart w:id="1294" w:name="_Toc163041646"/>
      <w:r w:rsidRPr="00816C4A">
        <w:t>6.6.35</w:t>
      </w:r>
      <w:r w:rsidRPr="00816C4A">
        <w:tab/>
        <w:t>RETRIEVE MULTIMEDIA MESSAGE</w:t>
      </w:r>
      <w:bookmarkEnd w:id="1286"/>
      <w:bookmarkEnd w:id="1287"/>
      <w:bookmarkEnd w:id="1288"/>
      <w:bookmarkEnd w:id="1289"/>
      <w:bookmarkEnd w:id="1290"/>
      <w:bookmarkEnd w:id="1291"/>
      <w:bookmarkEnd w:id="1292"/>
      <w:bookmarkEnd w:id="1293"/>
      <w:bookmarkEnd w:id="1294"/>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5" w:name="_Toc3200802"/>
      <w:bookmarkStart w:id="1296" w:name="_Toc20392545"/>
      <w:bookmarkStart w:id="1297" w:name="_Toc27774192"/>
      <w:bookmarkStart w:id="1298" w:name="_Toc36482652"/>
      <w:bookmarkStart w:id="1299" w:name="_Toc36484311"/>
      <w:bookmarkStart w:id="1300" w:name="_Toc44933241"/>
      <w:bookmarkStart w:id="1301" w:name="_Toc50972194"/>
      <w:bookmarkStart w:id="1302" w:name="_Toc57104948"/>
      <w:bookmarkStart w:id="1303" w:name="_Toc163041647"/>
      <w:r w:rsidRPr="00816C4A">
        <w:t>6.6.36</w:t>
      </w:r>
      <w:r w:rsidRPr="00816C4A">
        <w:tab/>
        <w:t>SUBMIT MULTIMEDIA MESSAGE</w:t>
      </w:r>
      <w:bookmarkEnd w:id="1295"/>
      <w:bookmarkEnd w:id="1296"/>
      <w:bookmarkEnd w:id="1297"/>
      <w:bookmarkEnd w:id="1298"/>
      <w:bookmarkEnd w:id="1299"/>
      <w:bookmarkEnd w:id="1300"/>
      <w:bookmarkEnd w:id="1301"/>
      <w:bookmarkEnd w:id="1302"/>
      <w:bookmarkEnd w:id="1303"/>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4" w:name="_Toc3200803"/>
      <w:bookmarkStart w:id="1305" w:name="_Toc20392546"/>
      <w:bookmarkStart w:id="1306" w:name="_Toc27774193"/>
      <w:bookmarkStart w:id="1307" w:name="_Toc36482653"/>
      <w:bookmarkStart w:id="1308" w:name="_Toc36484312"/>
      <w:bookmarkStart w:id="1309" w:name="_Toc44933242"/>
      <w:bookmarkStart w:id="1310" w:name="_Toc50972195"/>
      <w:bookmarkStart w:id="1311" w:name="_Toc57104949"/>
      <w:bookmarkStart w:id="1312" w:name="_Toc163041648"/>
      <w:r w:rsidRPr="00816C4A">
        <w:t>6.6.37</w:t>
      </w:r>
      <w:r w:rsidRPr="00816C4A">
        <w:tab/>
        <w:t>DISPLAY MULTIMEDIA MESSAGE</w:t>
      </w:r>
      <w:bookmarkEnd w:id="1304"/>
      <w:bookmarkEnd w:id="1305"/>
      <w:bookmarkEnd w:id="1306"/>
      <w:bookmarkEnd w:id="1307"/>
      <w:bookmarkEnd w:id="1308"/>
      <w:bookmarkEnd w:id="1309"/>
      <w:bookmarkEnd w:id="1310"/>
      <w:bookmarkEnd w:id="1311"/>
      <w:bookmarkEnd w:id="1312"/>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3" w:name="_Toc3200804"/>
      <w:bookmarkStart w:id="1314" w:name="_Toc20392547"/>
      <w:bookmarkStart w:id="1315" w:name="_Toc27774194"/>
      <w:bookmarkStart w:id="1316" w:name="_Toc36482654"/>
      <w:bookmarkStart w:id="1317" w:name="_Toc36484313"/>
      <w:bookmarkStart w:id="1318" w:name="_Toc44933243"/>
      <w:bookmarkStart w:id="1319" w:name="_Toc50972196"/>
      <w:bookmarkStart w:id="1320" w:name="_Toc57104950"/>
      <w:bookmarkStart w:id="1321" w:name="_Toc163041649"/>
      <w:r w:rsidRPr="00816C4A">
        <w:t>6.6.38</w:t>
      </w:r>
      <w:r w:rsidRPr="00816C4A">
        <w:tab/>
        <w:t>SET FRAMES</w:t>
      </w:r>
      <w:bookmarkEnd w:id="1313"/>
      <w:bookmarkEnd w:id="1314"/>
      <w:bookmarkEnd w:id="1315"/>
      <w:bookmarkEnd w:id="1316"/>
      <w:bookmarkEnd w:id="1317"/>
      <w:bookmarkEnd w:id="1318"/>
      <w:bookmarkEnd w:id="1319"/>
      <w:bookmarkEnd w:id="1320"/>
      <w:bookmarkEnd w:id="1321"/>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2" w:name="_Toc3200805"/>
      <w:bookmarkStart w:id="1323" w:name="_Toc20392548"/>
      <w:bookmarkStart w:id="1324" w:name="_Toc27774195"/>
      <w:bookmarkStart w:id="1325" w:name="_Toc36482655"/>
      <w:bookmarkStart w:id="1326" w:name="_Toc36484314"/>
      <w:bookmarkStart w:id="1327" w:name="_Toc44933244"/>
      <w:bookmarkStart w:id="1328" w:name="_Toc50972197"/>
      <w:bookmarkStart w:id="1329" w:name="_Toc57104951"/>
      <w:bookmarkStart w:id="1330" w:name="_Toc163041650"/>
      <w:r w:rsidRPr="00816C4A">
        <w:t>6.6.39</w:t>
      </w:r>
      <w:r w:rsidRPr="00816C4A">
        <w:tab/>
        <w:t>GET FRAMES STATUS</w:t>
      </w:r>
      <w:bookmarkEnd w:id="1322"/>
      <w:bookmarkEnd w:id="1323"/>
      <w:bookmarkEnd w:id="1324"/>
      <w:bookmarkEnd w:id="1325"/>
      <w:bookmarkEnd w:id="1326"/>
      <w:bookmarkEnd w:id="1327"/>
      <w:bookmarkEnd w:id="1328"/>
      <w:bookmarkEnd w:id="1329"/>
      <w:bookmarkEnd w:id="1330"/>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1" w:name="_Toc3200806"/>
      <w:bookmarkStart w:id="1332" w:name="_Toc20392549"/>
      <w:bookmarkStart w:id="1333" w:name="_Toc27774196"/>
      <w:bookmarkStart w:id="1334" w:name="_Toc36482656"/>
      <w:bookmarkStart w:id="1335" w:name="_Toc36484315"/>
      <w:bookmarkStart w:id="1336" w:name="_Toc44933245"/>
      <w:bookmarkStart w:id="1337" w:name="_Toc50972198"/>
      <w:bookmarkStart w:id="1338" w:name="_Toc57104952"/>
      <w:bookmarkStart w:id="1339" w:name="_Toc163041651"/>
      <w:r w:rsidRPr="00816C4A">
        <w:t>6.6.40</w:t>
      </w:r>
      <w:r w:rsidRPr="00816C4A">
        <w:tab/>
        <w:t>Geographical Location Request</w:t>
      </w:r>
      <w:bookmarkEnd w:id="1331"/>
      <w:bookmarkEnd w:id="1332"/>
      <w:bookmarkEnd w:id="1333"/>
      <w:bookmarkEnd w:id="1334"/>
      <w:bookmarkEnd w:id="1335"/>
      <w:bookmarkEnd w:id="1336"/>
      <w:bookmarkEnd w:id="1337"/>
      <w:bookmarkEnd w:id="1338"/>
      <w:bookmarkEnd w:id="1339"/>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0" w:name="_Toc3200807"/>
      <w:bookmarkStart w:id="1341" w:name="_Toc20392550"/>
      <w:bookmarkStart w:id="1342" w:name="_Toc27774197"/>
      <w:bookmarkStart w:id="1343" w:name="_Toc36482657"/>
      <w:bookmarkStart w:id="1344" w:name="_Toc36484316"/>
      <w:bookmarkStart w:id="1345" w:name="_Toc44933246"/>
      <w:bookmarkStart w:id="1346" w:name="_Toc50972199"/>
      <w:bookmarkStart w:id="1347" w:name="_Toc57104953"/>
      <w:bookmarkStart w:id="1348" w:name="_Toc163041652"/>
      <w:r w:rsidRPr="00816C4A">
        <w:t>6.6.41</w:t>
      </w:r>
      <w:r w:rsidRPr="00816C4A">
        <w:tab/>
        <w:t>ACTIVATE</w:t>
      </w:r>
      <w:bookmarkEnd w:id="1340"/>
      <w:bookmarkEnd w:id="1341"/>
      <w:bookmarkEnd w:id="1342"/>
      <w:bookmarkEnd w:id="1343"/>
      <w:bookmarkEnd w:id="1344"/>
      <w:bookmarkEnd w:id="1345"/>
      <w:bookmarkEnd w:id="1346"/>
      <w:bookmarkEnd w:id="1347"/>
      <w:bookmarkEnd w:id="1348"/>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9" w:name="_Toc3200808"/>
      <w:bookmarkStart w:id="1350" w:name="_Toc20392551"/>
      <w:bookmarkStart w:id="1351" w:name="_Toc27774198"/>
      <w:bookmarkStart w:id="1352" w:name="_Toc36482658"/>
      <w:bookmarkStart w:id="1353" w:name="_Toc36484317"/>
      <w:bookmarkStart w:id="1354" w:name="_Toc44933247"/>
      <w:bookmarkStart w:id="1355" w:name="_Toc50972200"/>
      <w:bookmarkStart w:id="1356" w:name="_Toc57104954"/>
      <w:bookmarkStart w:id="1357" w:name="_Toc163041653"/>
      <w:r w:rsidRPr="00816C4A">
        <w:t>6.6.42</w:t>
      </w:r>
      <w:r w:rsidRPr="00816C4A">
        <w:tab/>
        <w:t>CONTACTLESS STATE CHANGED</w:t>
      </w:r>
      <w:bookmarkEnd w:id="1349"/>
      <w:bookmarkEnd w:id="1350"/>
      <w:bookmarkEnd w:id="1351"/>
      <w:bookmarkEnd w:id="1352"/>
      <w:bookmarkEnd w:id="1353"/>
      <w:bookmarkEnd w:id="1354"/>
      <w:bookmarkEnd w:id="1355"/>
      <w:bookmarkEnd w:id="1356"/>
      <w:bookmarkEnd w:id="1357"/>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8" w:name="_Toc3200809"/>
      <w:bookmarkStart w:id="1359" w:name="_Toc20392552"/>
      <w:bookmarkStart w:id="1360" w:name="_Toc27774199"/>
      <w:bookmarkStart w:id="1361" w:name="_Toc36482659"/>
      <w:bookmarkStart w:id="1362" w:name="_Toc36484318"/>
      <w:bookmarkStart w:id="1363" w:name="_Toc44933248"/>
      <w:bookmarkStart w:id="1364" w:name="_Toc50972201"/>
      <w:bookmarkStart w:id="1365" w:name="_Toc57104955"/>
      <w:bookmarkStart w:id="1366" w:name="_Toc163041654"/>
      <w:r w:rsidRPr="00816C4A">
        <w:t>6.6.43</w:t>
      </w:r>
      <w:r w:rsidRPr="00816C4A">
        <w:tab/>
        <w:t>COMMAND CONTAINER</w:t>
      </w:r>
      <w:bookmarkEnd w:id="1358"/>
      <w:bookmarkEnd w:id="1359"/>
      <w:bookmarkEnd w:id="1360"/>
      <w:bookmarkEnd w:id="1361"/>
      <w:bookmarkEnd w:id="1362"/>
      <w:bookmarkEnd w:id="1363"/>
      <w:bookmarkEnd w:id="1364"/>
      <w:bookmarkEnd w:id="1365"/>
      <w:bookmarkEnd w:id="1366"/>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7" w:name="_Toc3200810"/>
      <w:bookmarkStart w:id="1368" w:name="_Toc20392553"/>
      <w:bookmarkStart w:id="1369" w:name="_Toc27774200"/>
      <w:bookmarkStart w:id="1370" w:name="_Toc36482660"/>
      <w:bookmarkStart w:id="1371" w:name="_Toc36484319"/>
      <w:bookmarkStart w:id="1372" w:name="_Toc44933249"/>
      <w:bookmarkStart w:id="1373" w:name="_Toc50972202"/>
      <w:bookmarkStart w:id="1374" w:name="_Toc57104956"/>
      <w:bookmarkStart w:id="1375" w:name="_Toc163041655"/>
      <w:r w:rsidRPr="00816C4A">
        <w:t>6.6.44</w:t>
      </w:r>
      <w:r w:rsidRPr="00816C4A">
        <w:tab/>
        <w:t>ENCAPSULATED SESSION CONTROL</w:t>
      </w:r>
      <w:bookmarkEnd w:id="1367"/>
      <w:bookmarkEnd w:id="1368"/>
      <w:bookmarkEnd w:id="1369"/>
      <w:bookmarkEnd w:id="1370"/>
      <w:bookmarkEnd w:id="1371"/>
      <w:bookmarkEnd w:id="1372"/>
      <w:bookmarkEnd w:id="1373"/>
      <w:bookmarkEnd w:id="1374"/>
      <w:bookmarkEnd w:id="1375"/>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6" w:name="_Toc163041656"/>
      <w:r>
        <w:t>6.6.45</w:t>
      </w:r>
      <w:r>
        <w:tab/>
        <w:t>LSI command</w:t>
      </w:r>
      <w:bookmarkEnd w:id="1376"/>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7" w:name="_Toc3200811"/>
      <w:bookmarkStart w:id="1378" w:name="_Toc20392554"/>
      <w:bookmarkStart w:id="1379" w:name="_Toc27774201"/>
      <w:bookmarkStart w:id="1380" w:name="_Toc36482661"/>
      <w:bookmarkStart w:id="1381" w:name="_Toc36484320"/>
      <w:bookmarkStart w:id="1382" w:name="_Toc44933250"/>
      <w:bookmarkStart w:id="1383" w:name="_Toc50972203"/>
      <w:bookmarkStart w:id="1384" w:name="_Toc57104957"/>
      <w:bookmarkStart w:id="1385" w:name="_Toc163041657"/>
      <w:r w:rsidRPr="00816C4A">
        <w:t>6.7</w:t>
      </w:r>
      <w:r w:rsidRPr="00816C4A">
        <w:tab/>
        <w:t>Command results</w:t>
      </w:r>
      <w:bookmarkEnd w:id="1377"/>
      <w:bookmarkEnd w:id="1378"/>
      <w:bookmarkEnd w:id="1379"/>
      <w:bookmarkEnd w:id="1380"/>
      <w:bookmarkEnd w:id="1381"/>
      <w:bookmarkEnd w:id="1382"/>
      <w:bookmarkEnd w:id="1383"/>
      <w:bookmarkEnd w:id="1384"/>
      <w:bookmarkEnd w:id="1385"/>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6" w:name="_Toc3200812"/>
      <w:bookmarkStart w:id="1387" w:name="_Toc20392555"/>
      <w:bookmarkStart w:id="1388" w:name="_Toc27774202"/>
      <w:bookmarkStart w:id="1389" w:name="_Toc36482662"/>
      <w:bookmarkStart w:id="1390" w:name="_Toc36484321"/>
      <w:bookmarkStart w:id="1391" w:name="_Toc44933251"/>
      <w:bookmarkStart w:id="1392" w:name="_Toc50972204"/>
      <w:bookmarkStart w:id="1393" w:name="_Toc57104958"/>
      <w:bookmarkStart w:id="1394" w:name="_Toc163041658"/>
      <w:r w:rsidRPr="00816C4A">
        <w:lastRenderedPageBreak/>
        <w:t>6.8</w:t>
      </w:r>
      <w:r w:rsidRPr="00816C4A">
        <w:tab/>
        <w:t>Structure of TERMINAL RESPONSE</w:t>
      </w:r>
      <w:bookmarkEnd w:id="1386"/>
      <w:bookmarkEnd w:id="1387"/>
      <w:bookmarkEnd w:id="1388"/>
      <w:bookmarkEnd w:id="1389"/>
      <w:bookmarkEnd w:id="1390"/>
      <w:bookmarkEnd w:id="1391"/>
      <w:bookmarkEnd w:id="1392"/>
      <w:bookmarkEnd w:id="1393"/>
      <w:bookmarkEnd w:id="1394"/>
    </w:p>
    <w:p w14:paraId="41E23125" w14:textId="77777777" w:rsidR="00E86E7B" w:rsidRPr="00816C4A" w:rsidRDefault="00E86E7B" w:rsidP="00E86E7B">
      <w:pPr>
        <w:pStyle w:val="Heading3"/>
      </w:pPr>
      <w:bookmarkStart w:id="1395" w:name="_Toc3200813"/>
      <w:bookmarkStart w:id="1396" w:name="_Toc20392556"/>
      <w:bookmarkStart w:id="1397" w:name="_Toc27774203"/>
      <w:bookmarkStart w:id="1398" w:name="_Toc36482663"/>
      <w:bookmarkStart w:id="1399" w:name="_Toc36484322"/>
      <w:bookmarkStart w:id="1400" w:name="_Toc44933252"/>
      <w:bookmarkStart w:id="1401" w:name="_Toc50972205"/>
      <w:bookmarkStart w:id="1402" w:name="_Toc57104959"/>
      <w:bookmarkStart w:id="1403" w:name="_Toc163041659"/>
      <w:r w:rsidRPr="00816C4A">
        <w:t>6.8.0</w:t>
      </w:r>
      <w:r w:rsidRPr="00816C4A">
        <w:tab/>
        <w:t>Overall structure of TERMINAL RESPONSE</w:t>
      </w:r>
      <w:bookmarkEnd w:id="1395"/>
      <w:bookmarkEnd w:id="1396"/>
      <w:bookmarkEnd w:id="1397"/>
      <w:bookmarkEnd w:id="1398"/>
      <w:bookmarkEnd w:id="1399"/>
      <w:bookmarkEnd w:id="1400"/>
      <w:bookmarkEnd w:id="1401"/>
      <w:bookmarkEnd w:id="1402"/>
      <w:bookmarkEnd w:id="1403"/>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 xml:space="preserve">Timer value (only required in response to a </w:t>
            </w:r>
            <w:r w:rsidRPr="00816C4A">
              <w:lastRenderedPageBreak/>
              <w:t>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lastRenderedPageBreak/>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157DA3"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4A9D056F" w:rsidR="00157DA3" w:rsidRPr="00816C4A" w:rsidRDefault="00157DA3" w:rsidP="00157DA3">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90777CF" w:rsidR="00157DA3" w:rsidRPr="00816C4A" w:rsidRDefault="00157DA3" w:rsidP="00157DA3">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r w:rsidR="007F083D">
              <w:rPr>
                <w:lang w:val="fr-FR" w:eastAsia="en-GB"/>
              </w:rPr>
              <w:t>, 8.154, 8.156</w:t>
            </w:r>
          </w:p>
        </w:tc>
        <w:tc>
          <w:tcPr>
            <w:tcW w:w="992" w:type="dxa"/>
            <w:tcBorders>
              <w:top w:val="single" w:sz="6" w:space="0" w:color="auto"/>
              <w:left w:val="single" w:sz="6" w:space="0" w:color="auto"/>
              <w:bottom w:val="single" w:sz="6" w:space="0" w:color="auto"/>
              <w:right w:val="single" w:sz="6" w:space="0" w:color="auto"/>
            </w:tcBorders>
          </w:tcPr>
          <w:p w14:paraId="428E093D" w14:textId="08D6B6C5" w:rsidR="00157DA3" w:rsidRPr="00816C4A" w:rsidRDefault="00157DA3" w:rsidP="00157DA3">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DB9C80F" w:rsidR="00157DA3" w:rsidRPr="00816C4A" w:rsidRDefault="00157DA3" w:rsidP="00157DA3">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4B983784" w:rsidR="00157DA3" w:rsidRPr="00816C4A" w:rsidRDefault="00157DA3" w:rsidP="00157DA3">
            <w:pPr>
              <w:pStyle w:val="TAC"/>
              <w:rPr>
                <w:lang w:val="fr-FR" w:eastAsia="en-GB"/>
              </w:rPr>
            </w:pPr>
            <w:r w:rsidRPr="00A35768">
              <w:rPr>
                <w:lang w:val="fr-FR" w:eastAsia="en-GB"/>
              </w:rPr>
              <w:t>AE</w:t>
            </w:r>
          </w:p>
        </w:tc>
      </w:tr>
      <w:tr w:rsidR="00157DA3"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95EB371" w:rsidR="00157DA3" w:rsidRDefault="00157DA3" w:rsidP="00157DA3">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018AF0DC" w:rsidR="00157DA3" w:rsidRPr="00816C4A" w:rsidRDefault="00157DA3" w:rsidP="00157DA3">
            <w:pPr>
              <w:pStyle w:val="TAC"/>
              <w:rPr>
                <w:lang w:val="fr-FR" w:eastAsia="en-GB"/>
              </w:rPr>
            </w:pPr>
            <w:r>
              <w:rPr>
                <w:lang w:val="fr-FR" w:eastAsia="en-GB"/>
              </w:rPr>
              <w:t>8.151, 8.153</w:t>
            </w:r>
            <w:r w:rsidR="007F083D">
              <w:rPr>
                <w:lang w:val="fr-FR" w:eastAsia="en-GB"/>
              </w:rPr>
              <w:t>, 8.154</w:t>
            </w:r>
          </w:p>
        </w:tc>
        <w:tc>
          <w:tcPr>
            <w:tcW w:w="992" w:type="dxa"/>
            <w:tcBorders>
              <w:top w:val="single" w:sz="6" w:space="0" w:color="auto"/>
              <w:left w:val="single" w:sz="6" w:space="0" w:color="auto"/>
              <w:bottom w:val="single" w:sz="6" w:space="0" w:color="auto"/>
              <w:right w:val="single" w:sz="6" w:space="0" w:color="auto"/>
            </w:tcBorders>
          </w:tcPr>
          <w:p w14:paraId="127A26EE" w14:textId="28A57C22" w:rsidR="00157DA3" w:rsidRPr="00816C4A" w:rsidRDefault="00157DA3" w:rsidP="00157DA3">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31C0CBDA" w:rsidR="00157DA3" w:rsidRPr="00816C4A" w:rsidRDefault="00157DA3" w:rsidP="00157DA3">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1668EC65" w:rsidR="00157DA3" w:rsidRPr="00936F08" w:rsidRDefault="00157DA3" w:rsidP="00157DA3">
            <w:pPr>
              <w:pStyle w:val="TAC"/>
              <w:rPr>
                <w:lang w:val="fr-FR" w:eastAsia="en-GB"/>
              </w:rPr>
            </w:pPr>
            <w:r>
              <w:rPr>
                <w:lang w:val="fr-FR" w:eastAsia="en-GB"/>
              </w:rPr>
              <w:t>AF</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4" w:name="_Toc3200814"/>
      <w:bookmarkStart w:id="1405" w:name="_Toc20392557"/>
      <w:bookmarkStart w:id="1406" w:name="_Toc27774204"/>
      <w:bookmarkStart w:id="1407" w:name="_Toc36482664"/>
      <w:bookmarkStart w:id="1408" w:name="_Toc36484323"/>
      <w:bookmarkStart w:id="1409" w:name="_Toc44933253"/>
      <w:bookmarkStart w:id="1410" w:name="_Toc50972206"/>
      <w:bookmarkStart w:id="1411" w:name="_Toc57104960"/>
      <w:bookmarkStart w:id="1412" w:name="_Toc163041660"/>
      <w:r w:rsidRPr="00816C4A">
        <w:t>6.8.1</w:t>
      </w:r>
      <w:r w:rsidRPr="00816C4A">
        <w:tab/>
        <w:t>Command details</w:t>
      </w:r>
      <w:bookmarkEnd w:id="1404"/>
      <w:bookmarkEnd w:id="1405"/>
      <w:bookmarkEnd w:id="1406"/>
      <w:bookmarkEnd w:id="1407"/>
      <w:bookmarkEnd w:id="1408"/>
      <w:bookmarkEnd w:id="1409"/>
      <w:bookmarkEnd w:id="1410"/>
      <w:bookmarkEnd w:id="1411"/>
      <w:bookmarkEnd w:id="1412"/>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3" w:name="_Toc3200815"/>
      <w:bookmarkStart w:id="1414" w:name="_Toc20392558"/>
      <w:bookmarkStart w:id="1415" w:name="_Toc27774205"/>
      <w:bookmarkStart w:id="1416" w:name="_Toc36482665"/>
      <w:bookmarkStart w:id="1417" w:name="_Toc36484324"/>
      <w:bookmarkStart w:id="1418" w:name="_Toc44933254"/>
      <w:bookmarkStart w:id="1419" w:name="_Toc50972207"/>
      <w:bookmarkStart w:id="1420" w:name="_Toc57104961"/>
      <w:bookmarkStart w:id="1421" w:name="_Toc163041661"/>
      <w:r w:rsidRPr="00816C4A">
        <w:t>6.8.2</w:t>
      </w:r>
      <w:r w:rsidRPr="00816C4A">
        <w:tab/>
        <w:t>Device identities</w:t>
      </w:r>
      <w:bookmarkEnd w:id="1413"/>
      <w:bookmarkEnd w:id="1414"/>
      <w:bookmarkEnd w:id="1415"/>
      <w:bookmarkEnd w:id="1416"/>
      <w:bookmarkEnd w:id="1417"/>
      <w:bookmarkEnd w:id="1418"/>
      <w:bookmarkEnd w:id="1419"/>
      <w:bookmarkEnd w:id="1420"/>
      <w:bookmarkEnd w:id="1421"/>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2" w:name="_Toc3200816"/>
      <w:bookmarkStart w:id="1423" w:name="_Toc20392559"/>
      <w:bookmarkStart w:id="1424" w:name="_Toc27774206"/>
      <w:bookmarkStart w:id="1425" w:name="_Toc36482666"/>
      <w:bookmarkStart w:id="1426" w:name="_Toc36484325"/>
      <w:bookmarkStart w:id="1427" w:name="_Toc44933255"/>
      <w:bookmarkStart w:id="1428" w:name="_Toc50972208"/>
      <w:bookmarkStart w:id="1429" w:name="_Toc57104962"/>
      <w:bookmarkStart w:id="1430" w:name="_Toc163041662"/>
      <w:r w:rsidRPr="00816C4A">
        <w:t>6.8.3</w:t>
      </w:r>
      <w:r w:rsidRPr="00816C4A">
        <w:tab/>
        <w:t>Result</w:t>
      </w:r>
      <w:bookmarkEnd w:id="1422"/>
      <w:bookmarkEnd w:id="1423"/>
      <w:bookmarkEnd w:id="1424"/>
      <w:bookmarkEnd w:id="1425"/>
      <w:bookmarkEnd w:id="1426"/>
      <w:bookmarkEnd w:id="1427"/>
      <w:bookmarkEnd w:id="1428"/>
      <w:bookmarkEnd w:id="1429"/>
      <w:bookmarkEnd w:id="1430"/>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1" w:name="_Toc3200817"/>
      <w:bookmarkStart w:id="1432" w:name="_Toc20392560"/>
      <w:bookmarkStart w:id="1433" w:name="_Toc27774207"/>
      <w:bookmarkStart w:id="1434" w:name="_Toc36482667"/>
      <w:bookmarkStart w:id="1435" w:name="_Toc36484326"/>
      <w:bookmarkStart w:id="1436" w:name="_Toc44933256"/>
      <w:bookmarkStart w:id="1437" w:name="_Toc50972209"/>
      <w:bookmarkStart w:id="1438" w:name="_Toc57104963"/>
      <w:bookmarkStart w:id="1439" w:name="_Toc163041663"/>
      <w:r w:rsidRPr="00816C4A">
        <w:t>6.8.4</w:t>
      </w:r>
      <w:r w:rsidRPr="00816C4A">
        <w:tab/>
        <w:t>Duration</w:t>
      </w:r>
      <w:bookmarkEnd w:id="1431"/>
      <w:bookmarkEnd w:id="1432"/>
      <w:bookmarkEnd w:id="1433"/>
      <w:bookmarkEnd w:id="1434"/>
      <w:bookmarkEnd w:id="1435"/>
      <w:bookmarkEnd w:id="1436"/>
      <w:bookmarkEnd w:id="1437"/>
      <w:bookmarkEnd w:id="1438"/>
      <w:bookmarkEnd w:id="1439"/>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0" w:name="_Toc3200818"/>
      <w:bookmarkStart w:id="1441" w:name="_Toc20392561"/>
      <w:bookmarkStart w:id="1442" w:name="_Toc27774208"/>
      <w:bookmarkStart w:id="1443" w:name="_Toc36482668"/>
      <w:bookmarkStart w:id="1444" w:name="_Toc36484327"/>
      <w:bookmarkStart w:id="1445" w:name="_Toc44933257"/>
      <w:bookmarkStart w:id="1446" w:name="_Toc50972210"/>
      <w:bookmarkStart w:id="1447" w:name="_Toc57104964"/>
      <w:bookmarkStart w:id="1448" w:name="_Toc163041664"/>
      <w:r w:rsidRPr="00816C4A">
        <w:lastRenderedPageBreak/>
        <w:t>6.8.5</w:t>
      </w:r>
      <w:r w:rsidRPr="00816C4A">
        <w:tab/>
        <w:t>Text string</w:t>
      </w:r>
      <w:bookmarkEnd w:id="1440"/>
      <w:bookmarkEnd w:id="1441"/>
      <w:bookmarkEnd w:id="1442"/>
      <w:bookmarkEnd w:id="1443"/>
      <w:bookmarkEnd w:id="1444"/>
      <w:bookmarkEnd w:id="1445"/>
      <w:bookmarkEnd w:id="1446"/>
      <w:bookmarkEnd w:id="1447"/>
      <w:bookmarkEnd w:id="1448"/>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9" w:name="_Toc3200819"/>
      <w:bookmarkStart w:id="1450" w:name="_Toc20392562"/>
      <w:bookmarkStart w:id="1451" w:name="_Toc27774209"/>
      <w:bookmarkStart w:id="1452" w:name="_Toc36482669"/>
      <w:bookmarkStart w:id="1453" w:name="_Toc36484328"/>
      <w:bookmarkStart w:id="1454" w:name="_Toc44933258"/>
      <w:bookmarkStart w:id="1455" w:name="_Toc50972211"/>
      <w:bookmarkStart w:id="1456" w:name="_Toc57104965"/>
      <w:bookmarkStart w:id="1457" w:name="_Toc163041665"/>
      <w:r w:rsidRPr="00816C4A">
        <w:t>6.8.6</w:t>
      </w:r>
      <w:r w:rsidRPr="00816C4A">
        <w:tab/>
        <w:t>Item identifier</w:t>
      </w:r>
      <w:bookmarkEnd w:id="1449"/>
      <w:bookmarkEnd w:id="1450"/>
      <w:bookmarkEnd w:id="1451"/>
      <w:bookmarkEnd w:id="1452"/>
      <w:bookmarkEnd w:id="1453"/>
      <w:bookmarkEnd w:id="1454"/>
      <w:bookmarkEnd w:id="1455"/>
      <w:bookmarkEnd w:id="1456"/>
      <w:bookmarkEnd w:id="1457"/>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58" w:name="_Toc3200820"/>
      <w:bookmarkStart w:id="1459" w:name="_Toc20392563"/>
      <w:bookmarkStart w:id="1460" w:name="_Toc27774210"/>
      <w:bookmarkStart w:id="1461" w:name="_Toc36482670"/>
      <w:bookmarkStart w:id="1462" w:name="_Toc36484329"/>
      <w:bookmarkStart w:id="1463" w:name="_Toc44933259"/>
      <w:bookmarkStart w:id="1464" w:name="_Toc50972212"/>
      <w:bookmarkStart w:id="1465" w:name="_Toc57104966"/>
      <w:bookmarkStart w:id="1466" w:name="_Toc163041666"/>
      <w:r w:rsidRPr="00816C4A">
        <w:t>6.8.7</w:t>
      </w:r>
      <w:r w:rsidRPr="00816C4A">
        <w:tab/>
        <w:t xml:space="preserve">Local </w:t>
      </w:r>
      <w:smartTag w:uri="urn:schemas-microsoft-com:office:smarttags" w:element="PersonName">
        <w:r w:rsidRPr="00816C4A">
          <w:t>info</w:t>
        </w:r>
      </w:smartTag>
      <w:r w:rsidRPr="00816C4A">
        <w:t>rmation</w:t>
      </w:r>
      <w:bookmarkEnd w:id="1458"/>
      <w:bookmarkEnd w:id="1459"/>
      <w:bookmarkEnd w:id="1460"/>
      <w:bookmarkEnd w:id="1461"/>
      <w:bookmarkEnd w:id="1462"/>
      <w:bookmarkEnd w:id="1463"/>
      <w:bookmarkEnd w:id="1464"/>
      <w:bookmarkEnd w:id="1465"/>
      <w:bookmarkEnd w:id="1466"/>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1AE49D7B" w:rsidR="00E86E7B" w:rsidRDefault="006746F6" w:rsidP="00E86E7B">
      <w:pPr>
        <w:pStyle w:val="B1"/>
      </w:pPr>
      <w:r w:rsidRPr="00816C4A">
        <w:t>-</w:t>
      </w:r>
      <w:r w:rsidRPr="00816C4A">
        <w:tab/>
      </w:r>
      <w:r w:rsidR="00157DA3" w:rsidRPr="00816C4A">
        <w:t xml:space="preserve">Where the UICC has requested the list of </w:t>
      </w:r>
      <w:r w:rsidR="00157DA3">
        <w:t>slice(s) information</w:t>
      </w:r>
      <w:r w:rsidR="00157DA3" w:rsidRPr="00816C4A">
        <w:t>, the TERMINAL RESPONSE shall contain</w:t>
      </w:r>
      <w:r w:rsidR="00157DA3">
        <w:t xml:space="preserve"> either the slices information</w:t>
      </w:r>
      <w:r w:rsidR="00157DA3" w:rsidRPr="00816C4A">
        <w:t xml:space="preserve"> data object listing all </w:t>
      </w:r>
      <w:r w:rsidR="00157DA3">
        <w:t xml:space="preserve">slice(s) information without S-NSSAI mapping data object (if S-NSSAI mapping information is not available) or </w:t>
      </w:r>
      <w:r w:rsidR="00157DA3" w:rsidRPr="005B71B8">
        <w:t xml:space="preserve">the list of slice(s) information with S-NSSAI mapping data object listing all </w:t>
      </w:r>
      <w:r w:rsidR="00157DA3">
        <w:t xml:space="preserve">available </w:t>
      </w:r>
      <w:r w:rsidR="00157DA3" w:rsidRPr="005B71B8">
        <w:t>mapping information</w:t>
      </w:r>
      <w:r w:rsidR="00157DA3" w:rsidRPr="00816C4A">
        <w:t xml:space="preserve">, </w:t>
      </w:r>
      <w:r w:rsidR="007F083D">
        <w:t xml:space="preserve">if the S-NSSAI is supported only on a subset of Tracking Area(s) of the current Registration Area, the tracking area identity list where the S-NSSAI is supported shall be </w:t>
      </w:r>
      <w:r w:rsidR="007F083D">
        <w:lastRenderedPageBreak/>
        <w:t xml:space="preserve">available, </w:t>
      </w:r>
      <w:r w:rsidR="00157DA3" w:rsidRPr="00816C4A">
        <w:t xml:space="preserve">up to the limit of the TERMINAL RESPONSE APDU command size. If no </w:t>
      </w:r>
      <w:r w:rsidR="00157DA3">
        <w:t xml:space="preserve">slice </w:t>
      </w:r>
      <w:r w:rsidR="00157DA3" w:rsidRPr="00816C4A">
        <w:t>information is available, the respective data</w:t>
      </w:r>
      <w:r w:rsidR="00157DA3">
        <w:t xml:space="preserve"> object shall have length zero.</w:t>
      </w:r>
    </w:p>
    <w:p w14:paraId="4C9041C3" w14:textId="7344406B" w:rsidR="006E4DD2" w:rsidRDefault="002C5E13" w:rsidP="006E4DD2">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00157DA3">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6B7CECD" w14:textId="1966CD8E" w:rsidR="00157DA3" w:rsidRPr="00816C4A" w:rsidRDefault="00157DA3" w:rsidP="00157DA3">
      <w:pPr>
        <w:pStyle w:val="B1"/>
      </w:pPr>
      <w:bookmarkStart w:id="1467" w:name="_Toc3200821"/>
      <w:bookmarkStart w:id="1468" w:name="_Toc20392564"/>
      <w:bookmarkStart w:id="1469" w:name="_Toc27774211"/>
      <w:bookmarkStart w:id="1470" w:name="_Toc36482671"/>
      <w:bookmarkStart w:id="1471" w:name="_Toc36484330"/>
      <w:bookmarkStart w:id="1472" w:name="_Toc44933260"/>
      <w:bookmarkStart w:id="1473" w:name="_Toc50972213"/>
      <w:bookmarkStart w:id="1474" w:name="_Toc57104967"/>
      <w:r>
        <w:t>-</w:t>
      </w:r>
      <w:r>
        <w:tab/>
        <w:t xml:space="preserve">Where the UICC has requested the list of rejected slice(s), then TERMINAL RESPONSE shall contain either the list of rejected slice(s) information with S-NSSAI mapping information (if S-NSSAI mapping information is available) or rejected slice(s) information without S-NSSAI mapping information (if S-NSSAI mapping information is not available), </w:t>
      </w:r>
      <w:r w:rsidR="007F083D">
        <w:t xml:space="preserve">if the S-NSSAI is rejected only on a subset of Tracking Area(s) of the current Registration Area, the tracking area identity list where the S-NSSAI is rejected shall be available, </w:t>
      </w:r>
      <w:r>
        <w:t>up to the limit of the TERMINAL RESPONSE APDU command size. If no rejected slice information is available, the respective data object shall have length zero.</w:t>
      </w:r>
    </w:p>
    <w:p w14:paraId="3724EAEF" w14:textId="77777777" w:rsidR="00E86E7B" w:rsidRPr="00816C4A" w:rsidRDefault="00E86E7B" w:rsidP="00E86E7B">
      <w:pPr>
        <w:pStyle w:val="Heading3"/>
      </w:pPr>
      <w:bookmarkStart w:id="1475" w:name="_Toc163041667"/>
      <w:r w:rsidRPr="00816C4A">
        <w:t>6.8.8</w:t>
      </w:r>
      <w:r w:rsidRPr="00816C4A">
        <w:tab/>
        <w:t>Call control requested action</w:t>
      </w:r>
      <w:bookmarkEnd w:id="1467"/>
      <w:bookmarkEnd w:id="1468"/>
      <w:bookmarkEnd w:id="1469"/>
      <w:bookmarkEnd w:id="1470"/>
      <w:bookmarkEnd w:id="1471"/>
      <w:bookmarkEnd w:id="1472"/>
      <w:bookmarkEnd w:id="1473"/>
      <w:bookmarkEnd w:id="1474"/>
      <w:bookmarkEnd w:id="1475"/>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6" w:name="_Toc3200822"/>
      <w:bookmarkStart w:id="1477" w:name="_Toc20392565"/>
      <w:bookmarkStart w:id="1478" w:name="_Toc27774212"/>
      <w:bookmarkStart w:id="1479" w:name="_Toc36482672"/>
      <w:bookmarkStart w:id="1480" w:name="_Toc36484331"/>
      <w:bookmarkStart w:id="1481" w:name="_Toc44933261"/>
      <w:bookmarkStart w:id="1482" w:name="_Toc50972214"/>
      <w:bookmarkStart w:id="1483" w:name="_Toc57104968"/>
      <w:bookmarkStart w:id="1484" w:name="_Toc163041668"/>
      <w:r w:rsidRPr="00816C4A">
        <w:t>6.8.9</w:t>
      </w:r>
      <w:r w:rsidRPr="00816C4A">
        <w:tab/>
        <w:t>Result data object 2</w:t>
      </w:r>
      <w:bookmarkEnd w:id="1476"/>
      <w:bookmarkEnd w:id="1477"/>
      <w:bookmarkEnd w:id="1478"/>
      <w:bookmarkEnd w:id="1479"/>
      <w:bookmarkEnd w:id="1480"/>
      <w:bookmarkEnd w:id="1481"/>
      <w:bookmarkEnd w:id="1482"/>
      <w:bookmarkEnd w:id="1483"/>
      <w:bookmarkEnd w:id="1484"/>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5" w:name="_Toc3200823"/>
      <w:bookmarkStart w:id="1486" w:name="_Toc20392566"/>
      <w:bookmarkStart w:id="1487" w:name="_Toc27774213"/>
      <w:bookmarkStart w:id="1488" w:name="_Toc36482673"/>
      <w:bookmarkStart w:id="1489" w:name="_Toc36484332"/>
      <w:bookmarkStart w:id="1490" w:name="_Toc44933262"/>
      <w:bookmarkStart w:id="1491" w:name="_Toc50972215"/>
      <w:bookmarkStart w:id="1492" w:name="_Toc57104969"/>
      <w:bookmarkStart w:id="1493" w:name="_Toc163041669"/>
      <w:r w:rsidRPr="00816C4A">
        <w:t>6.8.10</w:t>
      </w:r>
      <w:r w:rsidRPr="00816C4A">
        <w:tab/>
        <w:t>Card reader status</w:t>
      </w:r>
      <w:bookmarkEnd w:id="1485"/>
      <w:bookmarkEnd w:id="1486"/>
      <w:bookmarkEnd w:id="1487"/>
      <w:bookmarkEnd w:id="1488"/>
      <w:bookmarkEnd w:id="1489"/>
      <w:bookmarkEnd w:id="1490"/>
      <w:bookmarkEnd w:id="1491"/>
      <w:bookmarkEnd w:id="1492"/>
      <w:bookmarkEnd w:id="1493"/>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4" w:name="_Toc3200824"/>
      <w:bookmarkStart w:id="1495" w:name="_Toc20392567"/>
      <w:bookmarkStart w:id="1496" w:name="_Toc27774214"/>
      <w:bookmarkStart w:id="1497" w:name="_Toc36482674"/>
      <w:bookmarkStart w:id="1498" w:name="_Toc36484333"/>
      <w:bookmarkStart w:id="1499" w:name="_Toc44933263"/>
      <w:bookmarkStart w:id="1500" w:name="_Toc50972216"/>
      <w:bookmarkStart w:id="1501" w:name="_Toc57104970"/>
      <w:bookmarkStart w:id="1502" w:name="_Toc163041670"/>
      <w:r w:rsidRPr="00816C4A">
        <w:t>6.8.11</w:t>
      </w:r>
      <w:r w:rsidRPr="00816C4A">
        <w:tab/>
        <w:t>Card ATR</w:t>
      </w:r>
      <w:bookmarkEnd w:id="1494"/>
      <w:bookmarkEnd w:id="1495"/>
      <w:bookmarkEnd w:id="1496"/>
      <w:bookmarkEnd w:id="1497"/>
      <w:bookmarkEnd w:id="1498"/>
      <w:bookmarkEnd w:id="1499"/>
      <w:bookmarkEnd w:id="1500"/>
      <w:bookmarkEnd w:id="1501"/>
      <w:bookmarkEnd w:id="1502"/>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3" w:name="_Toc3200825"/>
      <w:bookmarkStart w:id="1504" w:name="_Toc20392568"/>
      <w:bookmarkStart w:id="1505" w:name="_Toc27774215"/>
      <w:bookmarkStart w:id="1506" w:name="_Toc36482675"/>
      <w:bookmarkStart w:id="1507" w:name="_Toc36484334"/>
      <w:bookmarkStart w:id="1508" w:name="_Toc44933264"/>
      <w:bookmarkStart w:id="1509" w:name="_Toc50972217"/>
      <w:bookmarkStart w:id="1510" w:name="_Toc57104971"/>
      <w:bookmarkStart w:id="1511" w:name="_Toc163041671"/>
      <w:r w:rsidRPr="00816C4A">
        <w:t>6.8.12</w:t>
      </w:r>
      <w:r w:rsidRPr="00816C4A">
        <w:tab/>
        <w:t>R-APDU</w:t>
      </w:r>
      <w:bookmarkEnd w:id="1503"/>
      <w:bookmarkEnd w:id="1504"/>
      <w:bookmarkEnd w:id="1505"/>
      <w:bookmarkEnd w:id="1506"/>
      <w:bookmarkEnd w:id="1507"/>
      <w:bookmarkEnd w:id="1508"/>
      <w:bookmarkEnd w:id="1509"/>
      <w:bookmarkEnd w:id="1510"/>
      <w:bookmarkEnd w:id="1511"/>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2" w:name="_Toc3200826"/>
      <w:bookmarkStart w:id="1513" w:name="_Toc20392569"/>
      <w:bookmarkStart w:id="1514" w:name="_Toc27774216"/>
      <w:bookmarkStart w:id="1515" w:name="_Toc36482676"/>
      <w:bookmarkStart w:id="1516" w:name="_Toc36484335"/>
      <w:bookmarkStart w:id="1517" w:name="_Toc44933265"/>
      <w:bookmarkStart w:id="1518" w:name="_Toc50972218"/>
      <w:bookmarkStart w:id="1519" w:name="_Toc57104972"/>
      <w:bookmarkStart w:id="1520" w:name="_Toc163041672"/>
      <w:r w:rsidRPr="00816C4A">
        <w:rPr>
          <w:lang w:val="fr-FR"/>
        </w:rPr>
        <w:t>6.8.13</w:t>
      </w:r>
      <w:r w:rsidRPr="00816C4A">
        <w:rPr>
          <w:lang w:val="fr-FR"/>
        </w:rPr>
        <w:tab/>
        <w:t>Timer identifier</w:t>
      </w:r>
      <w:bookmarkEnd w:id="1512"/>
      <w:bookmarkEnd w:id="1513"/>
      <w:bookmarkEnd w:id="1514"/>
      <w:bookmarkEnd w:id="1515"/>
      <w:bookmarkEnd w:id="1516"/>
      <w:bookmarkEnd w:id="1517"/>
      <w:bookmarkEnd w:id="1518"/>
      <w:bookmarkEnd w:id="1519"/>
      <w:bookmarkEnd w:id="1520"/>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1" w:name="_Toc3200827"/>
      <w:bookmarkStart w:id="1522" w:name="_Toc20392570"/>
      <w:bookmarkStart w:id="1523" w:name="_Toc27774217"/>
      <w:bookmarkStart w:id="1524" w:name="_Toc36482677"/>
      <w:bookmarkStart w:id="1525" w:name="_Toc36484336"/>
      <w:bookmarkStart w:id="1526" w:name="_Toc44933266"/>
      <w:bookmarkStart w:id="1527" w:name="_Toc50972219"/>
      <w:bookmarkStart w:id="1528" w:name="_Toc57104973"/>
      <w:bookmarkStart w:id="1529" w:name="_Toc163041673"/>
      <w:r w:rsidRPr="00816C4A">
        <w:t>6.8.14</w:t>
      </w:r>
      <w:r w:rsidRPr="00816C4A">
        <w:tab/>
        <w:t>Timer value</w:t>
      </w:r>
      <w:bookmarkEnd w:id="1521"/>
      <w:bookmarkEnd w:id="1522"/>
      <w:bookmarkEnd w:id="1523"/>
      <w:bookmarkEnd w:id="1524"/>
      <w:bookmarkEnd w:id="1525"/>
      <w:bookmarkEnd w:id="1526"/>
      <w:bookmarkEnd w:id="1527"/>
      <w:bookmarkEnd w:id="1528"/>
      <w:bookmarkEnd w:id="1529"/>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0" w:name="_Toc3200828"/>
      <w:bookmarkStart w:id="1531" w:name="_Toc20392571"/>
      <w:bookmarkStart w:id="1532" w:name="_Toc27774218"/>
      <w:bookmarkStart w:id="1533" w:name="_Toc36482678"/>
      <w:bookmarkStart w:id="1534" w:name="_Toc36484337"/>
      <w:bookmarkStart w:id="1535" w:name="_Toc44933267"/>
      <w:bookmarkStart w:id="1536" w:name="_Toc50972220"/>
      <w:bookmarkStart w:id="1537" w:name="_Toc57104974"/>
      <w:bookmarkStart w:id="1538" w:name="_Toc163041674"/>
      <w:r w:rsidRPr="00816C4A">
        <w:t>6.8.15</w:t>
      </w:r>
      <w:r w:rsidRPr="00816C4A">
        <w:tab/>
        <w:t>AT Response</w:t>
      </w:r>
      <w:bookmarkEnd w:id="1530"/>
      <w:bookmarkEnd w:id="1531"/>
      <w:bookmarkEnd w:id="1532"/>
      <w:bookmarkEnd w:id="1533"/>
      <w:bookmarkEnd w:id="1534"/>
      <w:bookmarkEnd w:id="1535"/>
      <w:bookmarkEnd w:id="1536"/>
      <w:bookmarkEnd w:id="1537"/>
      <w:bookmarkEnd w:id="1538"/>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39" w:name="_Toc3200829"/>
      <w:bookmarkStart w:id="1540" w:name="_Toc20392572"/>
      <w:bookmarkStart w:id="1541" w:name="_Toc27774219"/>
      <w:bookmarkStart w:id="1542" w:name="_Toc36482679"/>
      <w:bookmarkStart w:id="1543" w:name="_Toc36484338"/>
      <w:bookmarkStart w:id="1544" w:name="_Toc44933268"/>
      <w:bookmarkStart w:id="1545" w:name="_Toc50972221"/>
      <w:bookmarkStart w:id="1546" w:name="_Toc57104975"/>
      <w:bookmarkStart w:id="1547" w:name="_Toc163041675"/>
      <w:r w:rsidRPr="00816C4A">
        <w:t>6.8.16</w:t>
      </w:r>
      <w:r w:rsidRPr="00816C4A">
        <w:tab/>
        <w:t>Text string 2</w:t>
      </w:r>
      <w:bookmarkEnd w:id="1539"/>
      <w:bookmarkEnd w:id="1540"/>
      <w:bookmarkEnd w:id="1541"/>
      <w:bookmarkEnd w:id="1542"/>
      <w:bookmarkEnd w:id="1543"/>
      <w:bookmarkEnd w:id="1544"/>
      <w:bookmarkEnd w:id="1545"/>
      <w:bookmarkEnd w:id="1546"/>
      <w:bookmarkEnd w:id="1547"/>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8" w:name="_Toc3200830"/>
      <w:bookmarkStart w:id="1549" w:name="_Toc20392573"/>
      <w:bookmarkStart w:id="1550" w:name="_Toc27774220"/>
      <w:bookmarkStart w:id="1551" w:name="_Toc36482680"/>
      <w:bookmarkStart w:id="1552" w:name="_Toc36484339"/>
      <w:bookmarkStart w:id="1553" w:name="_Toc44933269"/>
      <w:bookmarkStart w:id="1554" w:name="_Toc50972222"/>
      <w:bookmarkStart w:id="1555" w:name="_Toc57104976"/>
      <w:bookmarkStart w:id="1556" w:name="_Toc163041676"/>
      <w:r w:rsidRPr="00816C4A">
        <w:lastRenderedPageBreak/>
        <w:t>6.8.17</w:t>
      </w:r>
      <w:r w:rsidRPr="00816C4A">
        <w:tab/>
        <w:t>Channel data</w:t>
      </w:r>
      <w:bookmarkEnd w:id="1548"/>
      <w:bookmarkEnd w:id="1549"/>
      <w:bookmarkEnd w:id="1550"/>
      <w:bookmarkEnd w:id="1551"/>
      <w:bookmarkEnd w:id="1552"/>
      <w:bookmarkEnd w:id="1553"/>
      <w:bookmarkEnd w:id="1554"/>
      <w:bookmarkEnd w:id="1555"/>
      <w:bookmarkEnd w:id="1556"/>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7" w:name="_Toc3200831"/>
      <w:bookmarkStart w:id="1558" w:name="_Toc20392574"/>
      <w:bookmarkStart w:id="1559" w:name="_Toc27774221"/>
      <w:bookmarkStart w:id="1560" w:name="_Toc36482681"/>
      <w:bookmarkStart w:id="1561" w:name="_Toc36484340"/>
      <w:bookmarkStart w:id="1562" w:name="_Toc44933270"/>
      <w:bookmarkStart w:id="1563" w:name="_Toc50972223"/>
      <w:bookmarkStart w:id="1564" w:name="_Toc57104977"/>
      <w:bookmarkStart w:id="1565" w:name="_Toc163041677"/>
      <w:r w:rsidRPr="00816C4A">
        <w:t>6.8.18</w:t>
      </w:r>
      <w:r w:rsidRPr="00816C4A">
        <w:tab/>
        <w:t>Channel status</w:t>
      </w:r>
      <w:bookmarkEnd w:id="1557"/>
      <w:bookmarkEnd w:id="1558"/>
      <w:bookmarkEnd w:id="1559"/>
      <w:bookmarkEnd w:id="1560"/>
      <w:bookmarkEnd w:id="1561"/>
      <w:bookmarkEnd w:id="1562"/>
      <w:bookmarkEnd w:id="1563"/>
      <w:bookmarkEnd w:id="1564"/>
      <w:bookmarkEnd w:id="1565"/>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6" w:name="_Toc3200832"/>
      <w:bookmarkStart w:id="1567" w:name="_Toc20392575"/>
      <w:bookmarkStart w:id="1568" w:name="_Toc27774222"/>
      <w:bookmarkStart w:id="1569" w:name="_Toc36482682"/>
      <w:bookmarkStart w:id="1570" w:name="_Toc36484341"/>
      <w:bookmarkStart w:id="1571" w:name="_Toc44933271"/>
      <w:bookmarkStart w:id="1572" w:name="_Toc50972224"/>
      <w:bookmarkStart w:id="1573" w:name="_Toc57104978"/>
      <w:bookmarkStart w:id="1574" w:name="_Toc163041678"/>
      <w:r w:rsidRPr="00816C4A">
        <w:t>6.8.19</w:t>
      </w:r>
      <w:r w:rsidRPr="00816C4A">
        <w:tab/>
        <w:t>Channel data length</w:t>
      </w:r>
      <w:bookmarkEnd w:id="1566"/>
      <w:bookmarkEnd w:id="1567"/>
      <w:bookmarkEnd w:id="1568"/>
      <w:bookmarkEnd w:id="1569"/>
      <w:bookmarkEnd w:id="1570"/>
      <w:bookmarkEnd w:id="1571"/>
      <w:bookmarkEnd w:id="1572"/>
      <w:bookmarkEnd w:id="1573"/>
      <w:bookmarkEnd w:id="1574"/>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5" w:name="_Toc3200833"/>
      <w:bookmarkStart w:id="1576" w:name="_Toc20392576"/>
      <w:bookmarkStart w:id="1577" w:name="_Toc27774223"/>
      <w:bookmarkStart w:id="1578" w:name="_Toc36482683"/>
      <w:bookmarkStart w:id="1579" w:name="_Toc36484342"/>
      <w:bookmarkStart w:id="1580" w:name="_Toc44933272"/>
      <w:bookmarkStart w:id="1581" w:name="_Toc50972225"/>
      <w:bookmarkStart w:id="1582" w:name="_Toc57104979"/>
      <w:bookmarkStart w:id="1583" w:name="_Toc163041679"/>
      <w:r w:rsidRPr="00816C4A">
        <w:t>6.8.20</w:t>
      </w:r>
      <w:r w:rsidRPr="00816C4A">
        <w:tab/>
        <w:t>Bearer description</w:t>
      </w:r>
      <w:bookmarkEnd w:id="1575"/>
      <w:bookmarkEnd w:id="1576"/>
      <w:bookmarkEnd w:id="1577"/>
      <w:bookmarkEnd w:id="1578"/>
      <w:bookmarkEnd w:id="1579"/>
      <w:bookmarkEnd w:id="1580"/>
      <w:bookmarkEnd w:id="1581"/>
      <w:bookmarkEnd w:id="1582"/>
      <w:bookmarkEnd w:id="1583"/>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4" w:name="_Toc3200834"/>
      <w:bookmarkStart w:id="1585" w:name="_Toc20392577"/>
      <w:bookmarkStart w:id="1586" w:name="_Toc27774224"/>
      <w:bookmarkStart w:id="1587" w:name="_Toc36482684"/>
      <w:bookmarkStart w:id="1588" w:name="_Toc36484343"/>
      <w:bookmarkStart w:id="1589" w:name="_Toc44933273"/>
      <w:bookmarkStart w:id="1590" w:name="_Toc50972226"/>
      <w:bookmarkStart w:id="1591" w:name="_Toc57104980"/>
      <w:bookmarkStart w:id="1592" w:name="_Toc163041680"/>
      <w:r w:rsidRPr="00816C4A">
        <w:t>6.8.21</w:t>
      </w:r>
      <w:r w:rsidRPr="00816C4A">
        <w:tab/>
        <w:t>Buffer size</w:t>
      </w:r>
      <w:bookmarkEnd w:id="1584"/>
      <w:bookmarkEnd w:id="1585"/>
      <w:bookmarkEnd w:id="1586"/>
      <w:bookmarkEnd w:id="1587"/>
      <w:bookmarkEnd w:id="1588"/>
      <w:bookmarkEnd w:id="1589"/>
      <w:bookmarkEnd w:id="1590"/>
      <w:bookmarkEnd w:id="1591"/>
      <w:bookmarkEnd w:id="1592"/>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3" w:name="_Toc3200835"/>
      <w:bookmarkStart w:id="1594" w:name="_Toc20392578"/>
      <w:bookmarkStart w:id="1595" w:name="_Toc27774225"/>
      <w:bookmarkStart w:id="1596" w:name="_Toc36482685"/>
      <w:bookmarkStart w:id="1597" w:name="_Toc36484344"/>
      <w:bookmarkStart w:id="1598" w:name="_Toc44933274"/>
      <w:bookmarkStart w:id="1599" w:name="_Toc50972227"/>
      <w:bookmarkStart w:id="1600" w:name="_Toc57104981"/>
      <w:bookmarkStart w:id="1601" w:name="_Toc163041681"/>
      <w:r w:rsidRPr="00816C4A">
        <w:t>6.8.22</w:t>
      </w:r>
      <w:r w:rsidRPr="00816C4A">
        <w:tab/>
        <w:t>Total Display Duration</w:t>
      </w:r>
      <w:bookmarkEnd w:id="1593"/>
      <w:bookmarkEnd w:id="1594"/>
      <w:bookmarkEnd w:id="1595"/>
      <w:bookmarkEnd w:id="1596"/>
      <w:bookmarkEnd w:id="1597"/>
      <w:bookmarkEnd w:id="1598"/>
      <w:bookmarkEnd w:id="1599"/>
      <w:bookmarkEnd w:id="1600"/>
      <w:bookmarkEnd w:id="1601"/>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2" w:name="_Toc3200836"/>
      <w:bookmarkStart w:id="1603" w:name="_Toc20392579"/>
      <w:bookmarkStart w:id="1604" w:name="_Toc27774226"/>
      <w:bookmarkStart w:id="1605" w:name="_Toc36482686"/>
      <w:bookmarkStart w:id="1606" w:name="_Toc36484345"/>
      <w:bookmarkStart w:id="1607" w:name="_Toc44933275"/>
      <w:bookmarkStart w:id="1608" w:name="_Toc50972228"/>
      <w:bookmarkStart w:id="1609" w:name="_Toc57104982"/>
      <w:bookmarkStart w:id="1610" w:name="_Toc163041682"/>
      <w:r w:rsidRPr="00816C4A">
        <w:t>6.8.23</w:t>
      </w:r>
      <w:r w:rsidRPr="00816C4A">
        <w:tab/>
        <w:t>Service Availability</w:t>
      </w:r>
      <w:bookmarkEnd w:id="1602"/>
      <w:bookmarkEnd w:id="1603"/>
      <w:bookmarkEnd w:id="1604"/>
      <w:bookmarkEnd w:id="1605"/>
      <w:bookmarkEnd w:id="1606"/>
      <w:bookmarkEnd w:id="1607"/>
      <w:bookmarkEnd w:id="1608"/>
      <w:bookmarkEnd w:id="1609"/>
      <w:bookmarkEnd w:id="1610"/>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1" w:name="_Toc3200837"/>
      <w:bookmarkStart w:id="1612" w:name="_Toc20392580"/>
      <w:bookmarkStart w:id="1613" w:name="_Toc27774227"/>
      <w:bookmarkStart w:id="1614" w:name="_Toc36482687"/>
      <w:bookmarkStart w:id="1615" w:name="_Toc36484346"/>
      <w:bookmarkStart w:id="1616" w:name="_Toc44933276"/>
      <w:bookmarkStart w:id="1617" w:name="_Toc50972229"/>
      <w:bookmarkStart w:id="1618" w:name="_Toc57104983"/>
      <w:bookmarkStart w:id="1619" w:name="_Toc163041683"/>
      <w:r w:rsidRPr="00816C4A">
        <w:t>6.8.24</w:t>
      </w:r>
      <w:r w:rsidRPr="00816C4A">
        <w:tab/>
        <w:t>Service Record</w:t>
      </w:r>
      <w:bookmarkEnd w:id="1611"/>
      <w:bookmarkEnd w:id="1612"/>
      <w:bookmarkEnd w:id="1613"/>
      <w:bookmarkEnd w:id="1614"/>
      <w:bookmarkEnd w:id="1615"/>
      <w:bookmarkEnd w:id="1616"/>
      <w:bookmarkEnd w:id="1617"/>
      <w:bookmarkEnd w:id="1618"/>
      <w:bookmarkEnd w:id="1619"/>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0" w:name="_Toc3200838"/>
      <w:bookmarkStart w:id="1621" w:name="_Toc20392581"/>
      <w:bookmarkStart w:id="1622" w:name="_Toc27774228"/>
      <w:bookmarkStart w:id="1623" w:name="_Toc36482688"/>
      <w:bookmarkStart w:id="1624" w:name="_Toc36484347"/>
      <w:bookmarkStart w:id="1625" w:name="_Toc44933277"/>
      <w:bookmarkStart w:id="1626" w:name="_Toc50972230"/>
      <w:bookmarkStart w:id="1627" w:name="_Toc57104984"/>
      <w:bookmarkStart w:id="1628" w:name="_Toc163041684"/>
      <w:r w:rsidRPr="00816C4A">
        <w:t>6.8.25</w:t>
      </w:r>
      <w:r w:rsidRPr="00816C4A">
        <w:tab/>
        <w:t>Other address (local address)</w:t>
      </w:r>
      <w:bookmarkEnd w:id="1620"/>
      <w:bookmarkEnd w:id="1621"/>
      <w:bookmarkEnd w:id="1622"/>
      <w:bookmarkEnd w:id="1623"/>
      <w:bookmarkEnd w:id="1624"/>
      <w:bookmarkEnd w:id="1625"/>
      <w:bookmarkEnd w:id="1626"/>
      <w:bookmarkEnd w:id="1627"/>
      <w:bookmarkEnd w:id="1628"/>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29" w:name="_Toc3200839"/>
      <w:bookmarkStart w:id="1630" w:name="_Toc20392582"/>
      <w:bookmarkStart w:id="1631" w:name="_Toc27774229"/>
      <w:bookmarkStart w:id="1632" w:name="_Toc36482689"/>
      <w:bookmarkStart w:id="1633" w:name="_Toc36484348"/>
      <w:bookmarkStart w:id="1634" w:name="_Toc44933278"/>
      <w:bookmarkStart w:id="1635" w:name="_Toc50972231"/>
      <w:bookmarkStart w:id="1636" w:name="_Toc57104985"/>
      <w:bookmarkStart w:id="1637" w:name="_Toc163041685"/>
      <w:r w:rsidRPr="00816C4A">
        <w:t>6.8.26</w:t>
      </w:r>
      <w:r w:rsidRPr="00816C4A">
        <w:tab/>
        <w:t>Frames Information</w:t>
      </w:r>
      <w:bookmarkEnd w:id="1629"/>
      <w:bookmarkEnd w:id="1630"/>
      <w:bookmarkEnd w:id="1631"/>
      <w:bookmarkEnd w:id="1632"/>
      <w:bookmarkEnd w:id="1633"/>
      <w:bookmarkEnd w:id="1634"/>
      <w:bookmarkEnd w:id="1635"/>
      <w:bookmarkEnd w:id="1636"/>
      <w:bookmarkEnd w:id="1637"/>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38" w:name="_Toc3200840"/>
      <w:bookmarkStart w:id="1639" w:name="_Toc20392583"/>
      <w:bookmarkStart w:id="1640" w:name="_Toc27774230"/>
      <w:bookmarkStart w:id="1641" w:name="_Toc36482690"/>
      <w:bookmarkStart w:id="1642" w:name="_Toc36484349"/>
      <w:bookmarkStart w:id="1643" w:name="_Toc44933279"/>
      <w:bookmarkStart w:id="1644" w:name="_Toc50972232"/>
      <w:bookmarkStart w:id="1645" w:name="_Toc57104986"/>
      <w:bookmarkStart w:id="1646" w:name="_Toc163041686"/>
      <w:r w:rsidRPr="00816C4A">
        <w:t>6.9</w:t>
      </w:r>
      <w:r w:rsidRPr="00816C4A">
        <w:tab/>
        <w:t>Proactive UICC session and ME display interaction</w:t>
      </w:r>
      <w:bookmarkEnd w:id="1638"/>
      <w:bookmarkEnd w:id="1639"/>
      <w:bookmarkEnd w:id="1640"/>
      <w:bookmarkEnd w:id="1641"/>
      <w:bookmarkEnd w:id="1642"/>
      <w:bookmarkEnd w:id="1643"/>
      <w:bookmarkEnd w:id="1644"/>
      <w:bookmarkEnd w:id="1645"/>
      <w:bookmarkEnd w:id="1646"/>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7" w:name="_Toc3200841"/>
      <w:bookmarkStart w:id="1648" w:name="_Toc20392584"/>
      <w:bookmarkStart w:id="1649" w:name="_Toc27774231"/>
      <w:bookmarkStart w:id="1650" w:name="_Toc36482691"/>
      <w:bookmarkStart w:id="1651" w:name="_Toc36484350"/>
      <w:bookmarkStart w:id="1652" w:name="_Toc44933280"/>
      <w:bookmarkStart w:id="1653" w:name="_Toc50972233"/>
      <w:bookmarkStart w:id="1654" w:name="_Toc57104987"/>
      <w:bookmarkStart w:id="1655" w:name="_Toc163041687"/>
      <w:r w:rsidRPr="00816C4A">
        <w:t>6.10</w:t>
      </w:r>
      <w:r w:rsidRPr="00816C4A">
        <w:tab/>
        <w:t>Handling of unknown, unforeseen and erroneous messages</w:t>
      </w:r>
      <w:bookmarkEnd w:id="1647"/>
      <w:bookmarkEnd w:id="1648"/>
      <w:bookmarkEnd w:id="1649"/>
      <w:bookmarkEnd w:id="1650"/>
      <w:bookmarkEnd w:id="1651"/>
      <w:bookmarkEnd w:id="1652"/>
      <w:bookmarkEnd w:id="1653"/>
      <w:bookmarkEnd w:id="1654"/>
      <w:bookmarkEnd w:id="1655"/>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6" w:name="_Toc3200842"/>
      <w:bookmarkStart w:id="1657" w:name="_Toc20392585"/>
      <w:bookmarkStart w:id="1658" w:name="_Toc27774232"/>
      <w:bookmarkStart w:id="1659" w:name="_Toc36482692"/>
      <w:bookmarkStart w:id="1660" w:name="_Toc36484351"/>
      <w:bookmarkStart w:id="1661" w:name="_Toc44933281"/>
      <w:bookmarkStart w:id="1662" w:name="_Toc50972234"/>
      <w:bookmarkStart w:id="1663" w:name="_Toc57104988"/>
      <w:bookmarkStart w:id="1664" w:name="_Toc163041688"/>
      <w:r w:rsidRPr="00816C4A">
        <w:t>6.11</w:t>
      </w:r>
      <w:r w:rsidRPr="00816C4A">
        <w:tab/>
        <w:t>Proactive commands versus possible Terminal response</w:t>
      </w:r>
      <w:bookmarkEnd w:id="1656"/>
      <w:bookmarkEnd w:id="1657"/>
      <w:bookmarkEnd w:id="1658"/>
      <w:bookmarkEnd w:id="1659"/>
      <w:bookmarkEnd w:id="1660"/>
      <w:bookmarkEnd w:id="1661"/>
      <w:bookmarkEnd w:id="1662"/>
      <w:bookmarkEnd w:id="1663"/>
      <w:bookmarkEnd w:id="1664"/>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lastRenderedPageBreak/>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5" w:name="_Toc3200843"/>
      <w:bookmarkStart w:id="1666" w:name="_Toc20392586"/>
      <w:bookmarkStart w:id="1667" w:name="_Toc27774233"/>
      <w:bookmarkStart w:id="1668" w:name="_Toc36482693"/>
      <w:bookmarkStart w:id="1669" w:name="_Toc36484352"/>
      <w:bookmarkStart w:id="1670" w:name="_Toc44933282"/>
      <w:bookmarkStart w:id="1671" w:name="_Toc50972235"/>
      <w:bookmarkStart w:id="1672" w:name="_Toc57104989"/>
      <w:bookmarkStart w:id="1673" w:name="_Toc163041689"/>
      <w:r w:rsidRPr="00816C4A">
        <w:lastRenderedPageBreak/>
        <w:t>7</w:t>
      </w:r>
      <w:r w:rsidRPr="00816C4A">
        <w:tab/>
        <w:t>ENVELOPE Commands</w:t>
      </w:r>
      <w:bookmarkEnd w:id="1665"/>
      <w:bookmarkEnd w:id="1666"/>
      <w:bookmarkEnd w:id="1667"/>
      <w:bookmarkEnd w:id="1668"/>
      <w:bookmarkEnd w:id="1669"/>
      <w:bookmarkEnd w:id="1670"/>
      <w:bookmarkEnd w:id="1671"/>
      <w:bookmarkEnd w:id="1672"/>
      <w:bookmarkEnd w:id="1673"/>
    </w:p>
    <w:p w14:paraId="4BACCFCB" w14:textId="77777777" w:rsidR="00E86E7B" w:rsidRPr="00816C4A" w:rsidRDefault="00E86E7B" w:rsidP="00E86E7B">
      <w:pPr>
        <w:pStyle w:val="Heading2"/>
      </w:pPr>
      <w:bookmarkStart w:id="1674" w:name="_Toc3200844"/>
      <w:bookmarkStart w:id="1675" w:name="_Toc20392587"/>
      <w:bookmarkStart w:id="1676" w:name="_Toc27774234"/>
      <w:bookmarkStart w:id="1677" w:name="_Toc36482694"/>
      <w:bookmarkStart w:id="1678" w:name="_Toc36484353"/>
      <w:bookmarkStart w:id="1679" w:name="_Toc44933283"/>
      <w:bookmarkStart w:id="1680" w:name="_Toc50972236"/>
      <w:bookmarkStart w:id="1681" w:name="_Toc57104990"/>
      <w:bookmarkStart w:id="1682" w:name="_Toc163041690"/>
      <w:r w:rsidRPr="00816C4A">
        <w:t>7.1</w:t>
      </w:r>
      <w:r w:rsidRPr="00816C4A">
        <w:tab/>
        <w:t>Data download to UICC</w:t>
      </w:r>
      <w:bookmarkEnd w:id="1674"/>
      <w:bookmarkEnd w:id="1675"/>
      <w:bookmarkEnd w:id="1676"/>
      <w:bookmarkEnd w:id="1677"/>
      <w:bookmarkEnd w:id="1678"/>
      <w:bookmarkEnd w:id="1679"/>
      <w:bookmarkEnd w:id="1680"/>
      <w:bookmarkEnd w:id="1681"/>
      <w:bookmarkEnd w:id="1682"/>
    </w:p>
    <w:p w14:paraId="3FAC8253" w14:textId="77777777" w:rsidR="00E86E7B" w:rsidRPr="00816C4A" w:rsidRDefault="00E86E7B" w:rsidP="00E86E7B">
      <w:pPr>
        <w:pStyle w:val="Heading3"/>
      </w:pPr>
      <w:bookmarkStart w:id="1683" w:name="_Toc3200845"/>
      <w:bookmarkStart w:id="1684" w:name="_Toc20392588"/>
      <w:bookmarkStart w:id="1685" w:name="_Toc27774235"/>
      <w:bookmarkStart w:id="1686" w:name="_Toc36482695"/>
      <w:bookmarkStart w:id="1687" w:name="_Toc36484354"/>
      <w:bookmarkStart w:id="1688" w:name="_Toc44933284"/>
      <w:bookmarkStart w:id="1689" w:name="_Toc50972237"/>
      <w:bookmarkStart w:id="1690" w:name="_Toc57104991"/>
      <w:bookmarkStart w:id="1691" w:name="_Toc163041691"/>
      <w:r w:rsidRPr="00816C4A">
        <w:t>7.1.1</w:t>
      </w:r>
      <w:r w:rsidRPr="00816C4A">
        <w:tab/>
        <w:t>SMS-PP data download</w:t>
      </w:r>
      <w:bookmarkEnd w:id="1683"/>
      <w:bookmarkEnd w:id="1684"/>
      <w:bookmarkEnd w:id="1685"/>
      <w:bookmarkEnd w:id="1686"/>
      <w:bookmarkEnd w:id="1687"/>
      <w:bookmarkEnd w:id="1688"/>
      <w:bookmarkEnd w:id="1689"/>
      <w:bookmarkEnd w:id="1690"/>
      <w:bookmarkEnd w:id="1691"/>
    </w:p>
    <w:p w14:paraId="5810935A" w14:textId="77777777" w:rsidR="00E86E7B" w:rsidRPr="00816C4A" w:rsidRDefault="00E86E7B" w:rsidP="00E86E7B">
      <w:pPr>
        <w:pStyle w:val="Heading4"/>
      </w:pPr>
      <w:bookmarkStart w:id="1692" w:name="_Toc3200846"/>
      <w:bookmarkStart w:id="1693" w:name="_Toc20392589"/>
      <w:bookmarkStart w:id="1694" w:name="_Toc27774236"/>
      <w:bookmarkStart w:id="1695" w:name="_Toc36482696"/>
      <w:bookmarkStart w:id="1696" w:name="_Toc36484355"/>
      <w:bookmarkStart w:id="1697" w:name="_Toc44933285"/>
      <w:bookmarkStart w:id="1698" w:name="_Toc50972238"/>
      <w:bookmarkStart w:id="1699" w:name="_Toc57104992"/>
      <w:bookmarkStart w:id="1700" w:name="_Toc163041692"/>
      <w:r w:rsidRPr="00816C4A">
        <w:t>7.1.1.1</w:t>
      </w:r>
      <w:r w:rsidRPr="00816C4A">
        <w:tab/>
        <w:t>Procedure</w:t>
      </w:r>
      <w:bookmarkEnd w:id="1692"/>
      <w:bookmarkEnd w:id="1693"/>
      <w:bookmarkEnd w:id="1694"/>
      <w:bookmarkEnd w:id="1695"/>
      <w:bookmarkEnd w:id="1696"/>
      <w:bookmarkEnd w:id="1697"/>
      <w:bookmarkEnd w:id="1698"/>
      <w:bookmarkEnd w:id="1699"/>
      <w:bookmarkEnd w:id="1700"/>
    </w:p>
    <w:p w14:paraId="7AE2FEBB" w14:textId="77777777" w:rsidR="00AD764D" w:rsidRPr="00816C4A" w:rsidRDefault="00AD764D" w:rsidP="00AD764D">
      <w:pPr>
        <w:keepNext/>
        <w:keepLines/>
      </w:pPr>
      <w:bookmarkStart w:id="1701" w:name="_Toc3200847"/>
      <w:bookmarkStart w:id="1702" w:name="_Toc20392590"/>
      <w:bookmarkStart w:id="1703" w:name="_Toc27774237"/>
      <w:bookmarkStart w:id="1704" w:name="_Toc36482697"/>
      <w:bookmarkStart w:id="1705" w:name="_Toc36484356"/>
      <w:bookmarkStart w:id="1706" w:name="_Toc44933286"/>
      <w:bookmarkStart w:id="1707" w:name="_Toc50972239"/>
      <w:bookmarkStart w:id="1708"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9" w:name="_Toc163041693"/>
      <w:r w:rsidRPr="00816C4A">
        <w:t>7.1.1.1a</w:t>
      </w:r>
      <w:r w:rsidRPr="00816C4A">
        <w:tab/>
        <w:t>Procedure for SMS-PP data download via REGISTRATION ACCEPT or DL NAS TRANSPORT messages</w:t>
      </w:r>
      <w:bookmarkEnd w:id="1701"/>
      <w:bookmarkEnd w:id="1702"/>
      <w:bookmarkEnd w:id="1703"/>
      <w:bookmarkEnd w:id="1704"/>
      <w:bookmarkEnd w:id="1705"/>
      <w:bookmarkEnd w:id="1706"/>
      <w:bookmarkEnd w:id="1707"/>
      <w:bookmarkEnd w:id="1708"/>
      <w:bookmarkEnd w:id="1709"/>
    </w:p>
    <w:p w14:paraId="7070FF75" w14:textId="77777777" w:rsidR="00AD764D" w:rsidRPr="00816C4A" w:rsidRDefault="00AD764D" w:rsidP="00AD764D">
      <w:pPr>
        <w:keepNext/>
        <w:keepLines/>
      </w:pPr>
      <w:bookmarkStart w:id="1710" w:name="_Toc3200848"/>
      <w:bookmarkStart w:id="1711" w:name="_Toc20392591"/>
      <w:bookmarkStart w:id="1712" w:name="_Toc27774238"/>
      <w:bookmarkStart w:id="1713" w:name="_Toc36482698"/>
      <w:bookmarkStart w:id="1714" w:name="_Toc36484357"/>
      <w:bookmarkStart w:id="1715" w:name="_Toc44933287"/>
      <w:bookmarkStart w:id="1716" w:name="_Toc50972240"/>
      <w:bookmarkStart w:id="1717"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8" w:name="_Toc163041694"/>
      <w:r w:rsidRPr="00816C4A">
        <w:t>7.1.1.2</w:t>
      </w:r>
      <w:r w:rsidRPr="00816C4A">
        <w:tab/>
        <w:t>Structure of ENVELOPE (SMS-PP DOWNLOAD)</w:t>
      </w:r>
      <w:bookmarkEnd w:id="1710"/>
      <w:bookmarkEnd w:id="1711"/>
      <w:bookmarkEnd w:id="1712"/>
      <w:bookmarkEnd w:id="1713"/>
      <w:bookmarkEnd w:id="1714"/>
      <w:bookmarkEnd w:id="1715"/>
      <w:bookmarkEnd w:id="1716"/>
      <w:bookmarkEnd w:id="1717"/>
      <w:bookmarkEnd w:id="1718"/>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9" w:name="_Toc3200849"/>
      <w:bookmarkStart w:id="1720" w:name="_Toc20392592"/>
      <w:bookmarkStart w:id="1721" w:name="_Toc27774239"/>
      <w:bookmarkStart w:id="1722" w:name="_Toc36482699"/>
      <w:bookmarkStart w:id="1723" w:name="_Toc36484358"/>
      <w:bookmarkStart w:id="1724" w:name="_Toc44933288"/>
      <w:bookmarkStart w:id="1725" w:name="_Toc50972241"/>
      <w:bookmarkStart w:id="1726" w:name="_Toc57104995"/>
      <w:bookmarkStart w:id="1727" w:name="_Toc163041695"/>
      <w:r w:rsidRPr="00816C4A">
        <w:t>7.1.2</w:t>
      </w:r>
      <w:r w:rsidRPr="00816C4A">
        <w:tab/>
        <w:t>Cell Broadcast data download</w:t>
      </w:r>
      <w:bookmarkEnd w:id="1719"/>
      <w:bookmarkEnd w:id="1720"/>
      <w:bookmarkEnd w:id="1721"/>
      <w:bookmarkEnd w:id="1722"/>
      <w:bookmarkEnd w:id="1723"/>
      <w:bookmarkEnd w:id="1724"/>
      <w:bookmarkEnd w:id="1725"/>
      <w:bookmarkEnd w:id="1726"/>
      <w:bookmarkEnd w:id="1727"/>
    </w:p>
    <w:p w14:paraId="18C595D5" w14:textId="77777777" w:rsidR="00E86E7B" w:rsidRPr="00816C4A" w:rsidRDefault="00E86E7B" w:rsidP="00E86E7B">
      <w:pPr>
        <w:pStyle w:val="Heading4"/>
      </w:pPr>
      <w:bookmarkStart w:id="1728" w:name="_Toc3200850"/>
      <w:bookmarkStart w:id="1729" w:name="_Toc20392593"/>
      <w:bookmarkStart w:id="1730" w:name="_Toc27774240"/>
      <w:bookmarkStart w:id="1731" w:name="_Toc36482700"/>
      <w:bookmarkStart w:id="1732" w:name="_Toc36484359"/>
      <w:bookmarkStart w:id="1733" w:name="_Toc44933289"/>
      <w:bookmarkStart w:id="1734" w:name="_Toc50972242"/>
      <w:bookmarkStart w:id="1735" w:name="_Toc57104996"/>
      <w:bookmarkStart w:id="1736" w:name="_Toc163041696"/>
      <w:r w:rsidRPr="00816C4A">
        <w:t>7.1.2.1</w:t>
      </w:r>
      <w:r w:rsidRPr="00816C4A">
        <w:tab/>
        <w:t>Procedure</w:t>
      </w:r>
      <w:bookmarkEnd w:id="1728"/>
      <w:bookmarkEnd w:id="1729"/>
      <w:bookmarkEnd w:id="1730"/>
      <w:bookmarkEnd w:id="1731"/>
      <w:bookmarkEnd w:id="1732"/>
      <w:bookmarkEnd w:id="1733"/>
      <w:bookmarkEnd w:id="1734"/>
      <w:bookmarkEnd w:id="1735"/>
      <w:bookmarkEnd w:id="1736"/>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7" w:name="_Toc3200851"/>
      <w:bookmarkStart w:id="1738" w:name="_Toc20392594"/>
      <w:bookmarkStart w:id="1739" w:name="_Toc27774241"/>
      <w:bookmarkStart w:id="1740" w:name="_Toc36482701"/>
      <w:bookmarkStart w:id="1741" w:name="_Toc36484360"/>
      <w:bookmarkStart w:id="1742" w:name="_Toc44933290"/>
      <w:bookmarkStart w:id="1743" w:name="_Toc50972243"/>
      <w:bookmarkStart w:id="1744" w:name="_Toc57104997"/>
      <w:bookmarkStart w:id="1745" w:name="_Toc163041697"/>
      <w:r w:rsidRPr="00816C4A">
        <w:t>7.1.2.2</w:t>
      </w:r>
      <w:r w:rsidRPr="00816C4A">
        <w:tab/>
        <w:t>Structure of ENVELOPE (CELL BROADCAST DOWNLOAD)</w:t>
      </w:r>
      <w:bookmarkEnd w:id="1737"/>
      <w:bookmarkEnd w:id="1738"/>
      <w:bookmarkEnd w:id="1739"/>
      <w:bookmarkEnd w:id="1740"/>
      <w:bookmarkEnd w:id="1741"/>
      <w:bookmarkEnd w:id="1742"/>
      <w:bookmarkEnd w:id="1743"/>
      <w:bookmarkEnd w:id="1744"/>
      <w:bookmarkEnd w:id="1745"/>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6" w:name="_Toc3200852"/>
      <w:bookmarkStart w:id="1747" w:name="_Toc20392595"/>
      <w:bookmarkStart w:id="1748" w:name="_Toc27774242"/>
      <w:bookmarkStart w:id="1749" w:name="_Toc36482702"/>
      <w:bookmarkStart w:id="1750" w:name="_Toc36484361"/>
      <w:bookmarkStart w:id="1751" w:name="_Toc44933291"/>
      <w:bookmarkStart w:id="1752" w:name="_Toc50972244"/>
      <w:bookmarkStart w:id="1753" w:name="_Toc57104998"/>
      <w:bookmarkStart w:id="1754" w:name="_Toc163041698"/>
      <w:r w:rsidRPr="00816C4A">
        <w:t>7.2</w:t>
      </w:r>
      <w:r w:rsidRPr="00816C4A">
        <w:tab/>
        <w:t>Menu Selection</w:t>
      </w:r>
      <w:bookmarkEnd w:id="1746"/>
      <w:bookmarkEnd w:id="1747"/>
      <w:bookmarkEnd w:id="1748"/>
      <w:bookmarkEnd w:id="1749"/>
      <w:bookmarkEnd w:id="1750"/>
      <w:bookmarkEnd w:id="1751"/>
      <w:bookmarkEnd w:id="1752"/>
      <w:bookmarkEnd w:id="1753"/>
      <w:bookmarkEnd w:id="1754"/>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5" w:name="_Toc3200853"/>
      <w:bookmarkStart w:id="1756" w:name="_Toc20392596"/>
      <w:bookmarkStart w:id="1757" w:name="_Toc27774243"/>
      <w:bookmarkStart w:id="1758" w:name="_Toc36482703"/>
      <w:bookmarkStart w:id="1759" w:name="_Toc36484362"/>
      <w:bookmarkStart w:id="1760" w:name="_Toc44933292"/>
      <w:bookmarkStart w:id="1761" w:name="_Toc50972245"/>
      <w:bookmarkStart w:id="1762" w:name="_Toc57104999"/>
      <w:bookmarkStart w:id="1763" w:name="_Toc163041699"/>
      <w:r w:rsidRPr="00816C4A">
        <w:t>7.3</w:t>
      </w:r>
      <w:r w:rsidRPr="00816C4A">
        <w:tab/>
        <w:t>Call Control and MO SMS control by USIM</w:t>
      </w:r>
      <w:bookmarkEnd w:id="1755"/>
      <w:bookmarkEnd w:id="1756"/>
      <w:bookmarkEnd w:id="1757"/>
      <w:bookmarkEnd w:id="1758"/>
      <w:bookmarkEnd w:id="1759"/>
      <w:bookmarkEnd w:id="1760"/>
      <w:bookmarkEnd w:id="1761"/>
      <w:bookmarkEnd w:id="1762"/>
      <w:bookmarkEnd w:id="1763"/>
    </w:p>
    <w:p w14:paraId="5DD3FE17" w14:textId="77777777" w:rsidR="00E86E7B" w:rsidRPr="00816C4A" w:rsidRDefault="00E86E7B" w:rsidP="00E86E7B">
      <w:pPr>
        <w:pStyle w:val="Heading3"/>
      </w:pPr>
      <w:bookmarkStart w:id="1764" w:name="_Toc3200854"/>
      <w:bookmarkStart w:id="1765" w:name="_Toc20392597"/>
      <w:bookmarkStart w:id="1766" w:name="_Toc27774244"/>
      <w:bookmarkStart w:id="1767" w:name="_Toc36482704"/>
      <w:bookmarkStart w:id="1768" w:name="_Toc36484363"/>
      <w:bookmarkStart w:id="1769" w:name="_Toc44933293"/>
      <w:bookmarkStart w:id="1770" w:name="_Toc50972246"/>
      <w:bookmarkStart w:id="1771" w:name="_Toc57105000"/>
      <w:bookmarkStart w:id="1772" w:name="_Toc163041700"/>
      <w:r w:rsidRPr="00816C4A">
        <w:t>7.3.1</w:t>
      </w:r>
      <w:r w:rsidRPr="00816C4A">
        <w:tab/>
        <w:t>Call Control by USIM</w:t>
      </w:r>
      <w:bookmarkEnd w:id="1764"/>
      <w:bookmarkEnd w:id="1765"/>
      <w:bookmarkEnd w:id="1766"/>
      <w:bookmarkEnd w:id="1767"/>
      <w:bookmarkEnd w:id="1768"/>
      <w:bookmarkEnd w:id="1769"/>
      <w:bookmarkEnd w:id="1770"/>
      <w:bookmarkEnd w:id="1771"/>
      <w:bookmarkEnd w:id="1772"/>
    </w:p>
    <w:p w14:paraId="28C79F3C" w14:textId="77777777" w:rsidR="00E86E7B" w:rsidRPr="00816C4A" w:rsidRDefault="00E86E7B" w:rsidP="00E86E7B">
      <w:pPr>
        <w:pStyle w:val="Heading4"/>
      </w:pPr>
      <w:bookmarkStart w:id="1773" w:name="_Toc3200855"/>
      <w:bookmarkStart w:id="1774" w:name="_Toc20392598"/>
      <w:bookmarkStart w:id="1775" w:name="_Toc27774245"/>
      <w:bookmarkStart w:id="1776" w:name="_Toc36482705"/>
      <w:bookmarkStart w:id="1777" w:name="_Toc36484364"/>
      <w:bookmarkStart w:id="1778" w:name="_Toc44933294"/>
      <w:bookmarkStart w:id="1779" w:name="_Toc50972247"/>
      <w:bookmarkStart w:id="1780" w:name="_Toc57105001"/>
      <w:bookmarkStart w:id="1781" w:name="_Toc163041701"/>
      <w:r w:rsidRPr="00816C4A">
        <w:t>7.3.1.1</w:t>
      </w:r>
      <w:r w:rsidRPr="00816C4A">
        <w:tab/>
        <w:t>Procedure for mobile originated calls</w:t>
      </w:r>
      <w:bookmarkEnd w:id="1773"/>
      <w:bookmarkEnd w:id="1774"/>
      <w:bookmarkEnd w:id="1775"/>
      <w:bookmarkEnd w:id="1776"/>
      <w:bookmarkEnd w:id="1777"/>
      <w:bookmarkEnd w:id="1778"/>
      <w:bookmarkEnd w:id="1779"/>
      <w:bookmarkEnd w:id="1780"/>
      <w:bookmarkEnd w:id="1781"/>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2" w:name="_Toc3200856"/>
      <w:bookmarkStart w:id="1783" w:name="_Toc20392599"/>
      <w:bookmarkStart w:id="1784" w:name="_Toc27774246"/>
      <w:bookmarkStart w:id="1785" w:name="_Toc36482706"/>
      <w:bookmarkStart w:id="1786" w:name="_Toc36484365"/>
      <w:bookmarkStart w:id="1787" w:name="_Toc44933295"/>
      <w:bookmarkStart w:id="1788" w:name="_Toc50972248"/>
      <w:bookmarkStart w:id="1789" w:name="_Toc57105002"/>
      <w:bookmarkStart w:id="1790" w:name="_Toc163041702"/>
      <w:r w:rsidRPr="00816C4A">
        <w:lastRenderedPageBreak/>
        <w:t>7.3.1.2</w:t>
      </w:r>
      <w:r w:rsidRPr="00816C4A">
        <w:tab/>
        <w:t>Procedure for Supplementary Services and USSD</w:t>
      </w:r>
      <w:bookmarkEnd w:id="1782"/>
      <w:bookmarkEnd w:id="1783"/>
      <w:bookmarkEnd w:id="1784"/>
      <w:bookmarkEnd w:id="1785"/>
      <w:bookmarkEnd w:id="1786"/>
      <w:bookmarkEnd w:id="1787"/>
      <w:bookmarkEnd w:id="1788"/>
      <w:bookmarkEnd w:id="1789"/>
      <w:bookmarkEnd w:id="1790"/>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1" w:name="_Toc3200857"/>
      <w:bookmarkStart w:id="1792" w:name="_Toc20392600"/>
      <w:bookmarkStart w:id="1793" w:name="_Toc27774247"/>
      <w:bookmarkStart w:id="1794" w:name="_Toc36482707"/>
      <w:bookmarkStart w:id="1795" w:name="_Toc36484366"/>
      <w:bookmarkStart w:id="1796" w:name="_Toc44933296"/>
      <w:bookmarkStart w:id="1797" w:name="_Toc50972249"/>
      <w:bookmarkStart w:id="1798" w:name="_Toc57105003"/>
      <w:bookmarkStart w:id="1799" w:name="_Toc163041703"/>
      <w:r w:rsidRPr="00816C4A">
        <w:t>7.3.1.3</w:t>
      </w:r>
      <w:r w:rsidRPr="00816C4A">
        <w:tab/>
        <w:t>Indication to be given to the user</w:t>
      </w:r>
      <w:bookmarkEnd w:id="1791"/>
      <w:bookmarkEnd w:id="1792"/>
      <w:bookmarkEnd w:id="1793"/>
      <w:bookmarkEnd w:id="1794"/>
      <w:bookmarkEnd w:id="1795"/>
      <w:bookmarkEnd w:id="1796"/>
      <w:bookmarkEnd w:id="1797"/>
      <w:bookmarkEnd w:id="1798"/>
      <w:bookmarkEnd w:id="1799"/>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0" w:name="_Toc3200858"/>
      <w:bookmarkStart w:id="1801" w:name="_Toc20392601"/>
      <w:bookmarkStart w:id="1802" w:name="_Toc27774248"/>
      <w:bookmarkStart w:id="1803" w:name="_Toc36482708"/>
      <w:bookmarkStart w:id="1804" w:name="_Toc36484367"/>
      <w:bookmarkStart w:id="1805" w:name="_Toc44933297"/>
      <w:bookmarkStart w:id="1806" w:name="_Toc50972250"/>
      <w:bookmarkStart w:id="1807" w:name="_Toc57105004"/>
      <w:bookmarkStart w:id="1808" w:name="_Toc163041704"/>
      <w:r w:rsidRPr="00816C4A">
        <w:t>7.3.1.4</w:t>
      </w:r>
      <w:r w:rsidRPr="00816C4A">
        <w:tab/>
        <w:t>Interaction with Fixed Dialling Number</w:t>
      </w:r>
      <w:bookmarkEnd w:id="1800"/>
      <w:bookmarkEnd w:id="1801"/>
      <w:bookmarkEnd w:id="1802"/>
      <w:bookmarkEnd w:id="1803"/>
      <w:bookmarkEnd w:id="1804"/>
      <w:bookmarkEnd w:id="1805"/>
      <w:bookmarkEnd w:id="1806"/>
      <w:bookmarkEnd w:id="1807"/>
      <w:bookmarkEnd w:id="1808"/>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09" w:name="_Toc3200859"/>
      <w:bookmarkStart w:id="1810" w:name="_Toc20392602"/>
      <w:bookmarkStart w:id="1811" w:name="_Toc27774249"/>
      <w:bookmarkStart w:id="1812" w:name="_Toc36482709"/>
      <w:bookmarkStart w:id="1813" w:name="_Toc36484368"/>
      <w:bookmarkStart w:id="1814" w:name="_Toc44933298"/>
      <w:bookmarkStart w:id="1815" w:name="_Toc50972251"/>
      <w:bookmarkStart w:id="1816" w:name="_Toc57105005"/>
      <w:bookmarkStart w:id="1817" w:name="_Toc163041705"/>
      <w:r w:rsidRPr="00816C4A">
        <w:lastRenderedPageBreak/>
        <w:t>7.3.1.5</w:t>
      </w:r>
      <w:r w:rsidRPr="00816C4A">
        <w:tab/>
        <w:t>Support of Barred Dialling Number (BDN) service</w:t>
      </w:r>
      <w:bookmarkEnd w:id="1809"/>
      <w:bookmarkEnd w:id="1810"/>
      <w:bookmarkEnd w:id="1811"/>
      <w:bookmarkEnd w:id="1812"/>
      <w:bookmarkEnd w:id="1813"/>
      <w:bookmarkEnd w:id="1814"/>
      <w:bookmarkEnd w:id="1815"/>
      <w:bookmarkEnd w:id="1816"/>
      <w:bookmarkEnd w:id="1817"/>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18" w:name="_Toc3200860"/>
      <w:bookmarkStart w:id="1819" w:name="_Toc20392603"/>
      <w:bookmarkStart w:id="1820" w:name="_Toc27774250"/>
      <w:bookmarkStart w:id="1821" w:name="_Toc36482710"/>
      <w:bookmarkStart w:id="1822" w:name="_Toc36484369"/>
      <w:bookmarkStart w:id="1823" w:name="_Toc44933299"/>
      <w:bookmarkStart w:id="1824" w:name="_Toc50972252"/>
      <w:bookmarkStart w:id="1825" w:name="_Toc57105006"/>
      <w:bookmarkStart w:id="1826" w:name="_Toc163041706"/>
      <w:r w:rsidRPr="00816C4A">
        <w:t>7.3.1.6</w:t>
      </w:r>
      <w:r w:rsidRPr="00816C4A">
        <w:tab/>
        <w:t>Structure of ENVELOPE (CALL CONTROL)</w:t>
      </w:r>
      <w:bookmarkEnd w:id="1818"/>
      <w:bookmarkEnd w:id="1819"/>
      <w:bookmarkEnd w:id="1820"/>
      <w:bookmarkEnd w:id="1821"/>
      <w:bookmarkEnd w:id="1822"/>
      <w:bookmarkEnd w:id="1823"/>
      <w:bookmarkEnd w:id="1824"/>
      <w:bookmarkEnd w:id="1825"/>
      <w:bookmarkEnd w:id="1826"/>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7" w:name="_Toc3200861"/>
      <w:bookmarkStart w:id="1828" w:name="_Toc20392604"/>
      <w:bookmarkStart w:id="1829" w:name="_Toc27774251"/>
      <w:bookmarkStart w:id="1830" w:name="_Toc36482711"/>
      <w:bookmarkStart w:id="1831" w:name="_Toc36484370"/>
      <w:bookmarkStart w:id="1832" w:name="_Toc44933300"/>
      <w:bookmarkStart w:id="1833" w:name="_Toc50972253"/>
      <w:bookmarkStart w:id="1834" w:name="_Toc57105007"/>
      <w:bookmarkStart w:id="1835" w:name="_Toc163041707"/>
      <w:r w:rsidRPr="00816C4A">
        <w:t>7.3.1.7</w:t>
      </w:r>
      <w:r w:rsidRPr="00816C4A">
        <w:tab/>
        <w:t>Procedure for PDP Context Activation</w:t>
      </w:r>
      <w:bookmarkEnd w:id="1827"/>
      <w:bookmarkEnd w:id="1828"/>
      <w:bookmarkEnd w:id="1829"/>
      <w:bookmarkEnd w:id="1830"/>
      <w:bookmarkEnd w:id="1831"/>
      <w:bookmarkEnd w:id="1832"/>
      <w:bookmarkEnd w:id="1833"/>
      <w:bookmarkEnd w:id="1834"/>
      <w:bookmarkEnd w:id="1835"/>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6" w:name="_Toc3200862"/>
      <w:bookmarkStart w:id="1837" w:name="_Toc20392605"/>
      <w:bookmarkStart w:id="1838" w:name="_Toc27774252"/>
      <w:bookmarkStart w:id="1839" w:name="_Toc36482712"/>
      <w:bookmarkStart w:id="1840" w:name="_Toc36484371"/>
      <w:bookmarkStart w:id="1841" w:name="_Toc44933301"/>
      <w:bookmarkStart w:id="1842" w:name="_Toc50972254"/>
      <w:bookmarkStart w:id="1843" w:name="_Toc57105008"/>
      <w:bookmarkStart w:id="1844" w:name="_Toc163041708"/>
      <w:r w:rsidRPr="00816C4A">
        <w:lastRenderedPageBreak/>
        <w:t>7.3.1.8</w:t>
      </w:r>
      <w:r w:rsidRPr="00816C4A">
        <w:tab/>
        <w:t>Procedure for EPS PDN connection Activation</w:t>
      </w:r>
      <w:bookmarkEnd w:id="1836"/>
      <w:bookmarkEnd w:id="1837"/>
      <w:bookmarkEnd w:id="1838"/>
      <w:bookmarkEnd w:id="1839"/>
      <w:bookmarkEnd w:id="1840"/>
      <w:bookmarkEnd w:id="1841"/>
      <w:bookmarkEnd w:id="1842"/>
      <w:bookmarkEnd w:id="1843"/>
      <w:bookmarkEnd w:id="1844"/>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5" w:name="_Toc3200863"/>
      <w:bookmarkStart w:id="1846" w:name="_Toc20392606"/>
      <w:bookmarkStart w:id="1847" w:name="_Toc27774253"/>
      <w:bookmarkStart w:id="1848" w:name="_Toc36482713"/>
      <w:bookmarkStart w:id="1849" w:name="_Toc36484372"/>
      <w:bookmarkStart w:id="1850" w:name="_Toc44933302"/>
      <w:bookmarkStart w:id="1851" w:name="_Toc50972255"/>
      <w:bookmarkStart w:id="1852" w:name="_Toc57105009"/>
      <w:bookmarkStart w:id="1853" w:name="_Toc163041709"/>
      <w:r w:rsidRPr="00816C4A">
        <w:t>7.3.1.9</w:t>
      </w:r>
      <w:r w:rsidRPr="00816C4A">
        <w:tab/>
        <w:t>Procedure for IMS communications establishment</w:t>
      </w:r>
      <w:bookmarkEnd w:id="1845"/>
      <w:bookmarkEnd w:id="1846"/>
      <w:bookmarkEnd w:id="1847"/>
      <w:bookmarkEnd w:id="1848"/>
      <w:bookmarkEnd w:id="1849"/>
      <w:bookmarkEnd w:id="1850"/>
      <w:bookmarkEnd w:id="1851"/>
      <w:bookmarkEnd w:id="1852"/>
      <w:bookmarkEnd w:id="1853"/>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4" w:name="_Toc3200864"/>
      <w:bookmarkStart w:id="1855" w:name="_Toc20392607"/>
      <w:bookmarkStart w:id="1856" w:name="_Toc27774254"/>
      <w:bookmarkStart w:id="1857" w:name="_Toc36482714"/>
      <w:bookmarkStart w:id="1858" w:name="_Toc36484373"/>
      <w:bookmarkStart w:id="1859" w:name="_Toc44933303"/>
      <w:bookmarkStart w:id="1860" w:name="_Toc50972256"/>
      <w:bookmarkStart w:id="1861" w:name="_Toc57105010"/>
      <w:bookmarkStart w:id="1862" w:name="_Toc163041710"/>
      <w:r w:rsidRPr="00816C4A">
        <w:t>7.3.1.10</w:t>
      </w:r>
      <w:r w:rsidRPr="00816C4A">
        <w:tab/>
        <w:t>Procedure for PDU session establishment</w:t>
      </w:r>
      <w:bookmarkEnd w:id="1854"/>
      <w:bookmarkEnd w:id="1855"/>
      <w:bookmarkEnd w:id="1856"/>
      <w:bookmarkEnd w:id="1857"/>
      <w:bookmarkEnd w:id="1858"/>
      <w:bookmarkEnd w:id="1859"/>
      <w:bookmarkEnd w:id="1860"/>
      <w:bookmarkEnd w:id="1861"/>
      <w:bookmarkEnd w:id="1862"/>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3" w:name="_Toc3200865"/>
      <w:bookmarkStart w:id="1864" w:name="_Toc20392608"/>
      <w:bookmarkStart w:id="1865" w:name="_Toc27774255"/>
      <w:bookmarkStart w:id="1866" w:name="_Toc36482715"/>
      <w:bookmarkStart w:id="1867" w:name="_Toc36484374"/>
      <w:bookmarkStart w:id="1868" w:name="_Toc44933304"/>
      <w:bookmarkStart w:id="1869" w:name="_Toc50972257"/>
      <w:bookmarkStart w:id="1870" w:name="_Toc57105011"/>
      <w:bookmarkStart w:id="1871" w:name="_Toc163041711"/>
      <w:r w:rsidRPr="00816C4A">
        <w:t>7.3.2</w:t>
      </w:r>
      <w:r w:rsidRPr="00816C4A">
        <w:tab/>
        <w:t>MO Short Message Control by USIM</w:t>
      </w:r>
      <w:bookmarkEnd w:id="1863"/>
      <w:bookmarkEnd w:id="1864"/>
      <w:bookmarkEnd w:id="1865"/>
      <w:bookmarkEnd w:id="1866"/>
      <w:bookmarkEnd w:id="1867"/>
      <w:bookmarkEnd w:id="1868"/>
      <w:bookmarkEnd w:id="1869"/>
      <w:bookmarkEnd w:id="1870"/>
      <w:bookmarkEnd w:id="1871"/>
    </w:p>
    <w:p w14:paraId="1E560990" w14:textId="77777777" w:rsidR="00E86E7B" w:rsidRPr="00816C4A" w:rsidRDefault="00E86E7B" w:rsidP="00E86E7B">
      <w:pPr>
        <w:pStyle w:val="Heading4"/>
      </w:pPr>
      <w:bookmarkStart w:id="1872" w:name="_Toc3200866"/>
      <w:bookmarkStart w:id="1873" w:name="_Toc20392609"/>
      <w:bookmarkStart w:id="1874" w:name="_Toc27774256"/>
      <w:bookmarkStart w:id="1875" w:name="_Toc36482716"/>
      <w:bookmarkStart w:id="1876" w:name="_Toc36484375"/>
      <w:bookmarkStart w:id="1877" w:name="_Toc44933305"/>
      <w:bookmarkStart w:id="1878" w:name="_Toc50972258"/>
      <w:bookmarkStart w:id="1879" w:name="_Toc57105012"/>
      <w:bookmarkStart w:id="1880" w:name="_Toc163041712"/>
      <w:r w:rsidRPr="00816C4A">
        <w:t>7.3.2.1</w:t>
      </w:r>
      <w:r w:rsidRPr="00816C4A">
        <w:tab/>
        <w:t>Description</w:t>
      </w:r>
      <w:bookmarkEnd w:id="1872"/>
      <w:bookmarkEnd w:id="1873"/>
      <w:bookmarkEnd w:id="1874"/>
      <w:bookmarkEnd w:id="1875"/>
      <w:bookmarkEnd w:id="1876"/>
      <w:bookmarkEnd w:id="1877"/>
      <w:bookmarkEnd w:id="1878"/>
      <w:bookmarkEnd w:id="1879"/>
      <w:bookmarkEnd w:id="1880"/>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1" w:name="_Toc3200867"/>
      <w:bookmarkStart w:id="1882" w:name="_Toc20392610"/>
      <w:bookmarkStart w:id="1883" w:name="_Toc27774257"/>
      <w:bookmarkStart w:id="1884" w:name="_Toc36482717"/>
      <w:bookmarkStart w:id="1885" w:name="_Toc36484376"/>
      <w:bookmarkStart w:id="1886" w:name="_Toc44933306"/>
      <w:bookmarkStart w:id="1887" w:name="_Toc50972259"/>
      <w:bookmarkStart w:id="1888" w:name="_Toc57105013"/>
      <w:bookmarkStart w:id="1889" w:name="_Toc163041713"/>
      <w:r w:rsidRPr="00816C4A">
        <w:t>7.3.2.2</w:t>
      </w:r>
      <w:r w:rsidRPr="00816C4A">
        <w:tab/>
        <w:t>Structure of ENVELOPE (MO SHORT MESSAGE CONTROL)</w:t>
      </w:r>
      <w:bookmarkEnd w:id="1881"/>
      <w:bookmarkEnd w:id="1882"/>
      <w:bookmarkEnd w:id="1883"/>
      <w:bookmarkEnd w:id="1884"/>
      <w:bookmarkEnd w:id="1885"/>
      <w:bookmarkEnd w:id="1886"/>
      <w:bookmarkEnd w:id="1887"/>
      <w:bookmarkEnd w:id="1888"/>
      <w:bookmarkEnd w:id="1889"/>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0" w:name="_Toc3200868"/>
      <w:bookmarkStart w:id="1891" w:name="_Toc20392611"/>
      <w:bookmarkStart w:id="1892" w:name="_Toc27774258"/>
      <w:bookmarkStart w:id="1893" w:name="_Toc36482718"/>
      <w:bookmarkStart w:id="1894" w:name="_Toc36484377"/>
      <w:bookmarkStart w:id="1895" w:name="_Toc44933307"/>
      <w:bookmarkStart w:id="1896" w:name="_Toc50972260"/>
      <w:bookmarkStart w:id="1897" w:name="_Toc57105014"/>
      <w:bookmarkStart w:id="1898" w:name="_Toc163041714"/>
      <w:r w:rsidRPr="00816C4A">
        <w:t>7.3.2.3</w:t>
      </w:r>
      <w:r w:rsidRPr="00816C4A">
        <w:tab/>
        <w:t>Indication to be given to the user</w:t>
      </w:r>
      <w:bookmarkEnd w:id="1890"/>
      <w:bookmarkEnd w:id="1891"/>
      <w:bookmarkEnd w:id="1892"/>
      <w:bookmarkEnd w:id="1893"/>
      <w:bookmarkEnd w:id="1894"/>
      <w:bookmarkEnd w:id="1895"/>
      <w:bookmarkEnd w:id="1896"/>
      <w:bookmarkEnd w:id="1897"/>
      <w:bookmarkEnd w:id="1898"/>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899" w:name="_Toc3200869"/>
      <w:bookmarkStart w:id="1900" w:name="_Toc20392612"/>
      <w:bookmarkStart w:id="1901" w:name="_Toc27774259"/>
      <w:bookmarkStart w:id="1902" w:name="_Toc36482719"/>
      <w:bookmarkStart w:id="1903" w:name="_Toc36484378"/>
      <w:bookmarkStart w:id="1904" w:name="_Toc44933308"/>
      <w:bookmarkStart w:id="1905" w:name="_Toc50972261"/>
      <w:bookmarkStart w:id="1906" w:name="_Toc57105015"/>
      <w:bookmarkStart w:id="1907" w:name="_Toc163041715"/>
      <w:r w:rsidRPr="00816C4A">
        <w:t>7.3.2.4</w:t>
      </w:r>
      <w:r w:rsidRPr="00816C4A">
        <w:tab/>
        <w:t>Interaction with Fixed Dialling Number</w:t>
      </w:r>
      <w:bookmarkEnd w:id="1899"/>
      <w:bookmarkEnd w:id="1900"/>
      <w:bookmarkEnd w:id="1901"/>
      <w:bookmarkEnd w:id="1902"/>
      <w:bookmarkEnd w:id="1903"/>
      <w:bookmarkEnd w:id="1904"/>
      <w:bookmarkEnd w:id="1905"/>
      <w:bookmarkEnd w:id="1906"/>
      <w:bookmarkEnd w:id="1907"/>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8" w:name="_Toc3200870"/>
      <w:bookmarkStart w:id="1909" w:name="_Toc20392613"/>
      <w:bookmarkStart w:id="1910" w:name="_Toc27774260"/>
      <w:bookmarkStart w:id="1911" w:name="_Toc36482720"/>
      <w:bookmarkStart w:id="1912" w:name="_Toc36484379"/>
      <w:bookmarkStart w:id="1913" w:name="_Toc44933309"/>
      <w:bookmarkStart w:id="1914" w:name="_Toc50972262"/>
      <w:bookmarkStart w:id="1915" w:name="_Toc57105016"/>
      <w:bookmarkStart w:id="1916" w:name="_Toc163041716"/>
      <w:r w:rsidRPr="00816C4A">
        <w:t>7.4</w:t>
      </w:r>
      <w:r w:rsidRPr="00816C4A">
        <w:tab/>
        <w:t>Timer Expiration</w:t>
      </w:r>
      <w:bookmarkEnd w:id="1908"/>
      <w:bookmarkEnd w:id="1909"/>
      <w:bookmarkEnd w:id="1910"/>
      <w:bookmarkEnd w:id="1911"/>
      <w:bookmarkEnd w:id="1912"/>
      <w:bookmarkEnd w:id="1913"/>
      <w:bookmarkEnd w:id="1914"/>
      <w:bookmarkEnd w:id="1915"/>
      <w:bookmarkEnd w:id="1916"/>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7" w:name="_Toc3200871"/>
      <w:bookmarkStart w:id="1918" w:name="_Toc20392614"/>
      <w:bookmarkStart w:id="1919" w:name="_Toc27774261"/>
      <w:bookmarkStart w:id="1920" w:name="_Toc36482721"/>
      <w:bookmarkStart w:id="1921" w:name="_Toc36484380"/>
      <w:bookmarkStart w:id="1922" w:name="_Toc44933310"/>
      <w:bookmarkStart w:id="1923" w:name="_Toc50972263"/>
      <w:bookmarkStart w:id="1924" w:name="_Toc57105017"/>
      <w:bookmarkStart w:id="1925" w:name="_Toc163041717"/>
      <w:r w:rsidRPr="00816C4A">
        <w:t>7.5</w:t>
      </w:r>
      <w:r w:rsidRPr="00816C4A">
        <w:tab/>
        <w:t>Event download</w:t>
      </w:r>
      <w:bookmarkEnd w:id="1917"/>
      <w:bookmarkEnd w:id="1918"/>
      <w:bookmarkEnd w:id="1919"/>
      <w:bookmarkEnd w:id="1920"/>
      <w:bookmarkEnd w:id="1921"/>
      <w:bookmarkEnd w:id="1922"/>
      <w:bookmarkEnd w:id="1923"/>
      <w:bookmarkEnd w:id="1924"/>
      <w:bookmarkEnd w:id="1925"/>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6" w:name="_Toc3200872"/>
      <w:bookmarkStart w:id="1927" w:name="_Toc20392615"/>
      <w:bookmarkStart w:id="1928" w:name="_Toc27774262"/>
      <w:bookmarkStart w:id="1929" w:name="_Toc36482722"/>
      <w:bookmarkStart w:id="1930" w:name="_Toc36484381"/>
      <w:bookmarkStart w:id="1931" w:name="_Toc44933311"/>
      <w:bookmarkStart w:id="1932" w:name="_Toc50972264"/>
      <w:bookmarkStart w:id="1933" w:name="_Toc57105018"/>
      <w:bookmarkStart w:id="1934" w:name="_Toc163041718"/>
      <w:r w:rsidRPr="00816C4A">
        <w:t>7.5.1</w:t>
      </w:r>
      <w:r w:rsidRPr="00816C4A">
        <w:tab/>
        <w:t>(I-)WLAN Access status event</w:t>
      </w:r>
      <w:bookmarkEnd w:id="1926"/>
      <w:bookmarkEnd w:id="1927"/>
      <w:bookmarkEnd w:id="1928"/>
      <w:bookmarkEnd w:id="1929"/>
      <w:bookmarkEnd w:id="1930"/>
      <w:bookmarkEnd w:id="1931"/>
      <w:bookmarkEnd w:id="1932"/>
      <w:bookmarkEnd w:id="1933"/>
      <w:bookmarkEnd w:id="1934"/>
    </w:p>
    <w:p w14:paraId="448AE16F" w14:textId="77777777" w:rsidR="00E86E7B" w:rsidRPr="00816C4A" w:rsidRDefault="00E86E7B" w:rsidP="00E86E7B">
      <w:pPr>
        <w:pStyle w:val="Heading4"/>
      </w:pPr>
      <w:bookmarkStart w:id="1935" w:name="_Toc3200873"/>
      <w:bookmarkStart w:id="1936" w:name="_Toc20392616"/>
      <w:bookmarkStart w:id="1937" w:name="_Toc27774263"/>
      <w:bookmarkStart w:id="1938" w:name="_Toc36482723"/>
      <w:bookmarkStart w:id="1939" w:name="_Toc36484382"/>
      <w:bookmarkStart w:id="1940" w:name="_Toc44933312"/>
      <w:bookmarkStart w:id="1941" w:name="_Toc50972265"/>
      <w:bookmarkStart w:id="1942" w:name="_Toc57105019"/>
      <w:bookmarkStart w:id="1943" w:name="_Toc163041719"/>
      <w:r w:rsidRPr="00816C4A">
        <w:t>7.5.1.1</w:t>
      </w:r>
      <w:r w:rsidRPr="00816C4A">
        <w:tab/>
        <w:t>Procedure</w:t>
      </w:r>
      <w:bookmarkEnd w:id="1935"/>
      <w:bookmarkEnd w:id="1936"/>
      <w:bookmarkEnd w:id="1937"/>
      <w:bookmarkEnd w:id="1938"/>
      <w:bookmarkEnd w:id="1939"/>
      <w:bookmarkEnd w:id="1940"/>
      <w:bookmarkEnd w:id="1941"/>
      <w:bookmarkEnd w:id="1942"/>
      <w:bookmarkEnd w:id="1943"/>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4" w:name="_Toc3200874"/>
      <w:bookmarkStart w:id="1945" w:name="_Toc20392617"/>
      <w:bookmarkStart w:id="1946" w:name="_Toc27774264"/>
      <w:bookmarkStart w:id="1947" w:name="_Toc36482724"/>
      <w:bookmarkStart w:id="1948" w:name="_Toc36484383"/>
      <w:bookmarkStart w:id="1949" w:name="_Toc44933313"/>
      <w:bookmarkStart w:id="1950" w:name="_Toc50972266"/>
      <w:bookmarkStart w:id="1951" w:name="_Toc57105020"/>
      <w:bookmarkStart w:id="1952" w:name="_Toc163041720"/>
      <w:r w:rsidRPr="00816C4A">
        <w:t>7.5.1.2</w:t>
      </w:r>
      <w:r w:rsidRPr="00816C4A">
        <w:tab/>
        <w:t>Structure of ENVELOPE (EVENT DOWNLOAD – (I-)WLAN Access Status)</w:t>
      </w:r>
      <w:bookmarkEnd w:id="1944"/>
      <w:bookmarkEnd w:id="1945"/>
      <w:bookmarkEnd w:id="1946"/>
      <w:bookmarkEnd w:id="1947"/>
      <w:bookmarkEnd w:id="1948"/>
      <w:bookmarkEnd w:id="1949"/>
      <w:bookmarkEnd w:id="1950"/>
      <w:bookmarkEnd w:id="1951"/>
      <w:bookmarkEnd w:id="1952"/>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3" w:name="_Toc3200875"/>
      <w:bookmarkStart w:id="1954" w:name="_Toc20392618"/>
      <w:bookmarkStart w:id="1955" w:name="_Toc27774265"/>
      <w:bookmarkStart w:id="1956" w:name="_Toc36482725"/>
      <w:bookmarkStart w:id="1957" w:name="_Toc36484384"/>
      <w:bookmarkStart w:id="1958" w:name="_Toc44933314"/>
      <w:bookmarkStart w:id="1959" w:name="_Toc50972267"/>
      <w:bookmarkStart w:id="1960" w:name="_Toc57105021"/>
      <w:bookmarkStart w:id="1961" w:name="_Toc163041721"/>
      <w:r w:rsidRPr="00816C4A">
        <w:t>7.5.1A</w:t>
      </w:r>
      <w:r w:rsidRPr="00816C4A">
        <w:tab/>
        <w:t>MT Call event</w:t>
      </w:r>
      <w:bookmarkEnd w:id="1953"/>
      <w:bookmarkEnd w:id="1954"/>
      <w:bookmarkEnd w:id="1955"/>
      <w:bookmarkEnd w:id="1956"/>
      <w:bookmarkEnd w:id="1957"/>
      <w:bookmarkEnd w:id="1958"/>
      <w:bookmarkEnd w:id="1959"/>
      <w:bookmarkEnd w:id="1960"/>
      <w:bookmarkEnd w:id="1961"/>
    </w:p>
    <w:p w14:paraId="6570D3DB" w14:textId="77777777" w:rsidR="00E86E7B" w:rsidRPr="00816C4A" w:rsidRDefault="00E86E7B" w:rsidP="00E86E7B">
      <w:pPr>
        <w:pStyle w:val="Heading4"/>
      </w:pPr>
      <w:bookmarkStart w:id="1962" w:name="_Toc3200876"/>
      <w:bookmarkStart w:id="1963" w:name="_Toc20392619"/>
      <w:bookmarkStart w:id="1964" w:name="_Toc27774266"/>
      <w:bookmarkStart w:id="1965" w:name="_Toc36482726"/>
      <w:bookmarkStart w:id="1966" w:name="_Toc36484385"/>
      <w:bookmarkStart w:id="1967" w:name="_Toc44933315"/>
      <w:bookmarkStart w:id="1968" w:name="_Toc50972268"/>
      <w:bookmarkStart w:id="1969" w:name="_Toc57105022"/>
      <w:bookmarkStart w:id="1970" w:name="_Toc163041722"/>
      <w:r w:rsidRPr="00816C4A">
        <w:t>7.5.1A.1</w:t>
      </w:r>
      <w:r w:rsidRPr="00816C4A">
        <w:tab/>
        <w:t>Procedure</w:t>
      </w:r>
      <w:bookmarkEnd w:id="1962"/>
      <w:bookmarkEnd w:id="1963"/>
      <w:bookmarkEnd w:id="1964"/>
      <w:bookmarkEnd w:id="1965"/>
      <w:bookmarkEnd w:id="1966"/>
      <w:bookmarkEnd w:id="1967"/>
      <w:bookmarkEnd w:id="1968"/>
      <w:bookmarkEnd w:id="1969"/>
      <w:bookmarkEnd w:id="1970"/>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1" w:name="_Toc3200877"/>
      <w:bookmarkStart w:id="1972" w:name="_Toc20392620"/>
      <w:bookmarkStart w:id="1973" w:name="_Toc27774267"/>
      <w:bookmarkStart w:id="1974" w:name="_Toc36482727"/>
      <w:bookmarkStart w:id="1975" w:name="_Toc36484386"/>
      <w:bookmarkStart w:id="1976" w:name="_Toc44933316"/>
      <w:bookmarkStart w:id="1977" w:name="_Toc50972269"/>
      <w:bookmarkStart w:id="1978" w:name="_Toc57105023"/>
      <w:bookmarkStart w:id="1979" w:name="_Toc163041723"/>
      <w:r w:rsidRPr="00816C4A">
        <w:t>7.5.1A.2</w:t>
      </w:r>
      <w:r w:rsidRPr="00816C4A">
        <w:tab/>
        <w:t>Structure of ENVELOPE (EVENT DOWNLOAD - MT call)</w:t>
      </w:r>
      <w:bookmarkEnd w:id="1971"/>
      <w:bookmarkEnd w:id="1972"/>
      <w:bookmarkEnd w:id="1973"/>
      <w:bookmarkEnd w:id="1974"/>
      <w:bookmarkEnd w:id="1975"/>
      <w:bookmarkEnd w:id="1976"/>
      <w:bookmarkEnd w:id="1977"/>
      <w:bookmarkEnd w:id="1978"/>
      <w:bookmarkEnd w:id="1979"/>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0" w:name="_Toc3200878"/>
      <w:bookmarkStart w:id="1981" w:name="_Toc20392621"/>
      <w:bookmarkStart w:id="1982" w:name="_Toc27774268"/>
      <w:bookmarkStart w:id="1983" w:name="_Toc36482728"/>
      <w:bookmarkStart w:id="1984" w:name="_Toc36484387"/>
      <w:bookmarkStart w:id="1985" w:name="_Toc44933317"/>
      <w:bookmarkStart w:id="1986" w:name="_Toc50972270"/>
      <w:bookmarkStart w:id="1987" w:name="_Toc57105024"/>
      <w:bookmarkStart w:id="1988" w:name="_Toc163041724"/>
      <w:r w:rsidRPr="00816C4A">
        <w:lastRenderedPageBreak/>
        <w:t>7.5.2</w:t>
      </w:r>
      <w:r w:rsidRPr="00816C4A">
        <w:tab/>
        <w:t>Network Rejection event</w:t>
      </w:r>
      <w:bookmarkEnd w:id="1980"/>
      <w:bookmarkEnd w:id="1981"/>
      <w:bookmarkEnd w:id="1982"/>
      <w:bookmarkEnd w:id="1983"/>
      <w:bookmarkEnd w:id="1984"/>
      <w:bookmarkEnd w:id="1985"/>
      <w:bookmarkEnd w:id="1986"/>
      <w:bookmarkEnd w:id="1987"/>
      <w:bookmarkEnd w:id="1988"/>
    </w:p>
    <w:p w14:paraId="1046FAC8" w14:textId="77777777" w:rsidR="00E86E7B" w:rsidRPr="00816C4A" w:rsidRDefault="00E86E7B" w:rsidP="00E86E7B">
      <w:pPr>
        <w:pStyle w:val="Heading4"/>
      </w:pPr>
      <w:bookmarkStart w:id="1989" w:name="_Toc3200879"/>
      <w:bookmarkStart w:id="1990" w:name="_Toc20392622"/>
      <w:bookmarkStart w:id="1991" w:name="_Toc27774269"/>
      <w:bookmarkStart w:id="1992" w:name="_Toc36482729"/>
      <w:bookmarkStart w:id="1993" w:name="_Toc36484388"/>
      <w:bookmarkStart w:id="1994" w:name="_Toc44933318"/>
      <w:bookmarkStart w:id="1995" w:name="_Toc50972271"/>
      <w:bookmarkStart w:id="1996" w:name="_Toc57105025"/>
      <w:bookmarkStart w:id="1997" w:name="_Toc163041725"/>
      <w:r w:rsidRPr="00816C4A">
        <w:t>7.5.2.1</w:t>
      </w:r>
      <w:r w:rsidRPr="00816C4A">
        <w:tab/>
        <w:t>Procedure</w:t>
      </w:r>
      <w:bookmarkEnd w:id="1989"/>
      <w:bookmarkEnd w:id="1990"/>
      <w:bookmarkEnd w:id="1991"/>
      <w:bookmarkEnd w:id="1992"/>
      <w:bookmarkEnd w:id="1993"/>
      <w:bookmarkEnd w:id="1994"/>
      <w:bookmarkEnd w:id="1995"/>
      <w:bookmarkEnd w:id="1996"/>
      <w:bookmarkEnd w:id="1997"/>
    </w:p>
    <w:p w14:paraId="207ECB40" w14:textId="14C21793" w:rsidR="00663A5D" w:rsidRPr="00816C4A" w:rsidRDefault="00663A5D" w:rsidP="00663A5D">
      <w:pPr>
        <w:keepLines/>
      </w:pPr>
      <w:bookmarkStart w:id="1998" w:name="_Toc3200880"/>
      <w:bookmarkStart w:id="1999" w:name="_Toc20392623"/>
      <w:bookmarkStart w:id="2000" w:name="_Toc27774270"/>
      <w:bookmarkStart w:id="2001" w:name="_Toc36482730"/>
      <w:bookmarkStart w:id="2002" w:name="_Toc36484389"/>
      <w:bookmarkStart w:id="2003" w:name="_Toc44933319"/>
      <w:bookmarkStart w:id="2004" w:name="_Toc50972272"/>
      <w:bookmarkStart w:id="2005"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6" w:name="_Toc163041726"/>
      <w:r w:rsidRPr="00816C4A">
        <w:t>7.5.2.2</w:t>
      </w:r>
      <w:r w:rsidRPr="00816C4A">
        <w:tab/>
        <w:t>Structure of ENVELOPE (EVENT DOWNLOAD – Network Rejection)</w:t>
      </w:r>
      <w:bookmarkEnd w:id="1998"/>
      <w:bookmarkEnd w:id="1999"/>
      <w:bookmarkEnd w:id="2000"/>
      <w:bookmarkEnd w:id="2001"/>
      <w:bookmarkEnd w:id="2002"/>
      <w:bookmarkEnd w:id="2003"/>
      <w:bookmarkEnd w:id="2004"/>
      <w:bookmarkEnd w:id="2005"/>
      <w:bookmarkEnd w:id="2006"/>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7" w:name="_Toc3200881"/>
      <w:bookmarkStart w:id="2008" w:name="_Toc20392624"/>
      <w:bookmarkStart w:id="2009" w:name="_Toc27774271"/>
      <w:bookmarkStart w:id="2010" w:name="_Toc36482731"/>
      <w:bookmarkStart w:id="2011" w:name="_Toc36484390"/>
      <w:bookmarkStart w:id="2012" w:name="_Toc44933320"/>
      <w:bookmarkStart w:id="2013" w:name="_Toc50972273"/>
      <w:bookmarkStart w:id="2014" w:name="_Toc57105027"/>
      <w:bookmarkStart w:id="2015" w:name="_Toc163041727"/>
      <w:r w:rsidRPr="00816C4A">
        <w:t>7.5.2A</w:t>
      </w:r>
      <w:r w:rsidRPr="00816C4A">
        <w:tab/>
        <w:t>Call connected event</w:t>
      </w:r>
      <w:bookmarkEnd w:id="2007"/>
      <w:bookmarkEnd w:id="2008"/>
      <w:bookmarkEnd w:id="2009"/>
      <w:bookmarkEnd w:id="2010"/>
      <w:bookmarkEnd w:id="2011"/>
      <w:bookmarkEnd w:id="2012"/>
      <w:bookmarkEnd w:id="2013"/>
      <w:bookmarkEnd w:id="2014"/>
      <w:bookmarkEnd w:id="2015"/>
    </w:p>
    <w:p w14:paraId="3AAFF764" w14:textId="77777777" w:rsidR="00E86E7B" w:rsidRPr="00816C4A" w:rsidRDefault="00E86E7B" w:rsidP="00E86E7B">
      <w:pPr>
        <w:pStyle w:val="Heading4"/>
      </w:pPr>
      <w:bookmarkStart w:id="2016" w:name="_Toc3200882"/>
      <w:bookmarkStart w:id="2017" w:name="_Toc20392625"/>
      <w:bookmarkStart w:id="2018" w:name="_Toc27774272"/>
      <w:bookmarkStart w:id="2019" w:name="_Toc36482732"/>
      <w:bookmarkStart w:id="2020" w:name="_Toc36484391"/>
      <w:bookmarkStart w:id="2021" w:name="_Toc44933321"/>
      <w:bookmarkStart w:id="2022" w:name="_Toc50972274"/>
      <w:bookmarkStart w:id="2023" w:name="_Toc57105028"/>
      <w:bookmarkStart w:id="2024" w:name="_Toc163041728"/>
      <w:r w:rsidRPr="00816C4A">
        <w:t>7.5.2A.1</w:t>
      </w:r>
      <w:r w:rsidRPr="00816C4A">
        <w:tab/>
        <w:t>Procedure</w:t>
      </w:r>
      <w:bookmarkEnd w:id="2016"/>
      <w:bookmarkEnd w:id="2017"/>
      <w:bookmarkEnd w:id="2018"/>
      <w:bookmarkEnd w:id="2019"/>
      <w:bookmarkEnd w:id="2020"/>
      <w:bookmarkEnd w:id="2021"/>
      <w:bookmarkEnd w:id="2022"/>
      <w:bookmarkEnd w:id="2023"/>
      <w:bookmarkEnd w:id="2024"/>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5" w:name="_Toc3200883"/>
      <w:bookmarkStart w:id="2026" w:name="_Toc20392626"/>
      <w:bookmarkStart w:id="2027" w:name="_Toc27774273"/>
      <w:bookmarkStart w:id="2028" w:name="_Toc36482733"/>
      <w:bookmarkStart w:id="2029" w:name="_Toc36484392"/>
      <w:bookmarkStart w:id="2030" w:name="_Toc44933322"/>
      <w:bookmarkStart w:id="2031" w:name="_Toc50972275"/>
      <w:bookmarkStart w:id="2032" w:name="_Toc57105029"/>
      <w:bookmarkStart w:id="2033" w:name="_Toc163041729"/>
      <w:r w:rsidRPr="00816C4A">
        <w:t>7.5.2A.2</w:t>
      </w:r>
      <w:r w:rsidRPr="00816C4A">
        <w:tab/>
        <w:t>Structure of ENVELOPE (EVENT DOWNLOAD - call connected)</w:t>
      </w:r>
      <w:bookmarkEnd w:id="2025"/>
      <w:bookmarkEnd w:id="2026"/>
      <w:bookmarkEnd w:id="2027"/>
      <w:bookmarkEnd w:id="2028"/>
      <w:bookmarkEnd w:id="2029"/>
      <w:bookmarkEnd w:id="2030"/>
      <w:bookmarkEnd w:id="2031"/>
      <w:bookmarkEnd w:id="2032"/>
      <w:bookmarkEnd w:id="2033"/>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4" w:name="_Toc3200884"/>
      <w:bookmarkStart w:id="2035" w:name="_Toc20392627"/>
      <w:bookmarkStart w:id="2036" w:name="_Toc27774274"/>
      <w:bookmarkStart w:id="2037" w:name="_Toc36482734"/>
      <w:bookmarkStart w:id="2038" w:name="_Toc36484393"/>
      <w:bookmarkStart w:id="2039" w:name="_Toc44933323"/>
      <w:bookmarkStart w:id="2040" w:name="_Toc50972276"/>
      <w:bookmarkStart w:id="2041" w:name="_Toc57105030"/>
      <w:bookmarkStart w:id="2042" w:name="_Toc163041730"/>
      <w:r w:rsidRPr="00816C4A">
        <w:lastRenderedPageBreak/>
        <w:t>7.5.3</w:t>
      </w:r>
      <w:r w:rsidRPr="00816C4A">
        <w:tab/>
        <w:t>CSG Cell Selection event</w:t>
      </w:r>
      <w:bookmarkEnd w:id="2034"/>
      <w:bookmarkEnd w:id="2035"/>
      <w:bookmarkEnd w:id="2036"/>
      <w:bookmarkEnd w:id="2037"/>
      <w:bookmarkEnd w:id="2038"/>
      <w:bookmarkEnd w:id="2039"/>
      <w:bookmarkEnd w:id="2040"/>
      <w:bookmarkEnd w:id="2041"/>
      <w:bookmarkEnd w:id="2042"/>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3" w:name="_Toc3200885"/>
      <w:bookmarkStart w:id="2044" w:name="_Toc20392628"/>
      <w:bookmarkStart w:id="2045" w:name="_Toc27774275"/>
      <w:bookmarkStart w:id="2046" w:name="_Toc36482735"/>
      <w:bookmarkStart w:id="2047" w:name="_Toc36484394"/>
      <w:bookmarkStart w:id="2048" w:name="_Toc44933324"/>
      <w:bookmarkStart w:id="2049" w:name="_Toc50972277"/>
      <w:bookmarkStart w:id="2050" w:name="_Toc57105031"/>
      <w:bookmarkStart w:id="2051" w:name="_Toc163041731"/>
      <w:r w:rsidRPr="00816C4A">
        <w:t>7.5.3.1</w:t>
      </w:r>
      <w:r w:rsidRPr="00816C4A">
        <w:tab/>
        <w:t>Procedure</w:t>
      </w:r>
      <w:bookmarkEnd w:id="2043"/>
      <w:bookmarkEnd w:id="2044"/>
      <w:bookmarkEnd w:id="2045"/>
      <w:bookmarkEnd w:id="2046"/>
      <w:bookmarkEnd w:id="2047"/>
      <w:bookmarkEnd w:id="2048"/>
      <w:bookmarkEnd w:id="2049"/>
      <w:bookmarkEnd w:id="2050"/>
      <w:bookmarkEnd w:id="2051"/>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2" w:name="_Toc3200886"/>
      <w:bookmarkStart w:id="2053" w:name="_Toc20392629"/>
      <w:bookmarkStart w:id="2054" w:name="_Toc27774276"/>
      <w:bookmarkStart w:id="2055" w:name="_Toc36482736"/>
      <w:bookmarkStart w:id="2056" w:name="_Toc36484395"/>
      <w:bookmarkStart w:id="2057" w:name="_Toc44933325"/>
      <w:bookmarkStart w:id="2058" w:name="_Toc50972278"/>
      <w:bookmarkStart w:id="2059" w:name="_Toc57105032"/>
      <w:bookmarkStart w:id="2060" w:name="_Toc163041732"/>
      <w:r w:rsidRPr="00816C4A">
        <w:t>7.5.3.2</w:t>
      </w:r>
      <w:r w:rsidRPr="00816C4A">
        <w:tab/>
        <w:t>Structure of ENVELOPE (EVENT DOWNLOAD – CSG Cell Selection)</w:t>
      </w:r>
      <w:bookmarkEnd w:id="2052"/>
      <w:bookmarkEnd w:id="2053"/>
      <w:bookmarkEnd w:id="2054"/>
      <w:bookmarkEnd w:id="2055"/>
      <w:bookmarkEnd w:id="2056"/>
      <w:bookmarkEnd w:id="2057"/>
      <w:bookmarkEnd w:id="2058"/>
      <w:bookmarkEnd w:id="2059"/>
      <w:bookmarkEnd w:id="2060"/>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1" w:name="_Toc3200887"/>
      <w:bookmarkStart w:id="2062" w:name="_Toc20392630"/>
      <w:bookmarkStart w:id="2063" w:name="_Toc27774277"/>
      <w:bookmarkStart w:id="2064" w:name="_Toc36482737"/>
      <w:bookmarkStart w:id="2065" w:name="_Toc36484396"/>
      <w:bookmarkStart w:id="2066" w:name="_Toc44933326"/>
      <w:bookmarkStart w:id="2067" w:name="_Toc50972279"/>
      <w:bookmarkStart w:id="2068" w:name="_Toc57105033"/>
      <w:bookmarkStart w:id="2069" w:name="_Toc163041733"/>
      <w:r w:rsidRPr="00816C4A">
        <w:lastRenderedPageBreak/>
        <w:t>7.5.3A</w:t>
      </w:r>
      <w:r w:rsidRPr="00816C4A">
        <w:tab/>
        <w:t>Call disconnected event</w:t>
      </w:r>
      <w:bookmarkEnd w:id="2061"/>
      <w:bookmarkEnd w:id="2062"/>
      <w:bookmarkEnd w:id="2063"/>
      <w:bookmarkEnd w:id="2064"/>
      <w:bookmarkEnd w:id="2065"/>
      <w:bookmarkEnd w:id="2066"/>
      <w:bookmarkEnd w:id="2067"/>
      <w:bookmarkEnd w:id="2068"/>
      <w:bookmarkEnd w:id="2069"/>
    </w:p>
    <w:p w14:paraId="6CA752A3" w14:textId="77777777" w:rsidR="00E86E7B" w:rsidRPr="00816C4A" w:rsidRDefault="00E86E7B" w:rsidP="00E86E7B">
      <w:pPr>
        <w:pStyle w:val="Heading4"/>
      </w:pPr>
      <w:bookmarkStart w:id="2070" w:name="_Toc3200888"/>
      <w:bookmarkStart w:id="2071" w:name="_Toc20392631"/>
      <w:bookmarkStart w:id="2072" w:name="_Toc27774278"/>
      <w:bookmarkStart w:id="2073" w:name="_Toc36482738"/>
      <w:bookmarkStart w:id="2074" w:name="_Toc36484397"/>
      <w:bookmarkStart w:id="2075" w:name="_Toc44933327"/>
      <w:bookmarkStart w:id="2076" w:name="_Toc50972280"/>
      <w:bookmarkStart w:id="2077" w:name="_Toc57105034"/>
      <w:bookmarkStart w:id="2078" w:name="_Toc163041734"/>
      <w:r w:rsidRPr="00816C4A">
        <w:t>7.5.3A.1</w:t>
      </w:r>
      <w:r w:rsidRPr="00816C4A">
        <w:tab/>
        <w:t>Procedure</w:t>
      </w:r>
      <w:bookmarkEnd w:id="2070"/>
      <w:bookmarkEnd w:id="2071"/>
      <w:bookmarkEnd w:id="2072"/>
      <w:bookmarkEnd w:id="2073"/>
      <w:bookmarkEnd w:id="2074"/>
      <w:bookmarkEnd w:id="2075"/>
      <w:bookmarkEnd w:id="2076"/>
      <w:bookmarkEnd w:id="2077"/>
      <w:bookmarkEnd w:id="2078"/>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79" w:name="_Toc3200889"/>
      <w:bookmarkStart w:id="2080" w:name="_Toc20392632"/>
      <w:bookmarkStart w:id="2081" w:name="_Toc27774279"/>
      <w:bookmarkStart w:id="2082" w:name="_Toc36482739"/>
      <w:bookmarkStart w:id="2083" w:name="_Toc36484398"/>
      <w:bookmarkStart w:id="2084" w:name="_Toc44933328"/>
      <w:bookmarkStart w:id="2085" w:name="_Toc50972281"/>
      <w:bookmarkStart w:id="2086" w:name="_Toc57105035"/>
      <w:bookmarkStart w:id="2087" w:name="_Toc163041735"/>
      <w:r w:rsidRPr="00816C4A">
        <w:t>7.5.3A.2</w:t>
      </w:r>
      <w:r w:rsidRPr="00816C4A">
        <w:tab/>
        <w:t>Structure of ENVELOPE (EVENT DOWNLOAD - call disconnected)</w:t>
      </w:r>
      <w:bookmarkEnd w:id="2079"/>
      <w:bookmarkEnd w:id="2080"/>
      <w:bookmarkEnd w:id="2081"/>
      <w:bookmarkEnd w:id="2082"/>
      <w:bookmarkEnd w:id="2083"/>
      <w:bookmarkEnd w:id="2084"/>
      <w:bookmarkEnd w:id="2085"/>
      <w:bookmarkEnd w:id="2086"/>
      <w:bookmarkEnd w:id="2087"/>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8" w:name="_Toc3200890"/>
      <w:bookmarkStart w:id="2089" w:name="_Toc20392633"/>
      <w:bookmarkStart w:id="2090" w:name="_Toc27774280"/>
      <w:bookmarkStart w:id="2091" w:name="_Toc36482740"/>
      <w:bookmarkStart w:id="2092" w:name="_Toc36484399"/>
      <w:bookmarkStart w:id="2093" w:name="_Toc44933329"/>
      <w:bookmarkStart w:id="2094" w:name="_Toc50972282"/>
      <w:bookmarkStart w:id="2095" w:name="_Toc57105036"/>
      <w:bookmarkStart w:id="2096" w:name="_Toc163041736"/>
      <w:r w:rsidRPr="00816C4A">
        <w:lastRenderedPageBreak/>
        <w:t>7.5.4</w:t>
      </w:r>
      <w:r w:rsidRPr="00816C4A">
        <w:tab/>
        <w:t>Location status event</w:t>
      </w:r>
      <w:bookmarkEnd w:id="2088"/>
      <w:bookmarkEnd w:id="2089"/>
      <w:bookmarkEnd w:id="2090"/>
      <w:bookmarkEnd w:id="2091"/>
      <w:bookmarkEnd w:id="2092"/>
      <w:bookmarkEnd w:id="2093"/>
      <w:bookmarkEnd w:id="2094"/>
      <w:bookmarkEnd w:id="2095"/>
      <w:bookmarkEnd w:id="2096"/>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7" w:name="_Toc3200891"/>
      <w:bookmarkStart w:id="2098" w:name="_Toc20392634"/>
      <w:bookmarkStart w:id="2099" w:name="_Toc27774281"/>
      <w:bookmarkStart w:id="2100" w:name="_Toc36482741"/>
      <w:bookmarkStart w:id="2101" w:name="_Toc36484400"/>
      <w:bookmarkStart w:id="2102" w:name="_Toc44933330"/>
      <w:bookmarkStart w:id="2103" w:name="_Toc50972283"/>
      <w:bookmarkStart w:id="2104" w:name="_Toc57105037"/>
      <w:bookmarkStart w:id="2105" w:name="_Toc163041737"/>
      <w:r w:rsidRPr="00816C4A">
        <w:t>7.5.5</w:t>
      </w:r>
      <w:r w:rsidRPr="00816C4A">
        <w:tab/>
        <w:t>User activity event</w:t>
      </w:r>
      <w:bookmarkEnd w:id="2097"/>
      <w:bookmarkEnd w:id="2098"/>
      <w:bookmarkEnd w:id="2099"/>
      <w:bookmarkEnd w:id="2100"/>
      <w:bookmarkEnd w:id="2101"/>
      <w:bookmarkEnd w:id="2102"/>
      <w:bookmarkEnd w:id="2103"/>
      <w:bookmarkEnd w:id="2104"/>
      <w:bookmarkEnd w:id="2105"/>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6" w:name="_Toc3200892"/>
      <w:bookmarkStart w:id="2107" w:name="_Toc20392635"/>
      <w:bookmarkStart w:id="2108" w:name="_Toc27774282"/>
      <w:bookmarkStart w:id="2109" w:name="_Toc36482742"/>
      <w:bookmarkStart w:id="2110" w:name="_Toc36484401"/>
      <w:bookmarkStart w:id="2111" w:name="_Toc44933331"/>
      <w:bookmarkStart w:id="2112" w:name="_Toc50972284"/>
      <w:bookmarkStart w:id="2113" w:name="_Toc57105038"/>
      <w:bookmarkStart w:id="2114" w:name="_Toc163041738"/>
      <w:r w:rsidRPr="00816C4A">
        <w:t>7.5.6</w:t>
      </w:r>
      <w:r w:rsidRPr="00816C4A">
        <w:tab/>
        <w:t>Idle screen available event</w:t>
      </w:r>
      <w:bookmarkEnd w:id="2106"/>
      <w:bookmarkEnd w:id="2107"/>
      <w:bookmarkEnd w:id="2108"/>
      <w:bookmarkEnd w:id="2109"/>
      <w:bookmarkEnd w:id="2110"/>
      <w:bookmarkEnd w:id="2111"/>
      <w:bookmarkEnd w:id="2112"/>
      <w:bookmarkEnd w:id="2113"/>
      <w:bookmarkEnd w:id="2114"/>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5" w:name="_Toc3200893"/>
      <w:bookmarkStart w:id="2116" w:name="_Toc20392636"/>
      <w:bookmarkStart w:id="2117" w:name="_Toc27774283"/>
      <w:bookmarkStart w:id="2118" w:name="_Toc36482743"/>
      <w:bookmarkStart w:id="2119" w:name="_Toc36484402"/>
      <w:bookmarkStart w:id="2120" w:name="_Toc44933332"/>
      <w:bookmarkStart w:id="2121" w:name="_Toc50972285"/>
      <w:bookmarkStart w:id="2122" w:name="_Toc57105039"/>
      <w:bookmarkStart w:id="2123" w:name="_Toc163041739"/>
      <w:r w:rsidRPr="00816C4A">
        <w:t>7.5.7</w:t>
      </w:r>
      <w:r w:rsidRPr="00816C4A">
        <w:tab/>
        <w:t>Card reader status event</w:t>
      </w:r>
      <w:bookmarkEnd w:id="2115"/>
      <w:bookmarkEnd w:id="2116"/>
      <w:bookmarkEnd w:id="2117"/>
      <w:bookmarkEnd w:id="2118"/>
      <w:bookmarkEnd w:id="2119"/>
      <w:bookmarkEnd w:id="2120"/>
      <w:bookmarkEnd w:id="2121"/>
      <w:bookmarkEnd w:id="2122"/>
      <w:bookmarkEnd w:id="2123"/>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4" w:name="_Toc3200894"/>
      <w:bookmarkStart w:id="2125" w:name="_Toc20392637"/>
      <w:bookmarkStart w:id="2126" w:name="_Toc27774284"/>
      <w:bookmarkStart w:id="2127" w:name="_Toc36482744"/>
      <w:bookmarkStart w:id="2128" w:name="_Toc36484403"/>
      <w:bookmarkStart w:id="2129" w:name="_Toc44933333"/>
      <w:bookmarkStart w:id="2130" w:name="_Toc50972286"/>
      <w:bookmarkStart w:id="2131" w:name="_Toc57105040"/>
      <w:bookmarkStart w:id="2132" w:name="_Toc163041740"/>
      <w:r w:rsidRPr="00816C4A">
        <w:t>7.5.8</w:t>
      </w:r>
      <w:r w:rsidRPr="00816C4A">
        <w:tab/>
        <w:t>Language selection event</w:t>
      </w:r>
      <w:bookmarkEnd w:id="2124"/>
      <w:bookmarkEnd w:id="2125"/>
      <w:bookmarkEnd w:id="2126"/>
      <w:bookmarkEnd w:id="2127"/>
      <w:bookmarkEnd w:id="2128"/>
      <w:bookmarkEnd w:id="2129"/>
      <w:bookmarkEnd w:id="2130"/>
      <w:bookmarkEnd w:id="2131"/>
      <w:bookmarkEnd w:id="2132"/>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3" w:name="_Toc3200895"/>
      <w:bookmarkStart w:id="2134" w:name="_Toc20392638"/>
      <w:bookmarkStart w:id="2135" w:name="_Toc27774285"/>
      <w:bookmarkStart w:id="2136" w:name="_Toc36482745"/>
      <w:bookmarkStart w:id="2137" w:name="_Toc36484404"/>
      <w:bookmarkStart w:id="2138" w:name="_Toc44933334"/>
      <w:bookmarkStart w:id="2139" w:name="_Toc50972287"/>
      <w:bookmarkStart w:id="2140" w:name="_Toc57105041"/>
      <w:bookmarkStart w:id="2141" w:name="_Toc163041741"/>
      <w:r w:rsidRPr="00816C4A">
        <w:t>7.5.9</w:t>
      </w:r>
      <w:r w:rsidRPr="00816C4A">
        <w:tab/>
        <w:t>Browser termination event</w:t>
      </w:r>
      <w:bookmarkEnd w:id="2133"/>
      <w:bookmarkEnd w:id="2134"/>
      <w:bookmarkEnd w:id="2135"/>
      <w:bookmarkEnd w:id="2136"/>
      <w:bookmarkEnd w:id="2137"/>
      <w:bookmarkEnd w:id="2138"/>
      <w:bookmarkEnd w:id="2139"/>
      <w:bookmarkEnd w:id="2140"/>
      <w:bookmarkEnd w:id="2141"/>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2" w:name="_Toc3200896"/>
      <w:bookmarkStart w:id="2143" w:name="_Toc20392639"/>
      <w:bookmarkStart w:id="2144" w:name="_Toc27774286"/>
      <w:bookmarkStart w:id="2145" w:name="_Toc36482746"/>
      <w:bookmarkStart w:id="2146" w:name="_Toc36484405"/>
      <w:bookmarkStart w:id="2147" w:name="_Toc44933335"/>
      <w:bookmarkStart w:id="2148" w:name="_Toc50972288"/>
      <w:bookmarkStart w:id="2149" w:name="_Toc57105042"/>
      <w:bookmarkStart w:id="2150" w:name="_Toc163041742"/>
      <w:r w:rsidRPr="00816C4A">
        <w:t>7.5.10</w:t>
      </w:r>
      <w:r w:rsidRPr="00816C4A">
        <w:tab/>
        <w:t>Data available event</w:t>
      </w:r>
      <w:bookmarkEnd w:id="2142"/>
      <w:bookmarkEnd w:id="2143"/>
      <w:bookmarkEnd w:id="2144"/>
      <w:bookmarkEnd w:id="2145"/>
      <w:bookmarkEnd w:id="2146"/>
      <w:bookmarkEnd w:id="2147"/>
      <w:bookmarkEnd w:id="2148"/>
      <w:bookmarkEnd w:id="2149"/>
      <w:bookmarkEnd w:id="2150"/>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1" w:name="_Toc3200897"/>
      <w:bookmarkStart w:id="2152" w:name="_Toc20392640"/>
      <w:bookmarkStart w:id="2153" w:name="_Toc27774287"/>
      <w:bookmarkStart w:id="2154" w:name="_Toc36482747"/>
      <w:bookmarkStart w:id="2155" w:name="_Toc36484406"/>
      <w:bookmarkStart w:id="2156" w:name="_Toc44933336"/>
      <w:bookmarkStart w:id="2157" w:name="_Toc50972289"/>
      <w:bookmarkStart w:id="2158" w:name="_Toc57105043"/>
      <w:bookmarkStart w:id="2159" w:name="_Toc163041743"/>
      <w:r w:rsidRPr="00816C4A">
        <w:t>7.5.11</w:t>
      </w:r>
      <w:r w:rsidRPr="00816C4A">
        <w:tab/>
        <w:t>Channel status event</w:t>
      </w:r>
      <w:bookmarkEnd w:id="2151"/>
      <w:bookmarkEnd w:id="2152"/>
      <w:bookmarkEnd w:id="2153"/>
      <w:bookmarkEnd w:id="2154"/>
      <w:bookmarkEnd w:id="2155"/>
      <w:bookmarkEnd w:id="2156"/>
      <w:bookmarkEnd w:id="2157"/>
      <w:bookmarkEnd w:id="2158"/>
      <w:bookmarkEnd w:id="2159"/>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0" w:name="_Toc3200898"/>
      <w:bookmarkStart w:id="2161" w:name="_Toc20392641"/>
      <w:bookmarkStart w:id="2162" w:name="_Toc27774288"/>
      <w:bookmarkStart w:id="2163" w:name="_Toc36482748"/>
      <w:bookmarkStart w:id="2164" w:name="_Toc36484407"/>
      <w:bookmarkStart w:id="2165" w:name="_Toc44933337"/>
      <w:bookmarkStart w:id="2166" w:name="_Toc50972290"/>
      <w:bookmarkStart w:id="2167" w:name="_Toc57105044"/>
      <w:bookmarkStart w:id="2168" w:name="_Toc163041744"/>
      <w:r w:rsidRPr="00816C4A">
        <w:t>7.5.12</w:t>
      </w:r>
      <w:r w:rsidRPr="00816C4A">
        <w:tab/>
        <w:t>Access Technology Change Event</w:t>
      </w:r>
      <w:bookmarkEnd w:id="2160"/>
      <w:bookmarkEnd w:id="2161"/>
      <w:bookmarkEnd w:id="2162"/>
      <w:bookmarkEnd w:id="2163"/>
      <w:bookmarkEnd w:id="2164"/>
      <w:bookmarkEnd w:id="2165"/>
      <w:bookmarkEnd w:id="2166"/>
      <w:bookmarkEnd w:id="2167"/>
      <w:bookmarkEnd w:id="2168"/>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9" w:name="_Toc3200899"/>
      <w:bookmarkStart w:id="2170" w:name="_Toc20392642"/>
      <w:bookmarkStart w:id="2171" w:name="_Toc27774289"/>
      <w:bookmarkStart w:id="2172" w:name="_Toc36482749"/>
      <w:bookmarkStart w:id="2173" w:name="_Toc36484408"/>
      <w:bookmarkStart w:id="2174" w:name="_Toc44933338"/>
      <w:bookmarkStart w:id="2175" w:name="_Toc50972291"/>
      <w:bookmarkStart w:id="2176" w:name="_Toc57105045"/>
      <w:bookmarkStart w:id="2177" w:name="_Toc163041745"/>
      <w:r w:rsidRPr="00816C4A">
        <w:t>7.5.13</w:t>
      </w:r>
      <w:r w:rsidRPr="00816C4A">
        <w:tab/>
        <w:t>Display parameters changed event</w:t>
      </w:r>
      <w:bookmarkEnd w:id="2169"/>
      <w:bookmarkEnd w:id="2170"/>
      <w:bookmarkEnd w:id="2171"/>
      <w:bookmarkEnd w:id="2172"/>
      <w:bookmarkEnd w:id="2173"/>
      <w:bookmarkEnd w:id="2174"/>
      <w:bookmarkEnd w:id="2175"/>
      <w:bookmarkEnd w:id="2176"/>
      <w:bookmarkEnd w:id="2177"/>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78" w:name="_Toc3200900"/>
      <w:bookmarkStart w:id="2179" w:name="_Toc20392643"/>
      <w:bookmarkStart w:id="2180" w:name="_Toc27774290"/>
      <w:bookmarkStart w:id="2181" w:name="_Toc36482750"/>
      <w:bookmarkStart w:id="2182" w:name="_Toc36484409"/>
      <w:bookmarkStart w:id="2183" w:name="_Toc44933339"/>
      <w:bookmarkStart w:id="2184" w:name="_Toc50972292"/>
      <w:bookmarkStart w:id="2185" w:name="_Toc57105046"/>
      <w:bookmarkStart w:id="2186" w:name="_Toc163041746"/>
      <w:r w:rsidRPr="00816C4A">
        <w:t>7.5.14</w:t>
      </w:r>
      <w:r w:rsidRPr="00816C4A">
        <w:tab/>
        <w:t>Local Connection event</w:t>
      </w:r>
      <w:bookmarkEnd w:id="2178"/>
      <w:bookmarkEnd w:id="2179"/>
      <w:bookmarkEnd w:id="2180"/>
      <w:bookmarkEnd w:id="2181"/>
      <w:bookmarkEnd w:id="2182"/>
      <w:bookmarkEnd w:id="2183"/>
      <w:bookmarkEnd w:id="2184"/>
      <w:bookmarkEnd w:id="2185"/>
      <w:bookmarkEnd w:id="2186"/>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7" w:name="_Toc3200901"/>
      <w:bookmarkStart w:id="2188" w:name="_Toc20392644"/>
      <w:bookmarkStart w:id="2189" w:name="_Toc27774291"/>
      <w:bookmarkStart w:id="2190" w:name="_Toc36482751"/>
      <w:bookmarkStart w:id="2191" w:name="_Toc36484410"/>
      <w:bookmarkStart w:id="2192" w:name="_Toc44933340"/>
      <w:bookmarkStart w:id="2193" w:name="_Toc50972293"/>
      <w:bookmarkStart w:id="2194" w:name="_Toc57105047"/>
      <w:bookmarkStart w:id="2195" w:name="_Toc163041747"/>
      <w:r w:rsidRPr="00816C4A">
        <w:t>7.5.15</w:t>
      </w:r>
      <w:r w:rsidRPr="00816C4A">
        <w:tab/>
        <w:t>Network Search Mode Change Event</w:t>
      </w:r>
      <w:bookmarkEnd w:id="2187"/>
      <w:bookmarkEnd w:id="2188"/>
      <w:bookmarkEnd w:id="2189"/>
      <w:bookmarkEnd w:id="2190"/>
      <w:bookmarkEnd w:id="2191"/>
      <w:bookmarkEnd w:id="2192"/>
      <w:bookmarkEnd w:id="2193"/>
      <w:bookmarkEnd w:id="2194"/>
      <w:bookmarkEnd w:id="2195"/>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6" w:name="_Toc3200902"/>
      <w:bookmarkStart w:id="2197" w:name="_Toc20392645"/>
      <w:bookmarkStart w:id="2198" w:name="_Toc27774292"/>
      <w:bookmarkStart w:id="2199" w:name="_Toc36482752"/>
      <w:bookmarkStart w:id="2200" w:name="_Toc36484411"/>
      <w:bookmarkStart w:id="2201" w:name="_Toc44933341"/>
      <w:bookmarkStart w:id="2202" w:name="_Toc50972294"/>
      <w:bookmarkStart w:id="2203" w:name="_Toc57105048"/>
      <w:bookmarkStart w:id="2204" w:name="_Toc163041748"/>
      <w:r w:rsidRPr="00816C4A">
        <w:lastRenderedPageBreak/>
        <w:t>7.5.16</w:t>
      </w:r>
      <w:r w:rsidRPr="00816C4A">
        <w:tab/>
        <w:t>Browsing status event</w:t>
      </w:r>
      <w:bookmarkEnd w:id="2196"/>
      <w:bookmarkEnd w:id="2197"/>
      <w:bookmarkEnd w:id="2198"/>
      <w:bookmarkEnd w:id="2199"/>
      <w:bookmarkEnd w:id="2200"/>
      <w:bookmarkEnd w:id="2201"/>
      <w:bookmarkEnd w:id="2202"/>
      <w:bookmarkEnd w:id="2203"/>
      <w:bookmarkEnd w:id="2204"/>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5" w:name="_Toc3200903"/>
      <w:bookmarkStart w:id="2206" w:name="_Toc20392646"/>
      <w:bookmarkStart w:id="2207" w:name="_Toc27774293"/>
      <w:bookmarkStart w:id="2208" w:name="_Toc36482753"/>
      <w:bookmarkStart w:id="2209" w:name="_Toc36484412"/>
      <w:bookmarkStart w:id="2210" w:name="_Toc44933342"/>
      <w:bookmarkStart w:id="2211" w:name="_Toc50972295"/>
      <w:bookmarkStart w:id="2212" w:name="_Toc57105049"/>
      <w:bookmarkStart w:id="2213" w:name="_Toc163041749"/>
      <w:r w:rsidRPr="00816C4A">
        <w:t>7.5.17</w:t>
      </w:r>
      <w:r w:rsidRPr="00816C4A">
        <w:tab/>
        <w:t>Frames Information changed event</w:t>
      </w:r>
      <w:bookmarkEnd w:id="2205"/>
      <w:bookmarkEnd w:id="2206"/>
      <w:bookmarkEnd w:id="2207"/>
      <w:bookmarkEnd w:id="2208"/>
      <w:bookmarkEnd w:id="2209"/>
      <w:bookmarkEnd w:id="2210"/>
      <w:bookmarkEnd w:id="2211"/>
      <w:bookmarkEnd w:id="2212"/>
      <w:bookmarkEnd w:id="2213"/>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4" w:name="_Toc3200904"/>
      <w:bookmarkStart w:id="2215" w:name="_Toc20392647"/>
      <w:bookmarkStart w:id="2216" w:name="_Toc27774294"/>
      <w:bookmarkStart w:id="2217" w:name="_Toc36482754"/>
      <w:bookmarkStart w:id="2218" w:name="_Toc36484413"/>
      <w:bookmarkStart w:id="2219" w:name="_Toc44933343"/>
      <w:bookmarkStart w:id="2220" w:name="_Toc50972296"/>
      <w:bookmarkStart w:id="2221" w:name="_Toc57105050"/>
      <w:bookmarkStart w:id="2222" w:name="_Toc163041750"/>
      <w:r w:rsidRPr="00816C4A">
        <w:t>7.5.18</w:t>
      </w:r>
      <w:r w:rsidRPr="00816C4A">
        <w:tab/>
        <w:t>HCI connectivity event</w:t>
      </w:r>
      <w:bookmarkEnd w:id="2214"/>
      <w:bookmarkEnd w:id="2215"/>
      <w:bookmarkEnd w:id="2216"/>
      <w:bookmarkEnd w:id="2217"/>
      <w:bookmarkEnd w:id="2218"/>
      <w:bookmarkEnd w:id="2219"/>
      <w:bookmarkEnd w:id="2220"/>
      <w:bookmarkEnd w:id="2221"/>
      <w:bookmarkEnd w:id="2222"/>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3" w:name="_Toc3200905"/>
      <w:bookmarkStart w:id="2224" w:name="_Toc20392648"/>
      <w:bookmarkStart w:id="2225" w:name="_Toc27774295"/>
      <w:bookmarkStart w:id="2226" w:name="_Toc36482755"/>
      <w:bookmarkStart w:id="2227" w:name="_Toc36484414"/>
      <w:bookmarkStart w:id="2228" w:name="_Toc44933344"/>
      <w:bookmarkStart w:id="2229" w:name="_Toc50972297"/>
      <w:bookmarkStart w:id="2230" w:name="_Toc57105051"/>
      <w:bookmarkStart w:id="2231" w:name="_Toc163041751"/>
      <w:r w:rsidRPr="00816C4A">
        <w:t>7.5.19</w:t>
      </w:r>
      <w:r w:rsidRPr="00816C4A">
        <w:tab/>
        <w:t>Contactless state request</w:t>
      </w:r>
      <w:bookmarkEnd w:id="2223"/>
      <w:bookmarkEnd w:id="2224"/>
      <w:bookmarkEnd w:id="2225"/>
      <w:bookmarkEnd w:id="2226"/>
      <w:bookmarkEnd w:id="2227"/>
      <w:bookmarkEnd w:id="2228"/>
      <w:bookmarkEnd w:id="2229"/>
      <w:bookmarkEnd w:id="2230"/>
      <w:bookmarkEnd w:id="2231"/>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2" w:name="_Toc3200906"/>
      <w:bookmarkStart w:id="2233" w:name="_Toc20392649"/>
      <w:bookmarkStart w:id="2234" w:name="_Toc27774296"/>
      <w:bookmarkStart w:id="2235" w:name="_Toc36482756"/>
      <w:bookmarkStart w:id="2236" w:name="_Toc36484415"/>
      <w:bookmarkStart w:id="2237" w:name="_Toc44933345"/>
      <w:bookmarkStart w:id="2238" w:name="_Toc50972298"/>
      <w:bookmarkStart w:id="2239" w:name="_Toc57105052"/>
      <w:bookmarkStart w:id="2240" w:name="_Toc163041752"/>
      <w:r w:rsidRPr="00816C4A">
        <w:t>7.5.20</w:t>
      </w:r>
      <w:r w:rsidRPr="00816C4A">
        <w:tab/>
        <w:t>Incoming IMS Data event</w:t>
      </w:r>
      <w:bookmarkEnd w:id="2232"/>
      <w:bookmarkEnd w:id="2233"/>
      <w:bookmarkEnd w:id="2234"/>
      <w:bookmarkEnd w:id="2235"/>
      <w:bookmarkEnd w:id="2236"/>
      <w:bookmarkEnd w:id="2237"/>
      <w:bookmarkEnd w:id="2238"/>
      <w:bookmarkEnd w:id="2239"/>
      <w:bookmarkEnd w:id="2240"/>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1" w:name="_Toc3200907"/>
      <w:bookmarkStart w:id="2242" w:name="_Toc20392650"/>
      <w:bookmarkStart w:id="2243" w:name="_Toc27774297"/>
      <w:bookmarkStart w:id="2244" w:name="_Toc36482757"/>
      <w:bookmarkStart w:id="2245" w:name="_Toc36484416"/>
      <w:bookmarkStart w:id="2246" w:name="_Toc44933346"/>
      <w:bookmarkStart w:id="2247" w:name="_Toc50972299"/>
      <w:bookmarkStart w:id="2248" w:name="_Toc57105053"/>
      <w:bookmarkStart w:id="2249" w:name="_Toc163041753"/>
      <w:r w:rsidRPr="00816C4A">
        <w:t>7.5.20.1</w:t>
      </w:r>
      <w:r w:rsidRPr="00816C4A">
        <w:tab/>
        <w:t>Procedure</w:t>
      </w:r>
      <w:bookmarkEnd w:id="2241"/>
      <w:bookmarkEnd w:id="2242"/>
      <w:bookmarkEnd w:id="2243"/>
      <w:bookmarkEnd w:id="2244"/>
      <w:bookmarkEnd w:id="2245"/>
      <w:bookmarkEnd w:id="2246"/>
      <w:bookmarkEnd w:id="2247"/>
      <w:bookmarkEnd w:id="2248"/>
      <w:bookmarkEnd w:id="2249"/>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0" w:name="_Toc3200908"/>
      <w:bookmarkStart w:id="2251" w:name="_Toc20392651"/>
      <w:bookmarkStart w:id="2252" w:name="_Toc27774298"/>
      <w:bookmarkStart w:id="2253" w:name="_Toc36482758"/>
      <w:bookmarkStart w:id="2254" w:name="_Toc36484417"/>
      <w:bookmarkStart w:id="2255" w:name="_Toc44933347"/>
      <w:bookmarkStart w:id="2256" w:name="_Toc50972300"/>
      <w:bookmarkStart w:id="2257" w:name="_Toc57105054"/>
      <w:bookmarkStart w:id="2258" w:name="_Toc163041754"/>
      <w:r w:rsidRPr="00816C4A">
        <w:t>7.5.20.2</w:t>
      </w:r>
      <w:r w:rsidRPr="00816C4A">
        <w:tab/>
        <w:t>Structure of ENVELOPE (EVENT DOWNLOAD – Incoming IMS Data)</w:t>
      </w:r>
      <w:bookmarkEnd w:id="2250"/>
      <w:bookmarkEnd w:id="2251"/>
      <w:bookmarkEnd w:id="2252"/>
      <w:bookmarkEnd w:id="2253"/>
      <w:bookmarkEnd w:id="2254"/>
      <w:bookmarkEnd w:id="2255"/>
      <w:bookmarkEnd w:id="2256"/>
      <w:bookmarkEnd w:id="2257"/>
      <w:bookmarkEnd w:id="2258"/>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9" w:name="_Toc3200909"/>
      <w:bookmarkStart w:id="2260" w:name="_Toc20392652"/>
      <w:bookmarkStart w:id="2261" w:name="_Toc27774299"/>
      <w:bookmarkStart w:id="2262" w:name="_Toc36482759"/>
      <w:bookmarkStart w:id="2263" w:name="_Toc36484418"/>
      <w:bookmarkStart w:id="2264" w:name="_Toc44933348"/>
      <w:bookmarkStart w:id="2265" w:name="_Toc50972301"/>
      <w:bookmarkStart w:id="2266" w:name="_Toc57105055"/>
      <w:bookmarkStart w:id="2267" w:name="_Toc163041755"/>
      <w:r w:rsidRPr="00816C4A">
        <w:lastRenderedPageBreak/>
        <w:t>7.5.21</w:t>
      </w:r>
      <w:r w:rsidRPr="00816C4A">
        <w:tab/>
      </w:r>
      <w:r w:rsidRPr="00816C4A">
        <w:rPr>
          <w:color w:val="000000"/>
        </w:rPr>
        <w:t>IMS Registration Event</w:t>
      </w:r>
      <w:bookmarkEnd w:id="2259"/>
      <w:bookmarkEnd w:id="2260"/>
      <w:bookmarkEnd w:id="2261"/>
      <w:bookmarkEnd w:id="2262"/>
      <w:bookmarkEnd w:id="2263"/>
      <w:bookmarkEnd w:id="2264"/>
      <w:bookmarkEnd w:id="2265"/>
      <w:bookmarkEnd w:id="2266"/>
      <w:bookmarkEnd w:id="2267"/>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8" w:name="_Toc3200910"/>
      <w:bookmarkStart w:id="2269" w:name="_Toc20392653"/>
      <w:bookmarkStart w:id="2270" w:name="_Toc27774300"/>
      <w:bookmarkStart w:id="2271" w:name="_Toc36482760"/>
      <w:bookmarkStart w:id="2272" w:name="_Toc36484419"/>
      <w:bookmarkStart w:id="2273" w:name="_Toc44933349"/>
      <w:bookmarkStart w:id="2274" w:name="_Toc50972302"/>
      <w:bookmarkStart w:id="2275" w:name="_Toc57105056"/>
      <w:bookmarkStart w:id="2276" w:name="_Toc163041756"/>
      <w:r w:rsidRPr="00816C4A">
        <w:t>7.5.21.1</w:t>
      </w:r>
      <w:r w:rsidRPr="00816C4A">
        <w:tab/>
        <w:t>Procedure</w:t>
      </w:r>
      <w:bookmarkEnd w:id="2268"/>
      <w:bookmarkEnd w:id="2269"/>
      <w:bookmarkEnd w:id="2270"/>
      <w:bookmarkEnd w:id="2271"/>
      <w:bookmarkEnd w:id="2272"/>
      <w:bookmarkEnd w:id="2273"/>
      <w:bookmarkEnd w:id="2274"/>
      <w:bookmarkEnd w:id="2275"/>
      <w:bookmarkEnd w:id="2276"/>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7" w:name="_Toc3200911"/>
      <w:bookmarkStart w:id="2278" w:name="_Toc20392654"/>
      <w:bookmarkStart w:id="2279" w:name="_Toc27774301"/>
      <w:bookmarkStart w:id="2280" w:name="_Toc36482761"/>
      <w:bookmarkStart w:id="2281" w:name="_Toc36484420"/>
      <w:bookmarkStart w:id="2282" w:name="_Toc44933350"/>
      <w:bookmarkStart w:id="2283" w:name="_Toc50972303"/>
      <w:bookmarkStart w:id="2284" w:name="_Toc57105057"/>
      <w:bookmarkStart w:id="2285" w:name="_Toc163041757"/>
      <w:r w:rsidRPr="00816C4A">
        <w:t>7.5.21.2</w:t>
      </w:r>
      <w:r w:rsidRPr="00816C4A">
        <w:tab/>
        <w:t>Structure of ENVELOPE (EVENT DOWNLOAD – IMS Registration)</w:t>
      </w:r>
      <w:bookmarkEnd w:id="2277"/>
      <w:bookmarkEnd w:id="2278"/>
      <w:bookmarkEnd w:id="2279"/>
      <w:bookmarkEnd w:id="2280"/>
      <w:bookmarkEnd w:id="2281"/>
      <w:bookmarkEnd w:id="2282"/>
      <w:bookmarkEnd w:id="2283"/>
      <w:bookmarkEnd w:id="2284"/>
      <w:bookmarkEnd w:id="2285"/>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6" w:name="_Toc3200912"/>
      <w:bookmarkStart w:id="2287" w:name="_Toc20392655"/>
      <w:bookmarkStart w:id="2288" w:name="_Toc27774302"/>
      <w:bookmarkStart w:id="2289" w:name="_Toc36482762"/>
      <w:bookmarkStart w:id="2290" w:name="_Toc36484421"/>
      <w:bookmarkStart w:id="2291" w:name="_Toc44933351"/>
      <w:bookmarkStart w:id="2292" w:name="_Toc50972304"/>
      <w:bookmarkStart w:id="2293" w:name="_Toc57105058"/>
      <w:bookmarkStart w:id="2294" w:name="_Toc163041758"/>
      <w:r w:rsidRPr="00816C4A">
        <w:t>7.5.22</w:t>
      </w:r>
      <w:r w:rsidRPr="00816C4A">
        <w:tab/>
        <w:t>Profile Container</w:t>
      </w:r>
      <w:bookmarkEnd w:id="2286"/>
      <w:bookmarkEnd w:id="2287"/>
      <w:bookmarkEnd w:id="2288"/>
      <w:bookmarkEnd w:id="2289"/>
      <w:bookmarkEnd w:id="2290"/>
      <w:bookmarkEnd w:id="2291"/>
      <w:bookmarkEnd w:id="2292"/>
      <w:bookmarkEnd w:id="2293"/>
      <w:bookmarkEnd w:id="2294"/>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5" w:name="_Toc3200913"/>
      <w:bookmarkStart w:id="2296" w:name="_Toc20392656"/>
      <w:bookmarkStart w:id="2297" w:name="_Toc27774303"/>
      <w:bookmarkStart w:id="2298" w:name="_Toc36482763"/>
      <w:bookmarkStart w:id="2299" w:name="_Toc36484422"/>
      <w:bookmarkStart w:id="2300" w:name="_Toc44933352"/>
      <w:bookmarkStart w:id="2301" w:name="_Toc50972305"/>
      <w:bookmarkStart w:id="2302" w:name="_Toc57105059"/>
      <w:bookmarkStart w:id="2303" w:name="_Toc163041759"/>
      <w:r w:rsidRPr="00816C4A">
        <w:t>7.5.23</w:t>
      </w:r>
      <w:r w:rsidRPr="00816C4A">
        <w:tab/>
        <w:t>Envelope Container</w:t>
      </w:r>
      <w:bookmarkEnd w:id="2295"/>
      <w:bookmarkEnd w:id="2296"/>
      <w:bookmarkEnd w:id="2297"/>
      <w:bookmarkEnd w:id="2298"/>
      <w:bookmarkEnd w:id="2299"/>
      <w:bookmarkEnd w:id="2300"/>
      <w:bookmarkEnd w:id="2301"/>
      <w:bookmarkEnd w:id="2302"/>
      <w:bookmarkEnd w:id="2303"/>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4" w:name="_Toc3200914"/>
      <w:bookmarkStart w:id="2305" w:name="_Toc20392657"/>
      <w:bookmarkStart w:id="2306" w:name="_Toc27774304"/>
      <w:bookmarkStart w:id="2307" w:name="_Toc36482764"/>
      <w:bookmarkStart w:id="2308" w:name="_Toc36484423"/>
      <w:bookmarkStart w:id="2309" w:name="_Toc44933353"/>
      <w:bookmarkStart w:id="2310" w:name="_Toc50972306"/>
      <w:bookmarkStart w:id="2311" w:name="_Toc57105060"/>
      <w:bookmarkStart w:id="2312" w:name="_Toc163041760"/>
      <w:r w:rsidRPr="00816C4A">
        <w:lastRenderedPageBreak/>
        <w:t>7.5.24</w:t>
      </w:r>
      <w:r w:rsidRPr="00816C4A">
        <w:tab/>
        <w:t>Poll Interval Negotiation</w:t>
      </w:r>
      <w:bookmarkEnd w:id="2304"/>
      <w:bookmarkEnd w:id="2305"/>
      <w:bookmarkEnd w:id="2306"/>
      <w:bookmarkEnd w:id="2307"/>
      <w:bookmarkEnd w:id="2308"/>
      <w:bookmarkEnd w:id="2309"/>
      <w:bookmarkEnd w:id="2310"/>
      <w:bookmarkEnd w:id="2311"/>
      <w:bookmarkEnd w:id="2312"/>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3" w:name="_Toc3200915"/>
      <w:bookmarkStart w:id="2314" w:name="_Toc20392658"/>
      <w:bookmarkStart w:id="2315" w:name="_Toc27774305"/>
      <w:bookmarkStart w:id="2316" w:name="_Toc36482765"/>
      <w:bookmarkStart w:id="2317" w:name="_Toc36484424"/>
      <w:bookmarkStart w:id="2318" w:name="_Toc44933354"/>
      <w:bookmarkStart w:id="2319" w:name="_Toc50972307"/>
      <w:bookmarkStart w:id="2320" w:name="_Toc57105061"/>
      <w:bookmarkStart w:id="2321" w:name="_Toc163041761"/>
      <w:r w:rsidRPr="00816C4A">
        <w:t>7.5.25</w:t>
      </w:r>
      <w:r w:rsidRPr="00816C4A">
        <w:tab/>
      </w:r>
      <w:r w:rsidRPr="00816C4A">
        <w:rPr>
          <w:color w:val="000000"/>
        </w:rPr>
        <w:t>Data Connection Status Change Event</w:t>
      </w:r>
      <w:bookmarkEnd w:id="2313"/>
      <w:bookmarkEnd w:id="2314"/>
      <w:bookmarkEnd w:id="2315"/>
      <w:bookmarkEnd w:id="2316"/>
      <w:bookmarkEnd w:id="2317"/>
      <w:bookmarkEnd w:id="2318"/>
      <w:bookmarkEnd w:id="2319"/>
      <w:bookmarkEnd w:id="2320"/>
      <w:bookmarkEnd w:id="2321"/>
    </w:p>
    <w:p w14:paraId="00DB213D" w14:textId="77777777" w:rsidR="00E86E7B" w:rsidRPr="00816C4A" w:rsidRDefault="00E86E7B" w:rsidP="00E86E7B">
      <w:pPr>
        <w:pStyle w:val="Heading4"/>
      </w:pPr>
      <w:bookmarkStart w:id="2322" w:name="_Toc3200916"/>
      <w:bookmarkStart w:id="2323" w:name="_Toc20392659"/>
      <w:bookmarkStart w:id="2324" w:name="_Toc27774306"/>
      <w:bookmarkStart w:id="2325" w:name="_Toc36482766"/>
      <w:bookmarkStart w:id="2326" w:name="_Toc36484425"/>
      <w:bookmarkStart w:id="2327" w:name="_Toc44933355"/>
      <w:bookmarkStart w:id="2328" w:name="_Toc50972308"/>
      <w:bookmarkStart w:id="2329" w:name="_Toc57105062"/>
      <w:bookmarkStart w:id="2330" w:name="_Toc163041762"/>
      <w:r w:rsidRPr="00816C4A">
        <w:t>7.5.25.1</w:t>
      </w:r>
      <w:r w:rsidRPr="00816C4A">
        <w:tab/>
        <w:t>Procedure</w:t>
      </w:r>
      <w:bookmarkEnd w:id="2322"/>
      <w:bookmarkEnd w:id="2323"/>
      <w:bookmarkEnd w:id="2324"/>
      <w:bookmarkEnd w:id="2325"/>
      <w:bookmarkEnd w:id="2326"/>
      <w:bookmarkEnd w:id="2327"/>
      <w:bookmarkEnd w:id="2328"/>
      <w:bookmarkEnd w:id="2329"/>
      <w:bookmarkEnd w:id="2330"/>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1" w:name="_Toc3200917"/>
      <w:bookmarkStart w:id="2332" w:name="_Toc20392660"/>
      <w:bookmarkStart w:id="2333" w:name="_Toc27774307"/>
      <w:bookmarkStart w:id="2334" w:name="_Toc36482767"/>
      <w:bookmarkStart w:id="2335" w:name="_Toc36484426"/>
      <w:bookmarkStart w:id="2336" w:name="_Toc44933356"/>
      <w:bookmarkStart w:id="2337" w:name="_Toc50972309"/>
      <w:bookmarkStart w:id="2338" w:name="_Toc57105063"/>
      <w:bookmarkStart w:id="2339" w:name="_Toc163041763"/>
      <w:r w:rsidRPr="00816C4A">
        <w:t>7.5.25.2</w:t>
      </w:r>
      <w:r w:rsidRPr="00816C4A">
        <w:tab/>
        <w:t>Structure of ENVELOPE (EVENT DOWNLOAD – Data Connection Status Change)</w:t>
      </w:r>
      <w:bookmarkEnd w:id="2331"/>
      <w:bookmarkEnd w:id="2332"/>
      <w:bookmarkEnd w:id="2333"/>
      <w:bookmarkEnd w:id="2334"/>
      <w:bookmarkEnd w:id="2335"/>
      <w:bookmarkEnd w:id="2336"/>
      <w:bookmarkEnd w:id="2337"/>
      <w:bookmarkEnd w:id="2338"/>
      <w:bookmarkEnd w:id="2339"/>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0" w:name="_Toc99609706"/>
      <w:bookmarkStart w:id="2341" w:name="_Toc163041764"/>
      <w:bookmarkStart w:id="2342" w:name="_Toc3200918"/>
      <w:bookmarkStart w:id="2343" w:name="_Toc20392661"/>
      <w:bookmarkStart w:id="2344" w:name="_Toc27774308"/>
      <w:bookmarkStart w:id="2345" w:name="_Toc36482768"/>
      <w:bookmarkStart w:id="2346" w:name="_Toc36484427"/>
      <w:bookmarkStart w:id="2347" w:name="_Toc44933357"/>
      <w:bookmarkStart w:id="2348" w:name="_Toc50972310"/>
      <w:bookmarkStart w:id="2349" w:name="_Toc57105064"/>
      <w:r w:rsidRPr="00816C4A">
        <w:t>7.5.</w:t>
      </w:r>
      <w:r>
        <w:t>26</w:t>
      </w:r>
      <w:r w:rsidRPr="00816C4A">
        <w:tab/>
      </w:r>
      <w:r>
        <w:t>CAG</w:t>
      </w:r>
      <w:r w:rsidRPr="00816C4A">
        <w:t xml:space="preserve"> Cell Selection event</w:t>
      </w:r>
      <w:bookmarkEnd w:id="2340"/>
      <w:bookmarkEnd w:id="234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0" w:name="_Toc99609707"/>
      <w:bookmarkStart w:id="2351" w:name="_Toc163041765"/>
      <w:r w:rsidRPr="00816C4A">
        <w:t>7.5.</w:t>
      </w:r>
      <w:r>
        <w:t>26</w:t>
      </w:r>
      <w:r w:rsidRPr="00816C4A">
        <w:t>.1</w:t>
      </w:r>
      <w:r w:rsidRPr="00816C4A">
        <w:tab/>
        <w:t>Procedure</w:t>
      </w:r>
      <w:bookmarkEnd w:id="2350"/>
      <w:bookmarkEnd w:id="2351"/>
    </w:p>
    <w:p w14:paraId="3FBDEAB9" w14:textId="148EB518"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52" w:name="_Toc99609708"/>
      <w:bookmarkStart w:id="2353" w:name="_Toc163041766"/>
      <w:r w:rsidRPr="00816C4A">
        <w:t>7.5.</w:t>
      </w:r>
      <w:r>
        <w:t>26</w:t>
      </w:r>
      <w:r w:rsidRPr="00816C4A">
        <w:t>.2</w:t>
      </w:r>
      <w:r w:rsidRPr="00816C4A">
        <w:tab/>
        <w:t xml:space="preserve">Structure of ENVELOPE (EVENT DOWNLOAD – </w:t>
      </w:r>
      <w:r>
        <w:t>CAG</w:t>
      </w:r>
      <w:r w:rsidRPr="00816C4A">
        <w:t xml:space="preserve"> Cell Selection)</w:t>
      </w:r>
      <w:bookmarkEnd w:id="2352"/>
      <w:bookmarkEnd w:id="2353"/>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10611502" w14:textId="3FFD2A8E" w:rsidR="007F083D" w:rsidRPr="0043080D" w:rsidRDefault="002C5E13" w:rsidP="007F083D">
      <w:pPr>
        <w:ind w:left="284" w:hanging="284"/>
      </w:pPr>
      <w:r w:rsidRPr="00816C4A">
        <w:t>-</w:t>
      </w:r>
      <w:r w:rsidRPr="00816C4A">
        <w:tab/>
      </w:r>
      <w:r w:rsidR="007F083D" w:rsidRPr="0043080D">
        <w:t>CAG information list: If the UE is camping on a CAG cell, this data object shall be present, and shall contain CAG information list</w:t>
      </w:r>
      <w:r w:rsidR="007F083D">
        <w:t xml:space="preserve"> </w:t>
      </w:r>
      <w:r w:rsidR="007F083D" w:rsidRPr="00910765">
        <w:t xml:space="preserve">(CAG-Identity List </w:t>
      </w:r>
      <w:r w:rsidR="007F083D">
        <w:t>included</w:t>
      </w:r>
      <w:r w:rsidR="007F083D" w:rsidRPr="00910765">
        <w:t xml:space="preserve"> in NPN-Identity List, </w:t>
      </w:r>
      <w:r w:rsidR="007F083D">
        <w:t>as specified in</w:t>
      </w:r>
      <w:r w:rsidR="007F083D" w:rsidRPr="00910765">
        <w:t xml:space="preserve"> </w:t>
      </w:r>
      <w:r w:rsidR="003413FE" w:rsidRPr="00910765">
        <w:t>TS</w:t>
      </w:r>
      <w:r w:rsidR="003413FE">
        <w:t> </w:t>
      </w:r>
      <w:r w:rsidR="003413FE" w:rsidRPr="00910765">
        <w:t>3</w:t>
      </w:r>
      <w:r w:rsidR="007F083D" w:rsidRPr="00910765">
        <w:t>8.331[71])</w:t>
      </w:r>
      <w:r w:rsidR="007F083D" w:rsidRPr="0043080D">
        <w:t xml:space="preserve"> of the current serving CAG cell. In all other cases this data object shall not be present.</w:t>
      </w:r>
    </w:p>
    <w:p w14:paraId="06193AF5" w14:textId="776FABFD" w:rsidR="002C54BD" w:rsidRPr="008C5EBB" w:rsidRDefault="002C54BD" w:rsidP="002C54BD">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4" w:name="_Toc114671921"/>
      <w:bookmarkStart w:id="2355" w:name="_Toc163041767"/>
      <w:r>
        <w:t>7.5.27</w:t>
      </w:r>
      <w:r w:rsidRPr="00816C4A">
        <w:tab/>
      </w:r>
      <w:r>
        <w:t xml:space="preserve">Slices Status Change </w:t>
      </w:r>
      <w:r w:rsidRPr="00816C4A">
        <w:t>event</w:t>
      </w:r>
      <w:bookmarkEnd w:id="2354"/>
      <w:bookmarkEnd w:id="2355"/>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6" w:name="_Toc114671922"/>
      <w:bookmarkStart w:id="2357" w:name="_Toc163041768"/>
      <w:r>
        <w:t>7.5.27</w:t>
      </w:r>
      <w:r w:rsidRPr="00816C4A">
        <w:t>.1</w:t>
      </w:r>
      <w:r w:rsidRPr="00816C4A">
        <w:tab/>
        <w:t>Procedure</w:t>
      </w:r>
      <w:bookmarkEnd w:id="2356"/>
      <w:bookmarkEnd w:id="2357"/>
    </w:p>
    <w:p w14:paraId="768A459E" w14:textId="0071E835" w:rsidR="007F083D" w:rsidRPr="00816C4A" w:rsidRDefault="007F083D" w:rsidP="007F083D">
      <w:bookmarkStart w:id="2358" w:name="_Toc114671923"/>
      <w:r w:rsidRPr="00816C4A">
        <w:t xml:space="preserve">If the </w:t>
      </w:r>
      <w:r>
        <w:t xml:space="preserve">Slices Status Change </w:t>
      </w:r>
      <w:r w:rsidRPr="00816C4A">
        <w:t xml:space="preserve">event is part of the current event list (as set up by the last SET UP EVENT LIST command, see ETSI </w:t>
      </w:r>
      <w:r w:rsidR="003413FE" w:rsidRPr="00816C4A">
        <w:t>TS</w:t>
      </w:r>
      <w:r w:rsidR="003413FE">
        <w:t> </w:t>
      </w:r>
      <w:r w:rsidR="003413FE" w:rsidRPr="00816C4A">
        <w:t>1</w:t>
      </w:r>
      <w:r w:rsidRPr="00816C4A">
        <w:t>02</w:t>
      </w:r>
      <w:r>
        <w:t xml:space="preserve"> </w:t>
      </w:r>
      <w:r w:rsidRPr="00816C4A">
        <w:t>223</w:t>
      </w:r>
      <w:r w:rsidR="003413FE">
        <w:t> </w:t>
      </w:r>
      <w:r w:rsidR="003413FE" w:rsidRPr="00816C4A">
        <w:t>[</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p>
    <w:p w14:paraId="72E281AF" w14:textId="1497A595" w:rsidR="00F31340" w:rsidRPr="00816C4A" w:rsidRDefault="00F31340" w:rsidP="00F31340">
      <w:pPr>
        <w:pStyle w:val="Heading4"/>
      </w:pPr>
      <w:bookmarkStart w:id="2359" w:name="_Toc163041769"/>
      <w:r>
        <w:t>7.5.27</w:t>
      </w:r>
      <w:r w:rsidRPr="00816C4A">
        <w:t>.2</w:t>
      </w:r>
      <w:r w:rsidRPr="00816C4A">
        <w:tab/>
        <w:t xml:space="preserve">Structure of ENVELOPE (EVENT DOWNLOAD – </w:t>
      </w:r>
      <w:r>
        <w:t>Slices status</w:t>
      </w:r>
      <w:r w:rsidRPr="00816C4A">
        <w:t>)</w:t>
      </w:r>
      <w:bookmarkEnd w:id="2358"/>
      <w:bookmarkEnd w:id="2359"/>
    </w:p>
    <w:p w14:paraId="76960B76" w14:textId="77777777" w:rsidR="00F31340" w:rsidRPr="00816C4A" w:rsidRDefault="00F31340" w:rsidP="00F31340">
      <w:r w:rsidRPr="00816C4A">
        <w:t>Direction : ME to UICC</w:t>
      </w:r>
    </w:p>
    <w:p w14:paraId="7542957D" w14:textId="284356C3" w:rsidR="00F31340" w:rsidRPr="00816C4A" w:rsidRDefault="00F31340" w:rsidP="00F31340">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5253D5B5" w14:textId="77777777" w:rsidR="007F083D" w:rsidRPr="00816C4A" w:rsidRDefault="007F083D" w:rsidP="007F083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7F083D" w:rsidRPr="00816C4A" w14:paraId="63652EF0"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753A6C33" w14:textId="77777777" w:rsidR="007F083D" w:rsidRPr="00816C4A" w:rsidRDefault="007F083D" w:rsidP="00FE5B20">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5D55CC7F" w14:textId="77777777" w:rsidR="007F083D" w:rsidRPr="00816C4A" w:rsidRDefault="007F083D" w:rsidP="00FE5B20">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F931A99" w14:textId="77777777" w:rsidR="007F083D" w:rsidRPr="00816C4A" w:rsidRDefault="007F083D" w:rsidP="00FE5B20">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9704018" w14:textId="77777777" w:rsidR="007F083D" w:rsidRPr="00816C4A" w:rsidRDefault="007F083D" w:rsidP="00FE5B20">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2578A66" w14:textId="77777777" w:rsidR="007F083D" w:rsidRPr="00816C4A" w:rsidRDefault="007F083D" w:rsidP="00FE5B20">
            <w:pPr>
              <w:pStyle w:val="TAH"/>
              <w:ind w:left="284" w:hanging="284"/>
              <w:rPr>
                <w:lang w:eastAsia="en-GB"/>
              </w:rPr>
            </w:pPr>
            <w:r w:rsidRPr="00816C4A">
              <w:rPr>
                <w:lang w:eastAsia="en-GB"/>
              </w:rPr>
              <w:t>Length</w:t>
            </w:r>
          </w:p>
        </w:tc>
      </w:tr>
      <w:tr w:rsidR="007F083D" w:rsidRPr="00816C4A" w14:paraId="10E9E56E"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BC69CC2" w14:textId="77777777" w:rsidR="007F083D" w:rsidRPr="00816C4A" w:rsidRDefault="007F083D" w:rsidP="00FE5B20">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D7883B6" w14:textId="77777777" w:rsidR="007F083D" w:rsidRPr="00816C4A" w:rsidRDefault="007F083D" w:rsidP="00FE5B20">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2361B0AA"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5C33189"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50556C" w14:textId="77777777" w:rsidR="007F083D" w:rsidRPr="00816C4A" w:rsidRDefault="007F083D" w:rsidP="00FE5B20">
            <w:pPr>
              <w:pStyle w:val="TAC"/>
              <w:ind w:left="284" w:hanging="284"/>
              <w:rPr>
                <w:lang w:eastAsia="en-GB"/>
              </w:rPr>
            </w:pPr>
            <w:r w:rsidRPr="00816C4A">
              <w:rPr>
                <w:lang w:eastAsia="en-GB"/>
              </w:rPr>
              <w:t>1</w:t>
            </w:r>
          </w:p>
        </w:tc>
      </w:tr>
      <w:tr w:rsidR="007F083D" w:rsidRPr="00816C4A" w14:paraId="5504DA78"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78137497" w14:textId="77777777" w:rsidR="007F083D" w:rsidRPr="00816C4A" w:rsidRDefault="007F083D" w:rsidP="00FE5B20">
            <w:pPr>
              <w:pStyle w:val="TAL"/>
              <w:ind w:left="284" w:hanging="284"/>
            </w:pPr>
            <w:r w:rsidRPr="00816C4A">
              <w:t>Length (A+B+C+D+E+F</w:t>
            </w:r>
            <w:r>
              <w:t>+G+H+I</w:t>
            </w:r>
            <w:r w:rsidRPr="00816C4A">
              <w:t>)</w:t>
            </w:r>
          </w:p>
        </w:tc>
        <w:tc>
          <w:tcPr>
            <w:tcW w:w="1183" w:type="dxa"/>
            <w:tcBorders>
              <w:top w:val="single" w:sz="6" w:space="0" w:color="auto"/>
              <w:left w:val="single" w:sz="6" w:space="0" w:color="auto"/>
              <w:bottom w:val="single" w:sz="6" w:space="0" w:color="auto"/>
              <w:right w:val="single" w:sz="6" w:space="0" w:color="auto"/>
            </w:tcBorders>
          </w:tcPr>
          <w:p w14:paraId="1D6CB793" w14:textId="77777777" w:rsidR="007F083D" w:rsidRPr="00816C4A" w:rsidRDefault="007F083D" w:rsidP="00FE5B20">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6ECB3979"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568C435"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3BD270" w14:textId="77777777" w:rsidR="007F083D" w:rsidRPr="00816C4A" w:rsidRDefault="007F083D" w:rsidP="00FE5B20">
            <w:pPr>
              <w:pStyle w:val="TAC"/>
              <w:ind w:left="284" w:hanging="284"/>
              <w:rPr>
                <w:lang w:eastAsia="en-GB"/>
              </w:rPr>
            </w:pPr>
            <w:r w:rsidRPr="00816C4A">
              <w:rPr>
                <w:lang w:eastAsia="en-GB"/>
              </w:rPr>
              <w:t>1</w:t>
            </w:r>
          </w:p>
        </w:tc>
      </w:tr>
      <w:tr w:rsidR="007F083D" w:rsidRPr="00816C4A" w14:paraId="1115EC35"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63E07E2" w14:textId="77777777" w:rsidR="007F083D" w:rsidRPr="00816C4A" w:rsidRDefault="007F083D" w:rsidP="00FE5B20">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4C13E39" w14:textId="77777777" w:rsidR="007F083D" w:rsidRPr="00816C4A" w:rsidRDefault="007F083D" w:rsidP="00FE5B20">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047CD160"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378F9FC"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1B1589" w14:textId="77777777" w:rsidR="007F083D" w:rsidRPr="00816C4A" w:rsidRDefault="007F083D" w:rsidP="00FE5B20">
            <w:pPr>
              <w:pStyle w:val="TAC"/>
              <w:ind w:left="284" w:hanging="284"/>
              <w:rPr>
                <w:lang w:eastAsia="en-GB"/>
              </w:rPr>
            </w:pPr>
            <w:r w:rsidRPr="00816C4A">
              <w:rPr>
                <w:lang w:eastAsia="en-GB"/>
              </w:rPr>
              <w:t>A</w:t>
            </w:r>
          </w:p>
        </w:tc>
      </w:tr>
      <w:tr w:rsidR="007F083D" w:rsidRPr="00816C4A" w14:paraId="22E79B60"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11137304" w14:textId="77777777" w:rsidR="007F083D" w:rsidRPr="00816C4A" w:rsidRDefault="007F083D" w:rsidP="00FE5B20">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230180D" w14:textId="77777777" w:rsidR="007F083D" w:rsidRPr="00816C4A" w:rsidRDefault="007F083D" w:rsidP="00FE5B20">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7A177C04"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1FDA8BA"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3ECA67" w14:textId="77777777" w:rsidR="007F083D" w:rsidRPr="00816C4A" w:rsidRDefault="007F083D" w:rsidP="00FE5B20">
            <w:pPr>
              <w:pStyle w:val="TAC"/>
              <w:ind w:left="284" w:hanging="284"/>
              <w:rPr>
                <w:lang w:eastAsia="en-GB"/>
              </w:rPr>
            </w:pPr>
            <w:r w:rsidRPr="00816C4A">
              <w:rPr>
                <w:lang w:eastAsia="en-GB"/>
              </w:rPr>
              <w:t>B</w:t>
            </w:r>
          </w:p>
        </w:tc>
      </w:tr>
      <w:tr w:rsidR="007F083D" w:rsidRPr="00816C4A" w14:paraId="73B340F1"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2A407011" w14:textId="77777777" w:rsidR="007F083D" w:rsidRPr="00816C4A" w:rsidRDefault="007F083D" w:rsidP="00FE5B20">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5180CE1" w14:textId="77777777" w:rsidR="007F083D" w:rsidRPr="00816C4A" w:rsidRDefault="007F083D" w:rsidP="00FE5B20">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06B2B8E8" w14:textId="77777777" w:rsidR="007F083D" w:rsidRPr="00816C4A" w:rsidRDefault="007F083D" w:rsidP="00FE5B20">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116C535B" w14:textId="77777777" w:rsidR="007F083D" w:rsidRPr="00816C4A" w:rsidRDefault="007F083D" w:rsidP="00FE5B20">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3C690F2" w14:textId="77777777" w:rsidR="007F083D" w:rsidRPr="00816C4A" w:rsidRDefault="007F083D" w:rsidP="00FE5B20">
            <w:pPr>
              <w:pStyle w:val="TAL"/>
              <w:ind w:left="284" w:hanging="284"/>
              <w:jc w:val="center"/>
            </w:pPr>
            <w:r w:rsidRPr="00816C4A">
              <w:t>C</w:t>
            </w:r>
          </w:p>
        </w:tc>
      </w:tr>
      <w:tr w:rsidR="007F083D" w:rsidRPr="00816C4A" w14:paraId="1051B3BB"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ECF641F" w14:textId="77777777" w:rsidR="007F083D" w:rsidRPr="00816C4A" w:rsidRDefault="007F083D" w:rsidP="00FE5B20">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3540DBCB" w14:textId="77777777" w:rsidR="007F083D" w:rsidRPr="00816C4A" w:rsidRDefault="007F083D" w:rsidP="00FE5B20">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43CCF1E"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BE2799A"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002A1" w14:textId="77777777" w:rsidR="007F083D" w:rsidRPr="00816C4A" w:rsidRDefault="007F083D" w:rsidP="00FE5B20">
            <w:pPr>
              <w:pStyle w:val="TAC"/>
              <w:ind w:left="284" w:hanging="284"/>
              <w:rPr>
                <w:lang w:eastAsia="en-GB"/>
              </w:rPr>
            </w:pPr>
            <w:r w:rsidRPr="00816C4A">
              <w:rPr>
                <w:lang w:eastAsia="en-GB"/>
              </w:rPr>
              <w:t>D</w:t>
            </w:r>
          </w:p>
        </w:tc>
      </w:tr>
      <w:tr w:rsidR="007F083D" w:rsidRPr="00816C4A" w14:paraId="1B12E6CE"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2968CD39" w14:textId="381C7776" w:rsidR="007F083D" w:rsidRPr="00816C4A" w:rsidRDefault="007F083D" w:rsidP="00FE5B20">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495D7B4" w14:textId="77777777" w:rsidR="007F083D" w:rsidRPr="00816C4A" w:rsidRDefault="007F083D" w:rsidP="00FE5B20">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7380DF9E" w14:textId="77777777" w:rsidR="007F083D" w:rsidRDefault="007F083D" w:rsidP="00FE5B20">
            <w:pPr>
              <w:pStyle w:val="TAC"/>
              <w:ind w:left="284" w:hanging="284"/>
              <w:rPr>
                <w:lang w:eastAsia="en-GB"/>
              </w:rPr>
            </w:pPr>
            <w:r>
              <w:rPr>
                <w:lang w:eastAsia="en-GB"/>
              </w:rPr>
              <w:t>C</w:t>
            </w:r>
          </w:p>
          <w:p w14:paraId="320F9853" w14:textId="77777777" w:rsidR="007F083D" w:rsidRPr="00816C4A" w:rsidRDefault="007F083D" w:rsidP="00FE5B20">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B537F99"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52C315" w14:textId="77777777" w:rsidR="007F083D" w:rsidRPr="00816C4A" w:rsidRDefault="007F083D" w:rsidP="00FE5B20">
            <w:pPr>
              <w:pStyle w:val="TAC"/>
              <w:ind w:left="284" w:hanging="284"/>
              <w:rPr>
                <w:lang w:eastAsia="en-GB"/>
              </w:rPr>
            </w:pPr>
            <w:r>
              <w:rPr>
                <w:lang w:eastAsia="en-GB"/>
              </w:rPr>
              <w:t>E</w:t>
            </w:r>
          </w:p>
        </w:tc>
      </w:tr>
      <w:tr w:rsidR="007F083D" w:rsidRPr="00816C4A" w14:paraId="3D18CEA4"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F2D2F26" w14:textId="33A894E7" w:rsidR="007F083D" w:rsidRDefault="007F083D" w:rsidP="007F083D">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43769521" w14:textId="778CF4D4" w:rsidR="007F083D" w:rsidRDefault="007F083D" w:rsidP="007F083D">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5DCE3C2" w14:textId="54F48ACC" w:rsidR="007F083D" w:rsidRDefault="007F083D" w:rsidP="007F083D">
            <w:pPr>
              <w:pStyle w:val="TAC"/>
              <w:ind w:left="284" w:hanging="284"/>
              <w:rPr>
                <w:lang w:eastAsia="en-GB"/>
              </w:rPr>
            </w:pPr>
            <w:r>
              <w:rPr>
                <w:lang w:eastAsia="en-GB"/>
              </w:rPr>
              <w:t>M</w:t>
            </w:r>
          </w:p>
          <w:p w14:paraId="42436550" w14:textId="0B5103E9" w:rsidR="007F083D" w:rsidRDefault="007F083D" w:rsidP="007F083D">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2E927313" w14:textId="25462613" w:rsidR="007F083D" w:rsidRPr="00816C4A" w:rsidRDefault="007F083D" w:rsidP="007F083D">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3555E8B" w14:textId="2B7C356E" w:rsidR="007F083D" w:rsidRDefault="007F083D" w:rsidP="007F083D">
            <w:pPr>
              <w:pStyle w:val="TAC"/>
              <w:ind w:left="284" w:hanging="284"/>
              <w:rPr>
                <w:lang w:eastAsia="en-GB"/>
              </w:rPr>
            </w:pPr>
            <w:r>
              <w:rPr>
                <w:lang w:eastAsia="en-GB"/>
              </w:rPr>
              <w:t>F</w:t>
            </w:r>
          </w:p>
        </w:tc>
      </w:tr>
      <w:tr w:rsidR="007F083D" w:rsidRPr="00816C4A" w14:paraId="05CC4D01"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5A1A520A" w14:textId="038DA488" w:rsidR="007F083D" w:rsidRDefault="007F083D" w:rsidP="007F083D">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ECA1E87" w14:textId="46294570" w:rsidR="007F083D" w:rsidRPr="0062531A" w:rsidRDefault="007F083D" w:rsidP="007F083D">
            <w:pPr>
              <w:pStyle w:val="TAC"/>
              <w:ind w:left="284" w:hanging="284"/>
              <w:rPr>
                <w:lang w:eastAsia="en-GB"/>
              </w:rPr>
            </w:pPr>
            <w:r w:rsidRPr="00BF3186">
              <w:rPr>
                <w:lang w:eastAsia="en-GB"/>
              </w:rPr>
              <w:t>8.</w:t>
            </w:r>
            <w:r w:rsidR="00BF3186" w:rsidRPr="00BF3186">
              <w:rPr>
                <w:lang w:eastAsia="en-GB"/>
              </w:rPr>
              <w:t>156</w:t>
            </w:r>
          </w:p>
        </w:tc>
        <w:tc>
          <w:tcPr>
            <w:tcW w:w="1360" w:type="dxa"/>
            <w:tcBorders>
              <w:top w:val="single" w:sz="6" w:space="0" w:color="auto"/>
              <w:left w:val="single" w:sz="6" w:space="0" w:color="auto"/>
              <w:bottom w:val="single" w:sz="6" w:space="0" w:color="auto"/>
              <w:right w:val="single" w:sz="6" w:space="0" w:color="auto"/>
            </w:tcBorders>
          </w:tcPr>
          <w:p w14:paraId="17F8F1D4" w14:textId="77777777" w:rsidR="007F083D" w:rsidRDefault="007F083D" w:rsidP="007F083D">
            <w:pPr>
              <w:pStyle w:val="TAC"/>
              <w:ind w:left="284" w:hanging="284"/>
              <w:rPr>
                <w:lang w:eastAsia="en-GB"/>
              </w:rPr>
            </w:pPr>
            <w:r>
              <w:rPr>
                <w:lang w:eastAsia="en-GB"/>
              </w:rPr>
              <w:t>C</w:t>
            </w:r>
          </w:p>
          <w:p w14:paraId="6B01F329" w14:textId="4462074A" w:rsidR="007F083D" w:rsidDel="00CC435A" w:rsidRDefault="007F083D" w:rsidP="007F083D">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4DA6F18" w14:textId="7FBE8157" w:rsidR="007F083D" w:rsidRDefault="007F083D" w:rsidP="007F083D">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E4C7A9" w14:textId="4A74D02E" w:rsidR="007F083D" w:rsidRDefault="007F083D" w:rsidP="007F083D">
            <w:pPr>
              <w:pStyle w:val="TAC"/>
              <w:ind w:left="284" w:hanging="284"/>
              <w:rPr>
                <w:lang w:eastAsia="en-GB"/>
              </w:rPr>
            </w:pPr>
            <w:r>
              <w:rPr>
                <w:lang w:eastAsia="en-GB"/>
              </w:rPr>
              <w:t>G</w:t>
            </w:r>
          </w:p>
        </w:tc>
      </w:tr>
      <w:tr w:rsidR="007F083D" w:rsidRPr="00816C4A" w14:paraId="6A490EAE"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7BBC42BD" w14:textId="77777777" w:rsidR="007F083D" w:rsidRPr="00816C4A" w:rsidRDefault="007F083D" w:rsidP="00FE5B20">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05952B6" w14:textId="77777777" w:rsidR="007F083D" w:rsidRPr="00816C4A" w:rsidRDefault="007F083D" w:rsidP="00FE5B20">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DC6C1F1" w14:textId="77777777" w:rsidR="007F083D" w:rsidRDefault="007F083D" w:rsidP="00FE5B20">
            <w:pPr>
              <w:pStyle w:val="TAC"/>
              <w:ind w:left="284" w:hanging="284"/>
              <w:rPr>
                <w:lang w:eastAsia="en-GB"/>
              </w:rPr>
            </w:pPr>
            <w:r>
              <w:rPr>
                <w:lang w:eastAsia="en-GB"/>
              </w:rPr>
              <w:t>C</w:t>
            </w:r>
          </w:p>
          <w:p w14:paraId="4D0B32BD" w14:textId="77777777" w:rsidR="007F083D" w:rsidRPr="00816C4A" w:rsidRDefault="007F083D" w:rsidP="00FE5B2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1A64C02"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BED048" w14:textId="700349DE" w:rsidR="007F083D" w:rsidRPr="00816C4A" w:rsidRDefault="007F083D" w:rsidP="00FE5B20">
            <w:pPr>
              <w:pStyle w:val="TAC"/>
              <w:ind w:left="284" w:hanging="284"/>
              <w:rPr>
                <w:lang w:eastAsia="en-GB"/>
              </w:rPr>
            </w:pPr>
            <w:r>
              <w:rPr>
                <w:lang w:eastAsia="en-GB"/>
              </w:rPr>
              <w:t>H</w:t>
            </w:r>
          </w:p>
        </w:tc>
      </w:tr>
      <w:tr w:rsidR="007F083D" w:rsidRPr="00816C4A" w14:paraId="69452882"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0FC50FB7" w14:textId="77777777" w:rsidR="007F083D" w:rsidRDefault="007F083D" w:rsidP="00FE5B20">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15F8A58B" w14:textId="77777777" w:rsidR="007F083D" w:rsidRDefault="007F083D" w:rsidP="00FE5B20">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7EF37299" w14:textId="77777777" w:rsidR="007F083D" w:rsidRDefault="007F083D" w:rsidP="00FE5B20">
            <w:pPr>
              <w:pStyle w:val="TAC"/>
              <w:ind w:left="284" w:hanging="284"/>
              <w:rPr>
                <w:lang w:eastAsia="en-GB"/>
              </w:rPr>
            </w:pPr>
            <w:r>
              <w:rPr>
                <w:lang w:eastAsia="en-GB"/>
              </w:rPr>
              <w:t>C</w:t>
            </w:r>
          </w:p>
          <w:p w14:paraId="5C80651F" w14:textId="77777777" w:rsidR="007F083D" w:rsidRDefault="007F083D" w:rsidP="00FE5B2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4B434BF" w14:textId="77777777" w:rsidR="007F083D" w:rsidRPr="00816C4A" w:rsidRDefault="007F083D" w:rsidP="00FE5B20">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585F19" w14:textId="71BAD2E2" w:rsidR="007F083D" w:rsidRDefault="007F083D" w:rsidP="00FE5B20">
            <w:pPr>
              <w:pStyle w:val="TAC"/>
              <w:ind w:left="284" w:hanging="284"/>
              <w:rPr>
                <w:lang w:eastAsia="en-GB"/>
              </w:rPr>
            </w:pPr>
            <w:r>
              <w:rPr>
                <w:lang w:eastAsia="en-GB"/>
              </w:rPr>
              <w:t>I</w:t>
            </w:r>
          </w:p>
        </w:tc>
      </w:tr>
      <w:tr w:rsidR="007F083D" w:rsidRPr="00816C4A" w14:paraId="5482C6EC"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1D2FE8AF" w14:textId="77777777" w:rsidR="007F083D" w:rsidRDefault="007F083D" w:rsidP="00FE5B20">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51FE32CD" w14:textId="353B0122" w:rsidR="007F083D" w:rsidRDefault="007F083D" w:rsidP="00FE5B20">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FEFC947" w14:textId="77777777" w:rsidR="007F083D" w:rsidRDefault="007F083D" w:rsidP="00FE5B20">
            <w:pPr>
              <w:pStyle w:val="TAC"/>
              <w:ind w:left="284" w:hanging="284"/>
              <w:rPr>
                <w:lang w:eastAsia="en-GB"/>
              </w:rPr>
            </w:pPr>
            <w:r>
              <w:rPr>
                <w:lang w:eastAsia="en-GB"/>
              </w:rPr>
              <w:t>C</w:t>
            </w:r>
          </w:p>
          <w:p w14:paraId="4D09645C" w14:textId="77777777" w:rsidR="007F083D" w:rsidRDefault="007F083D" w:rsidP="00FE5B20">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7C5C06C5" w14:textId="77777777" w:rsidR="007F083D" w:rsidRDefault="007F083D" w:rsidP="00FE5B20">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7C9C3D" w14:textId="2D776740" w:rsidR="007F083D" w:rsidRDefault="007F083D" w:rsidP="00FE5B20">
            <w:pPr>
              <w:pStyle w:val="TAC"/>
              <w:ind w:left="284" w:hanging="284"/>
              <w:rPr>
                <w:lang w:eastAsia="en-GB"/>
              </w:rPr>
            </w:pPr>
            <w:r>
              <w:rPr>
                <w:lang w:eastAsia="en-GB"/>
              </w:rPr>
              <w:t>J</w:t>
            </w:r>
          </w:p>
        </w:tc>
      </w:tr>
      <w:tr w:rsidR="007F083D" w:rsidRPr="00816C4A" w14:paraId="73382555" w14:textId="77777777" w:rsidTr="00FE5B20">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381621D4" w14:textId="2ACDF10A" w:rsidR="007F083D" w:rsidRPr="00816C4A" w:rsidRDefault="007F083D" w:rsidP="00FE5B20">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441C908A" w14:textId="39A4D397" w:rsidR="007F083D" w:rsidRDefault="007F083D" w:rsidP="00FE5B20">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6E1E5C3" w14:textId="31F7123B" w:rsidR="007F083D" w:rsidRPr="00816C4A" w:rsidRDefault="007F083D" w:rsidP="00FE5B20">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4BFD1042" w14:textId="77777777" w:rsidR="007F083D" w:rsidRDefault="007F083D" w:rsidP="007F083D"/>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1A379F1" w14:textId="77777777" w:rsidR="007F083D" w:rsidRPr="00171894" w:rsidRDefault="007F083D" w:rsidP="007F083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F083D">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F083D">
      <w:r>
        <w:t>-</w:t>
      </w:r>
      <w:r>
        <w:tab/>
        <w:t>Slices information (served)</w:t>
      </w:r>
      <w:r w:rsidRPr="00816C4A">
        <w:t xml:space="preserve">: this data object shall contain </w:t>
      </w:r>
      <w:r>
        <w:t>served S-NSSAI information.</w:t>
      </w:r>
    </w:p>
    <w:p w14:paraId="706019C6" w14:textId="77777777" w:rsidR="007F083D" w:rsidRDefault="007F083D" w:rsidP="007F083D">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31C9AD47" w14:textId="77777777" w:rsidR="007F083D" w:rsidRPr="00816C4A" w:rsidRDefault="007F083D" w:rsidP="007F083D">
      <w:r>
        <w:t>-</w:t>
      </w:r>
      <w:r>
        <w:tab/>
        <w:t>Allowed Slices information</w:t>
      </w:r>
      <w:r w:rsidRPr="00816C4A">
        <w:t xml:space="preserve">: this data object shall contain </w:t>
      </w:r>
      <w:r>
        <w:t>slices information of Allowed NSSAI.</w:t>
      </w:r>
    </w:p>
    <w:p w14:paraId="6FD5608E" w14:textId="77777777" w:rsidR="00157DA3" w:rsidRDefault="00157DA3" w:rsidP="00157DA3">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5E9DAF57" w14:textId="77777777" w:rsidR="007F083D" w:rsidRDefault="00157DA3" w:rsidP="007F083D">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67E62D8E" w14:textId="625C747F" w:rsidR="00157DA3" w:rsidRPr="00816C4A" w:rsidRDefault="007F083D" w:rsidP="007F083D">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046E981A" w14:textId="77777777" w:rsidR="00157DA3" w:rsidRPr="00816C4A" w:rsidRDefault="00157DA3" w:rsidP="00157DA3">
      <w:pPr>
        <w:pStyle w:val="B1"/>
        <w:ind w:left="284"/>
      </w:pPr>
      <w:r>
        <w:t>If multiple change occures at the same time on Rejected or Allowed S-NSSAI list(s), one event envelop for each slices status change shall be send by the ME.</w:t>
      </w:r>
    </w:p>
    <w:p w14:paraId="21CDC60F" w14:textId="77777777" w:rsidR="00157DA3" w:rsidRPr="00816C4A" w:rsidRDefault="00157DA3" w:rsidP="00157DA3">
      <w:r w:rsidRPr="00816C4A">
        <w:lastRenderedPageBreak/>
        <w:t>Response parameters/data: None for this type of ENVELOPE command.</w:t>
      </w:r>
    </w:p>
    <w:p w14:paraId="687481FE" w14:textId="6E33F228" w:rsidR="00E86E7B" w:rsidRPr="00816C4A" w:rsidRDefault="00E86E7B" w:rsidP="007F083D">
      <w:pPr>
        <w:pStyle w:val="Heading2"/>
      </w:pPr>
      <w:bookmarkStart w:id="2360" w:name="_Toc163041770"/>
      <w:r w:rsidRPr="00816C4A">
        <w:t>7.6</w:t>
      </w:r>
      <w:r w:rsidRPr="00816C4A">
        <w:tab/>
        <w:t>USSD Data Download</w:t>
      </w:r>
      <w:bookmarkEnd w:id="2342"/>
      <w:bookmarkEnd w:id="2343"/>
      <w:bookmarkEnd w:id="2344"/>
      <w:bookmarkEnd w:id="2345"/>
      <w:bookmarkEnd w:id="2346"/>
      <w:bookmarkEnd w:id="2347"/>
      <w:bookmarkEnd w:id="2348"/>
      <w:bookmarkEnd w:id="2349"/>
      <w:bookmarkEnd w:id="236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1" w:name="_Toc3200919"/>
      <w:bookmarkStart w:id="2362" w:name="_Toc20392662"/>
      <w:bookmarkStart w:id="2363" w:name="_Toc27774309"/>
      <w:bookmarkStart w:id="2364" w:name="_Toc36482769"/>
      <w:bookmarkStart w:id="2365" w:name="_Toc36484428"/>
      <w:bookmarkStart w:id="2366" w:name="_Toc44933358"/>
      <w:bookmarkStart w:id="2367" w:name="_Toc50972311"/>
      <w:bookmarkStart w:id="2368" w:name="_Toc57105065"/>
      <w:bookmarkStart w:id="2369" w:name="_Toc163041771"/>
      <w:r w:rsidRPr="00816C4A">
        <w:t>7.6.1</w:t>
      </w:r>
      <w:r w:rsidRPr="00816C4A">
        <w:tab/>
        <w:t>Procedure</w:t>
      </w:r>
      <w:bookmarkEnd w:id="2361"/>
      <w:bookmarkEnd w:id="2362"/>
      <w:bookmarkEnd w:id="2363"/>
      <w:bookmarkEnd w:id="2364"/>
      <w:bookmarkEnd w:id="2365"/>
      <w:bookmarkEnd w:id="2366"/>
      <w:bookmarkEnd w:id="2367"/>
      <w:bookmarkEnd w:id="2368"/>
      <w:bookmarkEnd w:id="236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0" w:name="_Toc3200920"/>
      <w:bookmarkStart w:id="2371" w:name="_Toc20392663"/>
      <w:bookmarkStart w:id="2372" w:name="_Toc27774310"/>
      <w:bookmarkStart w:id="2373" w:name="_Toc36482770"/>
      <w:bookmarkStart w:id="2374" w:name="_Toc36484429"/>
      <w:bookmarkStart w:id="2375" w:name="_Toc44933359"/>
      <w:bookmarkStart w:id="2376" w:name="_Toc50972312"/>
      <w:bookmarkStart w:id="2377" w:name="_Toc57105066"/>
      <w:bookmarkStart w:id="2378" w:name="_Toc163041772"/>
      <w:r w:rsidRPr="00816C4A">
        <w:t>7.6.2</w:t>
      </w:r>
      <w:r w:rsidRPr="00816C4A">
        <w:tab/>
        <w:t>Structure of ENVELOPE (USSD Data Download)</w:t>
      </w:r>
      <w:bookmarkEnd w:id="2370"/>
      <w:bookmarkEnd w:id="2371"/>
      <w:bookmarkEnd w:id="2372"/>
      <w:bookmarkEnd w:id="2373"/>
      <w:bookmarkEnd w:id="2374"/>
      <w:bookmarkEnd w:id="2375"/>
      <w:bookmarkEnd w:id="2376"/>
      <w:bookmarkEnd w:id="2377"/>
      <w:bookmarkEnd w:id="237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lastRenderedPageBreak/>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9" w:name="_Toc3200921"/>
      <w:bookmarkStart w:id="2380" w:name="_Toc20392664"/>
      <w:bookmarkStart w:id="2381" w:name="_Toc27774311"/>
      <w:bookmarkStart w:id="2382" w:name="_Toc36482771"/>
      <w:bookmarkStart w:id="2383" w:name="_Toc36484430"/>
      <w:bookmarkStart w:id="2384" w:name="_Toc44933360"/>
      <w:bookmarkStart w:id="2385" w:name="_Toc50972313"/>
      <w:bookmarkStart w:id="2386" w:name="_Toc57105067"/>
      <w:bookmarkStart w:id="2387" w:name="_Toc163041773"/>
      <w:r w:rsidRPr="00816C4A">
        <w:t>7.7</w:t>
      </w:r>
      <w:r w:rsidRPr="00816C4A">
        <w:tab/>
        <w:t xml:space="preserve">MMS </w:t>
      </w:r>
      <w:r w:rsidRPr="00816C4A">
        <w:rPr>
          <w:lang w:val="en-US"/>
        </w:rPr>
        <w:t>Transfer</w:t>
      </w:r>
      <w:r w:rsidRPr="00816C4A">
        <w:rPr>
          <w:lang w:val="fr-FR"/>
        </w:rPr>
        <w:t xml:space="preserve"> </w:t>
      </w:r>
      <w:r w:rsidRPr="00816C4A">
        <w:t>Status</w:t>
      </w:r>
      <w:bookmarkEnd w:id="2379"/>
      <w:bookmarkEnd w:id="2380"/>
      <w:bookmarkEnd w:id="2381"/>
      <w:bookmarkEnd w:id="2382"/>
      <w:bookmarkEnd w:id="2383"/>
      <w:bookmarkEnd w:id="2384"/>
      <w:bookmarkEnd w:id="2385"/>
      <w:bookmarkEnd w:id="2386"/>
      <w:bookmarkEnd w:id="2387"/>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88" w:name="_Toc3200922"/>
      <w:bookmarkStart w:id="2389" w:name="_Toc20392665"/>
      <w:bookmarkStart w:id="2390" w:name="_Toc27774312"/>
      <w:bookmarkStart w:id="2391" w:name="_Toc36482772"/>
      <w:bookmarkStart w:id="2392" w:name="_Toc36484431"/>
      <w:bookmarkStart w:id="2393" w:name="_Toc44933361"/>
      <w:bookmarkStart w:id="2394" w:name="_Toc50972314"/>
      <w:bookmarkStart w:id="2395" w:name="_Toc57105068"/>
      <w:bookmarkStart w:id="2396" w:name="_Toc163041774"/>
      <w:r w:rsidRPr="00816C4A">
        <w:t>7.8</w:t>
      </w:r>
      <w:r w:rsidRPr="00816C4A">
        <w:tab/>
        <w:t>MMS notification download</w:t>
      </w:r>
      <w:bookmarkEnd w:id="2388"/>
      <w:bookmarkEnd w:id="2389"/>
      <w:bookmarkEnd w:id="2390"/>
      <w:bookmarkEnd w:id="2391"/>
      <w:bookmarkEnd w:id="2392"/>
      <w:bookmarkEnd w:id="2393"/>
      <w:bookmarkEnd w:id="2394"/>
      <w:bookmarkEnd w:id="2395"/>
      <w:bookmarkEnd w:id="2396"/>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97" w:name="_Toc3200923"/>
      <w:bookmarkStart w:id="2398" w:name="_Toc20392666"/>
      <w:bookmarkStart w:id="2399" w:name="_Toc27774313"/>
      <w:bookmarkStart w:id="2400" w:name="_Toc36482773"/>
      <w:bookmarkStart w:id="2401" w:name="_Toc36484432"/>
      <w:bookmarkStart w:id="2402" w:name="_Toc44933362"/>
      <w:bookmarkStart w:id="2403" w:name="_Toc50972315"/>
      <w:bookmarkStart w:id="2404" w:name="_Toc57105069"/>
      <w:bookmarkStart w:id="2405" w:name="_Toc163041775"/>
      <w:r w:rsidRPr="00816C4A">
        <w:t>7.9</w:t>
      </w:r>
      <w:r w:rsidRPr="00816C4A">
        <w:tab/>
        <w:t>Terminal Applications</w:t>
      </w:r>
      <w:bookmarkEnd w:id="2397"/>
      <w:bookmarkEnd w:id="2398"/>
      <w:bookmarkEnd w:id="2399"/>
      <w:bookmarkEnd w:id="2400"/>
      <w:bookmarkEnd w:id="2401"/>
      <w:bookmarkEnd w:id="2402"/>
      <w:bookmarkEnd w:id="2403"/>
      <w:bookmarkEnd w:id="2404"/>
      <w:bookmarkEnd w:id="2405"/>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6" w:name="_Toc3200924"/>
      <w:bookmarkStart w:id="2407" w:name="_Toc20392667"/>
      <w:bookmarkStart w:id="2408" w:name="_Toc27774314"/>
      <w:bookmarkStart w:id="2409" w:name="_Toc36482774"/>
      <w:bookmarkStart w:id="2410" w:name="_Toc36484433"/>
      <w:bookmarkStart w:id="2411" w:name="_Toc44933363"/>
      <w:bookmarkStart w:id="2412" w:name="_Toc50972316"/>
      <w:bookmarkStart w:id="2413" w:name="_Toc57105070"/>
      <w:bookmarkStart w:id="2414" w:name="_Toc163041776"/>
      <w:r w:rsidRPr="00816C4A">
        <w:t>7.10</w:t>
      </w:r>
      <w:r w:rsidRPr="00816C4A">
        <w:tab/>
        <w:t>Geographical Location Reporting</w:t>
      </w:r>
      <w:bookmarkEnd w:id="2406"/>
      <w:bookmarkEnd w:id="2407"/>
      <w:bookmarkEnd w:id="2408"/>
      <w:bookmarkEnd w:id="2409"/>
      <w:bookmarkEnd w:id="2410"/>
      <w:bookmarkEnd w:id="2411"/>
      <w:bookmarkEnd w:id="2412"/>
      <w:bookmarkEnd w:id="2413"/>
      <w:bookmarkEnd w:id="2414"/>
    </w:p>
    <w:p w14:paraId="0045481A" w14:textId="77777777" w:rsidR="00E86E7B" w:rsidRPr="00816C4A" w:rsidRDefault="00E86E7B" w:rsidP="00E86E7B">
      <w:pPr>
        <w:pStyle w:val="Heading3"/>
      </w:pPr>
      <w:bookmarkStart w:id="2415" w:name="_Toc3200925"/>
      <w:bookmarkStart w:id="2416" w:name="_Toc20392668"/>
      <w:bookmarkStart w:id="2417" w:name="_Toc27774315"/>
      <w:bookmarkStart w:id="2418" w:name="_Toc36482775"/>
      <w:bookmarkStart w:id="2419" w:name="_Toc36484434"/>
      <w:bookmarkStart w:id="2420" w:name="_Toc44933364"/>
      <w:bookmarkStart w:id="2421" w:name="_Toc50972317"/>
      <w:bookmarkStart w:id="2422" w:name="_Toc57105071"/>
      <w:bookmarkStart w:id="2423" w:name="_Toc163041777"/>
      <w:r w:rsidRPr="00816C4A">
        <w:t>7.10.1</w:t>
      </w:r>
      <w:r w:rsidRPr="00816C4A">
        <w:tab/>
        <w:t>Procedure</w:t>
      </w:r>
      <w:bookmarkEnd w:id="2415"/>
      <w:bookmarkEnd w:id="2416"/>
      <w:bookmarkEnd w:id="2417"/>
      <w:bookmarkEnd w:id="2418"/>
      <w:bookmarkEnd w:id="2419"/>
      <w:bookmarkEnd w:id="2420"/>
      <w:bookmarkEnd w:id="2421"/>
      <w:bookmarkEnd w:id="2422"/>
      <w:bookmarkEnd w:id="242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4" w:name="_Toc3200926"/>
      <w:bookmarkStart w:id="2425" w:name="_Toc20392669"/>
      <w:bookmarkStart w:id="2426" w:name="_Toc27774316"/>
      <w:bookmarkStart w:id="2427" w:name="_Toc36482776"/>
      <w:bookmarkStart w:id="2428" w:name="_Toc36484435"/>
      <w:bookmarkStart w:id="2429" w:name="_Toc44933365"/>
      <w:bookmarkStart w:id="2430" w:name="_Toc50972318"/>
      <w:bookmarkStart w:id="2431" w:name="_Toc57105072"/>
      <w:bookmarkStart w:id="2432" w:name="_Toc163041778"/>
      <w:r w:rsidRPr="00816C4A">
        <w:t>7.10.2</w:t>
      </w:r>
      <w:r w:rsidRPr="00816C4A">
        <w:tab/>
        <w:t>Structure of ENVELOPE (Geographical Location Reporting)</w:t>
      </w:r>
      <w:bookmarkEnd w:id="2424"/>
      <w:bookmarkEnd w:id="2425"/>
      <w:bookmarkEnd w:id="2426"/>
      <w:bookmarkEnd w:id="2427"/>
      <w:bookmarkEnd w:id="2428"/>
      <w:bookmarkEnd w:id="2429"/>
      <w:bookmarkEnd w:id="2430"/>
      <w:bookmarkEnd w:id="2431"/>
      <w:bookmarkEnd w:id="243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lastRenderedPageBreak/>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3" w:name="_Toc3200927"/>
      <w:bookmarkStart w:id="2434" w:name="_Toc20392670"/>
      <w:bookmarkStart w:id="2435" w:name="_Toc27774317"/>
      <w:bookmarkStart w:id="2436" w:name="_Toc36482777"/>
      <w:bookmarkStart w:id="2437" w:name="_Toc36484436"/>
      <w:bookmarkStart w:id="2438" w:name="_Toc44933366"/>
      <w:bookmarkStart w:id="2439" w:name="_Toc50972319"/>
      <w:bookmarkStart w:id="2440" w:name="_Toc57105073"/>
      <w:bookmarkStart w:id="2441" w:name="_Toc163041779"/>
      <w:r w:rsidRPr="00816C4A">
        <w:t>7.11</w:t>
      </w:r>
      <w:r w:rsidRPr="00816C4A">
        <w:tab/>
        <w:t>Void</w:t>
      </w:r>
      <w:bookmarkEnd w:id="2433"/>
      <w:bookmarkEnd w:id="2434"/>
      <w:bookmarkEnd w:id="2435"/>
      <w:bookmarkEnd w:id="2436"/>
      <w:bookmarkEnd w:id="2437"/>
      <w:bookmarkEnd w:id="2438"/>
      <w:bookmarkEnd w:id="2439"/>
      <w:bookmarkEnd w:id="2440"/>
      <w:bookmarkEnd w:id="2441"/>
    </w:p>
    <w:p w14:paraId="58080F13" w14:textId="77777777" w:rsidR="00E86E7B" w:rsidRPr="00816C4A" w:rsidRDefault="00E86E7B" w:rsidP="00E86E7B">
      <w:pPr>
        <w:pStyle w:val="Heading2"/>
      </w:pPr>
      <w:bookmarkStart w:id="2442" w:name="_Toc3200928"/>
      <w:bookmarkStart w:id="2443" w:name="_Toc20392671"/>
      <w:bookmarkStart w:id="2444" w:name="_Toc27774318"/>
      <w:bookmarkStart w:id="2445" w:name="_Toc36482778"/>
      <w:bookmarkStart w:id="2446" w:name="_Toc36484437"/>
      <w:bookmarkStart w:id="2447" w:name="_Toc44933367"/>
      <w:bookmarkStart w:id="2448" w:name="_Toc50972320"/>
      <w:bookmarkStart w:id="2449" w:name="_Toc57105074"/>
      <w:bookmarkStart w:id="2450" w:name="_Toc163041780"/>
      <w:r w:rsidRPr="00816C4A">
        <w:t>7.12</w:t>
      </w:r>
      <w:r w:rsidRPr="00816C4A">
        <w:tab/>
        <w:t>ProSe usage information reporting</w:t>
      </w:r>
      <w:bookmarkEnd w:id="2442"/>
      <w:bookmarkEnd w:id="2443"/>
      <w:bookmarkEnd w:id="2444"/>
      <w:bookmarkEnd w:id="2445"/>
      <w:bookmarkEnd w:id="2446"/>
      <w:bookmarkEnd w:id="2447"/>
      <w:bookmarkEnd w:id="2448"/>
      <w:bookmarkEnd w:id="2449"/>
      <w:bookmarkEnd w:id="2450"/>
    </w:p>
    <w:p w14:paraId="48372B70" w14:textId="77777777" w:rsidR="00E86E7B" w:rsidRPr="00816C4A" w:rsidRDefault="00E86E7B" w:rsidP="00E86E7B">
      <w:pPr>
        <w:pStyle w:val="Heading3"/>
      </w:pPr>
      <w:bookmarkStart w:id="2451" w:name="_Toc3200929"/>
      <w:bookmarkStart w:id="2452" w:name="_Toc20392672"/>
      <w:bookmarkStart w:id="2453" w:name="_Toc27774319"/>
      <w:bookmarkStart w:id="2454" w:name="_Toc36482779"/>
      <w:bookmarkStart w:id="2455" w:name="_Toc36484438"/>
      <w:bookmarkStart w:id="2456" w:name="_Toc44933368"/>
      <w:bookmarkStart w:id="2457" w:name="_Toc50972321"/>
      <w:bookmarkStart w:id="2458" w:name="_Toc57105075"/>
      <w:bookmarkStart w:id="2459" w:name="_Toc163041781"/>
      <w:r w:rsidRPr="00816C4A">
        <w:t>7.12.1</w:t>
      </w:r>
      <w:r w:rsidRPr="00816C4A">
        <w:tab/>
        <w:t>Procedure</w:t>
      </w:r>
      <w:bookmarkEnd w:id="2451"/>
      <w:bookmarkEnd w:id="2452"/>
      <w:bookmarkEnd w:id="2453"/>
      <w:bookmarkEnd w:id="2454"/>
      <w:bookmarkEnd w:id="2455"/>
      <w:bookmarkEnd w:id="2456"/>
      <w:bookmarkEnd w:id="2457"/>
      <w:bookmarkEnd w:id="2458"/>
      <w:bookmarkEnd w:id="2459"/>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0" w:name="_Toc3200930"/>
      <w:bookmarkStart w:id="2461" w:name="_Toc20392673"/>
      <w:bookmarkStart w:id="2462" w:name="_Toc27774320"/>
      <w:bookmarkStart w:id="2463" w:name="_Toc36482780"/>
      <w:bookmarkStart w:id="2464" w:name="_Toc36484439"/>
      <w:bookmarkStart w:id="2465" w:name="_Toc44933369"/>
      <w:bookmarkStart w:id="2466" w:name="_Toc50972322"/>
      <w:bookmarkStart w:id="2467" w:name="_Toc57105076"/>
      <w:bookmarkStart w:id="2468" w:name="_Toc163041782"/>
      <w:r w:rsidRPr="00816C4A">
        <w:t>7.12.2</w:t>
      </w:r>
      <w:r w:rsidRPr="00816C4A">
        <w:tab/>
        <w:t>Structure of ENVELOPE (ProSe Report)</w:t>
      </w:r>
      <w:bookmarkEnd w:id="2460"/>
      <w:bookmarkEnd w:id="2461"/>
      <w:bookmarkEnd w:id="2462"/>
      <w:bookmarkEnd w:id="2463"/>
      <w:bookmarkEnd w:id="2464"/>
      <w:bookmarkEnd w:id="2465"/>
      <w:bookmarkEnd w:id="2466"/>
      <w:bookmarkEnd w:id="2467"/>
      <w:bookmarkEnd w:id="246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lastRenderedPageBreak/>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9" w:name="_Toc3200931"/>
      <w:bookmarkStart w:id="2470" w:name="_Toc20392674"/>
      <w:bookmarkStart w:id="2471" w:name="_Toc27774321"/>
      <w:bookmarkStart w:id="2472" w:name="_Toc36482781"/>
      <w:bookmarkStart w:id="2473" w:name="_Toc36484440"/>
      <w:bookmarkStart w:id="2474" w:name="_Toc44933370"/>
      <w:bookmarkStart w:id="2475" w:name="_Toc50972323"/>
      <w:bookmarkStart w:id="2476" w:name="_Toc57105077"/>
      <w:bookmarkStart w:id="2477" w:name="_Toc163041783"/>
      <w:r w:rsidRPr="00816C4A">
        <w:t>8</w:t>
      </w:r>
      <w:r w:rsidRPr="00816C4A">
        <w:tab/>
        <w:t>COMPREHENSION-TLV data objects</w:t>
      </w:r>
      <w:bookmarkEnd w:id="2469"/>
      <w:bookmarkEnd w:id="2470"/>
      <w:bookmarkEnd w:id="2471"/>
      <w:bookmarkEnd w:id="2472"/>
      <w:bookmarkEnd w:id="2473"/>
      <w:bookmarkEnd w:id="2474"/>
      <w:bookmarkEnd w:id="2475"/>
      <w:bookmarkEnd w:id="2476"/>
      <w:bookmarkEnd w:id="2477"/>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78" w:name="_Toc3200932"/>
      <w:bookmarkStart w:id="2479" w:name="_Toc20392675"/>
      <w:bookmarkStart w:id="2480" w:name="_Toc27774322"/>
      <w:bookmarkStart w:id="2481" w:name="_Toc36482782"/>
      <w:bookmarkStart w:id="2482" w:name="_Toc36484441"/>
      <w:bookmarkStart w:id="2483" w:name="_Toc44933371"/>
      <w:bookmarkStart w:id="2484" w:name="_Toc50972324"/>
      <w:bookmarkStart w:id="2485" w:name="_Toc57105078"/>
      <w:bookmarkStart w:id="2486" w:name="_Toc163041784"/>
      <w:r w:rsidRPr="00816C4A">
        <w:t>8.1</w:t>
      </w:r>
      <w:r w:rsidRPr="00816C4A">
        <w:tab/>
        <w:t>Address</w:t>
      </w:r>
      <w:bookmarkEnd w:id="2478"/>
      <w:bookmarkEnd w:id="2479"/>
      <w:bookmarkEnd w:id="2480"/>
      <w:bookmarkEnd w:id="2481"/>
      <w:bookmarkEnd w:id="2482"/>
      <w:bookmarkEnd w:id="2483"/>
      <w:bookmarkEnd w:id="2484"/>
      <w:bookmarkEnd w:id="2485"/>
      <w:bookmarkEnd w:id="2486"/>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87" w:name="_Toc3200933"/>
      <w:bookmarkStart w:id="2488" w:name="_Toc20392676"/>
      <w:bookmarkStart w:id="2489" w:name="_Toc27774323"/>
      <w:bookmarkStart w:id="2490" w:name="_Toc36482783"/>
      <w:bookmarkStart w:id="2491" w:name="_Toc36484442"/>
      <w:bookmarkStart w:id="2492" w:name="_Toc44933372"/>
      <w:bookmarkStart w:id="2493" w:name="_Toc50972325"/>
      <w:bookmarkStart w:id="2494" w:name="_Toc57105079"/>
      <w:bookmarkStart w:id="2495" w:name="_Toc163041785"/>
      <w:r w:rsidRPr="00816C4A">
        <w:t>8.2</w:t>
      </w:r>
      <w:r w:rsidRPr="00816C4A">
        <w:tab/>
        <w:t>Alpha identifier</w:t>
      </w:r>
      <w:bookmarkEnd w:id="2487"/>
      <w:bookmarkEnd w:id="2488"/>
      <w:bookmarkEnd w:id="2489"/>
      <w:bookmarkEnd w:id="2490"/>
      <w:bookmarkEnd w:id="2491"/>
      <w:bookmarkEnd w:id="2492"/>
      <w:bookmarkEnd w:id="2493"/>
      <w:bookmarkEnd w:id="2494"/>
      <w:bookmarkEnd w:id="2495"/>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496" w:name="_Toc3200934"/>
      <w:bookmarkStart w:id="2497" w:name="_Toc20392677"/>
      <w:bookmarkStart w:id="2498" w:name="_Toc27774324"/>
      <w:bookmarkStart w:id="2499" w:name="_Toc36482784"/>
      <w:bookmarkStart w:id="2500" w:name="_Toc36484443"/>
      <w:bookmarkStart w:id="2501" w:name="_Toc44933373"/>
      <w:bookmarkStart w:id="2502" w:name="_Toc50972326"/>
      <w:bookmarkStart w:id="2503" w:name="_Toc57105080"/>
      <w:bookmarkStart w:id="2504" w:name="_Toc163041786"/>
      <w:r w:rsidRPr="00816C4A">
        <w:t>8.3</w:t>
      </w:r>
      <w:r w:rsidRPr="00816C4A">
        <w:tab/>
        <w:t>Subaddress</w:t>
      </w:r>
      <w:bookmarkEnd w:id="2496"/>
      <w:bookmarkEnd w:id="2497"/>
      <w:bookmarkEnd w:id="2498"/>
      <w:bookmarkEnd w:id="2499"/>
      <w:bookmarkEnd w:id="2500"/>
      <w:bookmarkEnd w:id="2501"/>
      <w:bookmarkEnd w:id="2502"/>
      <w:bookmarkEnd w:id="2503"/>
      <w:bookmarkEnd w:id="2504"/>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05" w:name="_Toc3200935"/>
      <w:bookmarkStart w:id="2506" w:name="_Toc20392678"/>
      <w:bookmarkStart w:id="2507" w:name="_Toc27774325"/>
      <w:bookmarkStart w:id="2508" w:name="_Toc36482785"/>
      <w:bookmarkStart w:id="2509" w:name="_Toc36484444"/>
      <w:bookmarkStart w:id="2510" w:name="_Toc44933374"/>
      <w:bookmarkStart w:id="2511" w:name="_Toc50972327"/>
      <w:bookmarkStart w:id="2512" w:name="_Toc57105081"/>
      <w:bookmarkStart w:id="2513" w:name="_Toc163041787"/>
      <w:r w:rsidRPr="00816C4A">
        <w:t>8.4</w:t>
      </w:r>
      <w:r w:rsidRPr="00816C4A">
        <w:tab/>
        <w:t>Capability configuration parameters</w:t>
      </w:r>
      <w:bookmarkEnd w:id="2505"/>
      <w:bookmarkEnd w:id="2506"/>
      <w:bookmarkEnd w:id="2507"/>
      <w:bookmarkEnd w:id="2508"/>
      <w:bookmarkEnd w:id="2509"/>
      <w:bookmarkEnd w:id="2510"/>
      <w:bookmarkEnd w:id="2511"/>
      <w:bookmarkEnd w:id="2512"/>
      <w:bookmarkEnd w:id="251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4" w:name="_Toc3200936"/>
      <w:bookmarkStart w:id="2515" w:name="_Toc20392679"/>
      <w:bookmarkStart w:id="2516" w:name="_Toc27774326"/>
      <w:bookmarkStart w:id="2517" w:name="_Toc36482786"/>
      <w:bookmarkStart w:id="2518" w:name="_Toc36484445"/>
      <w:bookmarkStart w:id="2519" w:name="_Toc44933375"/>
      <w:bookmarkStart w:id="2520" w:name="_Toc50972328"/>
      <w:bookmarkStart w:id="2521" w:name="_Toc57105082"/>
      <w:bookmarkStart w:id="2522" w:name="_Toc163041788"/>
      <w:r w:rsidRPr="00816C4A">
        <w:t>8.5</w:t>
      </w:r>
      <w:r w:rsidRPr="00816C4A">
        <w:tab/>
        <w:t>Cell Broadcast Page</w:t>
      </w:r>
      <w:bookmarkEnd w:id="2514"/>
      <w:bookmarkEnd w:id="2515"/>
      <w:bookmarkEnd w:id="2516"/>
      <w:bookmarkEnd w:id="2517"/>
      <w:bookmarkEnd w:id="2518"/>
      <w:bookmarkEnd w:id="2519"/>
      <w:bookmarkEnd w:id="2520"/>
      <w:bookmarkEnd w:id="2521"/>
      <w:bookmarkEnd w:id="252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lastRenderedPageBreak/>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3" w:name="_Toc3200937"/>
      <w:bookmarkStart w:id="2524" w:name="_Toc20392680"/>
      <w:bookmarkStart w:id="2525" w:name="_Toc27774327"/>
      <w:bookmarkStart w:id="2526" w:name="_Toc36482787"/>
      <w:bookmarkStart w:id="2527" w:name="_Toc36484446"/>
      <w:bookmarkStart w:id="2528" w:name="_Toc44933376"/>
      <w:bookmarkStart w:id="2529" w:name="_Toc50972329"/>
      <w:bookmarkStart w:id="2530" w:name="_Toc57105083"/>
      <w:bookmarkStart w:id="2531" w:name="_Toc163041789"/>
      <w:r w:rsidRPr="00816C4A">
        <w:t>8.6</w:t>
      </w:r>
      <w:r w:rsidRPr="00816C4A">
        <w:tab/>
        <w:t>Command details</w:t>
      </w:r>
      <w:bookmarkEnd w:id="2523"/>
      <w:bookmarkEnd w:id="2524"/>
      <w:bookmarkEnd w:id="2525"/>
      <w:bookmarkEnd w:id="2526"/>
      <w:bookmarkEnd w:id="2527"/>
      <w:bookmarkEnd w:id="2528"/>
      <w:bookmarkEnd w:id="2529"/>
      <w:bookmarkEnd w:id="2530"/>
      <w:bookmarkEnd w:id="2531"/>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lastRenderedPageBreak/>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2" w:name="_Toc3200938"/>
      <w:bookmarkStart w:id="2533" w:name="_Toc20392681"/>
      <w:bookmarkStart w:id="2534" w:name="_Toc27774328"/>
      <w:bookmarkStart w:id="2535" w:name="_Toc36482788"/>
      <w:bookmarkStart w:id="2536" w:name="_Toc36484447"/>
      <w:bookmarkStart w:id="2537" w:name="_Toc44933377"/>
      <w:bookmarkStart w:id="2538" w:name="_Toc50972330"/>
      <w:bookmarkStart w:id="2539" w:name="_Toc57105084"/>
      <w:bookmarkStart w:id="2540" w:name="_Toc163041790"/>
      <w:r w:rsidRPr="00816C4A">
        <w:rPr>
          <w:lang w:val="fr-FR"/>
        </w:rPr>
        <w:t>8.7</w:t>
      </w:r>
      <w:r w:rsidRPr="00816C4A">
        <w:rPr>
          <w:lang w:val="fr-FR"/>
        </w:rPr>
        <w:tab/>
        <w:t>Device identities</w:t>
      </w:r>
      <w:bookmarkEnd w:id="2532"/>
      <w:bookmarkEnd w:id="2533"/>
      <w:bookmarkEnd w:id="2534"/>
      <w:bookmarkEnd w:id="2535"/>
      <w:bookmarkEnd w:id="2536"/>
      <w:bookmarkEnd w:id="2537"/>
      <w:bookmarkEnd w:id="2538"/>
      <w:bookmarkEnd w:id="2539"/>
      <w:bookmarkEnd w:id="2540"/>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1" w:name="_Toc3200939"/>
      <w:bookmarkStart w:id="2542" w:name="_Toc20392682"/>
      <w:bookmarkStart w:id="2543" w:name="_Toc27774329"/>
      <w:bookmarkStart w:id="2544" w:name="_Toc36482789"/>
      <w:bookmarkStart w:id="2545" w:name="_Toc36484448"/>
      <w:bookmarkStart w:id="2546" w:name="_Toc44933378"/>
      <w:bookmarkStart w:id="2547" w:name="_Toc50972331"/>
      <w:bookmarkStart w:id="2548" w:name="_Toc57105085"/>
      <w:bookmarkStart w:id="2549" w:name="_Toc163041791"/>
      <w:r w:rsidRPr="00816C4A">
        <w:rPr>
          <w:lang w:val="fr-FR"/>
        </w:rPr>
        <w:t>8.8</w:t>
      </w:r>
      <w:r w:rsidRPr="00816C4A">
        <w:rPr>
          <w:lang w:val="fr-FR"/>
        </w:rPr>
        <w:tab/>
        <w:t>Duration</w:t>
      </w:r>
      <w:bookmarkEnd w:id="2541"/>
      <w:bookmarkEnd w:id="2542"/>
      <w:bookmarkEnd w:id="2543"/>
      <w:bookmarkEnd w:id="2544"/>
      <w:bookmarkEnd w:id="2545"/>
      <w:bookmarkEnd w:id="2546"/>
      <w:bookmarkEnd w:id="2547"/>
      <w:bookmarkEnd w:id="2548"/>
      <w:bookmarkEnd w:id="2549"/>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0" w:name="_Toc3200940"/>
      <w:bookmarkStart w:id="2551" w:name="_Toc20392683"/>
      <w:bookmarkStart w:id="2552" w:name="_Toc27774330"/>
      <w:bookmarkStart w:id="2553" w:name="_Toc36482790"/>
      <w:bookmarkStart w:id="2554" w:name="_Toc36484449"/>
      <w:bookmarkStart w:id="2555" w:name="_Toc44933379"/>
      <w:bookmarkStart w:id="2556" w:name="_Toc50972332"/>
      <w:bookmarkStart w:id="2557" w:name="_Toc57105086"/>
      <w:bookmarkStart w:id="2558" w:name="_Toc163041792"/>
      <w:r w:rsidRPr="00816C4A">
        <w:t>8.9</w:t>
      </w:r>
      <w:r w:rsidRPr="00816C4A">
        <w:tab/>
        <w:t>Item</w:t>
      </w:r>
      <w:bookmarkEnd w:id="2550"/>
      <w:bookmarkEnd w:id="2551"/>
      <w:bookmarkEnd w:id="2552"/>
      <w:bookmarkEnd w:id="2553"/>
      <w:bookmarkEnd w:id="2554"/>
      <w:bookmarkEnd w:id="2555"/>
      <w:bookmarkEnd w:id="2556"/>
      <w:bookmarkEnd w:id="2557"/>
      <w:bookmarkEnd w:id="2558"/>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59" w:name="_Toc3200941"/>
      <w:bookmarkStart w:id="2560" w:name="_Toc20392684"/>
      <w:bookmarkStart w:id="2561" w:name="_Toc27774331"/>
      <w:bookmarkStart w:id="2562" w:name="_Toc36482791"/>
      <w:bookmarkStart w:id="2563" w:name="_Toc36484450"/>
      <w:bookmarkStart w:id="2564" w:name="_Toc44933380"/>
      <w:bookmarkStart w:id="2565" w:name="_Toc50972333"/>
      <w:bookmarkStart w:id="2566" w:name="_Toc57105087"/>
      <w:bookmarkStart w:id="2567" w:name="_Toc163041793"/>
      <w:r w:rsidRPr="00816C4A">
        <w:t>8.10</w:t>
      </w:r>
      <w:r w:rsidRPr="00816C4A">
        <w:tab/>
        <w:t>Item identifier</w:t>
      </w:r>
      <w:bookmarkEnd w:id="2559"/>
      <w:bookmarkEnd w:id="2560"/>
      <w:bookmarkEnd w:id="2561"/>
      <w:bookmarkEnd w:id="2562"/>
      <w:bookmarkEnd w:id="2563"/>
      <w:bookmarkEnd w:id="2564"/>
      <w:bookmarkEnd w:id="2565"/>
      <w:bookmarkEnd w:id="2566"/>
      <w:bookmarkEnd w:id="2567"/>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68" w:name="_Toc3200942"/>
      <w:bookmarkStart w:id="2569" w:name="_Toc20392685"/>
      <w:bookmarkStart w:id="2570" w:name="_Toc27774332"/>
      <w:bookmarkStart w:id="2571" w:name="_Toc36482792"/>
      <w:bookmarkStart w:id="2572" w:name="_Toc36484451"/>
      <w:bookmarkStart w:id="2573" w:name="_Toc44933381"/>
      <w:bookmarkStart w:id="2574" w:name="_Toc50972334"/>
      <w:bookmarkStart w:id="2575" w:name="_Toc57105088"/>
      <w:bookmarkStart w:id="2576" w:name="_Toc163041794"/>
      <w:r w:rsidRPr="00816C4A">
        <w:t>8.11</w:t>
      </w:r>
      <w:r w:rsidRPr="00816C4A">
        <w:tab/>
        <w:t>Response length</w:t>
      </w:r>
      <w:bookmarkEnd w:id="2568"/>
      <w:bookmarkEnd w:id="2569"/>
      <w:bookmarkEnd w:id="2570"/>
      <w:bookmarkEnd w:id="2571"/>
      <w:bookmarkEnd w:id="2572"/>
      <w:bookmarkEnd w:id="2573"/>
      <w:bookmarkEnd w:id="2574"/>
      <w:bookmarkEnd w:id="2575"/>
      <w:bookmarkEnd w:id="2576"/>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77" w:name="_Toc3200943"/>
      <w:bookmarkStart w:id="2578" w:name="_Toc20392686"/>
      <w:bookmarkStart w:id="2579" w:name="_Toc27774333"/>
      <w:bookmarkStart w:id="2580" w:name="_Toc36482793"/>
      <w:bookmarkStart w:id="2581" w:name="_Toc36484452"/>
      <w:bookmarkStart w:id="2582" w:name="_Toc44933382"/>
      <w:bookmarkStart w:id="2583" w:name="_Toc50972335"/>
      <w:bookmarkStart w:id="2584" w:name="_Toc57105089"/>
      <w:bookmarkStart w:id="2585" w:name="_Toc163041795"/>
      <w:r w:rsidRPr="00816C4A">
        <w:t>8.12</w:t>
      </w:r>
      <w:r w:rsidRPr="00816C4A">
        <w:tab/>
        <w:t>Result</w:t>
      </w:r>
      <w:bookmarkEnd w:id="2577"/>
      <w:bookmarkEnd w:id="2578"/>
      <w:bookmarkEnd w:id="2579"/>
      <w:bookmarkEnd w:id="2580"/>
      <w:bookmarkEnd w:id="2581"/>
      <w:bookmarkEnd w:id="2582"/>
      <w:bookmarkEnd w:id="2583"/>
      <w:bookmarkEnd w:id="2584"/>
      <w:bookmarkEnd w:id="2585"/>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lastRenderedPageBreak/>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86" w:name="_Toc3200944"/>
      <w:bookmarkStart w:id="2587" w:name="_Toc20392687"/>
      <w:bookmarkStart w:id="2588" w:name="_Toc27774334"/>
      <w:bookmarkStart w:id="2589" w:name="_Toc36482794"/>
      <w:bookmarkStart w:id="2590" w:name="_Toc36484453"/>
      <w:bookmarkStart w:id="2591" w:name="_Toc44933383"/>
      <w:bookmarkStart w:id="2592" w:name="_Toc50972336"/>
      <w:bookmarkStart w:id="2593" w:name="_Toc57105090"/>
      <w:bookmarkStart w:id="2594" w:name="_Toc163041796"/>
      <w:r w:rsidRPr="00816C4A">
        <w:t>8.12.1</w:t>
      </w:r>
      <w:r w:rsidRPr="00816C4A">
        <w:tab/>
        <w:t xml:space="preserve">Additional </w:t>
      </w:r>
      <w:smartTag w:uri="urn:schemas-microsoft-com:office:smarttags" w:element="PersonName">
        <w:r w:rsidRPr="00816C4A">
          <w:t>info</w:t>
        </w:r>
      </w:smartTag>
      <w:r w:rsidRPr="00816C4A">
        <w:t>rmation for SEND SS</w:t>
      </w:r>
      <w:bookmarkEnd w:id="2586"/>
      <w:bookmarkEnd w:id="2587"/>
      <w:bookmarkEnd w:id="2588"/>
      <w:bookmarkEnd w:id="2589"/>
      <w:bookmarkEnd w:id="2590"/>
      <w:bookmarkEnd w:id="2591"/>
      <w:bookmarkEnd w:id="2592"/>
      <w:bookmarkEnd w:id="2593"/>
      <w:bookmarkEnd w:id="259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5" w:name="_Toc3200945"/>
      <w:bookmarkStart w:id="2596" w:name="_Toc20392688"/>
      <w:bookmarkStart w:id="2597" w:name="_Toc27774335"/>
      <w:bookmarkStart w:id="2598" w:name="_Toc36482795"/>
      <w:bookmarkStart w:id="2599" w:name="_Toc36484454"/>
      <w:bookmarkStart w:id="2600" w:name="_Toc44933384"/>
      <w:bookmarkStart w:id="2601" w:name="_Toc50972337"/>
      <w:bookmarkStart w:id="2602" w:name="_Toc57105091"/>
      <w:bookmarkStart w:id="2603" w:name="_Toc163041797"/>
      <w:r w:rsidRPr="00816C4A">
        <w:t>8.12.2</w:t>
      </w:r>
      <w:r w:rsidRPr="00816C4A">
        <w:tab/>
        <w:t xml:space="preserve">Additional </w:t>
      </w:r>
      <w:smartTag w:uri="urn:schemas-microsoft-com:office:smarttags" w:element="PersonName">
        <w:r w:rsidRPr="00816C4A">
          <w:t>info</w:t>
        </w:r>
      </w:smartTag>
      <w:r w:rsidRPr="00816C4A">
        <w:t>rmation for ME problem</w:t>
      </w:r>
      <w:bookmarkEnd w:id="2595"/>
      <w:bookmarkEnd w:id="2596"/>
      <w:bookmarkEnd w:id="2597"/>
      <w:bookmarkEnd w:id="2598"/>
      <w:bookmarkEnd w:id="2599"/>
      <w:bookmarkEnd w:id="2600"/>
      <w:bookmarkEnd w:id="2601"/>
      <w:bookmarkEnd w:id="2602"/>
      <w:bookmarkEnd w:id="2603"/>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4" w:name="_Toc3200946"/>
      <w:bookmarkStart w:id="2605" w:name="_Toc20392689"/>
      <w:bookmarkStart w:id="2606" w:name="_Toc27774336"/>
      <w:bookmarkStart w:id="2607" w:name="_Toc36482796"/>
      <w:bookmarkStart w:id="2608" w:name="_Toc36484455"/>
      <w:bookmarkStart w:id="2609" w:name="_Toc44933385"/>
      <w:bookmarkStart w:id="2610" w:name="_Toc50972338"/>
      <w:bookmarkStart w:id="2611" w:name="_Toc57105092"/>
      <w:bookmarkStart w:id="2612" w:name="_Toc16304179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4"/>
      <w:bookmarkEnd w:id="2605"/>
      <w:bookmarkEnd w:id="2606"/>
      <w:bookmarkEnd w:id="2607"/>
      <w:bookmarkEnd w:id="2608"/>
      <w:bookmarkEnd w:id="2609"/>
      <w:bookmarkEnd w:id="2610"/>
      <w:bookmarkEnd w:id="2611"/>
      <w:bookmarkEnd w:id="261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3" w:name="_Toc3200947"/>
      <w:bookmarkStart w:id="2614" w:name="_Toc20392690"/>
      <w:bookmarkStart w:id="2615" w:name="_Toc27774337"/>
      <w:bookmarkStart w:id="2616" w:name="_Toc36482797"/>
      <w:bookmarkStart w:id="2617" w:name="_Toc36484456"/>
      <w:bookmarkStart w:id="2618" w:name="_Toc44933386"/>
      <w:bookmarkStart w:id="2619" w:name="_Toc50972339"/>
      <w:bookmarkStart w:id="2620" w:name="_Toc57105093"/>
      <w:bookmarkStart w:id="2621" w:name="_Toc163041799"/>
      <w:r w:rsidRPr="00816C4A">
        <w:t>8.12.4</w:t>
      </w:r>
      <w:r w:rsidRPr="00816C4A">
        <w:tab/>
        <w:t xml:space="preserve">Additional </w:t>
      </w:r>
      <w:smartTag w:uri="urn:schemas-microsoft-com:office:smarttags" w:element="PersonName">
        <w:r w:rsidRPr="00816C4A">
          <w:t>info</w:t>
        </w:r>
      </w:smartTag>
      <w:r w:rsidRPr="00816C4A">
        <w:t>rmation for SS problem</w:t>
      </w:r>
      <w:bookmarkEnd w:id="2613"/>
      <w:bookmarkEnd w:id="2614"/>
      <w:bookmarkEnd w:id="2615"/>
      <w:bookmarkEnd w:id="2616"/>
      <w:bookmarkEnd w:id="2617"/>
      <w:bookmarkEnd w:id="2618"/>
      <w:bookmarkEnd w:id="2619"/>
      <w:bookmarkEnd w:id="2620"/>
      <w:bookmarkEnd w:id="262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2" w:name="_Toc3200948"/>
      <w:bookmarkStart w:id="2623" w:name="_Toc20392691"/>
      <w:bookmarkStart w:id="2624" w:name="_Toc27774338"/>
      <w:bookmarkStart w:id="2625" w:name="_Toc36482798"/>
      <w:bookmarkStart w:id="2626" w:name="_Toc36484457"/>
      <w:bookmarkStart w:id="2627" w:name="_Toc44933387"/>
      <w:bookmarkStart w:id="2628" w:name="_Toc50972340"/>
      <w:bookmarkStart w:id="2629" w:name="_Toc57105094"/>
      <w:bookmarkStart w:id="2630" w:name="_Toc163041800"/>
      <w:r w:rsidRPr="00816C4A">
        <w:t>8.12.5</w:t>
      </w:r>
      <w:r w:rsidRPr="00816C4A">
        <w:tab/>
        <w:t xml:space="preserve">Additional </w:t>
      </w:r>
      <w:smartTag w:uri="urn:schemas-microsoft-com:office:smarttags" w:element="PersonName">
        <w:r w:rsidRPr="00816C4A">
          <w:t>info</w:t>
        </w:r>
      </w:smartTag>
      <w:r w:rsidRPr="00816C4A">
        <w:t>rmation for SMS problem</w:t>
      </w:r>
      <w:bookmarkEnd w:id="2622"/>
      <w:bookmarkEnd w:id="2623"/>
      <w:bookmarkEnd w:id="2624"/>
      <w:bookmarkEnd w:id="2625"/>
      <w:bookmarkEnd w:id="2626"/>
      <w:bookmarkEnd w:id="2627"/>
      <w:bookmarkEnd w:id="2628"/>
      <w:bookmarkEnd w:id="2629"/>
      <w:bookmarkEnd w:id="263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1" w:name="_Toc3200949"/>
      <w:bookmarkStart w:id="2632" w:name="_Toc20392692"/>
      <w:bookmarkStart w:id="2633" w:name="_Toc27774339"/>
      <w:bookmarkStart w:id="2634" w:name="_Toc36482799"/>
      <w:bookmarkStart w:id="2635" w:name="_Toc36484458"/>
      <w:bookmarkStart w:id="2636" w:name="_Toc44933388"/>
      <w:bookmarkStart w:id="2637" w:name="_Toc50972341"/>
      <w:bookmarkStart w:id="2638" w:name="_Toc57105095"/>
      <w:bookmarkStart w:id="2639" w:name="_Toc163041801"/>
      <w:r w:rsidRPr="00816C4A">
        <w:t>8.12.6</w:t>
      </w:r>
      <w:r w:rsidRPr="00816C4A">
        <w:tab/>
        <w:t>Not used</w:t>
      </w:r>
      <w:bookmarkEnd w:id="2631"/>
      <w:bookmarkEnd w:id="2632"/>
      <w:bookmarkEnd w:id="2633"/>
      <w:bookmarkEnd w:id="2634"/>
      <w:bookmarkEnd w:id="2635"/>
      <w:bookmarkEnd w:id="2636"/>
      <w:bookmarkEnd w:id="2637"/>
      <w:bookmarkEnd w:id="2638"/>
      <w:bookmarkEnd w:id="2639"/>
    </w:p>
    <w:p w14:paraId="559D3521" w14:textId="77777777" w:rsidR="00E86E7B" w:rsidRPr="00816C4A" w:rsidRDefault="00E86E7B" w:rsidP="00E86E7B"/>
    <w:p w14:paraId="0B0C1F0A" w14:textId="77777777" w:rsidR="00E86E7B" w:rsidRPr="00816C4A" w:rsidRDefault="00E86E7B" w:rsidP="00E86E7B">
      <w:pPr>
        <w:pStyle w:val="Heading3"/>
      </w:pPr>
      <w:bookmarkStart w:id="2640" w:name="_Toc3200950"/>
      <w:bookmarkStart w:id="2641" w:name="_Toc20392693"/>
      <w:bookmarkStart w:id="2642" w:name="_Toc27774340"/>
      <w:bookmarkStart w:id="2643" w:name="_Toc36482800"/>
      <w:bookmarkStart w:id="2644" w:name="_Toc36484459"/>
      <w:bookmarkStart w:id="2645" w:name="_Toc44933389"/>
      <w:bookmarkStart w:id="2646" w:name="_Toc50972342"/>
      <w:bookmarkStart w:id="2647" w:name="_Toc57105096"/>
      <w:bookmarkStart w:id="2648" w:name="_Toc163041802"/>
      <w:r w:rsidRPr="00816C4A">
        <w:lastRenderedPageBreak/>
        <w:t>8.12.7</w:t>
      </w:r>
      <w:r w:rsidRPr="00816C4A">
        <w:tab/>
        <w:t xml:space="preserve">Additional </w:t>
      </w:r>
      <w:smartTag w:uri="urn:schemas-microsoft-com:office:smarttags" w:element="PersonName">
        <w:r w:rsidRPr="00816C4A">
          <w:t>info</w:t>
        </w:r>
      </w:smartTag>
      <w:r w:rsidRPr="00816C4A">
        <w:t>rmation for USSD problem</w:t>
      </w:r>
      <w:bookmarkEnd w:id="2640"/>
      <w:bookmarkEnd w:id="2641"/>
      <w:bookmarkEnd w:id="2642"/>
      <w:bookmarkEnd w:id="2643"/>
      <w:bookmarkEnd w:id="2644"/>
      <w:bookmarkEnd w:id="2645"/>
      <w:bookmarkEnd w:id="2646"/>
      <w:bookmarkEnd w:id="2647"/>
      <w:bookmarkEnd w:id="264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9" w:name="_Toc3200951"/>
      <w:bookmarkStart w:id="2650" w:name="_Toc20392694"/>
      <w:bookmarkStart w:id="2651" w:name="_Toc27774341"/>
      <w:bookmarkStart w:id="2652" w:name="_Toc36482801"/>
      <w:bookmarkStart w:id="2653" w:name="_Toc36484460"/>
      <w:bookmarkStart w:id="2654" w:name="_Toc44933390"/>
      <w:bookmarkStart w:id="2655" w:name="_Toc50972343"/>
      <w:bookmarkStart w:id="2656" w:name="_Toc57105097"/>
      <w:bookmarkStart w:id="2657" w:name="_Toc16304180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9"/>
      <w:bookmarkEnd w:id="2650"/>
      <w:bookmarkEnd w:id="2651"/>
      <w:bookmarkEnd w:id="2652"/>
      <w:bookmarkEnd w:id="2653"/>
      <w:bookmarkEnd w:id="2654"/>
      <w:bookmarkEnd w:id="2655"/>
      <w:bookmarkEnd w:id="2656"/>
      <w:bookmarkEnd w:id="265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8" w:name="_Toc3200952"/>
      <w:bookmarkStart w:id="2659" w:name="_Toc20392695"/>
      <w:bookmarkStart w:id="2660" w:name="_Toc27774342"/>
      <w:bookmarkStart w:id="2661" w:name="_Toc36482802"/>
      <w:bookmarkStart w:id="2662" w:name="_Toc36484461"/>
      <w:bookmarkStart w:id="2663" w:name="_Toc44933391"/>
      <w:bookmarkStart w:id="2664" w:name="_Toc50972344"/>
      <w:bookmarkStart w:id="2665" w:name="_Toc57105098"/>
      <w:bookmarkStart w:id="2666" w:name="_Toc163041804"/>
      <w:r w:rsidRPr="00816C4A">
        <w:t>8.12.9</w:t>
      </w:r>
      <w:r w:rsidRPr="00816C4A">
        <w:tab/>
        <w:t>Additional information for MultipleCard commands</w:t>
      </w:r>
      <w:bookmarkEnd w:id="2658"/>
      <w:bookmarkEnd w:id="2659"/>
      <w:bookmarkEnd w:id="2660"/>
      <w:bookmarkEnd w:id="2661"/>
      <w:bookmarkEnd w:id="2662"/>
      <w:bookmarkEnd w:id="2663"/>
      <w:bookmarkEnd w:id="2664"/>
      <w:bookmarkEnd w:id="2665"/>
      <w:bookmarkEnd w:id="2666"/>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67" w:name="_Toc3200953"/>
      <w:bookmarkStart w:id="2668" w:name="_Toc20392696"/>
      <w:bookmarkStart w:id="2669" w:name="_Toc27774343"/>
      <w:bookmarkStart w:id="2670" w:name="_Toc36482803"/>
      <w:bookmarkStart w:id="2671" w:name="_Toc36484462"/>
      <w:bookmarkStart w:id="2672" w:name="_Toc44933392"/>
      <w:bookmarkStart w:id="2673" w:name="_Toc50972345"/>
      <w:bookmarkStart w:id="2674" w:name="_Toc57105099"/>
      <w:bookmarkStart w:id="2675" w:name="_Toc163041805"/>
      <w:r w:rsidRPr="00816C4A">
        <w:t>8.12.10</w:t>
      </w:r>
      <w:r w:rsidRPr="00816C4A">
        <w:tab/>
        <w:t>Additional information for launch browser problem</w:t>
      </w:r>
      <w:bookmarkEnd w:id="2667"/>
      <w:bookmarkEnd w:id="2668"/>
      <w:bookmarkEnd w:id="2669"/>
      <w:bookmarkEnd w:id="2670"/>
      <w:bookmarkEnd w:id="2671"/>
      <w:bookmarkEnd w:id="2672"/>
      <w:bookmarkEnd w:id="2673"/>
      <w:bookmarkEnd w:id="2674"/>
      <w:bookmarkEnd w:id="2675"/>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76" w:name="_Toc3200954"/>
      <w:bookmarkStart w:id="2677" w:name="_Toc20392697"/>
      <w:bookmarkStart w:id="2678" w:name="_Toc27774344"/>
      <w:bookmarkStart w:id="2679" w:name="_Toc36482804"/>
      <w:bookmarkStart w:id="2680" w:name="_Toc36484463"/>
      <w:bookmarkStart w:id="2681" w:name="_Toc44933393"/>
      <w:bookmarkStart w:id="2682" w:name="_Toc50972346"/>
      <w:bookmarkStart w:id="2683" w:name="_Toc57105100"/>
      <w:bookmarkStart w:id="2684" w:name="_Toc163041806"/>
      <w:r w:rsidRPr="00816C4A">
        <w:t>8.12.11</w:t>
      </w:r>
      <w:r w:rsidRPr="00816C4A">
        <w:tab/>
        <w:t>Additional information for Bearer Independent Protocol</w:t>
      </w:r>
      <w:bookmarkEnd w:id="2676"/>
      <w:bookmarkEnd w:id="2677"/>
      <w:bookmarkEnd w:id="2678"/>
      <w:bookmarkEnd w:id="2679"/>
      <w:bookmarkEnd w:id="2680"/>
      <w:bookmarkEnd w:id="2681"/>
      <w:bookmarkEnd w:id="2682"/>
      <w:bookmarkEnd w:id="2683"/>
      <w:bookmarkEnd w:id="2684"/>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85" w:name="_Toc3200955"/>
      <w:bookmarkStart w:id="2686" w:name="_Toc20392698"/>
      <w:bookmarkStart w:id="2687" w:name="_Toc27774345"/>
      <w:bookmarkStart w:id="2688" w:name="_Toc36482805"/>
      <w:bookmarkStart w:id="2689" w:name="_Toc36484464"/>
      <w:bookmarkStart w:id="2690" w:name="_Toc44933394"/>
      <w:bookmarkStart w:id="2691" w:name="_Toc50972347"/>
      <w:bookmarkStart w:id="2692" w:name="_Toc57105101"/>
      <w:bookmarkStart w:id="2693" w:name="_Toc163041807"/>
      <w:r w:rsidRPr="00816C4A">
        <w:t>8.12.12</w:t>
      </w:r>
      <w:r w:rsidRPr="00816C4A">
        <w:tab/>
        <w:t>Additional information for Frames commands</w:t>
      </w:r>
      <w:bookmarkEnd w:id="2685"/>
      <w:bookmarkEnd w:id="2686"/>
      <w:bookmarkEnd w:id="2687"/>
      <w:bookmarkEnd w:id="2688"/>
      <w:bookmarkEnd w:id="2689"/>
      <w:bookmarkEnd w:id="2690"/>
      <w:bookmarkEnd w:id="2691"/>
      <w:bookmarkEnd w:id="2692"/>
      <w:bookmarkEnd w:id="2693"/>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694" w:name="_Toc3200956"/>
      <w:bookmarkStart w:id="2695" w:name="_Toc20392699"/>
      <w:bookmarkStart w:id="2696" w:name="_Toc27774346"/>
      <w:bookmarkStart w:id="2697" w:name="_Toc36482806"/>
      <w:bookmarkStart w:id="2698" w:name="_Toc36484465"/>
      <w:bookmarkStart w:id="2699" w:name="_Toc44933395"/>
      <w:bookmarkStart w:id="2700" w:name="_Toc50972348"/>
      <w:bookmarkStart w:id="2701" w:name="_Toc57105102"/>
      <w:bookmarkStart w:id="2702" w:name="_Toc163041808"/>
      <w:r w:rsidRPr="00816C4A">
        <w:t>8.12.13</w:t>
      </w:r>
      <w:r w:rsidRPr="00816C4A">
        <w:tab/>
        <w:t>Additional information for SUBMIT and RETRIEVE MULTIMEDIA MESSAGE</w:t>
      </w:r>
      <w:bookmarkEnd w:id="2694"/>
      <w:bookmarkEnd w:id="2695"/>
      <w:bookmarkEnd w:id="2696"/>
      <w:bookmarkEnd w:id="2697"/>
      <w:bookmarkEnd w:id="2698"/>
      <w:bookmarkEnd w:id="2699"/>
      <w:bookmarkEnd w:id="2700"/>
      <w:bookmarkEnd w:id="2701"/>
      <w:bookmarkEnd w:id="2702"/>
    </w:p>
    <w:p w14:paraId="7F8DA26C" w14:textId="123F2A1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.12.13.</w:t>
      </w:r>
    </w:p>
    <w:p w14:paraId="779CFD12" w14:textId="77777777" w:rsidR="00E86E7B" w:rsidRPr="00816C4A" w:rsidRDefault="00E86E7B" w:rsidP="00E86E7B">
      <w:pPr>
        <w:pStyle w:val="Heading2"/>
      </w:pPr>
      <w:bookmarkStart w:id="2703" w:name="_Toc3200957"/>
      <w:bookmarkStart w:id="2704" w:name="_Toc20392700"/>
      <w:bookmarkStart w:id="2705" w:name="_Toc27774347"/>
      <w:bookmarkStart w:id="2706" w:name="_Toc36482807"/>
      <w:bookmarkStart w:id="2707" w:name="_Toc36484466"/>
      <w:bookmarkStart w:id="2708" w:name="_Toc44933396"/>
      <w:bookmarkStart w:id="2709" w:name="_Toc50972349"/>
      <w:bookmarkStart w:id="2710" w:name="_Toc57105103"/>
      <w:bookmarkStart w:id="2711" w:name="_Toc163041809"/>
      <w:r w:rsidRPr="00816C4A">
        <w:t>8.13</w:t>
      </w:r>
      <w:r w:rsidRPr="00816C4A">
        <w:tab/>
        <w:t>SMS TPDU</w:t>
      </w:r>
      <w:bookmarkEnd w:id="2703"/>
      <w:bookmarkEnd w:id="2704"/>
      <w:bookmarkEnd w:id="2705"/>
      <w:bookmarkEnd w:id="2706"/>
      <w:bookmarkEnd w:id="2707"/>
      <w:bookmarkEnd w:id="2708"/>
      <w:bookmarkEnd w:id="2709"/>
      <w:bookmarkEnd w:id="2710"/>
      <w:bookmarkEnd w:id="271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lastRenderedPageBreak/>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2" w:name="_Toc3200958"/>
      <w:bookmarkStart w:id="2713" w:name="_Toc20392701"/>
      <w:bookmarkStart w:id="2714" w:name="_Toc27774348"/>
      <w:bookmarkStart w:id="2715" w:name="_Toc36482808"/>
      <w:bookmarkStart w:id="2716" w:name="_Toc36484467"/>
      <w:bookmarkStart w:id="2717" w:name="_Toc44933397"/>
      <w:bookmarkStart w:id="2718" w:name="_Toc50972350"/>
      <w:bookmarkStart w:id="2719" w:name="_Toc57105104"/>
      <w:bookmarkStart w:id="2720" w:name="_Toc163041810"/>
      <w:r w:rsidRPr="00816C4A">
        <w:t>8.14</w:t>
      </w:r>
      <w:r w:rsidRPr="00816C4A">
        <w:tab/>
        <w:t>SS string</w:t>
      </w:r>
      <w:bookmarkEnd w:id="2712"/>
      <w:bookmarkEnd w:id="2713"/>
      <w:bookmarkEnd w:id="2714"/>
      <w:bookmarkEnd w:id="2715"/>
      <w:bookmarkEnd w:id="2716"/>
      <w:bookmarkEnd w:id="2717"/>
      <w:bookmarkEnd w:id="2718"/>
      <w:bookmarkEnd w:id="2719"/>
      <w:bookmarkEnd w:id="272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1" w:name="_Toc3200959"/>
      <w:bookmarkStart w:id="2722" w:name="_Toc20392702"/>
      <w:bookmarkStart w:id="2723" w:name="_Toc27774349"/>
      <w:bookmarkStart w:id="2724" w:name="_Toc36482809"/>
      <w:bookmarkStart w:id="2725" w:name="_Toc36484468"/>
      <w:bookmarkStart w:id="2726" w:name="_Toc44933398"/>
      <w:bookmarkStart w:id="2727" w:name="_Toc50972351"/>
      <w:bookmarkStart w:id="2728" w:name="_Toc57105105"/>
      <w:bookmarkStart w:id="2729" w:name="_Toc163041811"/>
      <w:r w:rsidRPr="00816C4A">
        <w:t>8.15</w:t>
      </w:r>
      <w:r w:rsidRPr="00816C4A">
        <w:tab/>
        <w:t>Text string</w:t>
      </w:r>
      <w:bookmarkEnd w:id="2721"/>
      <w:bookmarkEnd w:id="2722"/>
      <w:bookmarkEnd w:id="2723"/>
      <w:bookmarkEnd w:id="2724"/>
      <w:bookmarkEnd w:id="2725"/>
      <w:bookmarkEnd w:id="2726"/>
      <w:bookmarkEnd w:id="2727"/>
      <w:bookmarkEnd w:id="2728"/>
      <w:bookmarkEnd w:id="2729"/>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0" w:name="_Toc3200960"/>
      <w:bookmarkStart w:id="2731" w:name="_Toc20392703"/>
      <w:bookmarkStart w:id="2732" w:name="_Toc27774350"/>
      <w:bookmarkStart w:id="2733" w:name="_Toc36482810"/>
      <w:bookmarkStart w:id="2734" w:name="_Toc36484469"/>
      <w:bookmarkStart w:id="2735" w:name="_Toc44933399"/>
      <w:bookmarkStart w:id="2736" w:name="_Toc50972352"/>
      <w:bookmarkStart w:id="2737" w:name="_Toc57105106"/>
      <w:bookmarkStart w:id="2738" w:name="_Toc163041812"/>
      <w:r w:rsidRPr="00816C4A">
        <w:t>8.16</w:t>
      </w:r>
      <w:r w:rsidRPr="00816C4A">
        <w:tab/>
        <w:t>Tone</w:t>
      </w:r>
      <w:bookmarkEnd w:id="2730"/>
      <w:bookmarkEnd w:id="2731"/>
      <w:bookmarkEnd w:id="2732"/>
      <w:bookmarkEnd w:id="2733"/>
      <w:bookmarkEnd w:id="2734"/>
      <w:bookmarkEnd w:id="2735"/>
      <w:bookmarkEnd w:id="2736"/>
      <w:bookmarkEnd w:id="2737"/>
      <w:bookmarkEnd w:id="2738"/>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9" w:name="_Toc3200961"/>
      <w:bookmarkStart w:id="2740" w:name="_Toc20392704"/>
      <w:bookmarkStart w:id="2741" w:name="_Toc27774351"/>
      <w:bookmarkStart w:id="2742" w:name="_Toc36482811"/>
      <w:bookmarkStart w:id="2743" w:name="_Toc36484470"/>
      <w:bookmarkStart w:id="2744" w:name="_Toc44933400"/>
      <w:bookmarkStart w:id="2745" w:name="_Toc50972353"/>
      <w:bookmarkStart w:id="2746" w:name="_Toc57105107"/>
      <w:bookmarkStart w:id="2747" w:name="_Toc163041813"/>
      <w:r w:rsidRPr="00816C4A">
        <w:t>8.17</w:t>
      </w:r>
      <w:r w:rsidRPr="00816C4A">
        <w:tab/>
        <w:t>USSD string</w:t>
      </w:r>
      <w:bookmarkEnd w:id="2739"/>
      <w:bookmarkEnd w:id="2740"/>
      <w:bookmarkEnd w:id="2741"/>
      <w:bookmarkEnd w:id="2742"/>
      <w:bookmarkEnd w:id="2743"/>
      <w:bookmarkEnd w:id="2744"/>
      <w:bookmarkEnd w:id="2745"/>
      <w:bookmarkEnd w:id="2746"/>
      <w:bookmarkEnd w:id="274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8" w:name="_Toc3200962"/>
      <w:bookmarkStart w:id="2749" w:name="_Toc20392705"/>
      <w:bookmarkStart w:id="2750" w:name="_Toc27774352"/>
      <w:bookmarkStart w:id="2751" w:name="_Toc36482812"/>
      <w:bookmarkStart w:id="2752" w:name="_Toc36484471"/>
      <w:bookmarkStart w:id="2753" w:name="_Toc44933401"/>
      <w:bookmarkStart w:id="2754" w:name="_Toc50972354"/>
      <w:bookmarkStart w:id="2755" w:name="_Toc57105108"/>
      <w:bookmarkStart w:id="2756" w:name="_Toc163041814"/>
      <w:r w:rsidRPr="00816C4A">
        <w:t>8.18</w:t>
      </w:r>
      <w:r w:rsidRPr="00816C4A">
        <w:tab/>
        <w:t>File List</w:t>
      </w:r>
      <w:bookmarkEnd w:id="2748"/>
      <w:bookmarkEnd w:id="2749"/>
      <w:bookmarkEnd w:id="2750"/>
      <w:bookmarkEnd w:id="2751"/>
      <w:bookmarkEnd w:id="2752"/>
      <w:bookmarkEnd w:id="2753"/>
      <w:bookmarkEnd w:id="2754"/>
      <w:bookmarkEnd w:id="2755"/>
      <w:bookmarkEnd w:id="2756"/>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57" w:name="_Toc3200963"/>
      <w:bookmarkStart w:id="2758" w:name="_Toc20392706"/>
      <w:bookmarkStart w:id="2759" w:name="_Toc27774353"/>
      <w:bookmarkStart w:id="2760" w:name="_Toc36482813"/>
      <w:bookmarkStart w:id="2761" w:name="_Toc36484472"/>
      <w:bookmarkStart w:id="2762" w:name="_Toc44933402"/>
      <w:bookmarkStart w:id="2763" w:name="_Toc50972355"/>
      <w:bookmarkStart w:id="2764" w:name="_Toc57105109"/>
      <w:bookmarkStart w:id="2765" w:name="_Toc163041815"/>
      <w:r w:rsidRPr="00816C4A">
        <w:lastRenderedPageBreak/>
        <w:t>8.19</w:t>
      </w:r>
      <w:r w:rsidRPr="00816C4A">
        <w:tab/>
        <w:t>Location Information</w:t>
      </w:r>
      <w:bookmarkEnd w:id="2757"/>
      <w:bookmarkEnd w:id="2758"/>
      <w:bookmarkEnd w:id="2759"/>
      <w:bookmarkEnd w:id="2760"/>
      <w:bookmarkEnd w:id="2761"/>
      <w:bookmarkEnd w:id="2762"/>
      <w:bookmarkEnd w:id="2763"/>
      <w:bookmarkEnd w:id="2764"/>
      <w:bookmarkEnd w:id="2765"/>
    </w:p>
    <w:p w14:paraId="06D8B36A" w14:textId="77777777" w:rsidR="00E86E7B" w:rsidRPr="00816C4A" w:rsidRDefault="00E86E7B" w:rsidP="00E86E7B">
      <w:pPr>
        <w:pStyle w:val="Heading3"/>
      </w:pPr>
      <w:bookmarkStart w:id="2766" w:name="_Toc3200964"/>
      <w:bookmarkStart w:id="2767" w:name="_Toc20392707"/>
      <w:bookmarkStart w:id="2768" w:name="_Toc27774354"/>
      <w:bookmarkStart w:id="2769" w:name="_Toc36482814"/>
      <w:bookmarkStart w:id="2770" w:name="_Toc36484473"/>
      <w:bookmarkStart w:id="2771" w:name="_Toc44933403"/>
      <w:bookmarkStart w:id="2772" w:name="_Toc50972356"/>
      <w:bookmarkStart w:id="2773" w:name="_Toc57105110"/>
      <w:bookmarkStart w:id="2774" w:name="_Toc163041816"/>
      <w:r w:rsidRPr="00816C4A">
        <w:t>8.19.1</w:t>
      </w:r>
      <w:r w:rsidRPr="00816C4A">
        <w:tab/>
        <w:t>Location Information for GERAN</w:t>
      </w:r>
      <w:bookmarkEnd w:id="2766"/>
      <w:bookmarkEnd w:id="2767"/>
      <w:bookmarkEnd w:id="2768"/>
      <w:bookmarkEnd w:id="2769"/>
      <w:bookmarkEnd w:id="2770"/>
      <w:bookmarkEnd w:id="2771"/>
      <w:bookmarkEnd w:id="2772"/>
      <w:bookmarkEnd w:id="2773"/>
      <w:bookmarkEnd w:id="277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5" w:name="_Toc3200965"/>
      <w:bookmarkStart w:id="2776" w:name="_Toc20392708"/>
      <w:bookmarkStart w:id="2777" w:name="_Toc27774355"/>
      <w:bookmarkStart w:id="2778" w:name="_Toc36482815"/>
      <w:bookmarkStart w:id="2779" w:name="_Toc36484474"/>
      <w:bookmarkStart w:id="2780" w:name="_Toc44933404"/>
      <w:bookmarkStart w:id="2781" w:name="_Toc50972357"/>
      <w:bookmarkStart w:id="2782" w:name="_Toc57105111"/>
      <w:bookmarkStart w:id="2783" w:name="_Toc163041817"/>
      <w:r w:rsidRPr="00816C4A">
        <w:t>8.19.2</w:t>
      </w:r>
      <w:r w:rsidRPr="00816C4A">
        <w:tab/>
        <w:t>Location Information for UTRAN</w:t>
      </w:r>
      <w:bookmarkEnd w:id="2775"/>
      <w:bookmarkEnd w:id="2776"/>
      <w:bookmarkEnd w:id="2777"/>
      <w:bookmarkEnd w:id="2778"/>
      <w:bookmarkEnd w:id="2779"/>
      <w:bookmarkEnd w:id="2780"/>
      <w:bookmarkEnd w:id="2781"/>
      <w:bookmarkEnd w:id="2782"/>
      <w:bookmarkEnd w:id="278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4" w:name="_Toc3200966"/>
      <w:bookmarkStart w:id="2785" w:name="_Toc20392709"/>
      <w:bookmarkStart w:id="2786" w:name="_Toc27774356"/>
      <w:bookmarkStart w:id="2787" w:name="_Toc36482816"/>
      <w:bookmarkStart w:id="2788" w:name="_Toc36484475"/>
      <w:bookmarkStart w:id="2789" w:name="_Toc44933405"/>
      <w:bookmarkStart w:id="2790" w:name="_Toc50972358"/>
      <w:bookmarkStart w:id="2791" w:name="_Toc57105112"/>
      <w:bookmarkStart w:id="2792" w:name="_Toc163041818"/>
      <w:bookmarkStart w:id="2793" w:name="_Toc3200967"/>
      <w:bookmarkStart w:id="2794" w:name="_Toc20392710"/>
      <w:bookmarkStart w:id="2795" w:name="_Toc27774357"/>
      <w:bookmarkStart w:id="2796" w:name="_Toc36482817"/>
      <w:bookmarkStart w:id="2797" w:name="_Toc36484476"/>
      <w:bookmarkStart w:id="2798" w:name="_Toc44933406"/>
      <w:bookmarkStart w:id="2799" w:name="_Toc50972359"/>
      <w:bookmarkStart w:id="2800" w:name="_Toc57105113"/>
      <w:bookmarkStart w:id="2801" w:name="_Toc3200968"/>
      <w:bookmarkStart w:id="2802" w:name="_Toc20392711"/>
      <w:bookmarkStart w:id="2803" w:name="_Toc27774358"/>
      <w:bookmarkStart w:id="2804" w:name="_Toc36482818"/>
      <w:bookmarkStart w:id="2805" w:name="_Toc36484477"/>
      <w:bookmarkStart w:id="2806" w:name="_Toc44933407"/>
      <w:bookmarkStart w:id="2807" w:name="_Toc50972360"/>
      <w:bookmarkStart w:id="2808" w:name="_Toc57105114"/>
      <w:r>
        <w:t>8.19.3</w:t>
      </w:r>
      <w:r>
        <w:tab/>
        <w:t>Location Information for E-UTRAN</w:t>
      </w:r>
      <w:bookmarkEnd w:id="2784"/>
      <w:bookmarkEnd w:id="2785"/>
      <w:bookmarkEnd w:id="2786"/>
      <w:bookmarkEnd w:id="2787"/>
      <w:bookmarkEnd w:id="2788"/>
      <w:bookmarkEnd w:id="2789"/>
      <w:bookmarkEnd w:id="2790"/>
      <w:bookmarkEnd w:id="2791"/>
      <w:r>
        <w:t xml:space="preserve"> and Satellite E-UTRAN</w:t>
      </w:r>
      <w:bookmarkEnd w:id="2792"/>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09" w:name="_Toc163041819"/>
      <w:bookmarkEnd w:id="2793"/>
      <w:bookmarkEnd w:id="2794"/>
      <w:bookmarkEnd w:id="2795"/>
      <w:bookmarkEnd w:id="2796"/>
      <w:bookmarkEnd w:id="2797"/>
      <w:bookmarkEnd w:id="2798"/>
      <w:bookmarkEnd w:id="2799"/>
      <w:bookmarkEnd w:id="2800"/>
      <w:r>
        <w:t>8.19.4</w:t>
      </w:r>
      <w:r>
        <w:tab/>
      </w:r>
      <w:r w:rsidR="007F083D">
        <w:t>Location Information for NG-RAN and Satellite NG-RAN</w:t>
      </w:r>
      <w:bookmarkEnd w:id="2809"/>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lastRenderedPageBreak/>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62C17381" w14:textId="77777777" w:rsidR="007F083D" w:rsidRPr="00AF1A6E" w:rsidRDefault="007F083D" w:rsidP="007F083D">
      <w:r w:rsidRPr="00AF1A6E">
        <w:t xml:space="preserve">Coding of </w:t>
      </w:r>
      <w:r>
        <w:t>Extended information</w:t>
      </w:r>
      <w:r w:rsidRPr="00AF1A6E">
        <w: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559"/>
        <w:gridCol w:w="961"/>
        <w:gridCol w:w="1621"/>
      </w:tblGrid>
      <w:tr w:rsidR="007F083D" w:rsidRPr="00AF1A6E" w14:paraId="498CDD64"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3278FDF2" w14:textId="77777777" w:rsidR="007F083D" w:rsidRPr="00AF1A6E" w:rsidRDefault="007F083D" w:rsidP="00FE5B20">
            <w:pPr>
              <w:pStyle w:val="TF"/>
              <w:keepLines w:val="0"/>
              <w:spacing w:after="0"/>
            </w:pPr>
            <w:r w:rsidRPr="00AF1A6E">
              <w:t>Description</w:t>
            </w:r>
          </w:p>
        </w:tc>
        <w:tc>
          <w:tcPr>
            <w:tcW w:w="1559" w:type="dxa"/>
            <w:tcBorders>
              <w:top w:val="single" w:sz="4" w:space="0" w:color="auto"/>
              <w:left w:val="single" w:sz="4" w:space="0" w:color="auto"/>
              <w:bottom w:val="single" w:sz="4" w:space="0" w:color="auto"/>
              <w:right w:val="single" w:sz="4" w:space="0" w:color="auto"/>
            </w:tcBorders>
            <w:hideMark/>
          </w:tcPr>
          <w:p w14:paraId="66B2FDD6" w14:textId="77777777" w:rsidR="007F083D" w:rsidRPr="00AF1A6E" w:rsidRDefault="007F083D" w:rsidP="00FE5B20">
            <w:pPr>
              <w:pStyle w:val="TF"/>
              <w:keepLines w:val="0"/>
              <w:spacing w:after="0"/>
            </w:pPr>
            <w:r w:rsidRPr="00AF1A6E">
              <w:t>Value</w:t>
            </w:r>
          </w:p>
        </w:tc>
        <w:tc>
          <w:tcPr>
            <w:tcW w:w="961" w:type="dxa"/>
            <w:tcBorders>
              <w:top w:val="single" w:sz="4" w:space="0" w:color="auto"/>
              <w:left w:val="single" w:sz="4" w:space="0" w:color="auto"/>
              <w:bottom w:val="single" w:sz="4" w:space="0" w:color="auto"/>
              <w:right w:val="single" w:sz="4" w:space="0" w:color="auto"/>
            </w:tcBorders>
            <w:hideMark/>
          </w:tcPr>
          <w:p w14:paraId="7BC0DB2C" w14:textId="77777777" w:rsidR="007F083D" w:rsidRPr="00AF1A6E" w:rsidRDefault="007F083D" w:rsidP="00FE5B20">
            <w:pPr>
              <w:pStyle w:val="TF"/>
              <w:keepLines w:val="0"/>
              <w:spacing w:after="0"/>
            </w:pPr>
            <w:r w:rsidRPr="00AF1A6E">
              <w:t>M/O</w:t>
            </w:r>
          </w:p>
        </w:tc>
        <w:tc>
          <w:tcPr>
            <w:tcW w:w="1621" w:type="dxa"/>
            <w:tcBorders>
              <w:top w:val="single" w:sz="4" w:space="0" w:color="auto"/>
              <w:left w:val="single" w:sz="4" w:space="0" w:color="auto"/>
              <w:bottom w:val="single" w:sz="4" w:space="0" w:color="auto"/>
              <w:right w:val="single" w:sz="4" w:space="0" w:color="auto"/>
            </w:tcBorders>
            <w:hideMark/>
          </w:tcPr>
          <w:p w14:paraId="30A51E6C" w14:textId="77777777" w:rsidR="007F083D" w:rsidRPr="00AF1A6E" w:rsidRDefault="007F083D" w:rsidP="00FE5B20">
            <w:pPr>
              <w:pStyle w:val="TF"/>
              <w:keepLines w:val="0"/>
              <w:spacing w:after="0"/>
            </w:pPr>
            <w:r w:rsidRPr="00AF1A6E">
              <w:t>Length (bytes)</w:t>
            </w:r>
          </w:p>
        </w:tc>
      </w:tr>
      <w:tr w:rsidR="007F083D" w:rsidRPr="00AF1A6E" w14:paraId="080B8FAE"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3C161C18" w14:textId="77777777" w:rsidR="007F083D" w:rsidRPr="00AF1A6E" w:rsidRDefault="007F083D" w:rsidP="00FE5B20">
            <w:pPr>
              <w:pStyle w:val="TAL"/>
              <w:rPr>
                <w:snapToGrid w:val="0"/>
              </w:rPr>
            </w:pPr>
            <w:r>
              <w:t>Extended information tag</w:t>
            </w:r>
          </w:p>
        </w:tc>
        <w:tc>
          <w:tcPr>
            <w:tcW w:w="1559" w:type="dxa"/>
            <w:tcBorders>
              <w:top w:val="single" w:sz="4" w:space="0" w:color="auto"/>
              <w:left w:val="single" w:sz="4" w:space="0" w:color="auto"/>
              <w:bottom w:val="single" w:sz="4" w:space="0" w:color="auto"/>
              <w:right w:val="single" w:sz="4" w:space="0" w:color="auto"/>
            </w:tcBorders>
            <w:hideMark/>
          </w:tcPr>
          <w:p w14:paraId="3740AB99"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hideMark/>
          </w:tcPr>
          <w:p w14:paraId="4703CF1E" w14:textId="77777777" w:rsidR="007F083D" w:rsidRPr="00AF1A6E" w:rsidRDefault="007F083D" w:rsidP="00FE5B20">
            <w:pPr>
              <w:pStyle w:val="TAC"/>
              <w:rPr>
                <w:snapToGrid w:val="0"/>
              </w:rPr>
            </w:pPr>
            <w:r w:rsidRPr="00AF1A6E">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82D9720" w14:textId="77777777" w:rsidR="007F083D" w:rsidRPr="00AF1A6E" w:rsidRDefault="007F083D" w:rsidP="00FE5B20">
            <w:pPr>
              <w:pStyle w:val="TAC"/>
            </w:pPr>
            <w:r>
              <w:t>1</w:t>
            </w:r>
          </w:p>
        </w:tc>
      </w:tr>
      <w:tr w:rsidR="007F083D" w:rsidRPr="00AF1A6E" w14:paraId="409403EB"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3E93ACCD" w14:textId="77777777" w:rsidR="007F083D" w:rsidRPr="00AF1A6E" w:rsidRDefault="007F083D" w:rsidP="00FE5B20">
            <w:pPr>
              <w:pStyle w:val="TAL"/>
              <w:rPr>
                <w:snapToGrid w:val="0"/>
              </w:rPr>
            </w:pPr>
            <w:r>
              <w:t>Length</w:t>
            </w:r>
          </w:p>
        </w:tc>
        <w:tc>
          <w:tcPr>
            <w:tcW w:w="1559" w:type="dxa"/>
            <w:tcBorders>
              <w:top w:val="single" w:sz="4" w:space="0" w:color="auto"/>
              <w:left w:val="single" w:sz="4" w:space="0" w:color="auto"/>
              <w:bottom w:val="single" w:sz="4" w:space="0" w:color="auto"/>
              <w:right w:val="single" w:sz="4" w:space="0" w:color="auto"/>
            </w:tcBorders>
            <w:hideMark/>
          </w:tcPr>
          <w:p w14:paraId="4258FCDB"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hideMark/>
          </w:tcPr>
          <w:p w14:paraId="6AE922DD" w14:textId="77777777" w:rsidR="007F083D" w:rsidRPr="00AF1A6E" w:rsidRDefault="007F083D" w:rsidP="00FE5B20">
            <w:pPr>
              <w:pStyle w:val="TAC"/>
              <w:rPr>
                <w:snapToGrid w:val="0"/>
              </w:rPr>
            </w:pPr>
            <w:r w:rsidRPr="00AF1A6E">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CEB792A" w14:textId="77777777" w:rsidR="007F083D" w:rsidRPr="00AF1A6E" w:rsidRDefault="007F083D" w:rsidP="00FE5B20">
            <w:pPr>
              <w:pStyle w:val="TAC"/>
            </w:pPr>
            <w:r>
              <w:t>1</w:t>
            </w:r>
          </w:p>
        </w:tc>
      </w:tr>
      <w:tr w:rsidR="007F083D" w:rsidRPr="00AF1A6E" w14:paraId="49631DD8" w14:textId="77777777" w:rsidTr="00FE5B20">
        <w:tc>
          <w:tcPr>
            <w:tcW w:w="3420" w:type="dxa"/>
            <w:tcBorders>
              <w:top w:val="single" w:sz="4" w:space="0" w:color="auto"/>
              <w:left w:val="single" w:sz="4" w:space="0" w:color="auto"/>
              <w:bottom w:val="single" w:sz="4" w:space="0" w:color="auto"/>
              <w:right w:val="single" w:sz="4" w:space="0" w:color="auto"/>
            </w:tcBorders>
          </w:tcPr>
          <w:p w14:paraId="0967290A" w14:textId="77777777" w:rsidR="007F083D" w:rsidRDefault="007F083D" w:rsidP="00FE5B20">
            <w:pPr>
              <w:pStyle w:val="TAL"/>
            </w:pPr>
            <w:r>
              <w:t>Extended information type</w:t>
            </w:r>
          </w:p>
        </w:tc>
        <w:tc>
          <w:tcPr>
            <w:tcW w:w="1559" w:type="dxa"/>
            <w:tcBorders>
              <w:top w:val="single" w:sz="4" w:space="0" w:color="auto"/>
              <w:left w:val="single" w:sz="4" w:space="0" w:color="auto"/>
              <w:bottom w:val="single" w:sz="4" w:space="0" w:color="auto"/>
              <w:right w:val="single" w:sz="4" w:space="0" w:color="auto"/>
            </w:tcBorders>
          </w:tcPr>
          <w:p w14:paraId="559E0FDE"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tcPr>
          <w:p w14:paraId="2BD38A12" w14:textId="77777777" w:rsidR="007F083D" w:rsidRPr="00AF1A6E" w:rsidRDefault="007F083D" w:rsidP="00FE5B20">
            <w:pPr>
              <w:pStyle w:val="TAC"/>
              <w:rPr>
                <w:snapToGrid w:val="0"/>
              </w:rPr>
            </w:pPr>
            <w:r w:rsidRPr="00AF1A6E">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D64A6E2" w14:textId="77777777" w:rsidR="007F083D" w:rsidRPr="00AF1A6E" w:rsidRDefault="007F083D" w:rsidP="00FE5B20">
            <w:pPr>
              <w:pStyle w:val="TAC"/>
            </w:pPr>
            <w:r>
              <w:t>1</w:t>
            </w:r>
          </w:p>
        </w:tc>
      </w:tr>
      <w:tr w:rsidR="007F083D" w:rsidRPr="00AF1A6E" w14:paraId="626F52CA" w14:textId="77777777" w:rsidTr="00FE5B20">
        <w:tc>
          <w:tcPr>
            <w:tcW w:w="3420" w:type="dxa"/>
            <w:tcBorders>
              <w:top w:val="single" w:sz="4" w:space="0" w:color="auto"/>
              <w:left w:val="single" w:sz="4" w:space="0" w:color="auto"/>
              <w:bottom w:val="single" w:sz="4" w:space="0" w:color="auto"/>
              <w:right w:val="single" w:sz="4" w:space="0" w:color="auto"/>
            </w:tcBorders>
          </w:tcPr>
          <w:p w14:paraId="7A7CB71D" w14:textId="77777777" w:rsidR="007F083D" w:rsidRDefault="007F083D" w:rsidP="00FE5B20">
            <w:pPr>
              <w:pStyle w:val="TAL"/>
            </w:pPr>
            <w:r>
              <w:t>Extended identification</w:t>
            </w:r>
          </w:p>
        </w:tc>
        <w:tc>
          <w:tcPr>
            <w:tcW w:w="1559" w:type="dxa"/>
            <w:tcBorders>
              <w:top w:val="single" w:sz="4" w:space="0" w:color="auto"/>
              <w:left w:val="single" w:sz="4" w:space="0" w:color="auto"/>
              <w:bottom w:val="single" w:sz="4" w:space="0" w:color="auto"/>
              <w:right w:val="single" w:sz="4" w:space="0" w:color="auto"/>
            </w:tcBorders>
          </w:tcPr>
          <w:p w14:paraId="1D89D6F6"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tcPr>
          <w:p w14:paraId="4C0865EC" w14:textId="77777777" w:rsidR="007F083D" w:rsidRPr="00AF1A6E" w:rsidRDefault="007F083D" w:rsidP="00FE5B20">
            <w:pPr>
              <w:pStyle w:val="TAC"/>
              <w:rPr>
                <w:snapToGrid w:val="0"/>
              </w:rPr>
            </w:pPr>
            <w:r>
              <w:rPr>
                <w:snapToGrid w:val="0"/>
              </w:rPr>
              <w:t>C (Note)</w:t>
            </w:r>
          </w:p>
        </w:tc>
        <w:tc>
          <w:tcPr>
            <w:tcW w:w="1621" w:type="dxa"/>
            <w:tcBorders>
              <w:top w:val="single" w:sz="4" w:space="0" w:color="auto"/>
              <w:left w:val="single" w:sz="4" w:space="0" w:color="auto"/>
              <w:bottom w:val="single" w:sz="4" w:space="0" w:color="auto"/>
              <w:right w:val="single" w:sz="4" w:space="0" w:color="auto"/>
            </w:tcBorders>
          </w:tcPr>
          <w:p w14:paraId="793ADE4E" w14:textId="77777777" w:rsidR="007F083D" w:rsidRPr="00AF1A6E" w:rsidRDefault="007F083D" w:rsidP="00FE5B20">
            <w:pPr>
              <w:pStyle w:val="TAC"/>
            </w:pPr>
            <w:r>
              <w:t>X</w:t>
            </w:r>
          </w:p>
        </w:tc>
      </w:tr>
    </w:tbl>
    <w:p w14:paraId="63C80458" w14:textId="77777777" w:rsidR="007F083D" w:rsidRDefault="007F083D" w:rsidP="007F083D"/>
    <w:p w14:paraId="0B5B9291" w14:textId="77777777" w:rsidR="007F083D" w:rsidRPr="00AF1A6E" w:rsidRDefault="007F083D" w:rsidP="007F083D">
      <w:r>
        <w:t>Extended information type</w:t>
      </w:r>
      <w:r w:rsidRPr="00AF1A6E">
        <w:t xml:space="preserve"> is coded as </w:t>
      </w:r>
      <w:r>
        <w:t>below to indicate the additional information about the cell</w:t>
      </w:r>
      <w:r w:rsidRPr="00AF1A6E">
        <w:t>.</w:t>
      </w:r>
    </w:p>
    <w:p w14:paraId="53127C0C" w14:textId="77777777" w:rsidR="007F083D" w:rsidRPr="00816C4A" w:rsidRDefault="007F083D" w:rsidP="007F083D">
      <w:pPr>
        <w:pStyle w:val="B1"/>
      </w:pPr>
      <w:r w:rsidRPr="00816C4A">
        <w:t>-</w:t>
      </w:r>
      <w:r w:rsidRPr="00816C4A">
        <w:tab/>
        <w:t>'</w:t>
      </w:r>
      <w:r>
        <w:t>0</w:t>
      </w:r>
      <w:r w:rsidRPr="00816C4A">
        <w:t xml:space="preserve">1' = </w:t>
      </w:r>
      <w:r>
        <w:t>CAG ID</w:t>
      </w:r>
      <w:r w:rsidRPr="00816C4A">
        <w:t>.</w:t>
      </w:r>
    </w:p>
    <w:p w14:paraId="072DBB1E" w14:textId="77777777" w:rsidR="007F083D" w:rsidRDefault="007F083D" w:rsidP="007F083D">
      <w:pPr>
        <w:pStyle w:val="B1"/>
      </w:pPr>
      <w:r w:rsidRPr="00816C4A">
        <w:t>-</w:t>
      </w:r>
      <w:r w:rsidRPr="00816C4A">
        <w:tab/>
        <w:t>'</w:t>
      </w:r>
      <w:r>
        <w:t>0</w:t>
      </w:r>
      <w:r w:rsidRPr="00816C4A">
        <w:t>2' = N</w:t>
      </w:r>
      <w:r>
        <w:t>ID.</w:t>
      </w:r>
    </w:p>
    <w:p w14:paraId="007030D0" w14:textId="77777777" w:rsidR="007F083D" w:rsidRDefault="007F083D" w:rsidP="007F083D">
      <w:pPr>
        <w:pStyle w:val="B1"/>
      </w:pPr>
      <w:r w:rsidRPr="00816C4A">
        <w:t>-</w:t>
      </w:r>
      <w:r w:rsidRPr="00816C4A">
        <w:tab/>
        <w:t>'</w:t>
      </w:r>
      <w:r>
        <w:t>03</w:t>
      </w:r>
      <w:r w:rsidRPr="00816C4A">
        <w:t xml:space="preserve">' = </w:t>
      </w:r>
      <w:r>
        <w:t>RedCap.</w:t>
      </w:r>
    </w:p>
    <w:p w14:paraId="6B0D56E7" w14:textId="77777777" w:rsidR="007F083D" w:rsidRDefault="007F083D" w:rsidP="007F083D">
      <w:pPr>
        <w:pStyle w:val="B1"/>
      </w:pPr>
      <w:r w:rsidRPr="00816C4A">
        <w:t>-</w:t>
      </w:r>
      <w:r w:rsidRPr="00816C4A">
        <w:tab/>
      </w:r>
      <w:r>
        <w:t>all other values are reserved for future use.</w:t>
      </w:r>
    </w:p>
    <w:p w14:paraId="79CBD6B9" w14:textId="77777777" w:rsidR="007F083D" w:rsidRPr="00AF1A6E" w:rsidRDefault="007F083D" w:rsidP="007F083D">
      <w:r>
        <w:t>Extended identification</w:t>
      </w:r>
      <w:r w:rsidRPr="00AF1A6E">
        <w:t xml:space="preserve"> is coded as </w:t>
      </w:r>
      <w:r>
        <w:t>below to provide additional cell information about the current network cell</w:t>
      </w:r>
      <w:r w:rsidRPr="00AF1A6E">
        <w:t>.</w:t>
      </w:r>
    </w:p>
    <w:p w14:paraId="1BF977DD" w14:textId="252E1510" w:rsidR="007F083D" w:rsidRDefault="007F083D" w:rsidP="007F083D">
      <w:pPr>
        <w:ind w:firstLine="284"/>
      </w:pPr>
      <w:r>
        <w:t xml:space="preserve">CAG ID is coded in 4 bytes as in 3GPP </w:t>
      </w:r>
      <w:r w:rsidR="003413FE">
        <w:t>TS 2</w:t>
      </w:r>
      <w:r>
        <w:t>3.003</w:t>
      </w:r>
      <w:r w:rsidR="003413FE">
        <w:t> [</w:t>
      </w:r>
      <w:r>
        <w:t>30], when extended information type indicates 'CAG ID'.</w:t>
      </w:r>
    </w:p>
    <w:p w14:paraId="4C78081D" w14:textId="233C2B68" w:rsidR="007F083D" w:rsidRDefault="007F083D" w:rsidP="00BF3186">
      <w:pPr>
        <w:ind w:firstLine="284"/>
        <w:rPr>
          <w:noProof/>
        </w:rPr>
      </w:pPr>
      <w:r>
        <w:t xml:space="preserve">NID is coded in 5 bytes as in 3GPP </w:t>
      </w:r>
      <w:r w:rsidR="003413FE">
        <w:t>TS 2</w:t>
      </w:r>
      <w:r>
        <w:t>3.003</w:t>
      </w:r>
      <w:r w:rsidR="003413FE">
        <w:t> [</w:t>
      </w:r>
      <w:r>
        <w:t>30], when extended information type indicates 'NID'.</w:t>
      </w:r>
    </w:p>
    <w:p w14:paraId="20F1E3C3" w14:textId="1AFF3500" w:rsidR="007F083D" w:rsidRPr="00816C4A" w:rsidRDefault="007F083D" w:rsidP="00BF3186">
      <w:pPr>
        <w:pStyle w:val="NO"/>
        <w:ind w:hanging="567"/>
      </w:pPr>
      <w:r w:rsidRPr="00816C4A">
        <w:t>NOTE:</w:t>
      </w:r>
      <w:r w:rsidRPr="00816C4A">
        <w:tab/>
      </w:r>
      <w:r>
        <w:t>Extended identification is not present in the case of RedCap</w:t>
      </w:r>
      <w:r w:rsidRPr="00816C4A">
        <w:t>.</w:t>
      </w:r>
    </w:p>
    <w:p w14:paraId="0EF88974" w14:textId="7ABB66D5" w:rsidR="00E86E7B" w:rsidRPr="00816C4A" w:rsidRDefault="00E86E7B" w:rsidP="007F083D">
      <w:pPr>
        <w:pStyle w:val="Heading3"/>
        <w:rPr>
          <w:szCs w:val="18"/>
        </w:rPr>
      </w:pPr>
      <w:bookmarkStart w:id="2810" w:name="_Toc163041820"/>
      <w:r w:rsidRPr="00816C4A">
        <w:t>8.19.5</w:t>
      </w:r>
      <w:r w:rsidRPr="00816C4A">
        <w:tab/>
        <w:t xml:space="preserve">Location Information when </w:t>
      </w:r>
      <w:r w:rsidRPr="00816C4A">
        <w:rPr>
          <w:szCs w:val="18"/>
        </w:rPr>
        <w:t>no surrounding macrocell is detected</w:t>
      </w:r>
      <w:bookmarkEnd w:id="2801"/>
      <w:bookmarkEnd w:id="2802"/>
      <w:bookmarkEnd w:id="2803"/>
      <w:bookmarkEnd w:id="2804"/>
      <w:bookmarkEnd w:id="2805"/>
      <w:bookmarkEnd w:id="2806"/>
      <w:bookmarkEnd w:id="2807"/>
      <w:bookmarkEnd w:id="2808"/>
      <w:bookmarkEnd w:id="281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1" w:name="_Toc3200969"/>
      <w:bookmarkStart w:id="2812" w:name="_Toc20392712"/>
      <w:bookmarkStart w:id="2813" w:name="_Toc27774359"/>
      <w:bookmarkStart w:id="2814" w:name="_Toc36482819"/>
      <w:bookmarkStart w:id="2815" w:name="_Toc36484478"/>
      <w:bookmarkStart w:id="2816" w:name="_Toc44933408"/>
      <w:bookmarkStart w:id="2817" w:name="_Toc50972361"/>
      <w:bookmarkStart w:id="2818" w:name="_Toc57105115"/>
      <w:bookmarkStart w:id="2819" w:name="_Toc163041821"/>
      <w:r w:rsidRPr="00816C4A">
        <w:t>8.20</w:t>
      </w:r>
      <w:r w:rsidRPr="00816C4A">
        <w:tab/>
        <w:t>IMEI</w:t>
      </w:r>
      <w:bookmarkEnd w:id="2811"/>
      <w:bookmarkEnd w:id="2812"/>
      <w:bookmarkEnd w:id="2813"/>
      <w:bookmarkEnd w:id="2814"/>
      <w:bookmarkEnd w:id="2815"/>
      <w:bookmarkEnd w:id="2816"/>
      <w:bookmarkEnd w:id="2817"/>
      <w:bookmarkEnd w:id="2818"/>
      <w:bookmarkEnd w:id="2819"/>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0" w:name="_Toc3200970"/>
      <w:bookmarkStart w:id="2821" w:name="_Toc20392713"/>
      <w:bookmarkStart w:id="2822" w:name="_Toc27774360"/>
      <w:bookmarkStart w:id="2823" w:name="_Toc36482820"/>
      <w:bookmarkStart w:id="2824" w:name="_Toc36484479"/>
      <w:bookmarkStart w:id="2825" w:name="_Toc44933409"/>
      <w:bookmarkStart w:id="2826" w:name="_Toc50972362"/>
      <w:bookmarkStart w:id="2827" w:name="_Toc57105116"/>
      <w:bookmarkStart w:id="2828" w:name="_Toc163041822"/>
      <w:r w:rsidRPr="00816C4A">
        <w:t>8.21</w:t>
      </w:r>
      <w:r w:rsidRPr="00816C4A">
        <w:tab/>
        <w:t>Help Request</w:t>
      </w:r>
      <w:bookmarkEnd w:id="2820"/>
      <w:bookmarkEnd w:id="2821"/>
      <w:bookmarkEnd w:id="2822"/>
      <w:bookmarkEnd w:id="2823"/>
      <w:bookmarkEnd w:id="2824"/>
      <w:bookmarkEnd w:id="2825"/>
      <w:bookmarkEnd w:id="2826"/>
      <w:bookmarkEnd w:id="2827"/>
      <w:bookmarkEnd w:id="2828"/>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29" w:name="_Toc3200971"/>
      <w:bookmarkStart w:id="2830" w:name="_Toc20392714"/>
      <w:bookmarkStart w:id="2831" w:name="_Toc27774361"/>
      <w:bookmarkStart w:id="2832" w:name="_Toc36482821"/>
      <w:bookmarkStart w:id="2833" w:name="_Toc36484480"/>
      <w:bookmarkStart w:id="2834" w:name="_Toc44933410"/>
      <w:bookmarkStart w:id="2835" w:name="_Toc50972363"/>
      <w:bookmarkStart w:id="2836" w:name="_Toc57105117"/>
      <w:bookmarkStart w:id="2837" w:name="_Toc163041823"/>
      <w:r w:rsidRPr="00816C4A">
        <w:t>8.22</w:t>
      </w:r>
      <w:r w:rsidRPr="00816C4A">
        <w:tab/>
        <w:t>Network Measurement Results</w:t>
      </w:r>
      <w:bookmarkEnd w:id="2829"/>
      <w:bookmarkEnd w:id="2830"/>
      <w:bookmarkEnd w:id="2831"/>
      <w:bookmarkEnd w:id="2832"/>
      <w:bookmarkEnd w:id="2833"/>
      <w:bookmarkEnd w:id="2834"/>
      <w:bookmarkEnd w:id="2835"/>
      <w:bookmarkEnd w:id="2836"/>
      <w:bookmarkEnd w:id="283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lastRenderedPageBreak/>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w:t>
      </w:r>
      <w:r>
        <w:lastRenderedPageBreak/>
        <w:t xml:space="preserve">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8" w:name="OLE_LINK2"/>
      <w:r>
        <w:rPr>
          <w:rFonts w:eastAsia="SimSun" w:hint="eastAsia"/>
          <w:lang w:val="en-US" w:eastAsia="zh-CN"/>
        </w:rPr>
        <w:t>8</w:t>
      </w:r>
      <w:r>
        <w:t xml:space="preserve"> strongest</w:t>
      </w:r>
      <w:bookmarkEnd w:id="283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lastRenderedPageBreak/>
        <w:t>-</w:t>
      </w:r>
      <w:r>
        <w:rPr>
          <w:lang w:val="en-US" w:eastAsia="zh-CN"/>
        </w:rPr>
        <w:tab/>
      </w:r>
      <w:r>
        <w:t>If "inter-RAT (</w:t>
      </w:r>
      <w:bookmarkStart w:id="2839" w:name="OLE_LINK1"/>
      <w:r>
        <w:rPr>
          <w:rFonts w:hint="eastAsia"/>
          <w:lang w:val="en-US" w:eastAsia="zh-CN"/>
        </w:rPr>
        <w:t>E-</w:t>
      </w:r>
      <w:r>
        <w:t>UTRAN</w:t>
      </w:r>
      <w:bookmarkEnd w:id="283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0" w:name="_Toc3200972"/>
      <w:bookmarkStart w:id="2841" w:name="_Toc20392715"/>
      <w:bookmarkStart w:id="2842" w:name="_Toc27774362"/>
      <w:bookmarkStart w:id="2843" w:name="_Toc36482822"/>
      <w:bookmarkStart w:id="2844" w:name="_Toc36484481"/>
      <w:bookmarkStart w:id="2845" w:name="_Toc44933411"/>
      <w:bookmarkStart w:id="2846" w:name="_Toc50972364"/>
      <w:bookmarkStart w:id="2847" w:name="_Toc57105118"/>
      <w:bookmarkStart w:id="2848" w:name="_Toc163041824"/>
      <w:r w:rsidRPr="00816C4A">
        <w:t>8.23</w:t>
      </w:r>
      <w:r w:rsidRPr="00816C4A">
        <w:tab/>
        <w:t>Default Text</w:t>
      </w:r>
      <w:bookmarkEnd w:id="2840"/>
      <w:bookmarkEnd w:id="2841"/>
      <w:bookmarkEnd w:id="2842"/>
      <w:bookmarkEnd w:id="2843"/>
      <w:bookmarkEnd w:id="2844"/>
      <w:bookmarkEnd w:id="2845"/>
      <w:bookmarkEnd w:id="2846"/>
      <w:bookmarkEnd w:id="2847"/>
      <w:bookmarkEnd w:id="2848"/>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49" w:name="_Toc3200973"/>
      <w:bookmarkStart w:id="2850" w:name="_Toc20392716"/>
      <w:bookmarkStart w:id="2851" w:name="_Toc27774363"/>
      <w:bookmarkStart w:id="2852" w:name="_Toc36482823"/>
      <w:bookmarkStart w:id="2853" w:name="_Toc36484482"/>
      <w:bookmarkStart w:id="2854" w:name="_Toc44933412"/>
      <w:bookmarkStart w:id="2855" w:name="_Toc50972365"/>
      <w:bookmarkStart w:id="2856" w:name="_Toc57105119"/>
      <w:bookmarkStart w:id="2857" w:name="_Toc163041825"/>
      <w:r w:rsidRPr="00816C4A">
        <w:t>8.24</w:t>
      </w:r>
      <w:r w:rsidRPr="00816C4A">
        <w:tab/>
        <w:t>Items Next Action Indicator</w:t>
      </w:r>
      <w:bookmarkEnd w:id="2849"/>
      <w:bookmarkEnd w:id="2850"/>
      <w:bookmarkEnd w:id="2851"/>
      <w:bookmarkEnd w:id="2852"/>
      <w:bookmarkEnd w:id="2853"/>
      <w:bookmarkEnd w:id="2854"/>
      <w:bookmarkEnd w:id="2855"/>
      <w:bookmarkEnd w:id="2856"/>
      <w:bookmarkEnd w:id="2857"/>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58" w:name="_Toc3200974"/>
      <w:bookmarkStart w:id="2859" w:name="_Toc20392717"/>
      <w:bookmarkStart w:id="2860" w:name="_Toc27774364"/>
      <w:bookmarkStart w:id="2861" w:name="_Toc36482824"/>
      <w:bookmarkStart w:id="2862" w:name="_Toc36484483"/>
      <w:bookmarkStart w:id="2863" w:name="_Toc44933413"/>
      <w:bookmarkStart w:id="2864" w:name="_Toc50972366"/>
      <w:bookmarkStart w:id="2865" w:name="_Toc57105120"/>
      <w:bookmarkStart w:id="2866" w:name="_Toc163041826"/>
      <w:r w:rsidRPr="00816C4A">
        <w:t>8.25</w:t>
      </w:r>
      <w:r w:rsidRPr="00816C4A">
        <w:tab/>
        <w:t>Event list</w:t>
      </w:r>
      <w:bookmarkEnd w:id="2858"/>
      <w:bookmarkEnd w:id="2859"/>
      <w:bookmarkEnd w:id="2860"/>
      <w:bookmarkEnd w:id="2861"/>
      <w:bookmarkEnd w:id="2862"/>
      <w:bookmarkEnd w:id="2863"/>
      <w:bookmarkEnd w:id="2864"/>
      <w:bookmarkEnd w:id="2865"/>
      <w:bookmarkEnd w:id="2866"/>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lastRenderedPageBreak/>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7" w:name="_Toc3200975"/>
      <w:bookmarkStart w:id="2868" w:name="_Toc20392718"/>
      <w:bookmarkStart w:id="2869" w:name="_Toc27774365"/>
      <w:bookmarkStart w:id="2870" w:name="_Toc36482825"/>
      <w:bookmarkStart w:id="2871" w:name="_Toc36484484"/>
      <w:bookmarkStart w:id="2872" w:name="_Toc44933414"/>
      <w:bookmarkStart w:id="2873" w:name="_Toc50972367"/>
      <w:bookmarkStart w:id="2874" w:name="_Toc57105121"/>
      <w:bookmarkStart w:id="2875" w:name="_Toc163041827"/>
      <w:r w:rsidRPr="00816C4A">
        <w:t>8.26</w:t>
      </w:r>
      <w:r w:rsidRPr="00816C4A">
        <w:tab/>
        <w:t>Cause</w:t>
      </w:r>
      <w:bookmarkEnd w:id="2867"/>
      <w:bookmarkEnd w:id="2868"/>
      <w:bookmarkEnd w:id="2869"/>
      <w:bookmarkEnd w:id="2870"/>
      <w:bookmarkEnd w:id="2871"/>
      <w:bookmarkEnd w:id="2872"/>
      <w:bookmarkEnd w:id="2873"/>
      <w:bookmarkEnd w:id="2874"/>
      <w:bookmarkEnd w:id="287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6" w:name="_Toc3200976"/>
      <w:bookmarkStart w:id="2877" w:name="_Toc20392719"/>
      <w:bookmarkStart w:id="2878" w:name="_Toc27774366"/>
      <w:bookmarkStart w:id="2879" w:name="_Toc36482826"/>
      <w:bookmarkStart w:id="2880" w:name="_Toc36484485"/>
      <w:bookmarkStart w:id="2881" w:name="_Toc44933415"/>
      <w:bookmarkStart w:id="2882" w:name="_Toc50972368"/>
      <w:bookmarkStart w:id="2883" w:name="_Toc57105122"/>
      <w:bookmarkStart w:id="2884" w:name="_Toc163041828"/>
      <w:r w:rsidRPr="00816C4A">
        <w:t>8.27</w:t>
      </w:r>
      <w:r w:rsidRPr="00816C4A">
        <w:tab/>
        <w:t>Location status</w:t>
      </w:r>
      <w:bookmarkEnd w:id="2876"/>
      <w:bookmarkEnd w:id="2877"/>
      <w:bookmarkEnd w:id="2878"/>
      <w:bookmarkEnd w:id="2879"/>
      <w:bookmarkEnd w:id="2880"/>
      <w:bookmarkEnd w:id="2881"/>
      <w:bookmarkEnd w:id="2882"/>
      <w:bookmarkEnd w:id="2883"/>
      <w:bookmarkEnd w:id="2884"/>
    </w:p>
    <w:p w14:paraId="118F7F3F" w14:textId="532C347D" w:rsidR="004F6A18" w:rsidRPr="00816C4A" w:rsidRDefault="004F6A18" w:rsidP="004F6A18">
      <w:bookmarkStart w:id="2885" w:name="_Toc3200977"/>
      <w:bookmarkStart w:id="2886" w:name="_Toc20392720"/>
      <w:bookmarkStart w:id="2887" w:name="_Toc27774367"/>
      <w:bookmarkStart w:id="2888" w:name="_Toc36482827"/>
      <w:bookmarkStart w:id="2889" w:name="_Toc36484486"/>
      <w:bookmarkStart w:id="2890" w:name="_Toc44933416"/>
      <w:bookmarkStart w:id="2891" w:name="_Toc50972369"/>
      <w:bookmarkStart w:id="2892"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3" w:name="_Toc163041829"/>
      <w:r w:rsidRPr="00816C4A">
        <w:t>8.28</w:t>
      </w:r>
      <w:r w:rsidRPr="00816C4A">
        <w:tab/>
        <w:t>Transaction identifier</w:t>
      </w:r>
      <w:bookmarkEnd w:id="2885"/>
      <w:bookmarkEnd w:id="2886"/>
      <w:bookmarkEnd w:id="2887"/>
      <w:bookmarkEnd w:id="2888"/>
      <w:bookmarkEnd w:id="2889"/>
      <w:bookmarkEnd w:id="2890"/>
      <w:bookmarkEnd w:id="2891"/>
      <w:bookmarkEnd w:id="2892"/>
      <w:bookmarkEnd w:id="289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lastRenderedPageBreak/>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4" w:name="_Toc3200978"/>
      <w:bookmarkStart w:id="2895" w:name="_Toc20392721"/>
      <w:bookmarkStart w:id="2896" w:name="_Toc27774368"/>
      <w:bookmarkStart w:id="2897" w:name="_Toc36482828"/>
      <w:bookmarkStart w:id="2898" w:name="_Toc36484487"/>
      <w:bookmarkStart w:id="2899" w:name="_Toc44933417"/>
      <w:bookmarkStart w:id="2900" w:name="_Toc50972370"/>
      <w:bookmarkStart w:id="2901" w:name="_Toc57105124"/>
      <w:bookmarkStart w:id="2902" w:name="_Toc163041830"/>
      <w:r w:rsidRPr="00816C4A">
        <w:t>8.29</w:t>
      </w:r>
      <w:r w:rsidRPr="00816C4A">
        <w:tab/>
        <w:t>BCCH channel list</w:t>
      </w:r>
      <w:bookmarkEnd w:id="2894"/>
      <w:bookmarkEnd w:id="2895"/>
      <w:bookmarkEnd w:id="2896"/>
      <w:bookmarkEnd w:id="2897"/>
      <w:bookmarkEnd w:id="2898"/>
      <w:bookmarkEnd w:id="2899"/>
      <w:bookmarkEnd w:id="2900"/>
      <w:bookmarkEnd w:id="2901"/>
      <w:bookmarkEnd w:id="290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3" w:name="_Toc3200979"/>
      <w:bookmarkStart w:id="2904" w:name="_Toc20392722"/>
      <w:bookmarkStart w:id="2905" w:name="_Toc27774369"/>
      <w:bookmarkStart w:id="2906" w:name="_Toc36482829"/>
      <w:bookmarkStart w:id="2907" w:name="_Toc36484488"/>
      <w:bookmarkStart w:id="2908" w:name="_Toc44933418"/>
      <w:bookmarkStart w:id="2909" w:name="_Toc50972371"/>
      <w:bookmarkStart w:id="2910" w:name="_Toc57105125"/>
      <w:bookmarkStart w:id="2911" w:name="_Toc163041831"/>
      <w:r w:rsidRPr="00816C4A">
        <w:lastRenderedPageBreak/>
        <w:t>8.30</w:t>
      </w:r>
      <w:r w:rsidRPr="00816C4A">
        <w:tab/>
        <w:t>Call control requested action</w:t>
      </w:r>
      <w:bookmarkEnd w:id="2903"/>
      <w:bookmarkEnd w:id="2904"/>
      <w:bookmarkEnd w:id="2905"/>
      <w:bookmarkEnd w:id="2906"/>
      <w:bookmarkEnd w:id="2907"/>
      <w:bookmarkEnd w:id="2908"/>
      <w:bookmarkEnd w:id="2909"/>
      <w:bookmarkEnd w:id="2910"/>
      <w:bookmarkEnd w:id="291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2" w:name="_Toc3200980"/>
      <w:bookmarkStart w:id="2913" w:name="_Toc20392723"/>
      <w:bookmarkStart w:id="2914" w:name="_Toc27774370"/>
      <w:bookmarkStart w:id="2915" w:name="_Toc36482830"/>
      <w:bookmarkStart w:id="2916" w:name="_Toc36484489"/>
      <w:bookmarkStart w:id="2917" w:name="_Toc44933419"/>
      <w:bookmarkStart w:id="2918" w:name="_Toc50972372"/>
      <w:bookmarkStart w:id="2919" w:name="_Toc57105126"/>
      <w:bookmarkStart w:id="2920" w:name="_Toc163041832"/>
      <w:r w:rsidRPr="00816C4A">
        <w:t>8.31</w:t>
      </w:r>
      <w:r w:rsidRPr="00816C4A">
        <w:tab/>
        <w:t>Icon Identifier</w:t>
      </w:r>
      <w:bookmarkEnd w:id="2912"/>
      <w:bookmarkEnd w:id="2913"/>
      <w:bookmarkEnd w:id="2914"/>
      <w:bookmarkEnd w:id="2915"/>
      <w:bookmarkEnd w:id="2916"/>
      <w:bookmarkEnd w:id="2917"/>
      <w:bookmarkEnd w:id="2918"/>
      <w:bookmarkEnd w:id="2919"/>
      <w:bookmarkEnd w:id="2920"/>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1" w:name="_Toc3200981"/>
      <w:bookmarkStart w:id="2922" w:name="_Toc20392724"/>
      <w:bookmarkStart w:id="2923" w:name="_Toc27774371"/>
      <w:bookmarkStart w:id="2924" w:name="_Toc36482831"/>
      <w:bookmarkStart w:id="2925" w:name="_Toc36484490"/>
      <w:bookmarkStart w:id="2926" w:name="_Toc44933420"/>
      <w:bookmarkStart w:id="2927" w:name="_Toc50972373"/>
      <w:bookmarkStart w:id="2928" w:name="_Toc57105127"/>
      <w:bookmarkStart w:id="2929" w:name="_Toc163041833"/>
      <w:r w:rsidRPr="00816C4A">
        <w:t>8.32</w:t>
      </w:r>
      <w:r w:rsidRPr="00816C4A">
        <w:tab/>
        <w:t>Item Icon Identifier list</w:t>
      </w:r>
      <w:bookmarkEnd w:id="2921"/>
      <w:bookmarkEnd w:id="2922"/>
      <w:bookmarkEnd w:id="2923"/>
      <w:bookmarkEnd w:id="2924"/>
      <w:bookmarkEnd w:id="2925"/>
      <w:bookmarkEnd w:id="2926"/>
      <w:bookmarkEnd w:id="2927"/>
      <w:bookmarkEnd w:id="2928"/>
      <w:bookmarkEnd w:id="2929"/>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0" w:name="_Toc3200982"/>
      <w:bookmarkStart w:id="2931" w:name="_Toc20392725"/>
      <w:bookmarkStart w:id="2932" w:name="_Toc27774372"/>
      <w:bookmarkStart w:id="2933" w:name="_Toc36482832"/>
      <w:bookmarkStart w:id="2934" w:name="_Toc36484491"/>
      <w:bookmarkStart w:id="2935" w:name="_Toc44933421"/>
      <w:bookmarkStart w:id="2936" w:name="_Toc50972374"/>
      <w:bookmarkStart w:id="2937" w:name="_Toc57105128"/>
      <w:bookmarkStart w:id="2938" w:name="_Toc163041834"/>
      <w:r w:rsidRPr="00816C4A">
        <w:t>8.33</w:t>
      </w:r>
      <w:r w:rsidRPr="00816C4A">
        <w:tab/>
        <w:t>Card reader status</w:t>
      </w:r>
      <w:bookmarkEnd w:id="2930"/>
      <w:bookmarkEnd w:id="2931"/>
      <w:bookmarkEnd w:id="2932"/>
      <w:bookmarkEnd w:id="2933"/>
      <w:bookmarkEnd w:id="2934"/>
      <w:bookmarkEnd w:id="2935"/>
      <w:bookmarkEnd w:id="2936"/>
      <w:bookmarkEnd w:id="2937"/>
      <w:bookmarkEnd w:id="2938"/>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39" w:name="_Toc3200983"/>
      <w:bookmarkStart w:id="2940" w:name="_Toc20392726"/>
      <w:bookmarkStart w:id="2941" w:name="_Toc27774373"/>
      <w:bookmarkStart w:id="2942" w:name="_Toc36482833"/>
      <w:bookmarkStart w:id="2943" w:name="_Toc36484492"/>
      <w:bookmarkStart w:id="2944" w:name="_Toc44933422"/>
      <w:bookmarkStart w:id="2945" w:name="_Toc50972375"/>
      <w:bookmarkStart w:id="2946" w:name="_Toc57105129"/>
      <w:bookmarkStart w:id="2947" w:name="_Toc163041835"/>
      <w:r w:rsidRPr="00816C4A">
        <w:t>8.34</w:t>
      </w:r>
      <w:r w:rsidRPr="00816C4A">
        <w:tab/>
        <w:t>Card ATR</w:t>
      </w:r>
      <w:bookmarkEnd w:id="2939"/>
      <w:bookmarkEnd w:id="2940"/>
      <w:bookmarkEnd w:id="2941"/>
      <w:bookmarkEnd w:id="2942"/>
      <w:bookmarkEnd w:id="2943"/>
      <w:bookmarkEnd w:id="2944"/>
      <w:bookmarkEnd w:id="2945"/>
      <w:bookmarkEnd w:id="2946"/>
      <w:bookmarkEnd w:id="2947"/>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48" w:name="_Toc3200984"/>
      <w:bookmarkStart w:id="2949" w:name="_Toc20392727"/>
      <w:bookmarkStart w:id="2950" w:name="_Toc27774374"/>
      <w:bookmarkStart w:id="2951" w:name="_Toc36482834"/>
      <w:bookmarkStart w:id="2952" w:name="_Toc36484493"/>
      <w:bookmarkStart w:id="2953" w:name="_Toc44933423"/>
      <w:bookmarkStart w:id="2954" w:name="_Toc50972376"/>
      <w:bookmarkStart w:id="2955" w:name="_Toc57105130"/>
      <w:bookmarkStart w:id="2956" w:name="_Toc163041836"/>
      <w:r w:rsidRPr="00816C4A">
        <w:t>8.35</w:t>
      </w:r>
      <w:r w:rsidRPr="00816C4A">
        <w:tab/>
        <w:t>C-APDU</w:t>
      </w:r>
      <w:bookmarkEnd w:id="2948"/>
      <w:bookmarkEnd w:id="2949"/>
      <w:bookmarkEnd w:id="2950"/>
      <w:bookmarkEnd w:id="2951"/>
      <w:bookmarkEnd w:id="2952"/>
      <w:bookmarkEnd w:id="2953"/>
      <w:bookmarkEnd w:id="2954"/>
      <w:bookmarkEnd w:id="2955"/>
      <w:bookmarkEnd w:id="2956"/>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57" w:name="_Toc3200985"/>
      <w:bookmarkStart w:id="2958" w:name="_Toc20392728"/>
      <w:bookmarkStart w:id="2959" w:name="_Toc27774375"/>
      <w:bookmarkStart w:id="2960" w:name="_Toc36482835"/>
      <w:bookmarkStart w:id="2961" w:name="_Toc36484494"/>
      <w:bookmarkStart w:id="2962" w:name="_Toc44933424"/>
      <w:bookmarkStart w:id="2963" w:name="_Toc50972377"/>
      <w:bookmarkStart w:id="2964" w:name="_Toc57105131"/>
      <w:bookmarkStart w:id="2965" w:name="_Toc163041837"/>
      <w:r w:rsidRPr="00816C4A">
        <w:t>8.36</w:t>
      </w:r>
      <w:r w:rsidRPr="00816C4A">
        <w:tab/>
        <w:t>R-APDU</w:t>
      </w:r>
      <w:bookmarkEnd w:id="2957"/>
      <w:bookmarkEnd w:id="2958"/>
      <w:bookmarkEnd w:id="2959"/>
      <w:bookmarkEnd w:id="2960"/>
      <w:bookmarkEnd w:id="2961"/>
      <w:bookmarkEnd w:id="2962"/>
      <w:bookmarkEnd w:id="2963"/>
      <w:bookmarkEnd w:id="2964"/>
      <w:bookmarkEnd w:id="2965"/>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66" w:name="_Toc3200986"/>
      <w:bookmarkStart w:id="2967" w:name="_Toc20392729"/>
      <w:bookmarkStart w:id="2968" w:name="_Toc27774376"/>
      <w:bookmarkStart w:id="2969" w:name="_Toc36482836"/>
      <w:bookmarkStart w:id="2970" w:name="_Toc36484495"/>
      <w:bookmarkStart w:id="2971" w:name="_Toc44933425"/>
      <w:bookmarkStart w:id="2972" w:name="_Toc50972378"/>
      <w:bookmarkStart w:id="2973" w:name="_Toc57105132"/>
      <w:bookmarkStart w:id="2974" w:name="_Toc163041838"/>
      <w:r w:rsidRPr="00816C4A">
        <w:t>8.37</w:t>
      </w:r>
      <w:r w:rsidRPr="00816C4A">
        <w:tab/>
        <w:t>Timer identifier</w:t>
      </w:r>
      <w:bookmarkEnd w:id="2966"/>
      <w:bookmarkEnd w:id="2967"/>
      <w:bookmarkEnd w:id="2968"/>
      <w:bookmarkEnd w:id="2969"/>
      <w:bookmarkEnd w:id="2970"/>
      <w:bookmarkEnd w:id="2971"/>
      <w:bookmarkEnd w:id="2972"/>
      <w:bookmarkEnd w:id="2973"/>
      <w:bookmarkEnd w:id="2974"/>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75" w:name="_Toc3200987"/>
      <w:bookmarkStart w:id="2976" w:name="_Toc20392730"/>
      <w:bookmarkStart w:id="2977" w:name="_Toc27774377"/>
      <w:bookmarkStart w:id="2978" w:name="_Toc36482837"/>
      <w:bookmarkStart w:id="2979" w:name="_Toc36484496"/>
      <w:bookmarkStart w:id="2980" w:name="_Toc44933426"/>
      <w:bookmarkStart w:id="2981" w:name="_Toc50972379"/>
      <w:bookmarkStart w:id="2982" w:name="_Toc57105133"/>
      <w:bookmarkStart w:id="2983" w:name="_Toc163041839"/>
      <w:r w:rsidRPr="00816C4A">
        <w:t>8.38</w:t>
      </w:r>
      <w:r w:rsidRPr="00816C4A">
        <w:tab/>
        <w:t>Timer value</w:t>
      </w:r>
      <w:bookmarkEnd w:id="2975"/>
      <w:bookmarkEnd w:id="2976"/>
      <w:bookmarkEnd w:id="2977"/>
      <w:bookmarkEnd w:id="2978"/>
      <w:bookmarkEnd w:id="2979"/>
      <w:bookmarkEnd w:id="2980"/>
      <w:bookmarkEnd w:id="2981"/>
      <w:bookmarkEnd w:id="2982"/>
      <w:bookmarkEnd w:id="2983"/>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84" w:name="_Toc3200988"/>
      <w:bookmarkStart w:id="2985" w:name="_Toc20392731"/>
      <w:bookmarkStart w:id="2986" w:name="_Toc27774378"/>
      <w:bookmarkStart w:id="2987" w:name="_Toc36482838"/>
      <w:bookmarkStart w:id="2988" w:name="_Toc36484497"/>
      <w:bookmarkStart w:id="2989" w:name="_Toc44933427"/>
      <w:bookmarkStart w:id="2990" w:name="_Toc50972380"/>
      <w:bookmarkStart w:id="2991" w:name="_Toc57105134"/>
      <w:bookmarkStart w:id="2992" w:name="_Toc163041840"/>
      <w:r w:rsidRPr="00816C4A">
        <w:lastRenderedPageBreak/>
        <w:t>8.39</w:t>
      </w:r>
      <w:r w:rsidRPr="00816C4A">
        <w:tab/>
        <w:t>Date-Time and Time zone</w:t>
      </w:r>
      <w:bookmarkEnd w:id="2984"/>
      <w:bookmarkEnd w:id="2985"/>
      <w:bookmarkEnd w:id="2986"/>
      <w:bookmarkEnd w:id="2987"/>
      <w:bookmarkEnd w:id="2988"/>
      <w:bookmarkEnd w:id="2989"/>
      <w:bookmarkEnd w:id="2990"/>
      <w:bookmarkEnd w:id="2991"/>
      <w:bookmarkEnd w:id="2992"/>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3" w:name="_Toc3200989"/>
      <w:bookmarkStart w:id="2994" w:name="_Toc20392732"/>
      <w:bookmarkStart w:id="2995" w:name="_Toc27774379"/>
      <w:bookmarkStart w:id="2996" w:name="_Toc36482839"/>
      <w:bookmarkStart w:id="2997" w:name="_Toc36484498"/>
      <w:bookmarkStart w:id="2998" w:name="_Toc44933428"/>
      <w:bookmarkStart w:id="2999" w:name="_Toc50972381"/>
      <w:bookmarkStart w:id="3000" w:name="_Toc57105135"/>
      <w:bookmarkStart w:id="3001" w:name="_Toc163041841"/>
      <w:r w:rsidRPr="00816C4A">
        <w:t>8.40</w:t>
      </w:r>
      <w:r w:rsidRPr="00816C4A">
        <w:tab/>
        <w:t>AT Command</w:t>
      </w:r>
      <w:bookmarkEnd w:id="2993"/>
      <w:bookmarkEnd w:id="2994"/>
      <w:bookmarkEnd w:id="2995"/>
      <w:bookmarkEnd w:id="2996"/>
      <w:bookmarkEnd w:id="2997"/>
      <w:bookmarkEnd w:id="2998"/>
      <w:bookmarkEnd w:id="2999"/>
      <w:bookmarkEnd w:id="3000"/>
      <w:bookmarkEnd w:id="300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2" w:name="_Toc3200990"/>
      <w:bookmarkStart w:id="3003" w:name="_Toc20392733"/>
      <w:bookmarkStart w:id="3004" w:name="_Toc27774380"/>
      <w:bookmarkStart w:id="3005" w:name="_Toc36482840"/>
      <w:bookmarkStart w:id="3006" w:name="_Toc36484499"/>
      <w:bookmarkStart w:id="3007" w:name="_Toc44933429"/>
      <w:bookmarkStart w:id="3008" w:name="_Toc50972382"/>
      <w:bookmarkStart w:id="3009" w:name="_Toc57105136"/>
      <w:bookmarkStart w:id="3010" w:name="_Toc163041842"/>
      <w:r w:rsidRPr="00816C4A">
        <w:t>8.41</w:t>
      </w:r>
      <w:r w:rsidRPr="00816C4A">
        <w:tab/>
        <w:t>AT Response</w:t>
      </w:r>
      <w:bookmarkEnd w:id="3002"/>
      <w:bookmarkEnd w:id="3003"/>
      <w:bookmarkEnd w:id="3004"/>
      <w:bookmarkEnd w:id="3005"/>
      <w:bookmarkEnd w:id="3006"/>
      <w:bookmarkEnd w:id="3007"/>
      <w:bookmarkEnd w:id="3008"/>
      <w:bookmarkEnd w:id="3009"/>
      <w:bookmarkEnd w:id="301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1" w:name="_Toc3200991"/>
      <w:bookmarkStart w:id="3012" w:name="_Toc20392734"/>
      <w:bookmarkStart w:id="3013" w:name="_Toc27774381"/>
      <w:bookmarkStart w:id="3014" w:name="_Toc36482841"/>
      <w:bookmarkStart w:id="3015" w:name="_Toc36484500"/>
      <w:bookmarkStart w:id="3016" w:name="_Toc44933430"/>
      <w:bookmarkStart w:id="3017" w:name="_Toc50972383"/>
      <w:bookmarkStart w:id="3018" w:name="_Toc57105137"/>
      <w:bookmarkStart w:id="3019" w:name="_Toc163041843"/>
      <w:r w:rsidRPr="00816C4A">
        <w:t>8.42</w:t>
      </w:r>
      <w:r w:rsidRPr="00816C4A">
        <w:tab/>
        <w:t>BC Repeat indicator</w:t>
      </w:r>
      <w:bookmarkEnd w:id="3011"/>
      <w:bookmarkEnd w:id="3012"/>
      <w:bookmarkEnd w:id="3013"/>
      <w:bookmarkEnd w:id="3014"/>
      <w:bookmarkEnd w:id="3015"/>
      <w:bookmarkEnd w:id="3016"/>
      <w:bookmarkEnd w:id="3017"/>
      <w:bookmarkEnd w:id="3018"/>
      <w:bookmarkEnd w:id="301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0" w:name="_Toc3200992"/>
      <w:bookmarkStart w:id="3021" w:name="_Toc20392735"/>
      <w:bookmarkStart w:id="3022" w:name="_Toc27774382"/>
      <w:bookmarkStart w:id="3023" w:name="_Toc36482842"/>
      <w:bookmarkStart w:id="3024" w:name="_Toc36484501"/>
      <w:bookmarkStart w:id="3025" w:name="_Toc44933431"/>
      <w:bookmarkStart w:id="3026" w:name="_Toc50972384"/>
      <w:bookmarkStart w:id="3027" w:name="_Toc57105138"/>
      <w:bookmarkStart w:id="3028" w:name="_Toc163041844"/>
      <w:r w:rsidRPr="00816C4A">
        <w:t>8.43</w:t>
      </w:r>
      <w:r w:rsidRPr="00816C4A">
        <w:tab/>
        <w:t>Immediate response</w:t>
      </w:r>
      <w:bookmarkEnd w:id="3020"/>
      <w:bookmarkEnd w:id="3021"/>
      <w:bookmarkEnd w:id="3022"/>
      <w:bookmarkEnd w:id="3023"/>
      <w:bookmarkEnd w:id="3024"/>
      <w:bookmarkEnd w:id="3025"/>
      <w:bookmarkEnd w:id="3026"/>
      <w:bookmarkEnd w:id="3027"/>
      <w:bookmarkEnd w:id="3028"/>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29" w:name="_Toc3200993"/>
      <w:bookmarkStart w:id="3030" w:name="_Toc20392736"/>
      <w:bookmarkStart w:id="3031" w:name="_Toc27774383"/>
      <w:bookmarkStart w:id="3032" w:name="_Toc36482843"/>
      <w:bookmarkStart w:id="3033" w:name="_Toc36484502"/>
      <w:bookmarkStart w:id="3034" w:name="_Toc44933432"/>
      <w:bookmarkStart w:id="3035" w:name="_Toc50972385"/>
      <w:bookmarkStart w:id="3036" w:name="_Toc57105139"/>
      <w:bookmarkStart w:id="3037" w:name="_Toc163041845"/>
      <w:r w:rsidRPr="00816C4A">
        <w:t>8.44</w:t>
      </w:r>
      <w:r w:rsidRPr="00816C4A">
        <w:tab/>
        <w:t>DTMF string</w:t>
      </w:r>
      <w:bookmarkEnd w:id="3029"/>
      <w:bookmarkEnd w:id="3030"/>
      <w:bookmarkEnd w:id="3031"/>
      <w:bookmarkEnd w:id="3032"/>
      <w:bookmarkEnd w:id="3033"/>
      <w:bookmarkEnd w:id="3034"/>
      <w:bookmarkEnd w:id="3035"/>
      <w:bookmarkEnd w:id="3036"/>
      <w:bookmarkEnd w:id="3037"/>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38" w:name="_Toc3200994"/>
      <w:bookmarkStart w:id="3039" w:name="_Toc20392737"/>
      <w:bookmarkStart w:id="3040" w:name="_Toc27774384"/>
      <w:bookmarkStart w:id="3041" w:name="_Toc36482844"/>
      <w:bookmarkStart w:id="3042" w:name="_Toc36484503"/>
      <w:bookmarkStart w:id="3043" w:name="_Toc44933433"/>
      <w:bookmarkStart w:id="3044" w:name="_Toc50972386"/>
      <w:bookmarkStart w:id="3045" w:name="_Toc57105140"/>
      <w:bookmarkStart w:id="3046" w:name="_Toc163041846"/>
      <w:r w:rsidRPr="00816C4A">
        <w:lastRenderedPageBreak/>
        <w:t>8.45</w:t>
      </w:r>
      <w:r w:rsidRPr="00816C4A">
        <w:tab/>
        <w:t>Language</w:t>
      </w:r>
      <w:bookmarkEnd w:id="3038"/>
      <w:bookmarkEnd w:id="3039"/>
      <w:bookmarkEnd w:id="3040"/>
      <w:bookmarkEnd w:id="3041"/>
      <w:bookmarkEnd w:id="3042"/>
      <w:bookmarkEnd w:id="3043"/>
      <w:bookmarkEnd w:id="3044"/>
      <w:bookmarkEnd w:id="3045"/>
      <w:bookmarkEnd w:id="3046"/>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47" w:name="_Toc3200995"/>
      <w:bookmarkStart w:id="3048" w:name="_Toc20392738"/>
      <w:bookmarkStart w:id="3049" w:name="_Toc27774385"/>
      <w:bookmarkStart w:id="3050" w:name="_Toc36482845"/>
      <w:bookmarkStart w:id="3051" w:name="_Toc36484504"/>
      <w:bookmarkStart w:id="3052" w:name="_Toc44933434"/>
      <w:bookmarkStart w:id="3053" w:name="_Toc50972387"/>
      <w:bookmarkStart w:id="3054" w:name="_Toc57105141"/>
      <w:bookmarkStart w:id="3055" w:name="_Toc163041847"/>
      <w:r w:rsidRPr="00816C4A">
        <w:t>8.46</w:t>
      </w:r>
      <w:r w:rsidRPr="00816C4A">
        <w:tab/>
        <w:t>Timing Advance</w:t>
      </w:r>
      <w:bookmarkEnd w:id="3047"/>
      <w:bookmarkEnd w:id="3048"/>
      <w:bookmarkEnd w:id="3049"/>
      <w:bookmarkEnd w:id="3050"/>
      <w:bookmarkEnd w:id="3051"/>
      <w:bookmarkEnd w:id="3052"/>
      <w:bookmarkEnd w:id="3053"/>
      <w:bookmarkEnd w:id="3054"/>
      <w:bookmarkEnd w:id="305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6" w:name="_Toc3200996"/>
      <w:bookmarkStart w:id="3057" w:name="_Toc20392739"/>
      <w:bookmarkStart w:id="3058" w:name="_Toc27774386"/>
      <w:bookmarkStart w:id="3059" w:name="_Toc36482846"/>
      <w:bookmarkStart w:id="3060" w:name="_Toc36484505"/>
      <w:bookmarkStart w:id="3061" w:name="_Toc44933435"/>
      <w:bookmarkStart w:id="3062" w:name="_Toc50972388"/>
      <w:bookmarkStart w:id="3063" w:name="_Toc57105142"/>
      <w:bookmarkStart w:id="3064" w:name="_Toc163041848"/>
      <w:r w:rsidRPr="00816C4A">
        <w:t>8.47</w:t>
      </w:r>
      <w:r w:rsidRPr="00816C4A">
        <w:tab/>
        <w:t>Browser Identity</w:t>
      </w:r>
      <w:bookmarkEnd w:id="3056"/>
      <w:bookmarkEnd w:id="3057"/>
      <w:bookmarkEnd w:id="3058"/>
      <w:bookmarkEnd w:id="3059"/>
      <w:bookmarkEnd w:id="3060"/>
      <w:bookmarkEnd w:id="3061"/>
      <w:bookmarkEnd w:id="3062"/>
      <w:bookmarkEnd w:id="3063"/>
      <w:bookmarkEnd w:id="3064"/>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65" w:name="_Toc3200997"/>
      <w:bookmarkStart w:id="3066" w:name="_Toc20392740"/>
      <w:bookmarkStart w:id="3067" w:name="_Toc27774387"/>
      <w:bookmarkStart w:id="3068" w:name="_Toc36482847"/>
      <w:bookmarkStart w:id="3069" w:name="_Toc36484506"/>
      <w:bookmarkStart w:id="3070" w:name="_Toc44933436"/>
      <w:bookmarkStart w:id="3071" w:name="_Toc50972389"/>
      <w:bookmarkStart w:id="3072" w:name="_Toc57105143"/>
      <w:bookmarkStart w:id="3073" w:name="_Toc163041849"/>
      <w:r w:rsidRPr="00816C4A">
        <w:t>8.48</w:t>
      </w:r>
      <w:r w:rsidRPr="00816C4A">
        <w:tab/>
        <w:t>URL</w:t>
      </w:r>
      <w:bookmarkEnd w:id="3065"/>
      <w:bookmarkEnd w:id="3066"/>
      <w:bookmarkEnd w:id="3067"/>
      <w:bookmarkEnd w:id="3068"/>
      <w:bookmarkEnd w:id="3069"/>
      <w:bookmarkEnd w:id="3070"/>
      <w:bookmarkEnd w:id="3071"/>
      <w:bookmarkEnd w:id="3072"/>
      <w:bookmarkEnd w:id="3073"/>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74" w:name="_Toc3200998"/>
      <w:bookmarkStart w:id="3075" w:name="_Toc20392741"/>
      <w:bookmarkStart w:id="3076" w:name="_Toc27774388"/>
      <w:bookmarkStart w:id="3077" w:name="_Toc36482848"/>
      <w:bookmarkStart w:id="3078" w:name="_Toc36484507"/>
      <w:bookmarkStart w:id="3079" w:name="_Toc44933437"/>
      <w:bookmarkStart w:id="3080" w:name="_Toc50972390"/>
      <w:bookmarkStart w:id="3081" w:name="_Toc57105144"/>
      <w:bookmarkStart w:id="3082" w:name="_Toc163041850"/>
      <w:r w:rsidRPr="00816C4A">
        <w:t>8.49</w:t>
      </w:r>
      <w:r w:rsidRPr="00816C4A">
        <w:tab/>
        <w:t>Bearer</w:t>
      </w:r>
      <w:bookmarkEnd w:id="3074"/>
      <w:bookmarkEnd w:id="3075"/>
      <w:bookmarkEnd w:id="3076"/>
      <w:bookmarkEnd w:id="3077"/>
      <w:bookmarkEnd w:id="3078"/>
      <w:bookmarkEnd w:id="3079"/>
      <w:bookmarkEnd w:id="3080"/>
      <w:bookmarkEnd w:id="3081"/>
      <w:bookmarkEnd w:id="308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3" w:name="_Toc3200999"/>
      <w:bookmarkStart w:id="3084" w:name="_Toc20392742"/>
      <w:bookmarkStart w:id="3085" w:name="_Toc27774389"/>
      <w:bookmarkStart w:id="3086" w:name="_Toc36482849"/>
      <w:bookmarkStart w:id="3087" w:name="_Toc36484508"/>
      <w:bookmarkStart w:id="3088" w:name="_Toc44933438"/>
      <w:bookmarkStart w:id="3089" w:name="_Toc50972391"/>
      <w:bookmarkStart w:id="3090" w:name="_Toc57105145"/>
      <w:bookmarkStart w:id="3091" w:name="_Toc163041851"/>
      <w:r w:rsidRPr="00816C4A">
        <w:t>8.50</w:t>
      </w:r>
      <w:r w:rsidRPr="00816C4A">
        <w:tab/>
        <w:t>Provisioning File Reference</w:t>
      </w:r>
      <w:bookmarkEnd w:id="3083"/>
      <w:bookmarkEnd w:id="3084"/>
      <w:bookmarkEnd w:id="3085"/>
      <w:bookmarkEnd w:id="3086"/>
      <w:bookmarkEnd w:id="3087"/>
      <w:bookmarkEnd w:id="3088"/>
      <w:bookmarkEnd w:id="3089"/>
      <w:bookmarkEnd w:id="3090"/>
      <w:bookmarkEnd w:id="3091"/>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2" w:name="_Toc3201000"/>
      <w:bookmarkStart w:id="3093" w:name="_Toc20392743"/>
      <w:bookmarkStart w:id="3094" w:name="_Toc27774390"/>
      <w:bookmarkStart w:id="3095" w:name="_Toc36482850"/>
      <w:bookmarkStart w:id="3096" w:name="_Toc36484509"/>
      <w:bookmarkStart w:id="3097" w:name="_Toc44933439"/>
      <w:bookmarkStart w:id="3098" w:name="_Toc50972392"/>
      <w:bookmarkStart w:id="3099" w:name="_Toc57105146"/>
      <w:bookmarkStart w:id="3100" w:name="_Toc163041852"/>
      <w:r w:rsidRPr="00816C4A">
        <w:rPr>
          <w:lang w:val="fr-FR"/>
        </w:rPr>
        <w:lastRenderedPageBreak/>
        <w:t>8.51</w:t>
      </w:r>
      <w:r w:rsidRPr="00816C4A">
        <w:rPr>
          <w:lang w:val="fr-FR"/>
        </w:rPr>
        <w:tab/>
        <w:t>Browser Termination Cause</w:t>
      </w:r>
      <w:bookmarkEnd w:id="3092"/>
      <w:bookmarkEnd w:id="3093"/>
      <w:bookmarkEnd w:id="3094"/>
      <w:bookmarkEnd w:id="3095"/>
      <w:bookmarkEnd w:id="3096"/>
      <w:bookmarkEnd w:id="3097"/>
      <w:bookmarkEnd w:id="3098"/>
      <w:bookmarkEnd w:id="3099"/>
      <w:bookmarkEnd w:id="3100"/>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1" w:name="_Toc3201001"/>
      <w:bookmarkStart w:id="3102" w:name="_Toc20392744"/>
      <w:bookmarkStart w:id="3103" w:name="_Toc27774391"/>
      <w:bookmarkStart w:id="3104" w:name="_Toc36482851"/>
      <w:bookmarkStart w:id="3105" w:name="_Toc36484510"/>
      <w:bookmarkStart w:id="3106" w:name="_Toc44933440"/>
      <w:bookmarkStart w:id="3107" w:name="_Toc50972393"/>
      <w:bookmarkStart w:id="3108" w:name="_Toc57105147"/>
      <w:bookmarkStart w:id="3109" w:name="_Toc163041853"/>
      <w:r w:rsidRPr="00816C4A">
        <w:rPr>
          <w:lang w:val="fr-FR"/>
        </w:rPr>
        <w:t>8.52</w:t>
      </w:r>
      <w:r w:rsidRPr="00816C4A">
        <w:rPr>
          <w:lang w:val="fr-FR"/>
        </w:rPr>
        <w:tab/>
        <w:t>Bearer description</w:t>
      </w:r>
      <w:bookmarkEnd w:id="3101"/>
      <w:bookmarkEnd w:id="3102"/>
      <w:bookmarkEnd w:id="3103"/>
      <w:bookmarkEnd w:id="3104"/>
      <w:bookmarkEnd w:id="3105"/>
      <w:bookmarkEnd w:id="3106"/>
      <w:bookmarkEnd w:id="3107"/>
      <w:bookmarkEnd w:id="3108"/>
      <w:bookmarkEnd w:id="3109"/>
    </w:p>
    <w:p w14:paraId="552675A2" w14:textId="77777777" w:rsidR="004F6A18" w:rsidRPr="004E4D5F" w:rsidRDefault="004F6A18" w:rsidP="004F6A18">
      <w:pPr>
        <w:pStyle w:val="Heading3"/>
      </w:pPr>
      <w:bookmarkStart w:id="3110" w:name="_Toc36484511"/>
      <w:bookmarkStart w:id="3111" w:name="_Toc44933441"/>
      <w:bookmarkStart w:id="3112" w:name="_Toc50972394"/>
      <w:bookmarkStart w:id="3113" w:name="_Toc57105148"/>
      <w:bookmarkStart w:id="3114" w:name="_Toc163041854"/>
      <w:bookmarkStart w:id="3115" w:name="_Toc3201002"/>
      <w:bookmarkStart w:id="3116" w:name="_Toc20392745"/>
      <w:bookmarkStart w:id="3117" w:name="_Toc27774392"/>
      <w:bookmarkStart w:id="3118" w:name="_Toc36482852"/>
      <w:bookmarkStart w:id="3119" w:name="_Toc36484512"/>
      <w:bookmarkStart w:id="3120" w:name="_Toc44933442"/>
      <w:bookmarkStart w:id="3121" w:name="_Toc50972395"/>
      <w:bookmarkStart w:id="3122" w:name="_Toc57105149"/>
      <w:r w:rsidRPr="004E4D5F">
        <w:t>8.52.</w:t>
      </w:r>
      <w:r>
        <w:t>0</w:t>
      </w:r>
      <w:r>
        <w:tab/>
      </w:r>
      <w:r w:rsidRPr="004E4D5F">
        <w:t>Structure of Bearer description</w:t>
      </w:r>
      <w:bookmarkEnd w:id="3110"/>
      <w:bookmarkEnd w:id="3111"/>
      <w:bookmarkEnd w:id="3112"/>
      <w:bookmarkEnd w:id="3113"/>
      <w:bookmarkEnd w:id="3114"/>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3" w:name="_Toc163041855"/>
      <w:r w:rsidRPr="00816C4A">
        <w:t>8.52.1</w:t>
      </w:r>
      <w:r w:rsidRPr="00816C4A">
        <w:tab/>
        <w:t>Bearer parameters for CSD</w:t>
      </w:r>
      <w:bookmarkEnd w:id="3115"/>
      <w:bookmarkEnd w:id="3116"/>
      <w:bookmarkEnd w:id="3117"/>
      <w:bookmarkEnd w:id="3118"/>
      <w:bookmarkEnd w:id="3119"/>
      <w:bookmarkEnd w:id="3120"/>
      <w:bookmarkEnd w:id="3121"/>
      <w:bookmarkEnd w:id="3122"/>
      <w:bookmarkEnd w:id="312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4" w:name="_Toc3201004"/>
      <w:bookmarkStart w:id="3125" w:name="_Toc20392747"/>
      <w:bookmarkStart w:id="3126" w:name="_Toc27774394"/>
      <w:bookmarkStart w:id="3127" w:name="_Toc36482854"/>
      <w:bookmarkStart w:id="3128" w:name="_Toc36484514"/>
      <w:bookmarkStart w:id="3129" w:name="_Toc44933444"/>
      <w:bookmarkStart w:id="3130" w:name="_Toc50972397"/>
      <w:bookmarkStart w:id="3131" w:name="_Toc57105151"/>
      <w:bookmarkStart w:id="3132" w:name="_Toc163041856"/>
      <w:r w:rsidRPr="00816C4A">
        <w:lastRenderedPageBreak/>
        <w:t>8.52.2</w:t>
      </w:r>
      <w:r w:rsidRPr="00816C4A">
        <w:tab/>
      </w:r>
      <w:bookmarkEnd w:id="3124"/>
      <w:bookmarkEnd w:id="3125"/>
      <w:bookmarkEnd w:id="3126"/>
      <w:bookmarkEnd w:id="3127"/>
      <w:bookmarkEnd w:id="3128"/>
      <w:bookmarkEnd w:id="3129"/>
      <w:bookmarkEnd w:id="3130"/>
      <w:bookmarkEnd w:id="313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3" w:name="_Toc16304185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lastRenderedPageBreak/>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34" w:name="_Toc3201005"/>
      <w:bookmarkStart w:id="3135" w:name="_Toc20392748"/>
      <w:bookmarkStart w:id="3136" w:name="_Toc27774395"/>
      <w:bookmarkStart w:id="3137" w:name="_Toc36482855"/>
      <w:bookmarkStart w:id="3138" w:name="_Toc36484515"/>
      <w:bookmarkStart w:id="3139" w:name="_Toc44933445"/>
      <w:bookmarkStart w:id="3140" w:name="_Toc50972398"/>
      <w:bookmarkStart w:id="314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2" w:name="_Toc163041858"/>
      <w:r w:rsidRPr="00816C4A">
        <w:t>8.52.4</w:t>
      </w:r>
      <w:r w:rsidRPr="00816C4A">
        <w:tab/>
        <w:t>Bearer parameters for (I-)WLAN</w:t>
      </w:r>
      <w:bookmarkEnd w:id="3134"/>
      <w:bookmarkEnd w:id="3135"/>
      <w:bookmarkEnd w:id="3136"/>
      <w:bookmarkEnd w:id="3137"/>
      <w:bookmarkEnd w:id="3138"/>
      <w:bookmarkEnd w:id="3139"/>
      <w:bookmarkEnd w:id="3140"/>
      <w:bookmarkEnd w:id="3141"/>
      <w:bookmarkEnd w:id="314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lastRenderedPageBreak/>
        <w:t>In this case X=0</w:t>
      </w:r>
    </w:p>
    <w:p w14:paraId="1F807EE8" w14:textId="39607D28" w:rsidR="004F6A18" w:rsidRPr="00816C4A" w:rsidRDefault="00E86E7B" w:rsidP="004F6A18">
      <w:pPr>
        <w:pStyle w:val="Heading3"/>
      </w:pPr>
      <w:bookmarkStart w:id="3143" w:name="_Toc3201006"/>
      <w:bookmarkStart w:id="3144" w:name="_Toc20392749"/>
      <w:bookmarkStart w:id="3145" w:name="_Toc27774396"/>
      <w:bookmarkStart w:id="3146" w:name="_Toc36482856"/>
      <w:bookmarkStart w:id="3147" w:name="_Toc36484516"/>
      <w:bookmarkStart w:id="3148" w:name="_Toc44933446"/>
      <w:bookmarkStart w:id="3149" w:name="_Toc50972399"/>
      <w:bookmarkStart w:id="3150" w:name="_Toc57105153"/>
      <w:bookmarkStart w:id="3151" w:name="_Toc163041859"/>
      <w:r w:rsidRPr="00816C4A">
        <w:t>8.52.5</w:t>
      </w:r>
      <w:r w:rsidRPr="00816C4A">
        <w:tab/>
      </w:r>
      <w:bookmarkEnd w:id="3143"/>
      <w:bookmarkEnd w:id="3144"/>
      <w:bookmarkEnd w:id="3145"/>
      <w:bookmarkEnd w:id="3146"/>
      <w:bookmarkEnd w:id="3147"/>
      <w:bookmarkEnd w:id="3148"/>
      <w:bookmarkEnd w:id="3149"/>
      <w:bookmarkEnd w:id="315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2" w:name="_Toc3201007"/>
      <w:bookmarkStart w:id="3153" w:name="_Toc20392750"/>
      <w:bookmarkStart w:id="3154" w:name="_Toc27774397"/>
      <w:bookmarkStart w:id="3155" w:name="_Toc36482857"/>
      <w:r w:rsidRPr="00816C4A">
        <w:rPr>
          <w:noProof/>
        </w:rPr>
        <w:t>N</w:t>
      </w:r>
      <w:r>
        <w:rPr>
          <w:noProof/>
        </w:rPr>
        <w:t>OTE 1</w:t>
      </w:r>
      <w:r w:rsidRPr="00816C4A">
        <w:rPr>
          <w:noProof/>
        </w:rPr>
        <w:t>: the UICC should handle the cases with X &gt; 14 gracefully, ignoring additional octets.</w:t>
      </w:r>
    </w:p>
    <w:bookmarkEnd w:id="3152"/>
    <w:bookmarkEnd w:id="3153"/>
    <w:bookmarkEnd w:id="3154"/>
    <w:bookmarkEnd w:id="315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6" w:name="_Toc36484517"/>
      <w:bookmarkStart w:id="3157" w:name="_Toc44933447"/>
      <w:bookmarkStart w:id="3158" w:name="_Toc50972400"/>
      <w:bookmarkStart w:id="3159" w:name="_Toc57105154"/>
      <w:bookmarkStart w:id="3160" w:name="_Toc163041860"/>
      <w:r w:rsidRPr="00816C4A">
        <w:t>8.52.6</w:t>
      </w:r>
      <w:r w:rsidRPr="00816C4A">
        <w:tab/>
        <w:t>Bearer parameters for NG-RAN</w:t>
      </w:r>
      <w:bookmarkEnd w:id="3156"/>
      <w:bookmarkEnd w:id="3157"/>
      <w:bookmarkEnd w:id="3158"/>
      <w:bookmarkEnd w:id="3159"/>
      <w:r>
        <w:t xml:space="preserve"> </w:t>
      </w:r>
      <w:r w:rsidRPr="008E0B10">
        <w:t>/</w:t>
      </w:r>
      <w:r>
        <w:t xml:space="preserve"> </w:t>
      </w:r>
      <w:r w:rsidRPr="008E0B10">
        <w:t>Satellite NG-RAN</w:t>
      </w:r>
      <w:bookmarkEnd w:id="316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1" w:name="_Toc3201008"/>
      <w:bookmarkStart w:id="3162" w:name="_Toc20392751"/>
      <w:bookmarkStart w:id="3163" w:name="_Toc27774398"/>
      <w:bookmarkStart w:id="3164" w:name="_Toc36482858"/>
      <w:bookmarkStart w:id="3165" w:name="_Toc36484518"/>
      <w:bookmarkStart w:id="3166" w:name="_Toc44933448"/>
      <w:bookmarkStart w:id="3167" w:name="_Toc50972401"/>
      <w:bookmarkStart w:id="3168" w:name="_Toc57105155"/>
      <w:bookmarkStart w:id="3169" w:name="_Toc163041861"/>
      <w:r w:rsidRPr="00816C4A">
        <w:t>8.53</w:t>
      </w:r>
      <w:r w:rsidRPr="00816C4A">
        <w:tab/>
        <w:t>Channel data</w:t>
      </w:r>
      <w:bookmarkEnd w:id="3161"/>
      <w:bookmarkEnd w:id="3162"/>
      <w:bookmarkEnd w:id="3163"/>
      <w:bookmarkEnd w:id="3164"/>
      <w:bookmarkEnd w:id="3165"/>
      <w:bookmarkEnd w:id="3166"/>
      <w:bookmarkEnd w:id="3167"/>
      <w:bookmarkEnd w:id="3168"/>
      <w:bookmarkEnd w:id="3169"/>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0" w:name="_Toc3201009"/>
      <w:bookmarkStart w:id="3171" w:name="_Toc20392752"/>
      <w:bookmarkStart w:id="3172" w:name="_Toc27774399"/>
      <w:bookmarkStart w:id="3173" w:name="_Toc36482859"/>
      <w:bookmarkStart w:id="3174" w:name="_Toc36484519"/>
      <w:bookmarkStart w:id="3175" w:name="_Toc44933449"/>
      <w:bookmarkStart w:id="3176" w:name="_Toc50972402"/>
      <w:bookmarkStart w:id="3177" w:name="_Toc57105156"/>
      <w:bookmarkStart w:id="3178" w:name="_Toc163041862"/>
      <w:r w:rsidRPr="00816C4A">
        <w:t>8.54</w:t>
      </w:r>
      <w:r w:rsidRPr="00816C4A">
        <w:tab/>
        <w:t>Channel data length</w:t>
      </w:r>
      <w:bookmarkEnd w:id="3170"/>
      <w:bookmarkEnd w:id="3171"/>
      <w:bookmarkEnd w:id="3172"/>
      <w:bookmarkEnd w:id="3173"/>
      <w:bookmarkEnd w:id="3174"/>
      <w:bookmarkEnd w:id="3175"/>
      <w:bookmarkEnd w:id="3176"/>
      <w:bookmarkEnd w:id="3177"/>
      <w:bookmarkEnd w:id="3178"/>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79" w:name="_Toc3201010"/>
      <w:bookmarkStart w:id="3180" w:name="_Toc20392753"/>
      <w:bookmarkStart w:id="3181" w:name="_Toc27774400"/>
      <w:bookmarkStart w:id="3182" w:name="_Toc36482860"/>
      <w:bookmarkStart w:id="3183" w:name="_Toc36484520"/>
      <w:bookmarkStart w:id="3184" w:name="_Toc44933450"/>
      <w:bookmarkStart w:id="3185" w:name="_Toc50972403"/>
      <w:bookmarkStart w:id="3186" w:name="_Toc57105157"/>
      <w:bookmarkStart w:id="3187" w:name="_Toc163041863"/>
      <w:r w:rsidRPr="00816C4A">
        <w:lastRenderedPageBreak/>
        <w:t>8.55</w:t>
      </w:r>
      <w:r w:rsidRPr="00816C4A">
        <w:tab/>
        <w:t>Buffer size</w:t>
      </w:r>
      <w:bookmarkEnd w:id="3179"/>
      <w:bookmarkEnd w:id="3180"/>
      <w:bookmarkEnd w:id="3181"/>
      <w:bookmarkEnd w:id="3182"/>
      <w:bookmarkEnd w:id="3183"/>
      <w:bookmarkEnd w:id="3184"/>
      <w:bookmarkEnd w:id="3185"/>
      <w:bookmarkEnd w:id="3186"/>
      <w:bookmarkEnd w:id="3187"/>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88" w:name="_Toc3201011"/>
      <w:bookmarkStart w:id="3189" w:name="_Toc20392754"/>
      <w:bookmarkStart w:id="3190" w:name="_Toc27774401"/>
      <w:bookmarkStart w:id="3191" w:name="_Toc36482861"/>
      <w:bookmarkStart w:id="3192" w:name="_Toc36484521"/>
      <w:bookmarkStart w:id="3193" w:name="_Toc44933451"/>
      <w:bookmarkStart w:id="3194" w:name="_Toc50972404"/>
      <w:bookmarkStart w:id="3195" w:name="_Toc57105158"/>
      <w:bookmarkStart w:id="3196" w:name="_Toc163041864"/>
      <w:r w:rsidRPr="00816C4A">
        <w:t>8.56</w:t>
      </w:r>
      <w:r w:rsidRPr="00816C4A">
        <w:tab/>
        <w:t>Channel status</w:t>
      </w:r>
      <w:bookmarkEnd w:id="3188"/>
      <w:bookmarkEnd w:id="3189"/>
      <w:bookmarkEnd w:id="3190"/>
      <w:bookmarkEnd w:id="3191"/>
      <w:bookmarkEnd w:id="3192"/>
      <w:bookmarkEnd w:id="3193"/>
      <w:bookmarkEnd w:id="3194"/>
      <w:bookmarkEnd w:id="3195"/>
      <w:bookmarkEnd w:id="3196"/>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7" w:name="_Toc3201012"/>
      <w:bookmarkStart w:id="3198" w:name="_Toc20392755"/>
      <w:bookmarkStart w:id="3199" w:name="_Toc27774402"/>
      <w:bookmarkStart w:id="3200" w:name="_Toc36482862"/>
      <w:bookmarkStart w:id="3201" w:name="_Toc36484522"/>
      <w:bookmarkStart w:id="3202" w:name="_Toc44933452"/>
      <w:bookmarkStart w:id="3203" w:name="_Toc50972405"/>
      <w:bookmarkStart w:id="3204" w:name="_Toc57105159"/>
      <w:bookmarkStart w:id="3205" w:name="_Toc163041865"/>
      <w:r w:rsidRPr="00816C4A">
        <w:t>8.57</w:t>
      </w:r>
      <w:r w:rsidRPr="00816C4A">
        <w:tab/>
        <w:t>Card reader identifier</w:t>
      </w:r>
      <w:bookmarkEnd w:id="3197"/>
      <w:bookmarkEnd w:id="3198"/>
      <w:bookmarkEnd w:id="3199"/>
      <w:bookmarkEnd w:id="3200"/>
      <w:bookmarkEnd w:id="3201"/>
      <w:bookmarkEnd w:id="3202"/>
      <w:bookmarkEnd w:id="3203"/>
      <w:bookmarkEnd w:id="3204"/>
      <w:bookmarkEnd w:id="3205"/>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06" w:name="_Toc3201013"/>
      <w:bookmarkStart w:id="3207" w:name="_Toc20392756"/>
      <w:bookmarkStart w:id="3208" w:name="_Toc27774403"/>
      <w:bookmarkStart w:id="3209" w:name="_Toc36482863"/>
      <w:bookmarkStart w:id="3210" w:name="_Toc36484523"/>
      <w:bookmarkStart w:id="3211" w:name="_Toc44933453"/>
      <w:bookmarkStart w:id="3212" w:name="_Toc50972406"/>
      <w:bookmarkStart w:id="3213" w:name="_Toc57105160"/>
      <w:bookmarkStart w:id="3214" w:name="_Toc163041866"/>
      <w:r w:rsidRPr="00816C4A">
        <w:t>8.58</w:t>
      </w:r>
      <w:r w:rsidRPr="00816C4A">
        <w:tab/>
        <w:t>Other Address</w:t>
      </w:r>
      <w:bookmarkEnd w:id="3206"/>
      <w:bookmarkEnd w:id="3207"/>
      <w:bookmarkEnd w:id="3208"/>
      <w:bookmarkEnd w:id="3209"/>
      <w:bookmarkEnd w:id="3210"/>
      <w:bookmarkEnd w:id="3211"/>
      <w:bookmarkEnd w:id="3212"/>
      <w:bookmarkEnd w:id="3213"/>
      <w:bookmarkEnd w:id="3214"/>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15" w:name="_Toc3201014"/>
      <w:bookmarkStart w:id="3216" w:name="_Toc20392757"/>
      <w:bookmarkStart w:id="3217" w:name="_Toc27774404"/>
      <w:bookmarkStart w:id="3218" w:name="_Toc36482864"/>
      <w:bookmarkStart w:id="3219" w:name="_Toc36484524"/>
      <w:bookmarkStart w:id="3220" w:name="_Toc44933454"/>
      <w:bookmarkStart w:id="3221" w:name="_Toc50972407"/>
      <w:bookmarkStart w:id="3222" w:name="_Toc57105161"/>
      <w:bookmarkStart w:id="3223" w:name="_Toc163041867"/>
      <w:r w:rsidRPr="00816C4A">
        <w:t>8.59</w:t>
      </w:r>
      <w:r w:rsidRPr="00816C4A">
        <w:tab/>
        <w:t>UICC/ME interface transport level</w:t>
      </w:r>
      <w:bookmarkEnd w:id="3215"/>
      <w:bookmarkEnd w:id="3216"/>
      <w:bookmarkEnd w:id="3217"/>
      <w:bookmarkEnd w:id="3218"/>
      <w:bookmarkEnd w:id="3219"/>
      <w:bookmarkEnd w:id="3220"/>
      <w:bookmarkEnd w:id="3221"/>
      <w:bookmarkEnd w:id="3222"/>
      <w:bookmarkEnd w:id="3223"/>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24" w:name="_Toc3201015"/>
      <w:bookmarkStart w:id="3225" w:name="_Toc20392758"/>
      <w:bookmarkStart w:id="3226" w:name="_Toc27774405"/>
      <w:bookmarkStart w:id="3227" w:name="_Toc36482865"/>
      <w:bookmarkStart w:id="3228" w:name="_Toc36484525"/>
      <w:bookmarkStart w:id="3229" w:name="_Toc44933455"/>
      <w:bookmarkStart w:id="3230" w:name="_Toc50972408"/>
      <w:bookmarkStart w:id="3231" w:name="_Toc57105162"/>
      <w:bookmarkStart w:id="3232" w:name="_Toc163041868"/>
      <w:r w:rsidRPr="00816C4A">
        <w:t>8.60</w:t>
      </w:r>
      <w:r w:rsidRPr="00816C4A">
        <w:tab/>
        <w:t>AID</w:t>
      </w:r>
      <w:bookmarkEnd w:id="3224"/>
      <w:bookmarkEnd w:id="3225"/>
      <w:bookmarkEnd w:id="3226"/>
      <w:bookmarkEnd w:id="3227"/>
      <w:bookmarkEnd w:id="3228"/>
      <w:bookmarkEnd w:id="3229"/>
      <w:bookmarkEnd w:id="3230"/>
      <w:bookmarkEnd w:id="3231"/>
      <w:bookmarkEnd w:id="3232"/>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33" w:name="_Toc3201016"/>
      <w:bookmarkStart w:id="3234" w:name="_Toc20392759"/>
      <w:bookmarkStart w:id="3235" w:name="_Toc27774406"/>
      <w:bookmarkStart w:id="3236" w:name="_Toc36482866"/>
      <w:bookmarkStart w:id="3237" w:name="_Toc36484526"/>
      <w:bookmarkStart w:id="3238" w:name="_Toc44933456"/>
      <w:bookmarkStart w:id="3239" w:name="_Toc50972409"/>
      <w:bookmarkStart w:id="3240" w:name="_Toc57105163"/>
      <w:bookmarkStart w:id="3241" w:name="_Toc163041869"/>
      <w:r w:rsidRPr="00816C4A">
        <w:lastRenderedPageBreak/>
        <w:t>8.61</w:t>
      </w:r>
      <w:r w:rsidRPr="00816C4A">
        <w:tab/>
        <w:t>Network Access Name</w:t>
      </w:r>
      <w:bookmarkEnd w:id="3233"/>
      <w:bookmarkEnd w:id="3234"/>
      <w:bookmarkEnd w:id="3235"/>
      <w:bookmarkEnd w:id="3236"/>
      <w:bookmarkEnd w:id="3237"/>
      <w:bookmarkEnd w:id="3238"/>
      <w:bookmarkEnd w:id="3239"/>
      <w:bookmarkEnd w:id="3240"/>
      <w:bookmarkEnd w:id="324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42" w:name="_Toc3201017"/>
      <w:bookmarkStart w:id="3243" w:name="_Toc20392760"/>
      <w:bookmarkStart w:id="3244" w:name="_Toc27774407"/>
      <w:bookmarkStart w:id="3245" w:name="_Toc36482867"/>
      <w:bookmarkStart w:id="3246" w:name="_Toc36484527"/>
      <w:bookmarkStart w:id="3247" w:name="_Toc44933457"/>
      <w:bookmarkStart w:id="3248" w:name="_Toc50972410"/>
      <w:bookmarkStart w:id="3249" w:name="_Toc57105164"/>
      <w:bookmarkStart w:id="3250" w:name="_Toc163041870"/>
      <w:r w:rsidRPr="00816C4A">
        <w:t>8.62</w:t>
      </w:r>
      <w:r w:rsidRPr="00816C4A">
        <w:tab/>
        <w:t>Access Technology</w:t>
      </w:r>
      <w:bookmarkEnd w:id="3242"/>
      <w:bookmarkEnd w:id="3243"/>
      <w:bookmarkEnd w:id="3244"/>
      <w:bookmarkEnd w:id="3245"/>
      <w:bookmarkEnd w:id="3246"/>
      <w:bookmarkEnd w:id="3247"/>
      <w:bookmarkEnd w:id="3248"/>
      <w:bookmarkEnd w:id="3249"/>
      <w:bookmarkEnd w:id="3250"/>
    </w:p>
    <w:p w14:paraId="43375662" w14:textId="025AAC82" w:rsidR="00157DA3" w:rsidRPr="00816C4A" w:rsidRDefault="00157DA3" w:rsidP="00157DA3">
      <w:bookmarkStart w:id="3251" w:name="_Toc3201018"/>
      <w:bookmarkStart w:id="3252" w:name="_Toc20392761"/>
      <w:bookmarkStart w:id="3253" w:name="_Toc27774408"/>
      <w:bookmarkStart w:id="3254" w:name="_Toc36482868"/>
      <w:bookmarkStart w:id="3255" w:name="_Toc36484528"/>
      <w:bookmarkStart w:id="3256" w:name="_Toc44933458"/>
      <w:bookmarkStart w:id="3257" w:name="_Toc50972411"/>
      <w:bookmarkStart w:id="3258" w:name="_Toc57105165"/>
    </w:p>
    <w:p w14:paraId="3CF9B994" w14:textId="2DE6BCB7" w:rsidR="00157DA3" w:rsidRDefault="00157DA3" w:rsidP="00157DA3">
      <w:r w:rsidRPr="00816C4A">
        <w:t xml:space="preserve">ETSI TS 102 223 [32] </w:t>
      </w:r>
      <w:r w:rsidR="003413FE" w:rsidRPr="00816C4A">
        <w:t>clause</w:t>
      </w:r>
      <w:r w:rsidR="003413FE">
        <w:t> </w:t>
      </w:r>
      <w:r w:rsidR="003413FE" w:rsidRPr="00816C4A">
        <w:t>8</w:t>
      </w:r>
      <w:r w:rsidRPr="00816C4A">
        <w:t>.</w:t>
      </w:r>
      <w:r>
        <w:t>61</w:t>
      </w:r>
      <w:r w:rsidRPr="00816C4A">
        <w:t xml:space="preserve"> applies, with the following </w:t>
      </w:r>
      <w:r w:rsidRPr="00512309">
        <w:t xml:space="preserve">adjustment </w:t>
      </w:r>
      <w:r>
        <w:t>on the</w:t>
      </w:r>
      <w:r w:rsidRPr="00816C4A">
        <w:t xml:space="preserve"> </w:t>
      </w:r>
      <w:r>
        <w:t xml:space="preserve">Access Technology </w:t>
      </w:r>
      <w:r w:rsidRPr="00816C4A">
        <w:t>coding:</w:t>
      </w:r>
    </w:p>
    <w:p w14:paraId="535143A6" w14:textId="77777777" w:rsidR="00157DA3" w:rsidRDefault="00157DA3" w:rsidP="00157DA3">
      <w:pPr>
        <w:pStyle w:val="B1"/>
      </w:pPr>
      <w:r>
        <w:t>-</w:t>
      </w:r>
      <w:r>
        <w:tab/>
        <w:t>'0A' = 3GPP NG-RAN;</w:t>
      </w:r>
    </w:p>
    <w:p w14:paraId="6F9D0BD2" w14:textId="77777777" w:rsidR="00157DA3" w:rsidRPr="00F94449" w:rsidRDefault="00157DA3" w:rsidP="00157DA3">
      <w:pPr>
        <w:pStyle w:val="B1"/>
      </w:pPr>
      <w:r w:rsidRPr="00F94449">
        <w:t>-</w:t>
      </w:r>
      <w:r w:rsidRPr="00F94449">
        <w:tab/>
        <w:t>'0B' = 3GPP Satellite NG-RAN;</w:t>
      </w:r>
    </w:p>
    <w:p w14:paraId="76DB734B" w14:textId="77777777" w:rsidR="00157DA3" w:rsidRPr="003D1D87" w:rsidRDefault="00157DA3" w:rsidP="00157DA3">
      <w:pPr>
        <w:pStyle w:val="B1"/>
        <w:rPr>
          <w:lang w:val="fr-FR"/>
        </w:rPr>
      </w:pPr>
      <w:r w:rsidRPr="003D1D87">
        <w:rPr>
          <w:lang w:val="fr-FR"/>
        </w:rPr>
        <w:t>-</w:t>
      </w:r>
      <w:r w:rsidRPr="003D1D87">
        <w:rPr>
          <w:lang w:val="fr-FR"/>
        </w:rPr>
        <w:tab/>
        <w:t>'0</w:t>
      </w:r>
      <w:r>
        <w:rPr>
          <w:lang w:val="fr-FR"/>
        </w:rPr>
        <w:t>C</w:t>
      </w:r>
      <w:r w:rsidRPr="003D1D87">
        <w:rPr>
          <w:lang w:val="fr-FR"/>
        </w:rPr>
        <w:t>' = 3GPP Satellite E-UTRAN;</w:t>
      </w:r>
    </w:p>
    <w:p w14:paraId="5BE2F5C3" w14:textId="77777777" w:rsidR="00157DA3" w:rsidRPr="00183CA5" w:rsidRDefault="00157DA3" w:rsidP="00157DA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9" w:name="_Toc163041871"/>
      <w:r w:rsidRPr="00816C4A">
        <w:t>8.63</w:t>
      </w:r>
      <w:r w:rsidRPr="00816C4A">
        <w:tab/>
        <w:t>Display parameters</w:t>
      </w:r>
      <w:bookmarkEnd w:id="3251"/>
      <w:bookmarkEnd w:id="3252"/>
      <w:bookmarkEnd w:id="3253"/>
      <w:bookmarkEnd w:id="3254"/>
      <w:bookmarkEnd w:id="3255"/>
      <w:bookmarkEnd w:id="3256"/>
      <w:bookmarkEnd w:id="3257"/>
      <w:bookmarkEnd w:id="3258"/>
      <w:bookmarkEnd w:id="3259"/>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0" w:name="_Toc3201019"/>
      <w:bookmarkStart w:id="3261" w:name="_Toc20392762"/>
      <w:bookmarkStart w:id="3262" w:name="_Toc27774409"/>
      <w:bookmarkStart w:id="3263" w:name="_Toc36482869"/>
      <w:bookmarkStart w:id="3264" w:name="_Toc36484529"/>
      <w:bookmarkStart w:id="3265" w:name="_Toc44933459"/>
      <w:bookmarkStart w:id="3266" w:name="_Toc50972412"/>
      <w:bookmarkStart w:id="3267" w:name="_Toc57105166"/>
      <w:bookmarkStart w:id="3268" w:name="_Toc163041872"/>
      <w:r w:rsidRPr="00816C4A">
        <w:t>8.64</w:t>
      </w:r>
      <w:r w:rsidRPr="00816C4A">
        <w:tab/>
        <w:t>Service Record</w:t>
      </w:r>
      <w:bookmarkEnd w:id="3260"/>
      <w:bookmarkEnd w:id="3261"/>
      <w:bookmarkEnd w:id="3262"/>
      <w:bookmarkEnd w:id="3263"/>
      <w:bookmarkEnd w:id="3264"/>
      <w:bookmarkEnd w:id="3265"/>
      <w:bookmarkEnd w:id="3266"/>
      <w:bookmarkEnd w:id="3267"/>
      <w:bookmarkEnd w:id="3268"/>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69" w:name="_Toc3201020"/>
      <w:bookmarkStart w:id="3270" w:name="_Toc20392763"/>
      <w:bookmarkStart w:id="3271" w:name="_Toc27774410"/>
      <w:bookmarkStart w:id="3272" w:name="_Toc36482870"/>
      <w:bookmarkStart w:id="3273" w:name="_Toc36484530"/>
      <w:bookmarkStart w:id="3274" w:name="_Toc44933460"/>
      <w:bookmarkStart w:id="3275" w:name="_Toc50972413"/>
      <w:bookmarkStart w:id="3276" w:name="_Toc57105167"/>
      <w:bookmarkStart w:id="3277" w:name="_Toc163041873"/>
      <w:r w:rsidRPr="00816C4A">
        <w:t>8.65</w:t>
      </w:r>
      <w:r w:rsidRPr="00816C4A">
        <w:tab/>
        <w:t>Device Filter</w:t>
      </w:r>
      <w:bookmarkEnd w:id="3269"/>
      <w:bookmarkEnd w:id="3270"/>
      <w:bookmarkEnd w:id="3271"/>
      <w:bookmarkEnd w:id="3272"/>
      <w:bookmarkEnd w:id="3273"/>
      <w:bookmarkEnd w:id="3274"/>
      <w:bookmarkEnd w:id="3275"/>
      <w:bookmarkEnd w:id="3276"/>
      <w:bookmarkEnd w:id="3277"/>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78" w:name="_Toc3201021"/>
      <w:bookmarkStart w:id="3279" w:name="_Toc20392764"/>
      <w:bookmarkStart w:id="3280" w:name="_Toc27774411"/>
      <w:bookmarkStart w:id="3281" w:name="_Toc36482871"/>
      <w:bookmarkStart w:id="3282" w:name="_Toc36484531"/>
      <w:bookmarkStart w:id="3283" w:name="_Toc44933461"/>
      <w:bookmarkStart w:id="3284" w:name="_Toc50972414"/>
      <w:bookmarkStart w:id="3285" w:name="_Toc57105168"/>
      <w:bookmarkStart w:id="3286" w:name="_Toc163041874"/>
      <w:r w:rsidRPr="00816C4A">
        <w:t>8.66</w:t>
      </w:r>
      <w:r w:rsidRPr="00816C4A">
        <w:tab/>
        <w:t>Service Search</w:t>
      </w:r>
      <w:bookmarkEnd w:id="3278"/>
      <w:bookmarkEnd w:id="3279"/>
      <w:bookmarkEnd w:id="3280"/>
      <w:bookmarkEnd w:id="3281"/>
      <w:bookmarkEnd w:id="3282"/>
      <w:bookmarkEnd w:id="3283"/>
      <w:bookmarkEnd w:id="3284"/>
      <w:bookmarkEnd w:id="3285"/>
      <w:bookmarkEnd w:id="3286"/>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87" w:name="_Toc3201022"/>
      <w:bookmarkStart w:id="3288" w:name="_Toc20392765"/>
      <w:bookmarkStart w:id="3289" w:name="_Toc27774412"/>
      <w:bookmarkStart w:id="3290" w:name="_Toc36482872"/>
      <w:bookmarkStart w:id="3291" w:name="_Toc36484532"/>
      <w:bookmarkStart w:id="3292" w:name="_Toc44933462"/>
      <w:bookmarkStart w:id="3293" w:name="_Toc50972415"/>
      <w:bookmarkStart w:id="3294" w:name="_Toc57105169"/>
      <w:bookmarkStart w:id="3295" w:name="_Toc163041875"/>
      <w:r w:rsidRPr="00816C4A">
        <w:t>8.67</w:t>
      </w:r>
      <w:r w:rsidRPr="00816C4A">
        <w:tab/>
        <w:t>Attribute Information</w:t>
      </w:r>
      <w:bookmarkEnd w:id="3287"/>
      <w:bookmarkEnd w:id="3288"/>
      <w:bookmarkEnd w:id="3289"/>
      <w:bookmarkEnd w:id="3290"/>
      <w:bookmarkEnd w:id="3291"/>
      <w:bookmarkEnd w:id="3292"/>
      <w:bookmarkEnd w:id="3293"/>
      <w:bookmarkEnd w:id="3294"/>
      <w:bookmarkEnd w:id="3295"/>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296" w:name="_Toc3201023"/>
      <w:bookmarkStart w:id="3297" w:name="_Toc20392766"/>
      <w:bookmarkStart w:id="3298" w:name="_Toc27774413"/>
      <w:bookmarkStart w:id="3299" w:name="_Toc36482873"/>
      <w:bookmarkStart w:id="3300" w:name="_Toc36484533"/>
      <w:bookmarkStart w:id="3301" w:name="_Toc44933463"/>
      <w:bookmarkStart w:id="3302" w:name="_Toc50972416"/>
      <w:bookmarkStart w:id="3303" w:name="_Toc57105170"/>
      <w:bookmarkStart w:id="3304" w:name="_Toc163041876"/>
      <w:r w:rsidRPr="00816C4A">
        <w:lastRenderedPageBreak/>
        <w:t>8.68</w:t>
      </w:r>
      <w:r w:rsidRPr="00816C4A">
        <w:tab/>
        <w:t>Service Availability</w:t>
      </w:r>
      <w:bookmarkEnd w:id="3296"/>
      <w:bookmarkEnd w:id="3297"/>
      <w:bookmarkEnd w:id="3298"/>
      <w:bookmarkEnd w:id="3299"/>
      <w:bookmarkEnd w:id="3300"/>
      <w:bookmarkEnd w:id="3301"/>
      <w:bookmarkEnd w:id="3302"/>
      <w:bookmarkEnd w:id="3303"/>
      <w:bookmarkEnd w:id="3304"/>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05" w:name="_Toc3201024"/>
      <w:bookmarkStart w:id="3306" w:name="_Toc20392767"/>
      <w:bookmarkStart w:id="3307" w:name="_Toc27774414"/>
      <w:bookmarkStart w:id="3308" w:name="_Toc36482874"/>
      <w:bookmarkStart w:id="3309" w:name="_Toc36484534"/>
      <w:bookmarkStart w:id="3310" w:name="_Toc44933464"/>
      <w:bookmarkStart w:id="3311" w:name="_Toc50972417"/>
      <w:bookmarkStart w:id="3312" w:name="_Toc57105171"/>
      <w:bookmarkStart w:id="3313" w:name="_Toc163041877"/>
      <w:r w:rsidRPr="00816C4A">
        <w:t>8.69</w:t>
      </w:r>
      <w:r w:rsidRPr="00816C4A">
        <w:tab/>
        <w:t>Remote Entity Address</w:t>
      </w:r>
      <w:bookmarkEnd w:id="3305"/>
      <w:bookmarkEnd w:id="3306"/>
      <w:bookmarkEnd w:id="3307"/>
      <w:bookmarkEnd w:id="3308"/>
      <w:bookmarkEnd w:id="3309"/>
      <w:bookmarkEnd w:id="3310"/>
      <w:bookmarkEnd w:id="3311"/>
      <w:bookmarkEnd w:id="3312"/>
      <w:bookmarkEnd w:id="3313"/>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14" w:name="_Toc3201025"/>
      <w:bookmarkStart w:id="3315" w:name="_Toc20392768"/>
      <w:bookmarkStart w:id="3316" w:name="_Toc27774415"/>
      <w:bookmarkStart w:id="3317" w:name="_Toc36482875"/>
      <w:bookmarkStart w:id="3318" w:name="_Toc36484535"/>
      <w:bookmarkStart w:id="3319" w:name="_Toc44933465"/>
      <w:bookmarkStart w:id="3320" w:name="_Toc50972418"/>
      <w:bookmarkStart w:id="3321" w:name="_Toc57105172"/>
      <w:bookmarkStart w:id="3322" w:name="_Toc163041878"/>
      <w:r w:rsidRPr="00816C4A">
        <w:t>8.70</w:t>
      </w:r>
      <w:r w:rsidRPr="00816C4A">
        <w:tab/>
        <w:t>Text Attribute</w:t>
      </w:r>
      <w:bookmarkEnd w:id="3314"/>
      <w:bookmarkEnd w:id="3315"/>
      <w:bookmarkEnd w:id="3316"/>
      <w:bookmarkEnd w:id="3317"/>
      <w:bookmarkEnd w:id="3318"/>
      <w:bookmarkEnd w:id="3319"/>
      <w:bookmarkEnd w:id="3320"/>
      <w:bookmarkEnd w:id="3321"/>
      <w:bookmarkEnd w:id="3322"/>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23" w:name="_Toc3201026"/>
      <w:bookmarkStart w:id="3324" w:name="_Toc20392769"/>
      <w:bookmarkStart w:id="3325" w:name="_Toc27774416"/>
      <w:bookmarkStart w:id="3326" w:name="_Toc36482876"/>
      <w:bookmarkStart w:id="3327" w:name="_Toc36484536"/>
      <w:bookmarkStart w:id="3328" w:name="_Toc44933466"/>
      <w:bookmarkStart w:id="3329" w:name="_Toc50972419"/>
      <w:bookmarkStart w:id="3330" w:name="_Toc57105173"/>
      <w:bookmarkStart w:id="3331" w:name="_Toc163041879"/>
      <w:r w:rsidRPr="00816C4A">
        <w:t>8.71</w:t>
      </w:r>
      <w:r w:rsidRPr="00816C4A">
        <w:tab/>
        <w:t>Item Text Attribute List</w:t>
      </w:r>
      <w:bookmarkEnd w:id="3323"/>
      <w:bookmarkEnd w:id="3324"/>
      <w:bookmarkEnd w:id="3325"/>
      <w:bookmarkEnd w:id="3326"/>
      <w:bookmarkEnd w:id="3327"/>
      <w:bookmarkEnd w:id="3328"/>
      <w:bookmarkEnd w:id="3329"/>
      <w:bookmarkEnd w:id="3330"/>
      <w:bookmarkEnd w:id="3331"/>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2" w:name="_Toc3201027"/>
      <w:bookmarkStart w:id="3333" w:name="_Toc20392770"/>
      <w:bookmarkStart w:id="3334" w:name="_Toc27774417"/>
      <w:bookmarkStart w:id="3335" w:name="_Toc36482877"/>
      <w:bookmarkStart w:id="3336" w:name="_Toc36484537"/>
      <w:bookmarkStart w:id="3337" w:name="_Toc44933467"/>
      <w:bookmarkStart w:id="3338" w:name="_Toc50972420"/>
      <w:bookmarkStart w:id="3339" w:name="_Toc57105174"/>
      <w:bookmarkStart w:id="3340" w:name="_Toc163041880"/>
      <w:r w:rsidRPr="00816C4A">
        <w:t>8.72</w:t>
      </w:r>
      <w:r w:rsidRPr="00816C4A">
        <w:tab/>
        <w:t>PDP context Activation parameters</w:t>
      </w:r>
      <w:bookmarkEnd w:id="3332"/>
      <w:bookmarkEnd w:id="3333"/>
      <w:bookmarkEnd w:id="3334"/>
      <w:bookmarkEnd w:id="3335"/>
      <w:bookmarkEnd w:id="3336"/>
      <w:bookmarkEnd w:id="3337"/>
      <w:bookmarkEnd w:id="3338"/>
      <w:bookmarkEnd w:id="3339"/>
      <w:bookmarkEnd w:id="334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1" w:name="_Toc163041881"/>
      <w:bookmarkStart w:id="3342" w:name="_Toc3201029"/>
      <w:bookmarkStart w:id="3343" w:name="_Toc20392772"/>
      <w:bookmarkStart w:id="3344" w:name="_Toc27774419"/>
      <w:bookmarkStart w:id="3345" w:name="_Toc36482879"/>
      <w:bookmarkStart w:id="3346" w:name="_Toc36484539"/>
      <w:bookmarkStart w:id="3347" w:name="_Toc44933469"/>
      <w:bookmarkStart w:id="3348" w:name="_Toc50972422"/>
      <w:bookmarkStart w:id="3349" w:name="_Toc5710517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1"/>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lastRenderedPageBreak/>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0" w:name="_Toc163041882"/>
      <w:r w:rsidRPr="00816C4A">
        <w:t>8.74</w:t>
      </w:r>
      <w:r w:rsidRPr="00816C4A">
        <w:tab/>
        <w:t>Multimedia Message Reference</w:t>
      </w:r>
      <w:bookmarkEnd w:id="3342"/>
      <w:bookmarkEnd w:id="3343"/>
      <w:bookmarkEnd w:id="3344"/>
      <w:bookmarkEnd w:id="3345"/>
      <w:bookmarkEnd w:id="3346"/>
      <w:bookmarkEnd w:id="3347"/>
      <w:bookmarkEnd w:id="3348"/>
      <w:bookmarkEnd w:id="3349"/>
      <w:bookmarkEnd w:id="3350"/>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1" w:name="_Toc3201030"/>
      <w:bookmarkStart w:id="3352" w:name="_Toc20392773"/>
      <w:bookmarkStart w:id="3353" w:name="_Toc27774420"/>
      <w:bookmarkStart w:id="3354" w:name="_Toc36482880"/>
      <w:bookmarkStart w:id="3355" w:name="_Toc36484540"/>
      <w:bookmarkStart w:id="3356" w:name="_Toc44933470"/>
      <w:bookmarkStart w:id="3357" w:name="_Toc50972423"/>
      <w:bookmarkStart w:id="3358" w:name="_Toc57105177"/>
      <w:bookmarkStart w:id="3359" w:name="_Toc163041883"/>
      <w:r w:rsidRPr="00816C4A">
        <w:t>8.75</w:t>
      </w:r>
      <w:r w:rsidRPr="00816C4A">
        <w:tab/>
        <w:t>Multimedia Message Identifier</w:t>
      </w:r>
      <w:bookmarkEnd w:id="3351"/>
      <w:bookmarkEnd w:id="3352"/>
      <w:bookmarkEnd w:id="3353"/>
      <w:bookmarkEnd w:id="3354"/>
      <w:bookmarkEnd w:id="3355"/>
      <w:bookmarkEnd w:id="3356"/>
      <w:bookmarkEnd w:id="3357"/>
      <w:bookmarkEnd w:id="3358"/>
      <w:bookmarkEnd w:id="3359"/>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0" w:name="_Toc3201031"/>
      <w:bookmarkStart w:id="3361" w:name="_Toc20392774"/>
      <w:bookmarkStart w:id="3362" w:name="_Toc27774421"/>
      <w:bookmarkStart w:id="3363" w:name="_Toc36482881"/>
      <w:bookmarkStart w:id="3364" w:name="_Toc36484541"/>
      <w:bookmarkStart w:id="3365" w:name="_Toc44933471"/>
      <w:bookmarkStart w:id="3366" w:name="_Toc50972424"/>
      <w:bookmarkStart w:id="3367" w:name="_Toc57105178"/>
      <w:bookmarkStart w:id="3368" w:name="_Toc163041884"/>
      <w:r w:rsidRPr="00816C4A">
        <w:t>8.76</w:t>
      </w:r>
      <w:r w:rsidRPr="00816C4A">
        <w:tab/>
        <w:t xml:space="preserve">Multimedia Message </w:t>
      </w:r>
      <w:r w:rsidRPr="00816C4A">
        <w:rPr>
          <w:lang w:val="en-US"/>
        </w:rPr>
        <w:t>Transfer</w:t>
      </w:r>
      <w:r w:rsidRPr="00816C4A">
        <w:t xml:space="preserve"> status</w:t>
      </w:r>
      <w:bookmarkEnd w:id="3360"/>
      <w:bookmarkEnd w:id="3361"/>
      <w:bookmarkEnd w:id="3362"/>
      <w:bookmarkEnd w:id="3363"/>
      <w:bookmarkEnd w:id="3364"/>
      <w:bookmarkEnd w:id="3365"/>
      <w:bookmarkEnd w:id="3366"/>
      <w:bookmarkEnd w:id="3367"/>
      <w:bookmarkEnd w:id="3368"/>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69" w:name="_Toc3201032"/>
      <w:bookmarkStart w:id="3370" w:name="_Toc20392775"/>
      <w:bookmarkStart w:id="3371" w:name="_Toc27774422"/>
      <w:bookmarkStart w:id="3372" w:name="_Toc36482882"/>
      <w:bookmarkStart w:id="3373" w:name="_Toc36484542"/>
      <w:bookmarkStart w:id="3374" w:name="_Toc44933472"/>
      <w:bookmarkStart w:id="3375" w:name="_Toc50972425"/>
      <w:bookmarkStart w:id="3376" w:name="_Toc57105179"/>
      <w:bookmarkStart w:id="3377" w:name="_Toc163041885"/>
      <w:r w:rsidRPr="00816C4A">
        <w:t>8.77</w:t>
      </w:r>
      <w:r w:rsidRPr="00816C4A">
        <w:tab/>
        <w:t>MM Content Identifier</w:t>
      </w:r>
      <w:bookmarkEnd w:id="3369"/>
      <w:bookmarkEnd w:id="3370"/>
      <w:bookmarkEnd w:id="3371"/>
      <w:bookmarkEnd w:id="3372"/>
      <w:bookmarkEnd w:id="3373"/>
      <w:bookmarkEnd w:id="3374"/>
      <w:bookmarkEnd w:id="3375"/>
      <w:bookmarkEnd w:id="3376"/>
      <w:bookmarkEnd w:id="3377"/>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78" w:name="_Toc3201033"/>
      <w:bookmarkStart w:id="3379" w:name="_Toc20392776"/>
      <w:bookmarkStart w:id="3380" w:name="_Toc27774423"/>
      <w:bookmarkStart w:id="3381" w:name="_Toc36482883"/>
      <w:bookmarkStart w:id="3382" w:name="_Toc36484543"/>
      <w:bookmarkStart w:id="3383" w:name="_Toc44933473"/>
      <w:bookmarkStart w:id="3384" w:name="_Toc50972426"/>
      <w:bookmarkStart w:id="3385" w:name="_Toc57105180"/>
      <w:bookmarkStart w:id="3386" w:name="_Toc163041886"/>
      <w:r w:rsidRPr="00816C4A">
        <w:t>8.78</w:t>
      </w:r>
      <w:r w:rsidRPr="00816C4A">
        <w:tab/>
        <w:t>Multimedia Message Notification</w:t>
      </w:r>
      <w:bookmarkEnd w:id="3378"/>
      <w:bookmarkEnd w:id="3379"/>
      <w:bookmarkEnd w:id="3380"/>
      <w:bookmarkEnd w:id="3381"/>
      <w:bookmarkEnd w:id="3382"/>
      <w:bookmarkEnd w:id="3383"/>
      <w:bookmarkEnd w:id="3384"/>
      <w:bookmarkEnd w:id="3385"/>
      <w:bookmarkEnd w:id="3386"/>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87" w:name="_Toc3201034"/>
      <w:bookmarkStart w:id="3388" w:name="_Toc20392777"/>
      <w:bookmarkStart w:id="3389" w:name="_Toc27774424"/>
      <w:bookmarkStart w:id="3390" w:name="_Toc36482884"/>
      <w:bookmarkStart w:id="3391" w:name="_Toc36484544"/>
      <w:bookmarkStart w:id="3392" w:name="_Toc44933474"/>
      <w:bookmarkStart w:id="3393" w:name="_Toc50972427"/>
      <w:bookmarkStart w:id="3394" w:name="_Toc57105181"/>
      <w:bookmarkStart w:id="3395" w:name="_Toc163041887"/>
      <w:r w:rsidRPr="00816C4A">
        <w:t>8.79</w:t>
      </w:r>
      <w:r w:rsidRPr="00816C4A">
        <w:tab/>
        <w:t>Last Envelope</w:t>
      </w:r>
      <w:bookmarkEnd w:id="3387"/>
      <w:bookmarkEnd w:id="3388"/>
      <w:bookmarkEnd w:id="3389"/>
      <w:bookmarkEnd w:id="3390"/>
      <w:bookmarkEnd w:id="3391"/>
      <w:bookmarkEnd w:id="3392"/>
      <w:bookmarkEnd w:id="3393"/>
      <w:bookmarkEnd w:id="3394"/>
      <w:bookmarkEnd w:id="3395"/>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396" w:name="_Toc3201035"/>
      <w:bookmarkStart w:id="3397" w:name="_Toc20392778"/>
      <w:bookmarkStart w:id="3398" w:name="_Toc27774425"/>
      <w:bookmarkStart w:id="3399" w:name="_Toc36482885"/>
      <w:bookmarkStart w:id="3400" w:name="_Toc36484545"/>
      <w:bookmarkStart w:id="3401" w:name="_Toc44933475"/>
      <w:bookmarkStart w:id="3402" w:name="_Toc50972428"/>
      <w:bookmarkStart w:id="3403" w:name="_Toc57105182"/>
      <w:bookmarkStart w:id="3404" w:name="_Toc163041888"/>
      <w:r w:rsidRPr="00816C4A">
        <w:rPr>
          <w:lang w:val="en-US"/>
        </w:rPr>
        <w:t>8.80</w:t>
      </w:r>
      <w:r w:rsidRPr="00816C4A">
        <w:rPr>
          <w:lang w:val="en-US"/>
        </w:rPr>
        <w:tab/>
        <w:t>Frames Layout</w:t>
      </w:r>
      <w:bookmarkEnd w:id="3396"/>
      <w:bookmarkEnd w:id="3397"/>
      <w:bookmarkEnd w:id="3398"/>
      <w:bookmarkEnd w:id="3399"/>
      <w:bookmarkEnd w:id="3400"/>
      <w:bookmarkEnd w:id="3401"/>
      <w:bookmarkEnd w:id="3402"/>
      <w:bookmarkEnd w:id="3403"/>
      <w:bookmarkEnd w:id="3404"/>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05" w:name="_Toc3201036"/>
      <w:bookmarkStart w:id="3406" w:name="_Toc20392779"/>
      <w:bookmarkStart w:id="3407" w:name="_Toc27774426"/>
      <w:bookmarkStart w:id="3408" w:name="_Toc36482886"/>
      <w:bookmarkStart w:id="3409" w:name="_Toc36484546"/>
      <w:bookmarkStart w:id="3410" w:name="_Toc44933476"/>
      <w:bookmarkStart w:id="3411" w:name="_Toc50972429"/>
      <w:bookmarkStart w:id="3412" w:name="_Toc57105183"/>
      <w:bookmarkStart w:id="3413" w:name="_Toc163041889"/>
      <w:r w:rsidRPr="00816C4A">
        <w:t>8.81</w:t>
      </w:r>
      <w:r w:rsidRPr="00816C4A">
        <w:tab/>
        <w:t>Frames Information</w:t>
      </w:r>
      <w:bookmarkEnd w:id="3405"/>
      <w:bookmarkEnd w:id="3406"/>
      <w:bookmarkEnd w:id="3407"/>
      <w:bookmarkEnd w:id="3408"/>
      <w:bookmarkEnd w:id="3409"/>
      <w:bookmarkEnd w:id="3410"/>
      <w:bookmarkEnd w:id="3411"/>
      <w:bookmarkEnd w:id="3412"/>
      <w:bookmarkEnd w:id="3413"/>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14" w:name="_Toc3201037"/>
      <w:bookmarkStart w:id="3415" w:name="_Toc20392780"/>
      <w:bookmarkStart w:id="3416" w:name="_Toc27774427"/>
      <w:bookmarkStart w:id="3417" w:name="_Toc36482887"/>
      <w:bookmarkStart w:id="3418" w:name="_Toc36484547"/>
      <w:bookmarkStart w:id="3419" w:name="_Toc44933477"/>
      <w:bookmarkStart w:id="3420" w:name="_Toc50972430"/>
      <w:bookmarkStart w:id="3421" w:name="_Toc57105184"/>
      <w:bookmarkStart w:id="3422" w:name="_Toc163041890"/>
      <w:r w:rsidRPr="00816C4A">
        <w:rPr>
          <w:lang w:val="fr-FR"/>
        </w:rPr>
        <w:t>8.82</w:t>
      </w:r>
      <w:r w:rsidRPr="00816C4A">
        <w:rPr>
          <w:lang w:val="fr-FR"/>
        </w:rPr>
        <w:tab/>
        <w:t>Frames identifier</w:t>
      </w:r>
      <w:bookmarkEnd w:id="3414"/>
      <w:bookmarkEnd w:id="3415"/>
      <w:bookmarkEnd w:id="3416"/>
      <w:bookmarkEnd w:id="3417"/>
      <w:bookmarkEnd w:id="3418"/>
      <w:bookmarkEnd w:id="3419"/>
      <w:bookmarkEnd w:id="3420"/>
      <w:bookmarkEnd w:id="3421"/>
      <w:bookmarkEnd w:id="3422"/>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23" w:name="_Toc3201038"/>
      <w:bookmarkStart w:id="3424" w:name="_Toc20392781"/>
      <w:bookmarkStart w:id="3425" w:name="_Toc27774428"/>
      <w:bookmarkStart w:id="3426" w:name="_Toc36482888"/>
      <w:bookmarkStart w:id="3427" w:name="_Toc36484548"/>
      <w:bookmarkStart w:id="3428" w:name="_Toc44933478"/>
      <w:bookmarkStart w:id="3429" w:name="_Toc50972431"/>
      <w:bookmarkStart w:id="3430" w:name="_Toc57105185"/>
      <w:bookmarkStart w:id="3431" w:name="_Toc163041891"/>
      <w:r w:rsidRPr="00816C4A">
        <w:lastRenderedPageBreak/>
        <w:t>8.83</w:t>
      </w:r>
      <w:r w:rsidRPr="00816C4A">
        <w:tab/>
        <w:t>I-WLAN Identifier</w:t>
      </w:r>
      <w:bookmarkEnd w:id="3423"/>
      <w:bookmarkEnd w:id="3424"/>
      <w:bookmarkEnd w:id="3425"/>
      <w:bookmarkEnd w:id="3426"/>
      <w:bookmarkEnd w:id="3427"/>
      <w:bookmarkEnd w:id="3428"/>
      <w:bookmarkEnd w:id="3429"/>
      <w:bookmarkEnd w:id="3430"/>
      <w:bookmarkEnd w:id="343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2" w:name="_Toc3201039"/>
      <w:bookmarkStart w:id="3433" w:name="_Toc20392782"/>
      <w:bookmarkStart w:id="3434" w:name="_Toc27774429"/>
      <w:bookmarkStart w:id="3435" w:name="_Toc36482889"/>
      <w:bookmarkStart w:id="3436" w:name="_Toc36484549"/>
      <w:bookmarkStart w:id="3437" w:name="_Toc44933479"/>
      <w:bookmarkStart w:id="3438" w:name="_Toc50972432"/>
      <w:bookmarkStart w:id="3439" w:name="_Toc57105186"/>
      <w:bookmarkStart w:id="3440" w:name="_Toc163041892"/>
      <w:r w:rsidRPr="00816C4A">
        <w:t>8.84</w:t>
      </w:r>
      <w:r w:rsidRPr="00816C4A">
        <w:tab/>
        <w:t>(I-)WLAN Access Status</w:t>
      </w:r>
      <w:bookmarkEnd w:id="3432"/>
      <w:bookmarkEnd w:id="3433"/>
      <w:bookmarkEnd w:id="3434"/>
      <w:bookmarkEnd w:id="3435"/>
      <w:bookmarkEnd w:id="3436"/>
      <w:bookmarkEnd w:id="3437"/>
      <w:bookmarkEnd w:id="3438"/>
      <w:bookmarkEnd w:id="3439"/>
      <w:bookmarkEnd w:id="344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1" w:name="_Toc3201040"/>
      <w:bookmarkStart w:id="3442" w:name="_Toc20392783"/>
      <w:bookmarkStart w:id="3443" w:name="_Toc27774430"/>
      <w:bookmarkStart w:id="3444" w:name="_Toc36482890"/>
      <w:bookmarkStart w:id="3445" w:name="_Toc36484550"/>
      <w:bookmarkStart w:id="3446" w:name="_Toc44933480"/>
      <w:bookmarkStart w:id="3447" w:name="_Toc50972433"/>
      <w:bookmarkStart w:id="3448" w:name="_Toc57105187"/>
      <w:bookmarkStart w:id="3449" w:name="_Toc163041893"/>
      <w:r w:rsidRPr="00816C4A">
        <w:t>8.85</w:t>
      </w:r>
      <w:r w:rsidRPr="00816C4A">
        <w:tab/>
        <w:t>IMEISV</w:t>
      </w:r>
      <w:bookmarkEnd w:id="3441"/>
      <w:bookmarkEnd w:id="3442"/>
      <w:bookmarkEnd w:id="3443"/>
      <w:bookmarkEnd w:id="3444"/>
      <w:bookmarkEnd w:id="3445"/>
      <w:bookmarkEnd w:id="3446"/>
      <w:bookmarkEnd w:id="3447"/>
      <w:bookmarkEnd w:id="3448"/>
      <w:bookmarkEnd w:id="3449"/>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0" w:name="_Toc3201041"/>
      <w:bookmarkStart w:id="3451" w:name="_Toc20392784"/>
      <w:bookmarkStart w:id="3452" w:name="_Toc27774431"/>
      <w:bookmarkStart w:id="3453" w:name="_Toc36482891"/>
      <w:bookmarkStart w:id="3454" w:name="_Toc36484551"/>
      <w:bookmarkStart w:id="3455" w:name="_Toc44933481"/>
      <w:bookmarkStart w:id="3456" w:name="_Toc50972434"/>
      <w:bookmarkStart w:id="3457" w:name="_Toc57105188"/>
      <w:bookmarkStart w:id="3458" w:name="_Toc163041894"/>
      <w:r w:rsidRPr="00816C4A">
        <w:t>8.86</w:t>
      </w:r>
      <w:r w:rsidRPr="00816C4A">
        <w:tab/>
        <w:t>Network search mode</w:t>
      </w:r>
      <w:bookmarkEnd w:id="3450"/>
      <w:bookmarkEnd w:id="3451"/>
      <w:bookmarkEnd w:id="3452"/>
      <w:bookmarkEnd w:id="3453"/>
      <w:bookmarkEnd w:id="3454"/>
      <w:bookmarkEnd w:id="3455"/>
      <w:bookmarkEnd w:id="3456"/>
      <w:bookmarkEnd w:id="3457"/>
      <w:bookmarkEnd w:id="3458"/>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59" w:name="_Toc3201042"/>
      <w:bookmarkStart w:id="3460" w:name="_Toc20392785"/>
      <w:bookmarkStart w:id="3461" w:name="_Toc27774432"/>
      <w:bookmarkStart w:id="3462" w:name="_Toc36482892"/>
      <w:bookmarkStart w:id="3463" w:name="_Toc36484552"/>
      <w:bookmarkStart w:id="3464" w:name="_Toc44933482"/>
      <w:bookmarkStart w:id="3465" w:name="_Toc50972435"/>
      <w:bookmarkStart w:id="3466" w:name="_Toc57105189"/>
      <w:bookmarkStart w:id="3467" w:name="_Toc16304189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9"/>
      <w:bookmarkEnd w:id="3460"/>
      <w:bookmarkEnd w:id="3461"/>
      <w:bookmarkEnd w:id="3462"/>
      <w:bookmarkEnd w:id="3463"/>
      <w:bookmarkEnd w:id="3464"/>
      <w:bookmarkEnd w:id="3465"/>
      <w:bookmarkEnd w:id="3466"/>
      <w:bookmarkEnd w:id="3467"/>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68" w:name="_Toc3201043"/>
      <w:bookmarkStart w:id="3469" w:name="_Toc20392786"/>
      <w:bookmarkStart w:id="3470" w:name="_Toc27774433"/>
      <w:bookmarkStart w:id="3471" w:name="_Toc36482893"/>
      <w:bookmarkStart w:id="3472" w:name="_Toc36484553"/>
      <w:bookmarkStart w:id="3473" w:name="_Toc44933483"/>
      <w:bookmarkStart w:id="3474" w:name="_Toc50972436"/>
      <w:bookmarkStart w:id="3475" w:name="_Toc57105190"/>
      <w:bookmarkStart w:id="3476" w:name="_Toc163041896"/>
      <w:r w:rsidRPr="00816C4A">
        <w:t>8.88</w:t>
      </w:r>
      <w:r w:rsidRPr="00816C4A">
        <w:tab/>
        <w:t>Browsing status</w:t>
      </w:r>
      <w:bookmarkEnd w:id="3468"/>
      <w:bookmarkEnd w:id="3469"/>
      <w:bookmarkEnd w:id="3470"/>
      <w:bookmarkEnd w:id="3471"/>
      <w:bookmarkEnd w:id="3472"/>
      <w:bookmarkEnd w:id="3473"/>
      <w:bookmarkEnd w:id="3474"/>
      <w:bookmarkEnd w:id="3475"/>
      <w:bookmarkEnd w:id="3476"/>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77" w:name="_Toc3201044"/>
      <w:bookmarkStart w:id="3478" w:name="_Toc20392787"/>
      <w:bookmarkStart w:id="3479" w:name="_Toc27774434"/>
      <w:bookmarkStart w:id="3480" w:name="_Toc36482894"/>
      <w:bookmarkStart w:id="3481" w:name="_Toc36484554"/>
      <w:bookmarkStart w:id="3482" w:name="_Toc44933484"/>
      <w:bookmarkStart w:id="3483" w:name="_Toc50972437"/>
      <w:bookmarkStart w:id="3484" w:name="_Toc57105191"/>
      <w:bookmarkStart w:id="3485" w:name="_Toc163041897"/>
      <w:r w:rsidRPr="00816C4A">
        <w:t>8.89</w:t>
      </w:r>
      <w:r w:rsidRPr="00816C4A">
        <w:tab/>
        <w:t>Registry application data</w:t>
      </w:r>
      <w:bookmarkEnd w:id="3477"/>
      <w:bookmarkEnd w:id="3478"/>
      <w:bookmarkEnd w:id="3479"/>
      <w:bookmarkEnd w:id="3480"/>
      <w:bookmarkEnd w:id="3481"/>
      <w:bookmarkEnd w:id="3482"/>
      <w:bookmarkEnd w:id="3483"/>
      <w:bookmarkEnd w:id="3484"/>
      <w:bookmarkEnd w:id="3485"/>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86" w:name="_Toc3201045"/>
      <w:bookmarkStart w:id="3487" w:name="_Toc20392788"/>
      <w:bookmarkStart w:id="3488" w:name="_Toc27774435"/>
      <w:bookmarkStart w:id="3489" w:name="_Toc36482895"/>
      <w:bookmarkStart w:id="3490" w:name="_Toc36484555"/>
      <w:bookmarkStart w:id="3491" w:name="_Toc44933485"/>
      <w:bookmarkStart w:id="3492" w:name="_Toc50972438"/>
      <w:bookmarkStart w:id="3493" w:name="_Toc57105192"/>
      <w:bookmarkStart w:id="3494" w:name="_Toc163041898"/>
      <w:r w:rsidRPr="00816C4A">
        <w:lastRenderedPageBreak/>
        <w:t>8.90</w:t>
      </w:r>
      <w:r w:rsidRPr="00816C4A">
        <w:tab/>
        <w:t>PLMNwAcT List</w:t>
      </w:r>
      <w:bookmarkEnd w:id="3486"/>
      <w:bookmarkEnd w:id="3487"/>
      <w:bookmarkEnd w:id="3488"/>
      <w:bookmarkEnd w:id="3489"/>
      <w:bookmarkEnd w:id="3490"/>
      <w:bookmarkEnd w:id="3491"/>
      <w:bookmarkEnd w:id="3492"/>
      <w:bookmarkEnd w:id="3493"/>
      <w:bookmarkEnd w:id="349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5" w:name="_Toc3201046"/>
      <w:bookmarkStart w:id="3496" w:name="_Toc20392789"/>
      <w:bookmarkStart w:id="3497" w:name="_Toc27774436"/>
      <w:bookmarkStart w:id="3498" w:name="_Toc36482896"/>
      <w:bookmarkStart w:id="3499" w:name="_Toc36484556"/>
      <w:bookmarkStart w:id="3500" w:name="_Toc44933486"/>
      <w:bookmarkStart w:id="3501" w:name="_Toc50972439"/>
      <w:bookmarkStart w:id="3502" w:name="_Toc57105193"/>
      <w:bookmarkStart w:id="3503" w:name="_Toc163041899"/>
      <w:r w:rsidRPr="00816C4A">
        <w:t>8.91</w:t>
      </w:r>
      <w:r w:rsidRPr="00816C4A">
        <w:tab/>
        <w:t>Routing Area Identification</w:t>
      </w:r>
      <w:bookmarkEnd w:id="3495"/>
      <w:bookmarkEnd w:id="3496"/>
      <w:bookmarkEnd w:id="3497"/>
      <w:bookmarkEnd w:id="3498"/>
      <w:bookmarkEnd w:id="3499"/>
      <w:bookmarkEnd w:id="3500"/>
      <w:bookmarkEnd w:id="3501"/>
      <w:bookmarkEnd w:id="3502"/>
      <w:bookmarkEnd w:id="35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04" w:name="_Toc3201047"/>
      <w:bookmarkStart w:id="3505" w:name="_Toc20392790"/>
      <w:bookmarkStart w:id="3506" w:name="_Toc27774437"/>
      <w:bookmarkStart w:id="3507" w:name="_Toc36482897"/>
      <w:bookmarkStart w:id="3508" w:name="_Toc36484557"/>
      <w:bookmarkStart w:id="3509" w:name="_Toc44933487"/>
      <w:bookmarkStart w:id="3510" w:name="_Toc50972440"/>
      <w:bookmarkStart w:id="3511" w:name="_Toc57105194"/>
      <w:bookmarkStart w:id="3512" w:name="_Toc163041900"/>
      <w:r w:rsidRPr="00816C4A">
        <w:t>8.92</w:t>
      </w:r>
      <w:r w:rsidRPr="00816C4A">
        <w:tab/>
        <w:t>Update/Attach/Registration Type</w:t>
      </w:r>
      <w:bookmarkEnd w:id="3504"/>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3" w:name="_Toc3201048"/>
      <w:bookmarkStart w:id="3514" w:name="_Toc20392791"/>
      <w:bookmarkStart w:id="3515" w:name="_Toc27774438"/>
      <w:bookmarkStart w:id="3516" w:name="_Toc36482898"/>
      <w:bookmarkStart w:id="3517" w:name="_Toc36484558"/>
      <w:bookmarkStart w:id="3518" w:name="_Toc44933488"/>
      <w:bookmarkStart w:id="3519" w:name="_Toc50972441"/>
      <w:bookmarkStart w:id="3520" w:name="_Toc57105195"/>
      <w:bookmarkStart w:id="3521" w:name="_Toc163041901"/>
      <w:r w:rsidRPr="00816C4A">
        <w:t>8.93</w:t>
      </w:r>
      <w:r w:rsidRPr="00816C4A">
        <w:tab/>
        <w:t>Rejection Cause Code</w:t>
      </w:r>
      <w:bookmarkEnd w:id="3513"/>
      <w:bookmarkEnd w:id="3514"/>
      <w:bookmarkEnd w:id="3515"/>
      <w:bookmarkEnd w:id="3516"/>
      <w:bookmarkEnd w:id="3517"/>
      <w:bookmarkEnd w:id="3518"/>
      <w:bookmarkEnd w:id="3519"/>
      <w:bookmarkEnd w:id="3520"/>
      <w:bookmarkEnd w:id="35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2" w:name="_Toc3201049"/>
      <w:bookmarkStart w:id="3523" w:name="_Toc20392792"/>
      <w:bookmarkStart w:id="3524" w:name="_Toc27774439"/>
      <w:bookmarkStart w:id="3525" w:name="_Toc36482899"/>
      <w:bookmarkStart w:id="3526" w:name="_Toc36484559"/>
      <w:bookmarkStart w:id="3527" w:name="_Toc44933489"/>
      <w:bookmarkStart w:id="3528" w:name="_Toc50972442"/>
      <w:bookmarkStart w:id="352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0" w:name="_Toc163041902"/>
      <w:r w:rsidRPr="00816C4A">
        <w:lastRenderedPageBreak/>
        <w:t>8.94</w:t>
      </w:r>
      <w:r w:rsidRPr="00816C4A">
        <w:tab/>
        <w:t>Geographical Location Parameters</w:t>
      </w:r>
      <w:bookmarkEnd w:id="3522"/>
      <w:bookmarkEnd w:id="3523"/>
      <w:bookmarkEnd w:id="3524"/>
      <w:bookmarkEnd w:id="3525"/>
      <w:bookmarkEnd w:id="3526"/>
      <w:bookmarkEnd w:id="3527"/>
      <w:bookmarkEnd w:id="3528"/>
      <w:bookmarkEnd w:id="3529"/>
      <w:bookmarkEnd w:id="35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1" w:name="_Toc3201050"/>
      <w:bookmarkStart w:id="3532" w:name="_Toc20392793"/>
      <w:bookmarkStart w:id="3533" w:name="_Toc27774440"/>
      <w:bookmarkStart w:id="3534" w:name="_Toc36482900"/>
      <w:bookmarkStart w:id="3535" w:name="_Toc36484560"/>
      <w:bookmarkStart w:id="3536" w:name="_Toc44933490"/>
      <w:bookmarkStart w:id="3537" w:name="_Toc50972443"/>
      <w:bookmarkStart w:id="3538" w:name="_Toc57105197"/>
      <w:bookmarkStart w:id="3539" w:name="_Toc163041903"/>
      <w:r w:rsidRPr="00816C4A">
        <w:lastRenderedPageBreak/>
        <w:t>8.95</w:t>
      </w:r>
      <w:r w:rsidRPr="00816C4A">
        <w:tab/>
        <w:t>GAD shapes</w:t>
      </w:r>
      <w:bookmarkEnd w:id="3531"/>
      <w:bookmarkEnd w:id="3532"/>
      <w:bookmarkEnd w:id="3533"/>
      <w:bookmarkEnd w:id="3534"/>
      <w:bookmarkEnd w:id="3535"/>
      <w:bookmarkEnd w:id="3536"/>
      <w:bookmarkEnd w:id="3537"/>
      <w:bookmarkEnd w:id="3538"/>
      <w:bookmarkEnd w:id="35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0" w:name="_Toc3201051"/>
      <w:bookmarkStart w:id="3541" w:name="_Toc20392794"/>
      <w:bookmarkStart w:id="3542" w:name="_Toc27774441"/>
      <w:bookmarkStart w:id="3543" w:name="_Toc36482901"/>
      <w:bookmarkStart w:id="3544" w:name="_Toc36484561"/>
      <w:bookmarkStart w:id="3545" w:name="_Toc44933491"/>
      <w:bookmarkStart w:id="3546" w:name="_Toc50972444"/>
      <w:bookmarkStart w:id="3547" w:name="_Toc57105198"/>
      <w:bookmarkStart w:id="3548" w:name="_Toc163041904"/>
      <w:r w:rsidRPr="00816C4A">
        <w:t>8.96</w:t>
      </w:r>
      <w:r w:rsidRPr="00816C4A">
        <w:tab/>
        <w:t>NMEA sentence</w:t>
      </w:r>
      <w:bookmarkEnd w:id="3540"/>
      <w:bookmarkEnd w:id="3541"/>
      <w:bookmarkEnd w:id="3542"/>
      <w:bookmarkEnd w:id="3543"/>
      <w:bookmarkEnd w:id="3544"/>
      <w:bookmarkEnd w:id="3545"/>
      <w:bookmarkEnd w:id="3546"/>
      <w:bookmarkEnd w:id="3547"/>
      <w:bookmarkEnd w:id="35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9" w:name="_Toc3201052"/>
      <w:bookmarkStart w:id="3550" w:name="_Toc20392795"/>
      <w:bookmarkStart w:id="3551" w:name="_Toc27774442"/>
      <w:bookmarkStart w:id="3552" w:name="_Toc36482902"/>
      <w:bookmarkStart w:id="3553" w:name="_Toc36484562"/>
      <w:bookmarkStart w:id="3554" w:name="_Toc44933492"/>
      <w:bookmarkStart w:id="3555" w:name="_Toc50972445"/>
      <w:bookmarkStart w:id="3556" w:name="_Toc57105199"/>
      <w:bookmarkStart w:id="3557" w:name="_Toc163041905"/>
      <w:r w:rsidRPr="00816C4A">
        <w:t>8.97</w:t>
      </w:r>
      <w:r w:rsidRPr="00816C4A">
        <w:tab/>
        <w:t>PLMN List</w:t>
      </w:r>
      <w:bookmarkEnd w:id="3549"/>
      <w:bookmarkEnd w:id="3550"/>
      <w:bookmarkEnd w:id="3551"/>
      <w:bookmarkEnd w:id="3552"/>
      <w:bookmarkEnd w:id="3553"/>
      <w:bookmarkEnd w:id="3554"/>
      <w:bookmarkEnd w:id="3555"/>
      <w:bookmarkEnd w:id="3556"/>
      <w:bookmarkEnd w:id="35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58" w:name="_Toc3201053"/>
      <w:bookmarkStart w:id="3559" w:name="_Toc20392796"/>
      <w:bookmarkStart w:id="3560" w:name="_Toc27774443"/>
      <w:bookmarkStart w:id="3561" w:name="_Toc36482903"/>
      <w:bookmarkStart w:id="3562" w:name="_Toc36484563"/>
      <w:bookmarkStart w:id="3563" w:name="_Toc44933493"/>
      <w:bookmarkStart w:id="3564" w:name="_Toc50972446"/>
      <w:bookmarkStart w:id="3565" w:name="_Toc57105200"/>
      <w:bookmarkStart w:id="3566" w:name="_Toc163041906"/>
      <w:r w:rsidRPr="00816C4A">
        <w:t>8.98</w:t>
      </w:r>
      <w:r w:rsidRPr="00816C4A">
        <w:tab/>
        <w:t>EPS PDN connection activation parameters</w:t>
      </w:r>
      <w:bookmarkEnd w:id="3558"/>
      <w:bookmarkEnd w:id="3559"/>
      <w:bookmarkEnd w:id="3560"/>
      <w:bookmarkEnd w:id="3561"/>
      <w:bookmarkEnd w:id="3562"/>
      <w:bookmarkEnd w:id="3563"/>
      <w:bookmarkEnd w:id="3564"/>
      <w:bookmarkEnd w:id="3565"/>
      <w:bookmarkEnd w:id="35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7" w:name="_Toc3201054"/>
      <w:bookmarkStart w:id="3568" w:name="_Toc20392797"/>
      <w:bookmarkStart w:id="3569" w:name="_Toc27774444"/>
      <w:bookmarkStart w:id="3570" w:name="_Toc36482904"/>
      <w:bookmarkStart w:id="3571" w:name="_Toc36484564"/>
      <w:bookmarkStart w:id="3572" w:name="_Toc44933494"/>
      <w:bookmarkStart w:id="3573" w:name="_Toc50972447"/>
      <w:bookmarkStart w:id="3574" w:name="_Toc57105201"/>
      <w:bookmarkStart w:id="3575" w:name="_Toc163041907"/>
      <w:bookmarkStart w:id="3576" w:name="_Toc3201055"/>
      <w:bookmarkStart w:id="3577" w:name="_Toc20392798"/>
      <w:bookmarkStart w:id="3578" w:name="_Toc27774445"/>
      <w:bookmarkStart w:id="3579" w:name="_Toc36482905"/>
      <w:bookmarkStart w:id="3580" w:name="_Toc36484565"/>
      <w:bookmarkStart w:id="3581" w:name="_Toc44933495"/>
      <w:bookmarkStart w:id="3582" w:name="_Toc50972448"/>
      <w:bookmarkStart w:id="3583" w:name="_Toc57105202"/>
      <w:r w:rsidRPr="00816C4A">
        <w:t>8.99</w:t>
      </w:r>
      <w:r w:rsidRPr="00816C4A">
        <w:tab/>
        <w:t>Tracking Area Identification</w:t>
      </w:r>
      <w:bookmarkEnd w:id="3567"/>
      <w:bookmarkEnd w:id="3568"/>
      <w:bookmarkEnd w:id="3569"/>
      <w:bookmarkEnd w:id="3570"/>
      <w:bookmarkEnd w:id="3571"/>
      <w:bookmarkEnd w:id="3572"/>
      <w:bookmarkEnd w:id="3573"/>
      <w:bookmarkEnd w:id="3574"/>
      <w:bookmarkEnd w:id="35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4" w:name="_Toc163041908"/>
      <w:r w:rsidRPr="00816C4A">
        <w:lastRenderedPageBreak/>
        <w:t>8.100</w:t>
      </w:r>
      <w:r w:rsidRPr="00816C4A">
        <w:tab/>
        <w:t>CSG ID list identifier</w:t>
      </w:r>
      <w:bookmarkEnd w:id="3576"/>
      <w:bookmarkEnd w:id="3577"/>
      <w:bookmarkEnd w:id="3578"/>
      <w:bookmarkEnd w:id="3579"/>
      <w:bookmarkEnd w:id="3580"/>
      <w:bookmarkEnd w:id="3581"/>
      <w:bookmarkEnd w:id="3582"/>
      <w:bookmarkEnd w:id="3583"/>
      <w:bookmarkEnd w:id="35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85" w:name="_Toc3201056"/>
      <w:bookmarkStart w:id="3586" w:name="_Toc20392799"/>
      <w:bookmarkStart w:id="3587" w:name="_Toc27774446"/>
      <w:bookmarkStart w:id="3588" w:name="_Toc36482906"/>
      <w:bookmarkStart w:id="3589" w:name="_Toc36484566"/>
      <w:bookmarkStart w:id="3590" w:name="_Toc44933496"/>
      <w:bookmarkStart w:id="3591" w:name="_Toc50972449"/>
      <w:bookmarkStart w:id="3592" w:name="_Toc57105203"/>
      <w:bookmarkStart w:id="3593" w:name="_Toc163041909"/>
      <w:r w:rsidRPr="00816C4A">
        <w:t>8.101</w:t>
      </w:r>
      <w:r w:rsidRPr="00816C4A">
        <w:tab/>
        <w:t>CSG cell selection status</w:t>
      </w:r>
      <w:bookmarkEnd w:id="3585"/>
      <w:bookmarkEnd w:id="3586"/>
      <w:bookmarkEnd w:id="3587"/>
      <w:bookmarkEnd w:id="3588"/>
      <w:bookmarkEnd w:id="3589"/>
      <w:bookmarkEnd w:id="3590"/>
      <w:bookmarkEnd w:id="3591"/>
      <w:bookmarkEnd w:id="3592"/>
      <w:bookmarkEnd w:id="35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4" w:name="_Toc3201057"/>
      <w:bookmarkStart w:id="3595" w:name="_Toc20392800"/>
      <w:bookmarkStart w:id="3596" w:name="_Toc27774447"/>
      <w:bookmarkStart w:id="3597" w:name="_Toc36482907"/>
      <w:bookmarkStart w:id="3598" w:name="_Toc36484567"/>
      <w:bookmarkStart w:id="3599" w:name="_Toc44933497"/>
      <w:bookmarkStart w:id="3600" w:name="_Toc50972450"/>
      <w:bookmarkStart w:id="3601" w:name="_Toc57105204"/>
      <w:bookmarkStart w:id="3602" w:name="_Toc163041910"/>
      <w:r w:rsidRPr="00816C4A">
        <w:t>8.102</w:t>
      </w:r>
      <w:r w:rsidRPr="00816C4A">
        <w:tab/>
        <w:t>CSG ID</w:t>
      </w:r>
      <w:bookmarkEnd w:id="3594"/>
      <w:bookmarkEnd w:id="3595"/>
      <w:bookmarkEnd w:id="3596"/>
      <w:bookmarkEnd w:id="3597"/>
      <w:bookmarkEnd w:id="3598"/>
      <w:bookmarkEnd w:id="3599"/>
      <w:bookmarkEnd w:id="3600"/>
      <w:bookmarkEnd w:id="3601"/>
      <w:bookmarkEnd w:id="36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3" w:name="_Toc3201058"/>
      <w:bookmarkStart w:id="3604" w:name="_Toc20392801"/>
      <w:bookmarkStart w:id="3605" w:name="_Toc27774448"/>
      <w:bookmarkStart w:id="3606" w:name="_Toc36482908"/>
      <w:bookmarkStart w:id="3607" w:name="_Toc36484568"/>
      <w:bookmarkStart w:id="3608" w:name="_Toc44933498"/>
      <w:bookmarkStart w:id="3609" w:name="_Toc50972451"/>
      <w:bookmarkStart w:id="3610" w:name="_Toc57105205"/>
      <w:bookmarkStart w:id="3611" w:name="_Toc163041911"/>
      <w:r w:rsidRPr="00816C4A">
        <w:rPr>
          <w:lang w:val="pt-BR"/>
        </w:rPr>
        <w:t>8.103</w:t>
      </w:r>
      <w:r w:rsidRPr="00816C4A">
        <w:rPr>
          <w:lang w:val="pt-BR"/>
        </w:rPr>
        <w:tab/>
        <w:t>HNB name</w:t>
      </w:r>
      <w:bookmarkEnd w:id="3603"/>
      <w:bookmarkEnd w:id="3604"/>
      <w:bookmarkEnd w:id="3605"/>
      <w:bookmarkEnd w:id="3606"/>
      <w:bookmarkEnd w:id="3607"/>
      <w:bookmarkEnd w:id="3608"/>
      <w:bookmarkEnd w:id="3609"/>
      <w:bookmarkEnd w:id="3610"/>
      <w:bookmarkEnd w:id="36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2" w:name="_Toc3201059"/>
      <w:bookmarkStart w:id="3613" w:name="_Toc20392802"/>
      <w:bookmarkStart w:id="3614" w:name="_Toc27774449"/>
      <w:bookmarkStart w:id="3615" w:name="_Toc36482909"/>
      <w:bookmarkStart w:id="3616" w:name="_Toc36484569"/>
      <w:bookmarkStart w:id="3617" w:name="_Toc44933499"/>
      <w:bookmarkStart w:id="3618" w:name="_Toc50972452"/>
      <w:bookmarkStart w:id="3619" w:name="_Toc57105206"/>
      <w:bookmarkStart w:id="3620" w:name="_Toc163041912"/>
      <w:r w:rsidRPr="00816C4A">
        <w:t>8.104</w:t>
      </w:r>
      <w:r w:rsidRPr="00816C4A">
        <w:tab/>
        <w:t>Activate descriptor</w:t>
      </w:r>
      <w:bookmarkEnd w:id="3612"/>
      <w:bookmarkEnd w:id="3613"/>
      <w:bookmarkEnd w:id="3614"/>
      <w:bookmarkEnd w:id="3615"/>
      <w:bookmarkEnd w:id="3616"/>
      <w:bookmarkEnd w:id="3617"/>
      <w:bookmarkEnd w:id="3618"/>
      <w:bookmarkEnd w:id="3619"/>
      <w:bookmarkEnd w:id="362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1" w:name="_Toc3201060"/>
      <w:bookmarkStart w:id="3622" w:name="_Toc20392803"/>
      <w:bookmarkStart w:id="3623" w:name="_Toc27774450"/>
      <w:bookmarkStart w:id="3624" w:name="_Toc36482910"/>
      <w:bookmarkStart w:id="3625" w:name="_Toc36484570"/>
      <w:bookmarkStart w:id="3626" w:name="_Toc44933500"/>
      <w:bookmarkStart w:id="3627" w:name="_Toc50972453"/>
      <w:bookmarkStart w:id="3628" w:name="_Toc57105207"/>
      <w:bookmarkStart w:id="3629" w:name="_Toc163041913"/>
      <w:r w:rsidRPr="00816C4A">
        <w:t>8.105</w:t>
      </w:r>
      <w:r w:rsidRPr="00816C4A">
        <w:tab/>
        <w:t>Broadcast Network information</w:t>
      </w:r>
      <w:bookmarkEnd w:id="3621"/>
      <w:bookmarkEnd w:id="3622"/>
      <w:bookmarkEnd w:id="3623"/>
      <w:bookmarkEnd w:id="3624"/>
      <w:bookmarkEnd w:id="3625"/>
      <w:bookmarkEnd w:id="3626"/>
      <w:bookmarkEnd w:id="3627"/>
      <w:bookmarkEnd w:id="3628"/>
      <w:bookmarkEnd w:id="362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0" w:name="_Toc3201061"/>
      <w:bookmarkStart w:id="3631" w:name="_Toc20392804"/>
      <w:bookmarkStart w:id="3632" w:name="_Toc27774451"/>
      <w:bookmarkStart w:id="3633" w:name="_Toc36482911"/>
      <w:bookmarkStart w:id="3634" w:name="_Toc36484571"/>
      <w:bookmarkStart w:id="3635" w:name="_Toc44933501"/>
      <w:bookmarkStart w:id="3636" w:name="_Toc50972454"/>
      <w:bookmarkStart w:id="3637" w:name="_Toc57105208"/>
      <w:bookmarkStart w:id="3638" w:name="_Toc163041914"/>
      <w:r>
        <w:t>8.106</w:t>
      </w:r>
      <w:r>
        <w:tab/>
      </w:r>
      <w:r w:rsidRPr="00816C4A">
        <w:t>Contactless state request</w:t>
      </w:r>
      <w:bookmarkEnd w:id="3630"/>
      <w:bookmarkEnd w:id="3631"/>
      <w:bookmarkEnd w:id="3632"/>
      <w:bookmarkEnd w:id="3633"/>
      <w:bookmarkEnd w:id="3634"/>
      <w:bookmarkEnd w:id="3635"/>
      <w:bookmarkEnd w:id="3636"/>
      <w:bookmarkEnd w:id="3637"/>
      <w:bookmarkEnd w:id="363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9" w:name="_Toc3201062"/>
      <w:bookmarkStart w:id="3640" w:name="_Toc20392805"/>
      <w:bookmarkStart w:id="3641" w:name="_Toc27774452"/>
      <w:bookmarkStart w:id="3642" w:name="_Toc36482912"/>
      <w:bookmarkStart w:id="3643" w:name="_Toc36484572"/>
      <w:bookmarkStart w:id="3644" w:name="_Toc44933502"/>
      <w:bookmarkStart w:id="3645" w:name="_Toc50972455"/>
      <w:bookmarkStart w:id="3646" w:name="_Toc57105209"/>
      <w:bookmarkStart w:id="3647" w:name="_Toc163041915"/>
      <w:r w:rsidRPr="00816C4A">
        <w:lastRenderedPageBreak/>
        <w:t>8.107</w:t>
      </w:r>
      <w:r w:rsidRPr="00816C4A">
        <w:tab/>
        <w:t>Contactless functionality state</w:t>
      </w:r>
      <w:bookmarkEnd w:id="3639"/>
      <w:bookmarkEnd w:id="3640"/>
      <w:bookmarkEnd w:id="3641"/>
      <w:bookmarkEnd w:id="3642"/>
      <w:bookmarkEnd w:id="3643"/>
      <w:bookmarkEnd w:id="3644"/>
      <w:bookmarkEnd w:id="3645"/>
      <w:bookmarkEnd w:id="3646"/>
      <w:bookmarkEnd w:id="364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8" w:name="_Toc3201063"/>
      <w:bookmarkStart w:id="3649" w:name="_Toc20392806"/>
      <w:bookmarkStart w:id="3650" w:name="_Toc27774453"/>
      <w:bookmarkStart w:id="3651" w:name="_Toc36482913"/>
      <w:bookmarkStart w:id="3652" w:name="_Toc36484573"/>
      <w:bookmarkStart w:id="3653" w:name="_Toc44933503"/>
      <w:bookmarkStart w:id="3654" w:name="_Toc50972456"/>
      <w:bookmarkStart w:id="3655" w:name="_Toc57105210"/>
      <w:bookmarkStart w:id="3656" w:name="_Toc163041916"/>
      <w:r w:rsidRPr="00816C4A">
        <w:t>8.108</w:t>
      </w:r>
      <w:r w:rsidRPr="00816C4A">
        <w:tab/>
        <w:t>IMS URI</w:t>
      </w:r>
      <w:bookmarkEnd w:id="3648"/>
      <w:bookmarkEnd w:id="3649"/>
      <w:bookmarkEnd w:id="3650"/>
      <w:bookmarkEnd w:id="3651"/>
      <w:bookmarkEnd w:id="3652"/>
      <w:bookmarkEnd w:id="3653"/>
      <w:bookmarkEnd w:id="3654"/>
      <w:bookmarkEnd w:id="3655"/>
      <w:bookmarkEnd w:id="36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57" w:name="_Toc3201064"/>
      <w:bookmarkStart w:id="3658" w:name="_Toc20392807"/>
      <w:bookmarkStart w:id="3659" w:name="_Toc27774454"/>
      <w:bookmarkStart w:id="3660" w:name="_Toc36482914"/>
      <w:bookmarkStart w:id="3661" w:name="_Toc36484574"/>
      <w:bookmarkStart w:id="3662" w:name="_Toc44933504"/>
      <w:bookmarkStart w:id="3663" w:name="_Toc50972457"/>
      <w:bookmarkStart w:id="3664" w:name="_Toc57105211"/>
      <w:bookmarkStart w:id="3665" w:name="_Toc163041917"/>
      <w:r w:rsidRPr="00816C4A">
        <w:t>8.109</w:t>
      </w:r>
      <w:r w:rsidRPr="00816C4A">
        <w:tab/>
        <w:t>Extended registry application data</w:t>
      </w:r>
      <w:bookmarkEnd w:id="3657"/>
      <w:bookmarkEnd w:id="3658"/>
      <w:bookmarkEnd w:id="3659"/>
      <w:bookmarkEnd w:id="3660"/>
      <w:bookmarkEnd w:id="3661"/>
      <w:bookmarkEnd w:id="3662"/>
      <w:bookmarkEnd w:id="3663"/>
      <w:bookmarkEnd w:id="3664"/>
      <w:bookmarkEnd w:id="3665"/>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66" w:name="_Toc3201065"/>
      <w:bookmarkStart w:id="3667" w:name="_Toc20392808"/>
      <w:bookmarkStart w:id="3668" w:name="_Toc27774455"/>
      <w:bookmarkStart w:id="3669" w:name="_Toc36482915"/>
      <w:bookmarkStart w:id="3670" w:name="_Toc36484575"/>
      <w:bookmarkStart w:id="3671" w:name="_Toc44933505"/>
      <w:bookmarkStart w:id="3672" w:name="_Toc50972458"/>
      <w:bookmarkStart w:id="3673" w:name="_Toc57105212"/>
      <w:bookmarkStart w:id="3674" w:name="_Toc163041918"/>
      <w:r w:rsidRPr="00816C4A">
        <w:t>8.110</w:t>
      </w:r>
      <w:r w:rsidRPr="00816C4A">
        <w:tab/>
        <w:t>IARI</w:t>
      </w:r>
      <w:bookmarkEnd w:id="3666"/>
      <w:bookmarkEnd w:id="3667"/>
      <w:bookmarkEnd w:id="3668"/>
      <w:bookmarkEnd w:id="3669"/>
      <w:bookmarkEnd w:id="3670"/>
      <w:bookmarkEnd w:id="3671"/>
      <w:bookmarkEnd w:id="3672"/>
      <w:bookmarkEnd w:id="3673"/>
      <w:bookmarkEnd w:id="367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75" w:name="_Toc3201066"/>
      <w:bookmarkStart w:id="3676" w:name="_Toc20392809"/>
      <w:bookmarkStart w:id="3677" w:name="_Toc27774456"/>
      <w:bookmarkStart w:id="3678" w:name="_Toc36482916"/>
      <w:bookmarkStart w:id="3679" w:name="_Toc36484576"/>
      <w:bookmarkStart w:id="3680" w:name="_Toc44933506"/>
      <w:bookmarkStart w:id="3681" w:name="_Toc50972459"/>
      <w:bookmarkStart w:id="3682" w:name="_Toc57105213"/>
      <w:bookmarkStart w:id="3683" w:name="_Toc163041919"/>
      <w:r w:rsidRPr="00816C4A">
        <w:t>8.111</w:t>
      </w:r>
      <w:r w:rsidRPr="00816C4A">
        <w:tab/>
        <w:t>IMPU List</w:t>
      </w:r>
      <w:bookmarkEnd w:id="3675"/>
      <w:bookmarkEnd w:id="3676"/>
      <w:bookmarkEnd w:id="3677"/>
      <w:bookmarkEnd w:id="3678"/>
      <w:bookmarkEnd w:id="3679"/>
      <w:bookmarkEnd w:id="3680"/>
      <w:bookmarkEnd w:id="3681"/>
      <w:bookmarkEnd w:id="3682"/>
      <w:bookmarkEnd w:id="36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84" w:name="_Toc3201067"/>
      <w:bookmarkStart w:id="3685" w:name="_Toc20392810"/>
      <w:bookmarkStart w:id="3686" w:name="_Toc27774457"/>
      <w:bookmarkStart w:id="3687" w:name="_Toc36482917"/>
      <w:bookmarkStart w:id="3688" w:name="_Toc36484577"/>
      <w:bookmarkStart w:id="3689" w:name="_Toc44933507"/>
      <w:bookmarkStart w:id="3690" w:name="_Toc50972460"/>
      <w:bookmarkStart w:id="3691" w:name="_Toc57105214"/>
      <w:bookmarkStart w:id="3692" w:name="_Toc163041920"/>
      <w:r w:rsidRPr="00816C4A">
        <w:lastRenderedPageBreak/>
        <w:t>8.112</w:t>
      </w:r>
      <w:r w:rsidRPr="00816C4A">
        <w:tab/>
      </w:r>
      <w:r w:rsidRPr="00816C4A">
        <w:rPr>
          <w:color w:val="000000"/>
        </w:rPr>
        <w:t>IMS status code</w:t>
      </w:r>
      <w:bookmarkEnd w:id="3684"/>
      <w:bookmarkEnd w:id="3685"/>
      <w:bookmarkEnd w:id="3686"/>
      <w:bookmarkEnd w:id="3687"/>
      <w:bookmarkEnd w:id="3688"/>
      <w:bookmarkEnd w:id="3689"/>
      <w:bookmarkEnd w:id="3690"/>
      <w:bookmarkEnd w:id="3691"/>
      <w:bookmarkEnd w:id="36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3" w:name="_Toc3201068"/>
      <w:bookmarkStart w:id="3694" w:name="_Toc20392811"/>
      <w:bookmarkStart w:id="3695" w:name="_Toc27774458"/>
      <w:bookmarkStart w:id="3696" w:name="_Toc36482918"/>
      <w:bookmarkStart w:id="3697" w:name="_Toc36484578"/>
      <w:bookmarkStart w:id="3698" w:name="_Toc44933508"/>
      <w:bookmarkStart w:id="3699" w:name="_Toc50972461"/>
      <w:bookmarkStart w:id="3700" w:name="_Toc57105215"/>
      <w:bookmarkStart w:id="3701" w:name="_Toc163041921"/>
      <w:r w:rsidRPr="00816C4A">
        <w:t>8.113</w:t>
      </w:r>
      <w:r w:rsidRPr="00816C4A">
        <w:tab/>
        <w:t>eCAT client profile</w:t>
      </w:r>
      <w:bookmarkEnd w:id="3693"/>
      <w:bookmarkEnd w:id="3694"/>
      <w:bookmarkEnd w:id="3695"/>
      <w:bookmarkEnd w:id="3696"/>
      <w:bookmarkEnd w:id="3697"/>
      <w:bookmarkEnd w:id="3698"/>
      <w:bookmarkEnd w:id="3699"/>
      <w:bookmarkEnd w:id="3700"/>
      <w:bookmarkEnd w:id="370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2" w:name="_Toc3201069"/>
      <w:bookmarkStart w:id="3703" w:name="_Toc20392812"/>
      <w:bookmarkStart w:id="3704" w:name="_Toc27774459"/>
      <w:bookmarkStart w:id="3705" w:name="_Toc36482919"/>
      <w:bookmarkStart w:id="3706" w:name="_Toc36484579"/>
      <w:bookmarkStart w:id="3707" w:name="_Toc44933509"/>
      <w:bookmarkStart w:id="3708" w:name="_Toc50972462"/>
      <w:bookmarkStart w:id="3709" w:name="_Toc57105216"/>
      <w:bookmarkStart w:id="3710" w:name="_Toc163041922"/>
      <w:r w:rsidRPr="00816C4A">
        <w:t>8.114</w:t>
      </w:r>
      <w:r w:rsidRPr="00816C4A">
        <w:tab/>
        <w:t>eCAT client identity</w:t>
      </w:r>
      <w:bookmarkEnd w:id="3702"/>
      <w:bookmarkEnd w:id="3703"/>
      <w:bookmarkEnd w:id="3704"/>
      <w:bookmarkEnd w:id="3705"/>
      <w:bookmarkEnd w:id="3706"/>
      <w:bookmarkEnd w:id="3707"/>
      <w:bookmarkEnd w:id="3708"/>
      <w:bookmarkEnd w:id="3709"/>
      <w:bookmarkEnd w:id="371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1" w:name="_Toc3201070"/>
      <w:bookmarkStart w:id="3712" w:name="_Toc20392813"/>
      <w:bookmarkStart w:id="3713" w:name="_Toc27774460"/>
      <w:bookmarkStart w:id="3714" w:name="_Toc36482920"/>
      <w:bookmarkStart w:id="3715" w:name="_Toc36484580"/>
      <w:bookmarkStart w:id="3716" w:name="_Toc44933510"/>
      <w:bookmarkStart w:id="3717" w:name="_Toc50972463"/>
      <w:bookmarkStart w:id="3718" w:name="_Toc57105217"/>
      <w:bookmarkStart w:id="3719" w:name="_Toc163041923"/>
      <w:r w:rsidRPr="00816C4A">
        <w:t>8.115</w:t>
      </w:r>
      <w:r w:rsidRPr="00816C4A">
        <w:tab/>
        <w:t>Encapsulated envelope type</w:t>
      </w:r>
      <w:bookmarkEnd w:id="3711"/>
      <w:bookmarkEnd w:id="3712"/>
      <w:bookmarkEnd w:id="3713"/>
      <w:bookmarkEnd w:id="3714"/>
      <w:bookmarkEnd w:id="3715"/>
      <w:bookmarkEnd w:id="3716"/>
      <w:bookmarkEnd w:id="3717"/>
      <w:bookmarkEnd w:id="3718"/>
      <w:bookmarkEnd w:id="371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0" w:name="_Toc3201071"/>
      <w:bookmarkStart w:id="3721" w:name="_Toc20392814"/>
      <w:bookmarkStart w:id="3722" w:name="_Toc27774461"/>
      <w:bookmarkStart w:id="3723" w:name="_Toc36482921"/>
      <w:bookmarkStart w:id="3724" w:name="_Toc36484581"/>
      <w:bookmarkStart w:id="3725" w:name="_Toc44933511"/>
      <w:bookmarkStart w:id="3726" w:name="_Toc50972464"/>
      <w:bookmarkStart w:id="3727" w:name="_Toc57105218"/>
      <w:bookmarkStart w:id="3728" w:name="_Toc163041924"/>
      <w:r w:rsidRPr="00816C4A">
        <w:t>8.116</w:t>
      </w:r>
      <w:r w:rsidRPr="00816C4A">
        <w:tab/>
        <w:t>Void</w:t>
      </w:r>
      <w:bookmarkEnd w:id="3720"/>
      <w:bookmarkEnd w:id="3721"/>
      <w:bookmarkEnd w:id="3722"/>
      <w:bookmarkEnd w:id="3723"/>
      <w:bookmarkEnd w:id="3724"/>
      <w:bookmarkEnd w:id="3725"/>
      <w:bookmarkEnd w:id="3726"/>
      <w:bookmarkEnd w:id="3727"/>
      <w:bookmarkEnd w:id="3728"/>
    </w:p>
    <w:p w14:paraId="06C91B21" w14:textId="77777777" w:rsidR="00E86E7B" w:rsidRPr="00816C4A" w:rsidRDefault="00E86E7B" w:rsidP="00E86E7B">
      <w:pPr>
        <w:pStyle w:val="Heading2"/>
      </w:pPr>
      <w:bookmarkStart w:id="3729" w:name="_Toc3201072"/>
      <w:bookmarkStart w:id="3730" w:name="_Toc20392815"/>
      <w:bookmarkStart w:id="3731" w:name="_Toc27774462"/>
      <w:bookmarkStart w:id="3732" w:name="_Toc36482922"/>
      <w:bookmarkStart w:id="3733" w:name="_Toc36484582"/>
      <w:bookmarkStart w:id="3734" w:name="_Toc44933512"/>
      <w:bookmarkStart w:id="3735" w:name="_Toc50972465"/>
      <w:bookmarkStart w:id="3736" w:name="_Toc57105219"/>
      <w:bookmarkStart w:id="3737" w:name="_Toc163041925"/>
      <w:r w:rsidRPr="00816C4A">
        <w:t>8.117</w:t>
      </w:r>
      <w:r w:rsidRPr="00816C4A">
        <w:tab/>
        <w:t>Void</w:t>
      </w:r>
      <w:bookmarkEnd w:id="3729"/>
      <w:bookmarkEnd w:id="3730"/>
      <w:bookmarkEnd w:id="3731"/>
      <w:bookmarkEnd w:id="3732"/>
      <w:bookmarkEnd w:id="3733"/>
      <w:bookmarkEnd w:id="3734"/>
      <w:bookmarkEnd w:id="3735"/>
      <w:bookmarkEnd w:id="3736"/>
      <w:bookmarkEnd w:id="3737"/>
    </w:p>
    <w:p w14:paraId="6C226DA5" w14:textId="77777777" w:rsidR="00E86E7B" w:rsidRPr="00816C4A" w:rsidRDefault="00E86E7B" w:rsidP="00E86E7B">
      <w:pPr>
        <w:pStyle w:val="Heading2"/>
      </w:pPr>
      <w:bookmarkStart w:id="3738" w:name="_Toc3201073"/>
      <w:bookmarkStart w:id="3739" w:name="_Toc20392816"/>
      <w:bookmarkStart w:id="3740" w:name="_Toc27774463"/>
      <w:bookmarkStart w:id="3741" w:name="_Toc36482923"/>
      <w:bookmarkStart w:id="3742" w:name="_Toc36484583"/>
      <w:bookmarkStart w:id="3743" w:name="_Toc44933513"/>
      <w:bookmarkStart w:id="3744" w:name="_Toc50972466"/>
      <w:bookmarkStart w:id="3745" w:name="_Toc57105220"/>
      <w:bookmarkStart w:id="3746" w:name="_Toc163041926"/>
      <w:r w:rsidRPr="00816C4A">
        <w:t>8.118</w:t>
      </w:r>
      <w:r w:rsidRPr="00816C4A">
        <w:tab/>
        <w:t>PLMN ID</w:t>
      </w:r>
      <w:bookmarkEnd w:id="3738"/>
      <w:bookmarkEnd w:id="3739"/>
      <w:bookmarkEnd w:id="3740"/>
      <w:bookmarkEnd w:id="3741"/>
      <w:bookmarkEnd w:id="3742"/>
      <w:bookmarkEnd w:id="3743"/>
      <w:bookmarkEnd w:id="3744"/>
      <w:bookmarkEnd w:id="3745"/>
      <w:bookmarkEnd w:id="37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47" w:name="_Toc3201074"/>
      <w:bookmarkStart w:id="3748" w:name="_Toc20392817"/>
      <w:bookmarkStart w:id="3749" w:name="_Toc27774464"/>
      <w:bookmarkStart w:id="3750" w:name="_Toc36482924"/>
      <w:bookmarkStart w:id="3751" w:name="_Toc36484584"/>
      <w:bookmarkStart w:id="3752" w:name="_Toc44933514"/>
      <w:bookmarkStart w:id="3753" w:name="_Toc50972467"/>
      <w:bookmarkStart w:id="3754" w:name="_Toc57105221"/>
      <w:bookmarkStart w:id="3755" w:name="_Toc163041927"/>
      <w:r w:rsidRPr="00816C4A">
        <w:t>8.119</w:t>
      </w:r>
      <w:r w:rsidRPr="00816C4A">
        <w:tab/>
        <w:t>E-UTRAN</w:t>
      </w:r>
      <w:r>
        <w:t>/</w:t>
      </w:r>
      <w:r w:rsidRPr="00C728A7">
        <w:t xml:space="preserve"> </w:t>
      </w:r>
      <w:r>
        <w:t>Satellite E-UTRAN</w:t>
      </w:r>
      <w:r w:rsidRPr="00816C4A">
        <w:t xml:space="preserve"> Inter-frequency Network Measurement Results</w:t>
      </w:r>
      <w:bookmarkEnd w:id="3747"/>
      <w:bookmarkEnd w:id="3748"/>
      <w:bookmarkEnd w:id="3749"/>
      <w:bookmarkEnd w:id="3750"/>
      <w:bookmarkEnd w:id="3751"/>
      <w:bookmarkEnd w:id="3752"/>
      <w:bookmarkEnd w:id="3753"/>
      <w:bookmarkEnd w:id="3754"/>
      <w:bookmarkEnd w:id="375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6" w:name="_Toc3201075"/>
      <w:bookmarkStart w:id="3757" w:name="_Toc20392818"/>
      <w:bookmarkStart w:id="3758" w:name="_Toc27774465"/>
      <w:bookmarkStart w:id="3759" w:name="_Toc36482925"/>
      <w:bookmarkStart w:id="3760" w:name="_Toc36484585"/>
      <w:bookmarkStart w:id="3761" w:name="_Toc44933515"/>
      <w:bookmarkStart w:id="3762" w:name="_Toc50972468"/>
      <w:bookmarkStart w:id="3763" w:name="_Toc57105222"/>
      <w:bookmarkStart w:id="3764" w:name="_Toc163041928"/>
      <w:r w:rsidRPr="00816C4A">
        <w:t>8.120</w:t>
      </w:r>
      <w:r w:rsidRPr="00816C4A">
        <w:tab/>
        <w:t>Call control result</w:t>
      </w:r>
      <w:bookmarkEnd w:id="3756"/>
      <w:bookmarkEnd w:id="3757"/>
      <w:bookmarkEnd w:id="3758"/>
      <w:bookmarkEnd w:id="3759"/>
      <w:bookmarkEnd w:id="3760"/>
      <w:bookmarkEnd w:id="3761"/>
      <w:bookmarkEnd w:id="3762"/>
      <w:bookmarkEnd w:id="3763"/>
      <w:bookmarkEnd w:id="376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5" w:name="_Toc3201076"/>
      <w:bookmarkStart w:id="3766" w:name="_Toc20392819"/>
      <w:bookmarkStart w:id="3767" w:name="_Toc27774466"/>
      <w:bookmarkStart w:id="3768" w:name="_Toc36482926"/>
      <w:bookmarkStart w:id="3769" w:name="_Toc36484586"/>
      <w:bookmarkStart w:id="3770" w:name="_Toc44933516"/>
      <w:bookmarkStart w:id="3771" w:name="_Toc50972469"/>
      <w:bookmarkStart w:id="3772" w:name="_Toc57105223"/>
      <w:bookmarkStart w:id="3773" w:name="_Toc163041929"/>
      <w:r w:rsidRPr="00816C4A">
        <w:t>8.121</w:t>
      </w:r>
      <w:r w:rsidRPr="00816C4A">
        <w:tab/>
        <w:t>eCAT sequence number</w:t>
      </w:r>
      <w:bookmarkEnd w:id="3765"/>
      <w:bookmarkEnd w:id="3766"/>
      <w:bookmarkEnd w:id="3767"/>
      <w:bookmarkEnd w:id="3768"/>
      <w:bookmarkEnd w:id="3769"/>
      <w:bookmarkEnd w:id="3770"/>
      <w:bookmarkEnd w:id="3771"/>
      <w:bookmarkEnd w:id="3772"/>
      <w:bookmarkEnd w:id="377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4" w:name="_Toc3201077"/>
      <w:bookmarkStart w:id="3775" w:name="_Toc20392820"/>
      <w:bookmarkStart w:id="3776" w:name="_Toc27774467"/>
      <w:bookmarkStart w:id="3777" w:name="_Toc36482927"/>
      <w:bookmarkStart w:id="3778" w:name="_Toc36484587"/>
      <w:bookmarkStart w:id="3779" w:name="_Toc44933517"/>
      <w:bookmarkStart w:id="3780" w:name="_Toc50972470"/>
      <w:bookmarkStart w:id="3781" w:name="_Toc57105224"/>
      <w:bookmarkStart w:id="3782" w:name="_Toc163041930"/>
      <w:r w:rsidRPr="00816C4A">
        <w:t>8.122</w:t>
      </w:r>
      <w:r w:rsidRPr="00816C4A">
        <w:tab/>
        <w:t>Encrypted TLV list</w:t>
      </w:r>
      <w:bookmarkEnd w:id="3774"/>
      <w:bookmarkEnd w:id="3775"/>
      <w:bookmarkEnd w:id="3776"/>
      <w:bookmarkEnd w:id="3777"/>
      <w:bookmarkEnd w:id="3778"/>
      <w:bookmarkEnd w:id="3779"/>
      <w:bookmarkEnd w:id="3780"/>
      <w:bookmarkEnd w:id="3781"/>
      <w:bookmarkEnd w:id="378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3" w:name="_Toc3201078"/>
      <w:bookmarkStart w:id="3784" w:name="_Toc20392821"/>
      <w:bookmarkStart w:id="3785" w:name="_Toc27774468"/>
      <w:bookmarkStart w:id="3786" w:name="_Toc36482928"/>
      <w:bookmarkStart w:id="3787" w:name="_Toc36484588"/>
      <w:bookmarkStart w:id="3788" w:name="_Toc44933518"/>
      <w:bookmarkStart w:id="3789" w:name="_Toc50972471"/>
      <w:bookmarkStart w:id="3790" w:name="_Toc57105225"/>
      <w:bookmarkStart w:id="3791" w:name="_Toc163041931"/>
      <w:r w:rsidRPr="00816C4A">
        <w:t>8.123</w:t>
      </w:r>
      <w:r w:rsidRPr="00816C4A">
        <w:tab/>
        <w:t>MAC</w:t>
      </w:r>
      <w:bookmarkEnd w:id="3783"/>
      <w:bookmarkEnd w:id="3784"/>
      <w:bookmarkEnd w:id="3785"/>
      <w:bookmarkEnd w:id="3786"/>
      <w:bookmarkEnd w:id="3787"/>
      <w:bookmarkEnd w:id="3788"/>
      <w:bookmarkEnd w:id="3789"/>
      <w:bookmarkEnd w:id="3790"/>
      <w:bookmarkEnd w:id="379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2" w:name="_Toc3201079"/>
      <w:bookmarkStart w:id="3793" w:name="_Toc20392822"/>
      <w:bookmarkStart w:id="3794" w:name="_Toc27774469"/>
      <w:bookmarkStart w:id="3795" w:name="_Toc36482929"/>
      <w:bookmarkStart w:id="3796" w:name="_Toc36484589"/>
      <w:bookmarkStart w:id="3797" w:name="_Toc44933519"/>
      <w:bookmarkStart w:id="3798" w:name="_Toc50972472"/>
      <w:bookmarkStart w:id="3799" w:name="_Toc57105226"/>
      <w:bookmarkStart w:id="3800" w:name="_Toc163041932"/>
      <w:r w:rsidRPr="00816C4A">
        <w:t>8.124</w:t>
      </w:r>
      <w:r w:rsidRPr="00816C4A">
        <w:tab/>
        <w:t>SA template</w:t>
      </w:r>
      <w:bookmarkEnd w:id="3792"/>
      <w:bookmarkEnd w:id="3793"/>
      <w:bookmarkEnd w:id="3794"/>
      <w:bookmarkEnd w:id="3795"/>
      <w:bookmarkEnd w:id="3796"/>
      <w:bookmarkEnd w:id="3797"/>
      <w:bookmarkEnd w:id="3798"/>
      <w:bookmarkEnd w:id="3799"/>
      <w:bookmarkEnd w:id="380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1" w:name="_Toc3201080"/>
      <w:bookmarkStart w:id="3802" w:name="_Toc20392823"/>
      <w:bookmarkStart w:id="3803" w:name="_Toc27774470"/>
      <w:bookmarkStart w:id="3804" w:name="_Toc36482930"/>
      <w:bookmarkStart w:id="3805" w:name="_Toc36484590"/>
      <w:bookmarkStart w:id="3806" w:name="_Toc44933520"/>
      <w:bookmarkStart w:id="3807" w:name="_Toc50972473"/>
      <w:bookmarkStart w:id="3808" w:name="_Toc57105227"/>
      <w:bookmarkStart w:id="3809" w:name="_Toc163041933"/>
      <w:r w:rsidRPr="00816C4A">
        <w:t>8.125</w:t>
      </w:r>
      <w:r w:rsidRPr="00816C4A">
        <w:tab/>
        <w:t>CAT service list</w:t>
      </w:r>
      <w:bookmarkEnd w:id="3801"/>
      <w:bookmarkEnd w:id="3802"/>
      <w:bookmarkEnd w:id="3803"/>
      <w:bookmarkEnd w:id="3804"/>
      <w:bookmarkEnd w:id="3805"/>
      <w:bookmarkEnd w:id="3806"/>
      <w:bookmarkEnd w:id="3807"/>
      <w:bookmarkEnd w:id="3808"/>
      <w:bookmarkEnd w:id="380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0" w:name="_Toc3201081"/>
      <w:bookmarkStart w:id="3811" w:name="_Toc20392824"/>
      <w:bookmarkStart w:id="3812" w:name="_Toc27774471"/>
      <w:bookmarkStart w:id="3813" w:name="_Toc36482931"/>
      <w:bookmarkStart w:id="3814" w:name="_Toc36484591"/>
      <w:bookmarkStart w:id="3815" w:name="_Toc44933521"/>
      <w:bookmarkStart w:id="3816" w:name="_Toc50972474"/>
      <w:bookmarkStart w:id="3817" w:name="_Toc57105228"/>
      <w:bookmarkStart w:id="3818" w:name="_Toc163041934"/>
      <w:r w:rsidRPr="00816C4A">
        <w:t>8.126</w:t>
      </w:r>
      <w:r w:rsidRPr="00816C4A">
        <w:tab/>
        <w:t>Refresh enforcement policy</w:t>
      </w:r>
      <w:bookmarkEnd w:id="3810"/>
      <w:bookmarkEnd w:id="3811"/>
      <w:bookmarkEnd w:id="3812"/>
      <w:bookmarkEnd w:id="3813"/>
      <w:bookmarkEnd w:id="3814"/>
      <w:bookmarkEnd w:id="3815"/>
      <w:bookmarkEnd w:id="3816"/>
      <w:bookmarkEnd w:id="3817"/>
      <w:bookmarkEnd w:id="3818"/>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19" w:name="_Toc3201082"/>
      <w:bookmarkStart w:id="3820" w:name="_Toc20392825"/>
      <w:bookmarkStart w:id="3821" w:name="_Toc27774472"/>
      <w:bookmarkStart w:id="3822" w:name="_Toc36482932"/>
      <w:bookmarkStart w:id="3823" w:name="_Toc36484592"/>
      <w:bookmarkStart w:id="3824" w:name="_Toc44933522"/>
      <w:bookmarkStart w:id="3825" w:name="_Toc50972475"/>
      <w:bookmarkStart w:id="3826" w:name="_Toc57105229"/>
      <w:bookmarkStart w:id="3827" w:name="_Toc163041935"/>
      <w:r w:rsidRPr="00816C4A">
        <w:lastRenderedPageBreak/>
        <w:t>8.127</w:t>
      </w:r>
      <w:r w:rsidRPr="00816C4A">
        <w:tab/>
        <w:t>DNS Server Address</w:t>
      </w:r>
      <w:bookmarkEnd w:id="3819"/>
      <w:bookmarkEnd w:id="3820"/>
      <w:bookmarkEnd w:id="3821"/>
      <w:bookmarkEnd w:id="3822"/>
      <w:bookmarkEnd w:id="3823"/>
      <w:bookmarkEnd w:id="3824"/>
      <w:bookmarkEnd w:id="3825"/>
      <w:bookmarkEnd w:id="3826"/>
      <w:bookmarkEnd w:id="3827"/>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28" w:name="_Toc3201083"/>
      <w:bookmarkStart w:id="3829" w:name="_Toc20392826"/>
      <w:bookmarkStart w:id="3830" w:name="_Toc27774473"/>
      <w:bookmarkStart w:id="3831" w:name="_Toc36482933"/>
      <w:bookmarkStart w:id="3832" w:name="_Toc36484593"/>
      <w:bookmarkStart w:id="3833" w:name="_Toc44933523"/>
      <w:bookmarkStart w:id="3834" w:name="_Toc50972476"/>
      <w:bookmarkStart w:id="3835" w:name="_Toc57105230"/>
      <w:bookmarkStart w:id="3836" w:name="_Toc163041936"/>
      <w:r w:rsidRPr="00816C4A">
        <w:t>8.128</w:t>
      </w:r>
      <w:r w:rsidRPr="00816C4A">
        <w:tab/>
        <w:t>ProSe Report Data</w:t>
      </w:r>
      <w:bookmarkEnd w:id="3828"/>
      <w:bookmarkEnd w:id="3829"/>
      <w:bookmarkEnd w:id="3830"/>
      <w:bookmarkEnd w:id="3831"/>
      <w:bookmarkEnd w:id="3832"/>
      <w:bookmarkEnd w:id="3833"/>
      <w:bookmarkEnd w:id="3834"/>
      <w:bookmarkEnd w:id="3835"/>
      <w:bookmarkEnd w:id="38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7" w:name="_Toc3201084"/>
      <w:bookmarkStart w:id="3838" w:name="_Toc20392827"/>
      <w:bookmarkStart w:id="3839" w:name="_Toc27774474"/>
      <w:bookmarkStart w:id="3840" w:name="_Toc36482934"/>
      <w:bookmarkStart w:id="3841" w:name="_Toc36484594"/>
      <w:bookmarkStart w:id="3842" w:name="_Toc44933524"/>
      <w:bookmarkStart w:id="3843" w:name="_Toc50972477"/>
      <w:bookmarkStart w:id="3844" w:name="_Toc57105231"/>
      <w:bookmarkStart w:id="3845" w:name="_Toc163041937"/>
      <w:r w:rsidRPr="00816C4A">
        <w:t>8.129</w:t>
      </w:r>
      <w:r w:rsidRPr="00816C4A">
        <w:tab/>
        <w:t>SSID</w:t>
      </w:r>
      <w:bookmarkEnd w:id="3837"/>
      <w:bookmarkEnd w:id="3838"/>
      <w:bookmarkEnd w:id="3839"/>
      <w:bookmarkEnd w:id="3840"/>
      <w:bookmarkEnd w:id="3841"/>
      <w:bookmarkEnd w:id="3842"/>
      <w:bookmarkEnd w:id="3843"/>
      <w:bookmarkEnd w:id="3844"/>
      <w:bookmarkEnd w:id="384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46" w:name="_Toc3201085"/>
      <w:bookmarkStart w:id="3847" w:name="_Toc20392828"/>
      <w:bookmarkStart w:id="3848" w:name="_Toc27774475"/>
      <w:bookmarkStart w:id="3849" w:name="_Toc36482935"/>
      <w:bookmarkStart w:id="3850" w:name="_Toc36484595"/>
      <w:bookmarkStart w:id="3851" w:name="_Toc44933525"/>
      <w:bookmarkStart w:id="3852" w:name="_Toc50972478"/>
      <w:bookmarkStart w:id="3853" w:name="_Toc57105232"/>
      <w:bookmarkStart w:id="3854" w:name="_Toc163041938"/>
      <w:r w:rsidRPr="00816C4A">
        <w:t>8.130</w:t>
      </w:r>
      <w:r w:rsidRPr="00816C4A">
        <w:tab/>
        <w:t>BSSID</w:t>
      </w:r>
      <w:bookmarkEnd w:id="3846"/>
      <w:bookmarkEnd w:id="3847"/>
      <w:bookmarkEnd w:id="3848"/>
      <w:bookmarkEnd w:id="3849"/>
      <w:bookmarkEnd w:id="3850"/>
      <w:bookmarkEnd w:id="3851"/>
      <w:bookmarkEnd w:id="3852"/>
      <w:bookmarkEnd w:id="3853"/>
      <w:bookmarkEnd w:id="385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5" w:name="_Toc3201086"/>
      <w:bookmarkStart w:id="3856" w:name="_Toc20392829"/>
      <w:bookmarkStart w:id="3857" w:name="_Toc27774476"/>
      <w:bookmarkStart w:id="3858" w:name="_Toc36482936"/>
      <w:bookmarkStart w:id="3859" w:name="_Toc36484596"/>
      <w:bookmarkStart w:id="3860" w:name="_Toc44933526"/>
      <w:bookmarkStart w:id="3861" w:name="_Toc50972479"/>
      <w:bookmarkStart w:id="3862" w:name="_Toc57105233"/>
      <w:bookmarkStart w:id="3863" w:name="_Toc163041939"/>
      <w:r w:rsidRPr="00816C4A">
        <w:t>8.131</w:t>
      </w:r>
      <w:r w:rsidRPr="00816C4A">
        <w:tab/>
        <w:t>HESSID</w:t>
      </w:r>
      <w:bookmarkEnd w:id="3855"/>
      <w:bookmarkEnd w:id="3856"/>
      <w:bookmarkEnd w:id="3857"/>
      <w:bookmarkEnd w:id="3858"/>
      <w:bookmarkEnd w:id="3859"/>
      <w:bookmarkEnd w:id="3860"/>
      <w:bookmarkEnd w:id="3861"/>
      <w:bookmarkEnd w:id="3862"/>
      <w:bookmarkEnd w:id="386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64" w:name="_Toc3201087"/>
      <w:bookmarkStart w:id="3865" w:name="_Toc20392830"/>
      <w:bookmarkStart w:id="3866" w:name="_Toc27774477"/>
      <w:bookmarkStart w:id="3867" w:name="_Toc36482937"/>
      <w:bookmarkStart w:id="3868" w:name="_Toc36484597"/>
      <w:bookmarkStart w:id="3869" w:name="_Toc44933527"/>
      <w:bookmarkStart w:id="3870" w:name="_Toc50972480"/>
      <w:bookmarkStart w:id="3871" w:name="_Toc57105234"/>
      <w:bookmarkStart w:id="3872" w:name="_Toc163041940"/>
      <w:r w:rsidRPr="00816C4A">
        <w:t>8.132</w:t>
      </w:r>
      <w:r w:rsidRPr="00816C4A">
        <w:tab/>
        <w:t>Media Type</w:t>
      </w:r>
      <w:bookmarkEnd w:id="3864"/>
      <w:bookmarkEnd w:id="3865"/>
      <w:bookmarkEnd w:id="3866"/>
      <w:bookmarkEnd w:id="3867"/>
      <w:bookmarkEnd w:id="3868"/>
      <w:bookmarkEnd w:id="3869"/>
      <w:bookmarkEnd w:id="3870"/>
      <w:bookmarkEnd w:id="3871"/>
      <w:bookmarkEnd w:id="387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3" w:name="_Toc3201088"/>
      <w:bookmarkStart w:id="3874" w:name="_Toc20392831"/>
      <w:bookmarkStart w:id="3875" w:name="_Toc27774478"/>
      <w:bookmarkStart w:id="3876" w:name="_Toc36482938"/>
      <w:bookmarkStart w:id="3877" w:name="_Toc36484598"/>
      <w:bookmarkStart w:id="3878" w:name="_Toc44933528"/>
      <w:bookmarkStart w:id="3879" w:name="_Toc50972481"/>
      <w:bookmarkStart w:id="3880" w:name="_Toc57105235"/>
      <w:bookmarkStart w:id="3881" w:name="_Toc163041941"/>
      <w:r w:rsidRPr="00816C4A">
        <w:t>8.133</w:t>
      </w:r>
      <w:r w:rsidRPr="00816C4A">
        <w:tab/>
        <w:t>IMS call disconnection cause</w:t>
      </w:r>
      <w:bookmarkEnd w:id="3873"/>
      <w:bookmarkEnd w:id="3874"/>
      <w:bookmarkEnd w:id="3875"/>
      <w:bookmarkEnd w:id="3876"/>
      <w:bookmarkEnd w:id="3877"/>
      <w:bookmarkEnd w:id="3878"/>
      <w:bookmarkEnd w:id="3879"/>
      <w:bookmarkEnd w:id="3880"/>
      <w:bookmarkEnd w:id="388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2" w:name="_Toc3201089"/>
      <w:bookmarkStart w:id="3883" w:name="_Toc20392832"/>
      <w:bookmarkStart w:id="3884" w:name="_Toc27774479"/>
      <w:bookmarkStart w:id="3885" w:name="_Toc36482939"/>
      <w:bookmarkStart w:id="3886" w:name="_Toc36484599"/>
      <w:bookmarkStart w:id="3887" w:name="_Toc44933529"/>
      <w:bookmarkStart w:id="3888" w:name="_Toc50972482"/>
      <w:bookmarkStart w:id="3889" w:name="_Toc57105236"/>
      <w:bookmarkStart w:id="3890" w:name="_Toc163041942"/>
      <w:bookmarkStart w:id="3891" w:name="_Toc3201090"/>
      <w:bookmarkStart w:id="3892" w:name="_Toc20392833"/>
      <w:bookmarkStart w:id="3893" w:name="_Toc27774480"/>
      <w:bookmarkStart w:id="3894" w:name="_Toc36482940"/>
      <w:bookmarkStart w:id="3895" w:name="_Toc36484600"/>
      <w:bookmarkStart w:id="3896" w:name="_Toc44933530"/>
      <w:bookmarkStart w:id="3897" w:name="_Toc50972483"/>
      <w:bookmarkStart w:id="3898" w:name="_Toc57105237"/>
      <w:r w:rsidRPr="00816C4A">
        <w:t>8.134</w:t>
      </w:r>
      <w:r w:rsidRPr="00816C4A">
        <w:tab/>
        <w:t>E-UTRAN</w:t>
      </w:r>
      <w:r>
        <w:t>/Satellite E-UTRAN</w:t>
      </w:r>
      <w:r w:rsidRPr="00816C4A">
        <w:t xml:space="preserve"> Primary Timing Advance Information</w:t>
      </w:r>
      <w:bookmarkEnd w:id="3882"/>
      <w:bookmarkEnd w:id="3883"/>
      <w:bookmarkEnd w:id="3884"/>
      <w:bookmarkEnd w:id="3885"/>
      <w:bookmarkEnd w:id="3886"/>
      <w:bookmarkEnd w:id="3887"/>
      <w:bookmarkEnd w:id="3888"/>
      <w:bookmarkEnd w:id="3889"/>
      <w:bookmarkEnd w:id="3890"/>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lastRenderedPageBreak/>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9" w:name="_Toc163041943"/>
      <w:r w:rsidRPr="00816C4A">
        <w:t>8.135</w:t>
      </w:r>
      <w:r w:rsidRPr="00816C4A">
        <w:tab/>
        <w:t>URI truncated</w:t>
      </w:r>
      <w:bookmarkEnd w:id="3891"/>
      <w:bookmarkEnd w:id="3892"/>
      <w:bookmarkEnd w:id="3893"/>
      <w:bookmarkEnd w:id="3894"/>
      <w:bookmarkEnd w:id="3895"/>
      <w:bookmarkEnd w:id="3896"/>
      <w:bookmarkEnd w:id="3897"/>
      <w:bookmarkEnd w:id="3898"/>
      <w:bookmarkEnd w:id="389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0" w:name="_Toc3201091"/>
      <w:bookmarkStart w:id="3901" w:name="_Toc20392834"/>
      <w:bookmarkStart w:id="3902" w:name="_Toc27774481"/>
      <w:bookmarkStart w:id="3903" w:name="_Toc36482941"/>
      <w:bookmarkStart w:id="3904" w:name="_Toc36484601"/>
      <w:bookmarkStart w:id="3905" w:name="_Toc44933531"/>
      <w:bookmarkStart w:id="3906" w:name="_Toc50972484"/>
      <w:bookmarkStart w:id="3907" w:name="_Toc57105238"/>
      <w:bookmarkStart w:id="3908" w:name="_Toc163041944"/>
      <w:r w:rsidRPr="00816C4A">
        <w:t>8.136</w:t>
      </w:r>
      <w:r w:rsidRPr="00816C4A">
        <w:tab/>
        <w:t>Extended Rejection Cause Code</w:t>
      </w:r>
      <w:bookmarkEnd w:id="3900"/>
      <w:bookmarkEnd w:id="3901"/>
      <w:bookmarkEnd w:id="3902"/>
      <w:bookmarkEnd w:id="3903"/>
      <w:bookmarkEnd w:id="3904"/>
      <w:bookmarkEnd w:id="3905"/>
      <w:bookmarkEnd w:id="3906"/>
      <w:bookmarkEnd w:id="3907"/>
      <w:bookmarkEnd w:id="39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09" w:name="_Toc3201092"/>
      <w:bookmarkStart w:id="3910" w:name="_Toc20392835"/>
      <w:bookmarkStart w:id="3911" w:name="_Toc27774482"/>
      <w:bookmarkStart w:id="3912" w:name="_Toc36482942"/>
      <w:bookmarkStart w:id="3913" w:name="_Toc36484602"/>
      <w:bookmarkStart w:id="3914" w:name="_Toc44933532"/>
      <w:bookmarkStart w:id="3915" w:name="_Toc50972485"/>
      <w:bookmarkStart w:id="391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17" w:name="_Toc163041945"/>
      <w:r w:rsidRPr="00816C4A">
        <w:t>8.137</w:t>
      </w:r>
      <w:r w:rsidRPr="00816C4A">
        <w:tab/>
        <w:t>Data connection status</w:t>
      </w:r>
      <w:bookmarkEnd w:id="3909"/>
      <w:bookmarkEnd w:id="3910"/>
      <w:bookmarkEnd w:id="3911"/>
      <w:bookmarkEnd w:id="3912"/>
      <w:bookmarkEnd w:id="3913"/>
      <w:bookmarkEnd w:id="3914"/>
      <w:bookmarkEnd w:id="3915"/>
      <w:bookmarkEnd w:id="3916"/>
      <w:bookmarkEnd w:id="3917"/>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8" w:name="_Toc3201093"/>
      <w:bookmarkStart w:id="3919" w:name="_Toc20392836"/>
      <w:bookmarkStart w:id="3920" w:name="_Toc27774483"/>
      <w:bookmarkStart w:id="3921" w:name="_Toc36482943"/>
      <w:bookmarkStart w:id="3922" w:name="_Toc36484603"/>
      <w:bookmarkStart w:id="3923" w:name="_Toc44933533"/>
      <w:bookmarkStart w:id="3924" w:name="_Toc50972486"/>
      <w:bookmarkStart w:id="3925" w:name="_Toc57105240"/>
      <w:bookmarkStart w:id="3926" w:name="_Toc163041946"/>
      <w:r w:rsidRPr="00816C4A">
        <w:t>8.138</w:t>
      </w:r>
      <w:r w:rsidRPr="00816C4A">
        <w:tab/>
        <w:t>Data connection type</w:t>
      </w:r>
      <w:bookmarkEnd w:id="3918"/>
      <w:bookmarkEnd w:id="3919"/>
      <w:bookmarkEnd w:id="3920"/>
      <w:bookmarkEnd w:id="3921"/>
      <w:bookmarkEnd w:id="3922"/>
      <w:bookmarkEnd w:id="3923"/>
      <w:bookmarkEnd w:id="3924"/>
      <w:bookmarkEnd w:id="3925"/>
      <w:bookmarkEnd w:id="3926"/>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lastRenderedPageBreak/>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7" w:name="_Toc3201094"/>
      <w:bookmarkStart w:id="3928" w:name="_Toc20392837"/>
      <w:bookmarkStart w:id="3929" w:name="_Toc27774484"/>
      <w:bookmarkStart w:id="3930" w:name="_Toc36482944"/>
      <w:bookmarkStart w:id="3931" w:name="_Toc36484604"/>
      <w:bookmarkStart w:id="3932" w:name="_Toc44933534"/>
      <w:bookmarkStart w:id="3933" w:name="_Toc50972487"/>
      <w:bookmarkStart w:id="3934" w:name="_Toc57105241"/>
      <w:bookmarkStart w:id="3935" w:name="_Toc163041947"/>
      <w:r w:rsidRPr="00816C4A">
        <w:t>8.139</w:t>
      </w:r>
      <w:r w:rsidR="0069568F">
        <w:tab/>
      </w:r>
      <w:r w:rsidRPr="00816C4A">
        <w:t>(E/5G)SM cause</w:t>
      </w:r>
      <w:bookmarkEnd w:id="3927"/>
      <w:bookmarkEnd w:id="3928"/>
      <w:bookmarkEnd w:id="3929"/>
      <w:bookmarkEnd w:id="3930"/>
      <w:bookmarkEnd w:id="3931"/>
      <w:bookmarkEnd w:id="3932"/>
      <w:bookmarkEnd w:id="3933"/>
      <w:bookmarkEnd w:id="3934"/>
      <w:bookmarkEnd w:id="3935"/>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36" w:name="_Toc3201095"/>
      <w:bookmarkStart w:id="3937" w:name="_Toc20392838"/>
      <w:bookmarkStart w:id="3938" w:name="_Toc27774485"/>
      <w:bookmarkStart w:id="3939" w:name="_Toc36482945"/>
      <w:bookmarkStart w:id="3940"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1" w:name="_Toc44933535"/>
      <w:bookmarkStart w:id="3942" w:name="_Toc50972488"/>
      <w:bookmarkStart w:id="3943" w:name="_Toc57105242"/>
      <w:bookmarkStart w:id="3944" w:name="_Toc163041948"/>
      <w:r w:rsidRPr="00816C4A">
        <w:lastRenderedPageBreak/>
        <w:t>8.140</w:t>
      </w:r>
      <w:r w:rsidRPr="00816C4A">
        <w:tab/>
        <w:t>IP address list</w:t>
      </w:r>
      <w:bookmarkEnd w:id="3936"/>
      <w:bookmarkEnd w:id="3937"/>
      <w:bookmarkEnd w:id="3938"/>
      <w:bookmarkEnd w:id="3939"/>
      <w:bookmarkEnd w:id="3940"/>
      <w:bookmarkEnd w:id="3941"/>
      <w:bookmarkEnd w:id="3942"/>
      <w:bookmarkEnd w:id="3943"/>
      <w:bookmarkEnd w:id="39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45" w:name="_Toc3201096"/>
      <w:bookmarkStart w:id="3946" w:name="_Toc20392839"/>
      <w:bookmarkStart w:id="3947" w:name="_Toc27774486"/>
      <w:bookmarkStart w:id="3948" w:name="_Toc36482946"/>
      <w:bookmarkStart w:id="3949" w:name="_Toc36484606"/>
      <w:bookmarkStart w:id="3950" w:name="_Toc44933536"/>
      <w:bookmarkStart w:id="3951" w:name="_Toc50972489"/>
      <w:bookmarkStart w:id="3952" w:name="_Toc57105243"/>
      <w:bookmarkStart w:id="3953" w:name="_Toc163041949"/>
      <w:r w:rsidRPr="00816C4A">
        <w:t>8.141</w:t>
      </w:r>
      <w:r w:rsidRPr="00816C4A">
        <w:tab/>
        <w:t>Surrounding macrocells</w:t>
      </w:r>
      <w:bookmarkEnd w:id="3945"/>
      <w:bookmarkEnd w:id="3946"/>
      <w:bookmarkEnd w:id="3947"/>
      <w:bookmarkEnd w:id="3948"/>
      <w:bookmarkEnd w:id="3949"/>
      <w:bookmarkEnd w:id="3950"/>
      <w:bookmarkEnd w:id="3951"/>
      <w:bookmarkEnd w:id="3952"/>
      <w:bookmarkEnd w:id="39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54" w:name="_Toc3201097"/>
      <w:bookmarkStart w:id="3955" w:name="_Toc20392840"/>
      <w:bookmarkStart w:id="3956" w:name="_Toc27774487"/>
      <w:bookmarkStart w:id="3957" w:name="_Toc36482947"/>
      <w:bookmarkStart w:id="3958" w:name="_Toc36484607"/>
      <w:bookmarkStart w:id="3959" w:name="_Toc44933537"/>
      <w:bookmarkStart w:id="3960" w:name="_Toc50972490"/>
      <w:bookmarkStart w:id="3961" w:name="_Toc57105244"/>
      <w:bookmarkStart w:id="3962" w:name="_Toc163041950"/>
      <w:r w:rsidRPr="00816C4A">
        <w:t>8.142</w:t>
      </w:r>
      <w:r w:rsidRPr="00816C4A">
        <w:tab/>
        <w:t>PDP/PDN/PDU type</w:t>
      </w:r>
      <w:bookmarkEnd w:id="3954"/>
      <w:bookmarkEnd w:id="3955"/>
      <w:bookmarkEnd w:id="3956"/>
      <w:bookmarkEnd w:id="3957"/>
      <w:bookmarkEnd w:id="3958"/>
      <w:bookmarkEnd w:id="3959"/>
      <w:bookmarkEnd w:id="3960"/>
      <w:bookmarkEnd w:id="3961"/>
      <w:bookmarkEnd w:id="3962"/>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lastRenderedPageBreak/>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3" w:name="_Toc3201098"/>
      <w:bookmarkStart w:id="3964" w:name="_Toc20392841"/>
      <w:bookmarkStart w:id="3965" w:name="_Toc27774488"/>
      <w:bookmarkStart w:id="3966" w:name="_Toc36482948"/>
      <w:bookmarkStart w:id="3967" w:name="_Toc36484608"/>
      <w:bookmarkStart w:id="3968" w:name="_Toc44933538"/>
      <w:bookmarkStart w:id="3969" w:name="_Toc50972491"/>
      <w:bookmarkStart w:id="3970" w:name="_Toc57105245"/>
      <w:bookmarkStart w:id="3971" w:name="_Toc163041951"/>
      <w:r w:rsidRPr="00816C4A">
        <w:t>8.143</w:t>
      </w:r>
      <w:r w:rsidRPr="00816C4A">
        <w:tab/>
        <w:t>PDU Session Establishment parameters</w:t>
      </w:r>
      <w:bookmarkEnd w:id="3963"/>
      <w:bookmarkEnd w:id="3964"/>
      <w:bookmarkEnd w:id="3965"/>
      <w:bookmarkEnd w:id="3966"/>
      <w:bookmarkEnd w:id="3967"/>
      <w:bookmarkEnd w:id="3968"/>
      <w:bookmarkEnd w:id="3969"/>
      <w:bookmarkEnd w:id="3970"/>
      <w:bookmarkEnd w:id="39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2" w:name="_Toc163041952"/>
      <w:bookmarkStart w:id="3973" w:name="_Toc36484610"/>
      <w:bookmarkStart w:id="3974" w:name="_Toc44933540"/>
      <w:bookmarkStart w:id="3975" w:name="_Toc50972493"/>
      <w:bookmarkStart w:id="3976" w:name="_Toc5710524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2"/>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77" w:name="_Toc163041953"/>
      <w:r w:rsidRPr="00816C4A">
        <w:lastRenderedPageBreak/>
        <w:t>8.</w:t>
      </w:r>
      <w:r>
        <w:t>145</w:t>
      </w:r>
      <w:r w:rsidRPr="00816C4A">
        <w:tab/>
      </w:r>
      <w:r>
        <w:t>Slices information</w:t>
      </w:r>
      <w:bookmarkEnd w:id="3973"/>
      <w:bookmarkEnd w:id="3974"/>
      <w:bookmarkEnd w:id="3975"/>
      <w:bookmarkEnd w:id="3976"/>
      <w:r w:rsidR="007F083D">
        <w:t xml:space="preserve"> (served)</w:t>
      </w:r>
      <w:bookmarkEnd w:id="3977"/>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78" w:name="_Toc163041954"/>
      <w:r w:rsidRPr="00816C4A">
        <w:t>8.</w:t>
      </w:r>
      <w:r>
        <w:t>146</w:t>
      </w:r>
      <w:r w:rsidRPr="00816C4A">
        <w:tab/>
      </w:r>
      <w:r>
        <w:t>SOR-CMCI</w:t>
      </w:r>
      <w:bookmarkStart w:id="3979" w:name="_Toc99609879"/>
      <w:bookmarkEnd w:id="39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0" w:name="_Toc163041955"/>
      <w:r>
        <w:t>8.147</w:t>
      </w:r>
      <w:r w:rsidR="002C5E13">
        <w:tab/>
        <w:t>CA</w:t>
      </w:r>
      <w:r w:rsidR="002C5E13" w:rsidRPr="00816C4A">
        <w:t>G cell selection status</w:t>
      </w:r>
      <w:bookmarkEnd w:id="3979"/>
      <w:bookmarkEnd w:id="39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lastRenderedPageBreak/>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1" w:name="_Toc99609880"/>
    </w:p>
    <w:p w14:paraId="28E41056" w14:textId="77777777" w:rsidR="007F083D" w:rsidRDefault="007F083D" w:rsidP="007F083D">
      <w:pPr>
        <w:pStyle w:val="Heading2"/>
        <w:overflowPunct w:val="0"/>
        <w:autoSpaceDE w:val="0"/>
        <w:autoSpaceDN w:val="0"/>
        <w:adjustRightInd w:val="0"/>
        <w:textAlignment w:val="baseline"/>
      </w:pPr>
      <w:bookmarkStart w:id="3982" w:name="_Toc163041956"/>
      <w:bookmarkStart w:id="3983" w:name="_Toc99609881"/>
      <w:bookmarkEnd w:id="3981"/>
      <w:r w:rsidRPr="00590AEF">
        <w:t>8.148</w:t>
      </w:r>
      <w:r w:rsidRPr="00590AEF">
        <w:tab/>
        <w:t>CAG information list</w:t>
      </w:r>
      <w:bookmarkEnd w:id="3982"/>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5F85DF39" w14:textId="77777777" w:rsidR="007F083D" w:rsidRPr="00D52107" w:rsidRDefault="007F083D" w:rsidP="007F083D">
      <w:pPr>
        <w:pStyle w:val="Heading2"/>
        <w:overflowPunct w:val="0"/>
        <w:autoSpaceDE w:val="0"/>
        <w:autoSpaceDN w:val="0"/>
        <w:adjustRightInd w:val="0"/>
        <w:textAlignment w:val="baseline"/>
      </w:pPr>
      <w:bookmarkStart w:id="3984" w:name="_Toc163041957"/>
      <w:bookmarkStart w:id="3985" w:name="_Toc123551940"/>
      <w:bookmarkEnd w:id="3983"/>
      <w:r w:rsidRPr="004711DE">
        <w:t>8.149</w:t>
      </w:r>
      <w:r w:rsidRPr="004711DE">
        <w:tab/>
        <w:t>CAG ID human-readable network name list</w:t>
      </w:r>
      <w:bookmarkEnd w:id="3984"/>
    </w:p>
    <w:p w14:paraId="2DD1843F" w14:textId="7864F216" w:rsidR="007F083D" w:rsidRPr="0055227B" w:rsidRDefault="007F083D" w:rsidP="007F083D">
      <w:pPr>
        <w:spacing w:after="0"/>
      </w:pPr>
      <w:r w:rsidRPr="0055227B">
        <w:t xml:space="preserve">This data object shall contain HRNN List (as defined in </w:t>
      </w:r>
      <w:r w:rsidR="003413FE" w:rsidRPr="0055227B">
        <w:t>TS</w:t>
      </w:r>
      <w:r w:rsidR="003413FE">
        <w:t> </w:t>
      </w:r>
      <w:r w:rsidR="003413FE" w:rsidRPr="0055227B">
        <w:t>3</w:t>
      </w:r>
      <w:r w:rsidRPr="0055227B">
        <w:t xml:space="preserve">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w:t>
      </w:r>
      <w:r w:rsidR="003413FE" w:rsidRPr="0055227B">
        <w:t>clause</w:t>
      </w:r>
      <w:r w:rsidR="003413FE">
        <w:t> </w:t>
      </w:r>
      <w:r w:rsidR="003413FE" w:rsidRPr="0055227B">
        <w:t>8</w:t>
      </w:r>
      <w:r w:rsidRPr="0055227B">
        <w:t>.148).</w:t>
      </w:r>
    </w:p>
    <w:p w14:paraId="59CB2600" w14:textId="77777777" w:rsidR="007F083D" w:rsidRPr="00AD2307" w:rsidRDefault="007F083D" w:rsidP="007F083D"/>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4E69BAC8" w14:textId="77777777" w:rsidTr="00FE5B20">
        <w:trPr>
          <w:cantSplit/>
          <w:jc w:val="center"/>
        </w:trPr>
        <w:tc>
          <w:tcPr>
            <w:tcW w:w="1559" w:type="dxa"/>
          </w:tcPr>
          <w:p w14:paraId="617DA1EB" w14:textId="77777777" w:rsidR="007F083D" w:rsidRPr="008C5EBB" w:rsidRDefault="007F083D" w:rsidP="00FE5B20">
            <w:pPr>
              <w:pStyle w:val="TAH"/>
              <w:rPr>
                <w:lang w:eastAsia="en-GB"/>
              </w:rPr>
            </w:pPr>
            <w:r w:rsidRPr="008C5EBB">
              <w:rPr>
                <w:lang w:eastAsia="en-GB"/>
              </w:rPr>
              <w:lastRenderedPageBreak/>
              <w:t>Byte(s)</w:t>
            </w:r>
          </w:p>
        </w:tc>
        <w:tc>
          <w:tcPr>
            <w:tcW w:w="4820" w:type="dxa"/>
          </w:tcPr>
          <w:p w14:paraId="2BB99EFF" w14:textId="77777777" w:rsidR="007F083D" w:rsidRPr="008C5EBB" w:rsidRDefault="007F083D" w:rsidP="00FE5B20">
            <w:pPr>
              <w:pStyle w:val="TAH"/>
              <w:rPr>
                <w:lang w:eastAsia="en-GB"/>
              </w:rPr>
            </w:pPr>
            <w:r w:rsidRPr="008C5EBB">
              <w:rPr>
                <w:lang w:eastAsia="en-GB"/>
              </w:rPr>
              <w:t>Description</w:t>
            </w:r>
          </w:p>
        </w:tc>
        <w:tc>
          <w:tcPr>
            <w:tcW w:w="1416" w:type="dxa"/>
          </w:tcPr>
          <w:p w14:paraId="0B156253" w14:textId="77777777" w:rsidR="007F083D" w:rsidRPr="008C5EBB" w:rsidRDefault="007F083D" w:rsidP="00FE5B20">
            <w:pPr>
              <w:pStyle w:val="TAH"/>
              <w:rPr>
                <w:lang w:eastAsia="en-GB"/>
              </w:rPr>
            </w:pPr>
            <w:r w:rsidRPr="008C5EBB">
              <w:rPr>
                <w:lang w:eastAsia="en-GB"/>
              </w:rPr>
              <w:t>Length</w:t>
            </w:r>
          </w:p>
        </w:tc>
      </w:tr>
      <w:tr w:rsidR="007F083D" w:rsidRPr="008C5EBB" w14:paraId="50B3EE1E" w14:textId="77777777" w:rsidTr="00FE5B20">
        <w:trPr>
          <w:cantSplit/>
          <w:jc w:val="center"/>
        </w:trPr>
        <w:tc>
          <w:tcPr>
            <w:tcW w:w="1559" w:type="dxa"/>
          </w:tcPr>
          <w:p w14:paraId="492F6013" w14:textId="77777777" w:rsidR="007F083D" w:rsidRPr="008C5EBB" w:rsidRDefault="007F083D" w:rsidP="00FE5B20">
            <w:pPr>
              <w:pStyle w:val="TAC"/>
              <w:rPr>
                <w:lang w:eastAsia="en-GB"/>
              </w:rPr>
            </w:pPr>
            <w:r w:rsidRPr="008C5EBB">
              <w:rPr>
                <w:lang w:eastAsia="en-GB"/>
              </w:rPr>
              <w:t>1</w:t>
            </w:r>
          </w:p>
        </w:tc>
        <w:tc>
          <w:tcPr>
            <w:tcW w:w="4820" w:type="dxa"/>
          </w:tcPr>
          <w:p w14:paraId="39859571" w14:textId="77777777" w:rsidR="007F083D" w:rsidRPr="008C5EBB" w:rsidRDefault="007F083D" w:rsidP="00FE5B20">
            <w:pPr>
              <w:pStyle w:val="TAL"/>
            </w:pPr>
            <w:r w:rsidRPr="008C5EBB">
              <w:t>CAG ID human-readable network name list tag</w:t>
            </w:r>
          </w:p>
        </w:tc>
        <w:tc>
          <w:tcPr>
            <w:tcW w:w="1416" w:type="dxa"/>
          </w:tcPr>
          <w:p w14:paraId="54C2D00A" w14:textId="77777777" w:rsidR="007F083D" w:rsidRPr="008C5EBB" w:rsidRDefault="007F083D" w:rsidP="00FE5B20">
            <w:pPr>
              <w:pStyle w:val="TAC"/>
              <w:rPr>
                <w:lang w:eastAsia="en-GB"/>
              </w:rPr>
            </w:pPr>
            <w:r w:rsidRPr="008C5EBB">
              <w:rPr>
                <w:lang w:eastAsia="en-GB"/>
              </w:rPr>
              <w:t>1</w:t>
            </w:r>
          </w:p>
        </w:tc>
      </w:tr>
      <w:tr w:rsidR="007F083D" w:rsidRPr="008C5EBB" w14:paraId="44B9C25C" w14:textId="77777777" w:rsidTr="00FE5B20">
        <w:trPr>
          <w:cantSplit/>
          <w:jc w:val="center"/>
        </w:trPr>
        <w:tc>
          <w:tcPr>
            <w:tcW w:w="1559" w:type="dxa"/>
          </w:tcPr>
          <w:p w14:paraId="21C2D09D" w14:textId="77777777" w:rsidR="007F083D" w:rsidRPr="008C5EBB" w:rsidRDefault="007F083D" w:rsidP="00FE5B20">
            <w:pPr>
              <w:pStyle w:val="TAC"/>
              <w:rPr>
                <w:lang w:eastAsia="en-GB"/>
              </w:rPr>
            </w:pPr>
            <w:r w:rsidRPr="008C5EBB">
              <w:rPr>
                <w:lang w:eastAsia="en-GB"/>
              </w:rPr>
              <w:t>2 to 1 + X</w:t>
            </w:r>
          </w:p>
        </w:tc>
        <w:tc>
          <w:tcPr>
            <w:tcW w:w="4820" w:type="dxa"/>
          </w:tcPr>
          <w:p w14:paraId="49C9D719" w14:textId="77777777" w:rsidR="007F083D" w:rsidRPr="008C5EBB" w:rsidRDefault="007F083D" w:rsidP="00FE5B20">
            <w:pPr>
              <w:pStyle w:val="TAL"/>
            </w:pPr>
            <w:r w:rsidRPr="008C5EBB">
              <w:t xml:space="preserve">Length </w:t>
            </w:r>
          </w:p>
        </w:tc>
        <w:tc>
          <w:tcPr>
            <w:tcW w:w="1416" w:type="dxa"/>
          </w:tcPr>
          <w:p w14:paraId="5F4DBF89" w14:textId="77777777" w:rsidR="007F083D" w:rsidRPr="008C5EBB" w:rsidRDefault="007F083D" w:rsidP="00FE5B20">
            <w:pPr>
              <w:pStyle w:val="TAC"/>
              <w:rPr>
                <w:lang w:eastAsia="en-GB"/>
              </w:rPr>
            </w:pPr>
            <w:r w:rsidRPr="008C5EBB">
              <w:rPr>
                <w:lang w:eastAsia="en-GB"/>
              </w:rPr>
              <w:t>X</w:t>
            </w:r>
          </w:p>
        </w:tc>
      </w:tr>
      <w:tr w:rsidR="007F083D" w:rsidRPr="008C5EBB" w14:paraId="34BF58FD" w14:textId="77777777" w:rsidTr="00FE5B20">
        <w:trPr>
          <w:cantSplit/>
          <w:jc w:val="center"/>
        </w:trPr>
        <w:tc>
          <w:tcPr>
            <w:tcW w:w="1559" w:type="dxa"/>
          </w:tcPr>
          <w:p w14:paraId="25622A3A" w14:textId="77777777" w:rsidR="007F083D" w:rsidRPr="008C5EBB" w:rsidRDefault="007F083D" w:rsidP="00FE5B20">
            <w:pPr>
              <w:pStyle w:val="PL"/>
              <w:jc w:val="center"/>
              <w:rPr>
                <w:rFonts w:ascii="Arial" w:hAnsi="Arial"/>
                <w:sz w:val="18"/>
              </w:rPr>
            </w:pPr>
            <w:r w:rsidRPr="008C5EBB">
              <w:rPr>
                <w:rFonts w:ascii="Arial" w:hAnsi="Arial"/>
                <w:sz w:val="18"/>
              </w:rPr>
              <w:t>(X+2) to (Y+X+1)</w:t>
            </w:r>
          </w:p>
        </w:tc>
        <w:tc>
          <w:tcPr>
            <w:tcW w:w="4820" w:type="dxa"/>
          </w:tcPr>
          <w:p w14:paraId="41FAAEA3" w14:textId="77777777" w:rsidR="007F083D" w:rsidRPr="008C5EBB" w:rsidRDefault="007F083D" w:rsidP="00FE5B20">
            <w:pPr>
              <w:pStyle w:val="TAR"/>
              <w:jc w:val="left"/>
            </w:pPr>
            <w:r w:rsidRPr="008C5EBB">
              <w:t>CAG ID human-readable network name list</w:t>
            </w:r>
          </w:p>
        </w:tc>
        <w:tc>
          <w:tcPr>
            <w:tcW w:w="1416" w:type="dxa"/>
          </w:tcPr>
          <w:p w14:paraId="490A8C90" w14:textId="77777777" w:rsidR="007F083D" w:rsidRPr="008C5EBB" w:rsidRDefault="007F083D" w:rsidP="00FE5B20">
            <w:pPr>
              <w:pStyle w:val="PL"/>
              <w:jc w:val="center"/>
              <w:rPr>
                <w:rFonts w:ascii="Arial" w:hAnsi="Arial"/>
                <w:sz w:val="18"/>
              </w:rPr>
            </w:pPr>
            <w:r w:rsidRPr="008C5EBB">
              <w:rPr>
                <w:rFonts w:ascii="Arial" w:hAnsi="Arial"/>
                <w:sz w:val="18"/>
              </w:rPr>
              <w:t>Y</w:t>
            </w:r>
          </w:p>
        </w:tc>
      </w:tr>
    </w:tbl>
    <w:p w14:paraId="2BC5B23C" w14:textId="77777777" w:rsidR="007F083D" w:rsidRDefault="007F083D" w:rsidP="007F083D">
      <w:pPr>
        <w:pStyle w:val="B1"/>
        <w:ind w:left="0" w:firstLine="0"/>
      </w:pPr>
    </w:p>
    <w:p w14:paraId="5A5376D8" w14:textId="77777777" w:rsidR="007F083D" w:rsidRPr="00AF1A6E" w:rsidRDefault="007F083D" w:rsidP="007F083D">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86" w:name="_Toc163041958"/>
      <w:bookmarkEnd w:id="3985"/>
      <w:r>
        <w:t>8.150</w:t>
      </w:r>
      <w:r>
        <w:tab/>
        <w:t>Slices</w:t>
      </w:r>
      <w:r w:rsidRPr="00816C4A">
        <w:t xml:space="preserve"> status</w:t>
      </w:r>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87" w:name="_Toc3201099"/>
      <w:bookmarkStart w:id="3988" w:name="_Toc20392842"/>
      <w:bookmarkStart w:id="3989" w:name="_Toc27774489"/>
      <w:bookmarkStart w:id="3990" w:name="_Toc36482949"/>
      <w:bookmarkStart w:id="3991" w:name="_Toc36484611"/>
      <w:bookmarkStart w:id="3992" w:name="_Toc44933541"/>
      <w:bookmarkStart w:id="3993" w:name="_Toc50972494"/>
      <w:bookmarkStart w:id="3994"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3995"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3996" w:name="_Hlk156557903"/>
      <w:r w:rsidRPr="00EC66BC">
        <w:t>the ME</w:t>
      </w:r>
      <w:r>
        <w:t xml:space="preserve"> when Rejected NSSAI or Extended Rejected NSSAI</w:t>
      </w:r>
      <w:r w:rsidRPr="001E5EBD">
        <w:t xml:space="preserve"> </w:t>
      </w:r>
      <w:r>
        <w:t xml:space="preserve">IEs are included </w:t>
      </w:r>
      <w:bookmarkEnd w:id="3996"/>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3995"/>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3997" w:name="_Toc163041959"/>
      <w:r>
        <w:t>8.151</w:t>
      </w:r>
      <w:r>
        <w:tab/>
      </w:r>
      <w:r w:rsidRPr="00DB6C2B">
        <w:t>Rejected s</w:t>
      </w:r>
      <w:r>
        <w:t>lices information with S-NSSAI mapping</w:t>
      </w:r>
      <w:bookmarkEnd w:id="3997"/>
    </w:p>
    <w:p w14:paraId="46013ED2" w14:textId="77777777" w:rsidR="006E4DD2" w:rsidRDefault="006E4DD2" w:rsidP="006E4DD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52B454A0" w14:textId="77777777" w:rsidTr="006277F3">
        <w:trPr>
          <w:jc w:val="center"/>
        </w:trPr>
        <w:tc>
          <w:tcPr>
            <w:tcW w:w="1552" w:type="dxa"/>
          </w:tcPr>
          <w:p w14:paraId="086016DF" w14:textId="77777777" w:rsidR="006E4DD2" w:rsidRPr="000C201D" w:rsidRDefault="006E4DD2" w:rsidP="006277F3">
            <w:pPr>
              <w:pStyle w:val="TAH"/>
            </w:pPr>
            <w:r w:rsidRPr="000C201D">
              <w:t>Byte(s)</w:t>
            </w:r>
          </w:p>
        </w:tc>
        <w:tc>
          <w:tcPr>
            <w:tcW w:w="4685" w:type="dxa"/>
          </w:tcPr>
          <w:p w14:paraId="695A2B06" w14:textId="77777777" w:rsidR="006E4DD2" w:rsidRPr="000C201D" w:rsidRDefault="006E4DD2" w:rsidP="006277F3">
            <w:pPr>
              <w:pStyle w:val="TAH"/>
            </w:pPr>
            <w:r w:rsidRPr="000C201D">
              <w:t>Description</w:t>
            </w:r>
          </w:p>
        </w:tc>
        <w:tc>
          <w:tcPr>
            <w:tcW w:w="1417" w:type="dxa"/>
          </w:tcPr>
          <w:p w14:paraId="433176FD" w14:textId="77777777" w:rsidR="006E4DD2" w:rsidRPr="000C201D" w:rsidRDefault="006E4DD2" w:rsidP="006277F3">
            <w:pPr>
              <w:pStyle w:val="TAH"/>
            </w:pPr>
            <w:r w:rsidRPr="000C201D">
              <w:t>Length</w:t>
            </w:r>
          </w:p>
        </w:tc>
        <w:tc>
          <w:tcPr>
            <w:tcW w:w="1417" w:type="dxa"/>
          </w:tcPr>
          <w:p w14:paraId="5BAE8F17" w14:textId="77777777" w:rsidR="006E4DD2" w:rsidRPr="000C201D" w:rsidRDefault="006E4DD2" w:rsidP="006277F3">
            <w:pPr>
              <w:pStyle w:val="TAH"/>
            </w:pPr>
            <w:r>
              <w:t>M/O/C</w:t>
            </w:r>
          </w:p>
        </w:tc>
      </w:tr>
      <w:tr w:rsidR="00157DA3" w:rsidRPr="000C201D" w14:paraId="4324576D" w14:textId="77777777" w:rsidTr="006277F3">
        <w:trPr>
          <w:jc w:val="center"/>
        </w:trPr>
        <w:tc>
          <w:tcPr>
            <w:tcW w:w="1552" w:type="dxa"/>
          </w:tcPr>
          <w:p w14:paraId="6B1F4DD9" w14:textId="77777777" w:rsidR="00157DA3" w:rsidRPr="000C201D" w:rsidRDefault="00157DA3" w:rsidP="00157DA3">
            <w:pPr>
              <w:pStyle w:val="TAC"/>
            </w:pPr>
            <w:r w:rsidRPr="000C201D">
              <w:t>1</w:t>
            </w:r>
          </w:p>
        </w:tc>
        <w:tc>
          <w:tcPr>
            <w:tcW w:w="4685" w:type="dxa"/>
          </w:tcPr>
          <w:p w14:paraId="2AFA61DD" w14:textId="4B1C24D2" w:rsidR="00157DA3" w:rsidRPr="000C201D" w:rsidRDefault="00157DA3" w:rsidP="00157DA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28921A4" w14:textId="77777777" w:rsidR="00157DA3" w:rsidRPr="000C201D" w:rsidRDefault="00157DA3" w:rsidP="00157DA3">
            <w:pPr>
              <w:pStyle w:val="TAC"/>
            </w:pPr>
            <w:r w:rsidRPr="000C201D">
              <w:t>1</w:t>
            </w:r>
          </w:p>
        </w:tc>
        <w:tc>
          <w:tcPr>
            <w:tcW w:w="1417" w:type="dxa"/>
          </w:tcPr>
          <w:p w14:paraId="41DC7FEC" w14:textId="77777777" w:rsidR="00157DA3" w:rsidRPr="000C201D" w:rsidRDefault="00157DA3" w:rsidP="00157DA3">
            <w:pPr>
              <w:pStyle w:val="TAC"/>
            </w:pPr>
            <w:r>
              <w:t>M</w:t>
            </w:r>
          </w:p>
        </w:tc>
      </w:tr>
      <w:tr w:rsidR="006E4DD2" w:rsidRPr="000C201D" w14:paraId="3AAAC906" w14:textId="77777777" w:rsidTr="006277F3">
        <w:trPr>
          <w:jc w:val="center"/>
        </w:trPr>
        <w:tc>
          <w:tcPr>
            <w:tcW w:w="1552" w:type="dxa"/>
          </w:tcPr>
          <w:p w14:paraId="643AD081" w14:textId="77777777" w:rsidR="006E4DD2" w:rsidRPr="000C201D" w:rsidRDefault="006E4DD2" w:rsidP="006277F3">
            <w:pPr>
              <w:pStyle w:val="TAC"/>
            </w:pPr>
            <w:r>
              <w:t>2</w:t>
            </w:r>
          </w:p>
        </w:tc>
        <w:tc>
          <w:tcPr>
            <w:tcW w:w="4685" w:type="dxa"/>
          </w:tcPr>
          <w:p w14:paraId="3F5DD1E2" w14:textId="77777777" w:rsidR="006E4DD2" w:rsidRPr="000C201D" w:rsidRDefault="006E4DD2" w:rsidP="006277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0D49AFF5" w14:textId="77777777" w:rsidR="006E4DD2" w:rsidRPr="000C201D" w:rsidRDefault="006E4DD2" w:rsidP="006277F3">
            <w:pPr>
              <w:pStyle w:val="TAC"/>
            </w:pPr>
            <w:r>
              <w:t>1</w:t>
            </w:r>
          </w:p>
        </w:tc>
        <w:tc>
          <w:tcPr>
            <w:tcW w:w="1417" w:type="dxa"/>
          </w:tcPr>
          <w:p w14:paraId="5EF01036" w14:textId="77777777" w:rsidR="006E4DD2" w:rsidRDefault="006E4DD2" w:rsidP="006277F3">
            <w:pPr>
              <w:pStyle w:val="TAC"/>
            </w:pPr>
            <w:r>
              <w:t>M</w:t>
            </w:r>
          </w:p>
        </w:tc>
      </w:tr>
      <w:tr w:rsidR="006E4DD2" w:rsidRPr="000C201D" w14:paraId="56615FDF" w14:textId="77777777" w:rsidTr="006277F3">
        <w:trPr>
          <w:jc w:val="center"/>
        </w:trPr>
        <w:tc>
          <w:tcPr>
            <w:tcW w:w="1552" w:type="dxa"/>
          </w:tcPr>
          <w:p w14:paraId="44EECA1D" w14:textId="77777777" w:rsidR="006E4DD2" w:rsidRPr="000C201D" w:rsidRDefault="006E4DD2" w:rsidP="006277F3">
            <w:pPr>
              <w:pStyle w:val="TAC"/>
            </w:pPr>
            <w:r>
              <w:t>3 to 3+Y1</w:t>
            </w:r>
          </w:p>
        </w:tc>
        <w:tc>
          <w:tcPr>
            <w:tcW w:w="4685" w:type="dxa"/>
          </w:tcPr>
          <w:p w14:paraId="17CC99B2" w14:textId="77777777" w:rsidR="006E4DD2" w:rsidRPr="00144A20" w:rsidRDefault="006E4DD2" w:rsidP="006277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1F310F5E" w14:textId="77777777" w:rsidR="006E4DD2" w:rsidRPr="000C201D" w:rsidRDefault="006E4DD2" w:rsidP="006277F3">
            <w:pPr>
              <w:pStyle w:val="TAC"/>
            </w:pPr>
            <w:r>
              <w:t>Y1</w:t>
            </w:r>
          </w:p>
        </w:tc>
        <w:tc>
          <w:tcPr>
            <w:tcW w:w="1417" w:type="dxa"/>
          </w:tcPr>
          <w:p w14:paraId="38274A7D" w14:textId="77777777" w:rsidR="006E4DD2" w:rsidRPr="000C201D" w:rsidRDefault="006E4DD2" w:rsidP="006277F3">
            <w:pPr>
              <w:pStyle w:val="TAC"/>
            </w:pPr>
            <w:r>
              <w:t>M</w:t>
            </w:r>
          </w:p>
        </w:tc>
      </w:tr>
      <w:tr w:rsidR="006E4DD2" w:rsidRPr="000C201D" w14:paraId="68521A47" w14:textId="77777777" w:rsidTr="006277F3">
        <w:trPr>
          <w:jc w:val="center"/>
        </w:trPr>
        <w:tc>
          <w:tcPr>
            <w:tcW w:w="1552" w:type="dxa"/>
          </w:tcPr>
          <w:p w14:paraId="70A7CC45" w14:textId="77777777" w:rsidR="006E4DD2" w:rsidRDefault="006E4DD2" w:rsidP="006277F3">
            <w:pPr>
              <w:pStyle w:val="TAC"/>
            </w:pPr>
            <w:r>
              <w:t>…</w:t>
            </w:r>
          </w:p>
        </w:tc>
        <w:tc>
          <w:tcPr>
            <w:tcW w:w="4685" w:type="dxa"/>
          </w:tcPr>
          <w:p w14:paraId="7054603C"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FFCD0A9" w14:textId="77777777" w:rsidR="006E4DD2" w:rsidRDefault="006E4DD2" w:rsidP="006277F3">
            <w:pPr>
              <w:pStyle w:val="TAC"/>
            </w:pPr>
          </w:p>
        </w:tc>
        <w:tc>
          <w:tcPr>
            <w:tcW w:w="1417" w:type="dxa"/>
          </w:tcPr>
          <w:p w14:paraId="50DDCEC4" w14:textId="77777777" w:rsidR="006E4DD2" w:rsidRDefault="006E4DD2" w:rsidP="006277F3">
            <w:pPr>
              <w:pStyle w:val="TAC"/>
            </w:pPr>
          </w:p>
        </w:tc>
      </w:tr>
      <w:tr w:rsidR="006E4DD2" w:rsidRPr="000C201D" w14:paraId="24C52A28" w14:textId="77777777" w:rsidTr="006277F3">
        <w:trPr>
          <w:jc w:val="center"/>
        </w:trPr>
        <w:tc>
          <w:tcPr>
            <w:tcW w:w="1552" w:type="dxa"/>
          </w:tcPr>
          <w:p w14:paraId="30C71745" w14:textId="77777777" w:rsidR="006E4DD2" w:rsidRDefault="006E4DD2" w:rsidP="006277F3">
            <w:pPr>
              <w:pStyle w:val="TAC"/>
            </w:pPr>
            <w:r>
              <w:t>3+Y1+…+Y(n-1) to 3+Y1+…+Yn</w:t>
            </w:r>
          </w:p>
        </w:tc>
        <w:tc>
          <w:tcPr>
            <w:tcW w:w="4685" w:type="dxa"/>
          </w:tcPr>
          <w:p w14:paraId="60D4871C" w14:textId="77777777" w:rsidR="006E4DD2" w:rsidRDefault="006E4DD2" w:rsidP="006277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54501D3B" w14:textId="77777777" w:rsidR="006E4DD2" w:rsidRDefault="006E4DD2" w:rsidP="006277F3">
            <w:pPr>
              <w:pStyle w:val="TAC"/>
            </w:pPr>
            <w:r>
              <w:t>Yn</w:t>
            </w:r>
          </w:p>
        </w:tc>
        <w:tc>
          <w:tcPr>
            <w:tcW w:w="1417" w:type="dxa"/>
          </w:tcPr>
          <w:p w14:paraId="207E3508" w14:textId="77777777" w:rsidR="006E4DD2" w:rsidRDefault="006E4DD2" w:rsidP="006277F3">
            <w:pPr>
              <w:pStyle w:val="TAC"/>
            </w:pPr>
            <w:r>
              <w:t>M</w:t>
            </w:r>
          </w:p>
        </w:tc>
      </w:tr>
    </w:tbl>
    <w:p w14:paraId="3AEF077D" w14:textId="77777777" w:rsidR="006E4DD2" w:rsidRDefault="006E4DD2" w:rsidP="006E4DD2"/>
    <w:p w14:paraId="6D1FC03C" w14:textId="77777777" w:rsidR="006E4DD2" w:rsidRPr="000C201D" w:rsidRDefault="006E4DD2" w:rsidP="00E90AA0">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761EB0CF" w14:textId="054FFAA7" w:rsidR="006E4DD2" w:rsidRPr="000C201D" w:rsidRDefault="006E4DD2" w:rsidP="00E90AA0">
      <w:pPr>
        <w:pStyle w:val="B1"/>
      </w:pPr>
      <w:r w:rsidRPr="000C201D">
        <w:t>Contents:</w:t>
      </w:r>
    </w:p>
    <w:p w14:paraId="1271EE83" w14:textId="45135040" w:rsidR="006E4DD2" w:rsidRPr="000C201D" w:rsidRDefault="006E4DD2" w:rsidP="00E90AA0">
      <w:pPr>
        <w:pStyle w:val="B2"/>
      </w:pPr>
      <w:r w:rsidRPr="000C201D">
        <w:t>-</w:t>
      </w:r>
      <w:r w:rsidR="00E90AA0">
        <w:tab/>
      </w:r>
      <w:r>
        <w:rPr>
          <w:lang w:val="en-US" w:eastAsia="fr-FR"/>
        </w:rPr>
        <w:t xml:space="preserve">Length of following Rejected </w:t>
      </w:r>
      <w:r>
        <w:rPr>
          <w:lang w:eastAsia="fr-FR"/>
        </w:rPr>
        <w:t xml:space="preserve">S-NSSAI with mapping </w:t>
      </w:r>
      <w:r w:rsidRPr="007D0212">
        <w:t>information element</w:t>
      </w:r>
      <w:r>
        <w:t>s</w:t>
      </w:r>
      <w:r w:rsidRPr="000C201D">
        <w:t>.</w:t>
      </w:r>
    </w:p>
    <w:p w14:paraId="4CDEE9CB" w14:textId="77777777" w:rsidR="00157DA3" w:rsidRPr="000C201D" w:rsidRDefault="00157DA3" w:rsidP="00E90AA0">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1EBBEF75" w14:textId="731F2EBC" w:rsidR="00157DA3" w:rsidRPr="000C201D" w:rsidRDefault="00157DA3" w:rsidP="00E90AA0">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3998" w:name="_Toc163041960"/>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3998"/>
    </w:p>
    <w:p w14:paraId="2BE22AAA" w14:textId="7EC4EA7B" w:rsidR="007F083D" w:rsidRDefault="007F083D" w:rsidP="007F083D">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 xml:space="preserve">in </w:t>
      </w:r>
      <w:r w:rsidR="003413FE">
        <w:t>TS 2</w:t>
      </w:r>
      <w:r>
        <w:t>4.501</w:t>
      </w:r>
      <w:r w:rsidR="003413FE">
        <w:t> [</w:t>
      </w:r>
      <w:r>
        <w:t>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7F083D" w:rsidRPr="000C201D" w14:paraId="38BB16E1" w14:textId="77777777" w:rsidTr="00FE5B20">
        <w:trPr>
          <w:jc w:val="center"/>
        </w:trPr>
        <w:tc>
          <w:tcPr>
            <w:tcW w:w="1552" w:type="dxa"/>
          </w:tcPr>
          <w:p w14:paraId="1E8B7EE5" w14:textId="77777777" w:rsidR="007F083D" w:rsidRPr="000C201D" w:rsidRDefault="007F083D" w:rsidP="00FE5B20">
            <w:pPr>
              <w:pStyle w:val="TAH"/>
            </w:pPr>
            <w:r w:rsidRPr="000C201D">
              <w:lastRenderedPageBreak/>
              <w:t>Byte(s)</w:t>
            </w:r>
          </w:p>
        </w:tc>
        <w:tc>
          <w:tcPr>
            <w:tcW w:w="4685" w:type="dxa"/>
          </w:tcPr>
          <w:p w14:paraId="688FE770" w14:textId="77777777" w:rsidR="007F083D" w:rsidRPr="000C201D" w:rsidRDefault="007F083D" w:rsidP="00FE5B20">
            <w:pPr>
              <w:pStyle w:val="TAH"/>
            </w:pPr>
            <w:r w:rsidRPr="000C201D">
              <w:t>Description</w:t>
            </w:r>
          </w:p>
        </w:tc>
        <w:tc>
          <w:tcPr>
            <w:tcW w:w="1417" w:type="dxa"/>
          </w:tcPr>
          <w:p w14:paraId="73AEA221" w14:textId="77777777" w:rsidR="007F083D" w:rsidRPr="000C201D" w:rsidRDefault="007F083D" w:rsidP="00FE5B20">
            <w:pPr>
              <w:pStyle w:val="TAH"/>
            </w:pPr>
            <w:r w:rsidRPr="000C201D">
              <w:t>Length</w:t>
            </w:r>
          </w:p>
        </w:tc>
        <w:tc>
          <w:tcPr>
            <w:tcW w:w="1417" w:type="dxa"/>
          </w:tcPr>
          <w:p w14:paraId="0D8EC227" w14:textId="77777777" w:rsidR="007F083D" w:rsidRPr="000C201D" w:rsidRDefault="007F083D" w:rsidP="00FE5B20">
            <w:pPr>
              <w:pStyle w:val="TAH"/>
            </w:pPr>
            <w:r>
              <w:t>M/O/C</w:t>
            </w:r>
          </w:p>
        </w:tc>
      </w:tr>
      <w:tr w:rsidR="007F083D" w:rsidRPr="000C201D" w14:paraId="6FF4C100" w14:textId="77777777" w:rsidTr="00FE5B20">
        <w:trPr>
          <w:jc w:val="center"/>
        </w:trPr>
        <w:tc>
          <w:tcPr>
            <w:tcW w:w="1552" w:type="dxa"/>
          </w:tcPr>
          <w:p w14:paraId="7C697EDD" w14:textId="77777777" w:rsidR="007F083D" w:rsidRPr="000C201D" w:rsidRDefault="007F083D" w:rsidP="00FE5B20">
            <w:pPr>
              <w:pStyle w:val="TAC"/>
            </w:pPr>
            <w:r w:rsidRPr="000C201D">
              <w:t>1</w:t>
            </w:r>
          </w:p>
        </w:tc>
        <w:tc>
          <w:tcPr>
            <w:tcW w:w="4685" w:type="dxa"/>
          </w:tcPr>
          <w:p w14:paraId="7634EF46" w14:textId="77777777" w:rsidR="007F083D" w:rsidRPr="000C201D" w:rsidRDefault="007F083D" w:rsidP="00FE5B20">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7CC4E88" w14:textId="77777777" w:rsidR="007F083D" w:rsidRPr="000C201D" w:rsidRDefault="007F083D" w:rsidP="00FE5B20">
            <w:pPr>
              <w:pStyle w:val="TAC"/>
            </w:pPr>
            <w:r w:rsidRPr="000C201D">
              <w:t>1</w:t>
            </w:r>
          </w:p>
        </w:tc>
        <w:tc>
          <w:tcPr>
            <w:tcW w:w="1417" w:type="dxa"/>
          </w:tcPr>
          <w:p w14:paraId="23EDAC39" w14:textId="77777777" w:rsidR="007F083D" w:rsidRPr="000C201D" w:rsidRDefault="007F083D" w:rsidP="00FE5B20">
            <w:pPr>
              <w:pStyle w:val="TAC"/>
            </w:pPr>
            <w:r>
              <w:t>M</w:t>
            </w:r>
          </w:p>
        </w:tc>
      </w:tr>
      <w:tr w:rsidR="007F083D" w:rsidRPr="000C201D" w14:paraId="763EEF34" w14:textId="77777777" w:rsidTr="00FE5B20">
        <w:trPr>
          <w:jc w:val="center"/>
        </w:trPr>
        <w:tc>
          <w:tcPr>
            <w:tcW w:w="1552" w:type="dxa"/>
          </w:tcPr>
          <w:p w14:paraId="1B9D02FB" w14:textId="77777777" w:rsidR="007F083D" w:rsidRPr="000C201D" w:rsidRDefault="007F083D" w:rsidP="00FE5B20">
            <w:pPr>
              <w:pStyle w:val="TAC"/>
            </w:pPr>
            <w:r>
              <w:t>2</w:t>
            </w:r>
          </w:p>
        </w:tc>
        <w:tc>
          <w:tcPr>
            <w:tcW w:w="4685" w:type="dxa"/>
          </w:tcPr>
          <w:p w14:paraId="718812E6" w14:textId="77777777" w:rsidR="007F083D" w:rsidRPr="000C201D" w:rsidRDefault="007F083D" w:rsidP="00FE5B20">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C49F8D8" w14:textId="77777777" w:rsidR="007F083D" w:rsidRPr="000C201D" w:rsidRDefault="007F083D" w:rsidP="00FE5B20">
            <w:pPr>
              <w:pStyle w:val="TAC"/>
            </w:pPr>
            <w:r>
              <w:t>1</w:t>
            </w:r>
          </w:p>
        </w:tc>
        <w:tc>
          <w:tcPr>
            <w:tcW w:w="1417" w:type="dxa"/>
          </w:tcPr>
          <w:p w14:paraId="0CDC308B" w14:textId="77777777" w:rsidR="007F083D" w:rsidRDefault="007F083D" w:rsidP="00FE5B20">
            <w:pPr>
              <w:pStyle w:val="TAC"/>
            </w:pPr>
            <w:r>
              <w:t>M</w:t>
            </w:r>
          </w:p>
        </w:tc>
      </w:tr>
      <w:tr w:rsidR="007F083D" w:rsidRPr="000C201D" w14:paraId="44901EAC" w14:textId="77777777" w:rsidTr="00FE5B20">
        <w:trPr>
          <w:jc w:val="center"/>
        </w:trPr>
        <w:tc>
          <w:tcPr>
            <w:tcW w:w="1552" w:type="dxa"/>
          </w:tcPr>
          <w:p w14:paraId="676B8C42" w14:textId="77777777" w:rsidR="007F083D" w:rsidRPr="000C201D" w:rsidRDefault="007F083D" w:rsidP="00FE5B20">
            <w:pPr>
              <w:pStyle w:val="TAC"/>
            </w:pPr>
            <w:r>
              <w:t>3 to 3+Y1</w:t>
            </w:r>
          </w:p>
        </w:tc>
        <w:tc>
          <w:tcPr>
            <w:tcW w:w="4685" w:type="dxa"/>
          </w:tcPr>
          <w:p w14:paraId="23F0AF3F" w14:textId="77777777" w:rsidR="007F083D" w:rsidRPr="00144A20" w:rsidRDefault="007F083D" w:rsidP="00FE5B20">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637FD39C" w14:textId="77777777" w:rsidR="007F083D" w:rsidRPr="000C201D" w:rsidRDefault="007F083D" w:rsidP="00FE5B20">
            <w:pPr>
              <w:pStyle w:val="TAC"/>
            </w:pPr>
            <w:r>
              <w:t>Y1</w:t>
            </w:r>
          </w:p>
        </w:tc>
        <w:tc>
          <w:tcPr>
            <w:tcW w:w="1417" w:type="dxa"/>
          </w:tcPr>
          <w:p w14:paraId="39E5EBB4" w14:textId="77777777" w:rsidR="007F083D" w:rsidRPr="000C201D" w:rsidRDefault="007F083D" w:rsidP="00FE5B20">
            <w:pPr>
              <w:pStyle w:val="TAC"/>
            </w:pPr>
            <w:r>
              <w:t>M</w:t>
            </w:r>
          </w:p>
        </w:tc>
      </w:tr>
      <w:tr w:rsidR="007F083D" w:rsidRPr="000C201D" w14:paraId="0A95930C" w14:textId="77777777" w:rsidTr="00FE5B20">
        <w:trPr>
          <w:jc w:val="center"/>
        </w:trPr>
        <w:tc>
          <w:tcPr>
            <w:tcW w:w="1552" w:type="dxa"/>
          </w:tcPr>
          <w:p w14:paraId="67F594DB" w14:textId="77777777" w:rsidR="007F083D" w:rsidRDefault="007F083D" w:rsidP="00FE5B20">
            <w:pPr>
              <w:pStyle w:val="TAC"/>
            </w:pPr>
            <w:r>
              <w:t>…</w:t>
            </w:r>
          </w:p>
        </w:tc>
        <w:tc>
          <w:tcPr>
            <w:tcW w:w="4685" w:type="dxa"/>
          </w:tcPr>
          <w:p w14:paraId="535C96BC" w14:textId="77777777" w:rsidR="007F083D" w:rsidRDefault="007F083D" w:rsidP="00FE5B20">
            <w:pPr>
              <w:pStyle w:val="TAL"/>
              <w:rPr>
                <w:rFonts w:cs="Arial"/>
                <w:szCs w:val="18"/>
                <w:lang w:eastAsia="fr-FR"/>
              </w:rPr>
            </w:pPr>
            <w:r>
              <w:rPr>
                <w:rFonts w:cs="Arial"/>
                <w:szCs w:val="18"/>
                <w:lang w:eastAsia="fr-FR"/>
              </w:rPr>
              <w:t>…</w:t>
            </w:r>
          </w:p>
        </w:tc>
        <w:tc>
          <w:tcPr>
            <w:tcW w:w="1417" w:type="dxa"/>
          </w:tcPr>
          <w:p w14:paraId="220F89D5" w14:textId="77777777" w:rsidR="007F083D" w:rsidRDefault="007F083D" w:rsidP="00FE5B20">
            <w:pPr>
              <w:pStyle w:val="TAC"/>
            </w:pPr>
          </w:p>
        </w:tc>
        <w:tc>
          <w:tcPr>
            <w:tcW w:w="1417" w:type="dxa"/>
          </w:tcPr>
          <w:p w14:paraId="49277A8F" w14:textId="77777777" w:rsidR="007F083D" w:rsidRDefault="007F083D" w:rsidP="00FE5B20">
            <w:pPr>
              <w:pStyle w:val="TAC"/>
            </w:pPr>
          </w:p>
        </w:tc>
      </w:tr>
      <w:tr w:rsidR="007F083D" w:rsidRPr="000C201D" w14:paraId="64243E6F" w14:textId="77777777" w:rsidTr="00FE5B20">
        <w:trPr>
          <w:jc w:val="center"/>
        </w:trPr>
        <w:tc>
          <w:tcPr>
            <w:tcW w:w="1552" w:type="dxa"/>
          </w:tcPr>
          <w:p w14:paraId="2736F7B2" w14:textId="77777777" w:rsidR="007F083D" w:rsidRDefault="007F083D" w:rsidP="00FE5B20">
            <w:pPr>
              <w:pStyle w:val="TAC"/>
            </w:pPr>
            <w:r>
              <w:t>3+Y1+…+Y(n-1) to 3+Y1+…+Yn</w:t>
            </w:r>
          </w:p>
        </w:tc>
        <w:tc>
          <w:tcPr>
            <w:tcW w:w="4685" w:type="dxa"/>
          </w:tcPr>
          <w:p w14:paraId="02C93452" w14:textId="77777777" w:rsidR="007F083D" w:rsidRDefault="007F083D" w:rsidP="00FE5B20">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7BE8DA4B" w14:textId="77777777" w:rsidR="007F083D" w:rsidRDefault="007F083D" w:rsidP="00FE5B20">
            <w:pPr>
              <w:pStyle w:val="TAC"/>
            </w:pPr>
            <w:r>
              <w:t>Yn</w:t>
            </w:r>
          </w:p>
        </w:tc>
        <w:tc>
          <w:tcPr>
            <w:tcW w:w="1417" w:type="dxa"/>
          </w:tcPr>
          <w:p w14:paraId="2F0B6B68" w14:textId="77777777" w:rsidR="007F083D" w:rsidRDefault="007F083D" w:rsidP="00FE5B20">
            <w:pPr>
              <w:pStyle w:val="TAC"/>
            </w:pPr>
            <w:r>
              <w:t>M</w:t>
            </w:r>
          </w:p>
        </w:tc>
      </w:tr>
    </w:tbl>
    <w:p w14:paraId="5D7C175E" w14:textId="77777777" w:rsidR="007F083D" w:rsidRDefault="007F083D" w:rsidP="007F083D">
      <w:pPr>
        <w:pStyle w:val="B1"/>
        <w:ind w:left="852"/>
        <w:rPr>
          <w:rFonts w:cs="Arial"/>
          <w:szCs w:val="18"/>
          <w:lang w:eastAsia="fr-FR"/>
        </w:rPr>
      </w:pPr>
    </w:p>
    <w:p w14:paraId="7C995254" w14:textId="77777777" w:rsidR="007F083D" w:rsidRPr="000C201D" w:rsidRDefault="007F083D" w:rsidP="00E90AA0">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20F850E9" w14:textId="13FF232B" w:rsidR="007F083D" w:rsidRPr="000C201D" w:rsidRDefault="007F083D" w:rsidP="00E90AA0">
      <w:pPr>
        <w:pStyle w:val="B1"/>
      </w:pPr>
      <w:r w:rsidRPr="000C201D">
        <w:t>Contents:</w:t>
      </w:r>
    </w:p>
    <w:p w14:paraId="7144BFCD" w14:textId="755DB538" w:rsidR="007F083D" w:rsidRPr="000C201D" w:rsidRDefault="007F083D" w:rsidP="00E90AA0">
      <w:pPr>
        <w:pStyle w:val="B2"/>
      </w:pPr>
      <w:r w:rsidRPr="000C201D">
        <w:t>-</w:t>
      </w:r>
      <w:r w:rsidR="00E90AA0">
        <w:tab/>
      </w:r>
      <w:r>
        <w:rPr>
          <w:lang w:val="en-US" w:eastAsia="fr-FR"/>
        </w:rPr>
        <w:t xml:space="preserve">Length of following </w:t>
      </w:r>
      <w:r>
        <w:rPr>
          <w:lang w:eastAsia="fr-FR"/>
        </w:rPr>
        <w:t xml:space="preserve">S-NSSAI with mapping </w:t>
      </w:r>
      <w:r w:rsidRPr="007D0212">
        <w:t>information element</w:t>
      </w:r>
      <w:r>
        <w:t>s</w:t>
      </w:r>
      <w:r w:rsidRPr="000C201D">
        <w:t>.</w:t>
      </w:r>
    </w:p>
    <w:p w14:paraId="757F0E69" w14:textId="77777777" w:rsidR="007F083D" w:rsidRPr="000C201D" w:rsidRDefault="007F083D" w:rsidP="00E90AA0">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3999" w:name="_Toc163041961"/>
      <w:r>
        <w:t>8.153</w:t>
      </w:r>
      <w:r>
        <w:tab/>
      </w:r>
      <w:r w:rsidRPr="00DB6C2B">
        <w:t>Rejected s</w:t>
      </w:r>
      <w:r>
        <w:t>lices information</w:t>
      </w:r>
      <w:bookmarkEnd w:id="3999"/>
    </w:p>
    <w:p w14:paraId="6C66CEE9" w14:textId="77777777" w:rsidR="00157DA3" w:rsidRDefault="00157DA3" w:rsidP="00157DA3">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157DA3" w:rsidRPr="000C201D" w14:paraId="6836B314" w14:textId="77777777" w:rsidTr="005D643F">
        <w:trPr>
          <w:jc w:val="center"/>
        </w:trPr>
        <w:tc>
          <w:tcPr>
            <w:tcW w:w="1552" w:type="dxa"/>
          </w:tcPr>
          <w:p w14:paraId="3F1CA7AC" w14:textId="77777777" w:rsidR="00157DA3" w:rsidRPr="000C201D" w:rsidRDefault="00157DA3" w:rsidP="005D643F">
            <w:pPr>
              <w:pStyle w:val="TAH"/>
            </w:pPr>
            <w:r w:rsidRPr="000C201D">
              <w:t>Byte(s)</w:t>
            </w:r>
          </w:p>
        </w:tc>
        <w:tc>
          <w:tcPr>
            <w:tcW w:w="4685" w:type="dxa"/>
          </w:tcPr>
          <w:p w14:paraId="49594208" w14:textId="77777777" w:rsidR="00157DA3" w:rsidRPr="000C201D" w:rsidRDefault="00157DA3" w:rsidP="005D643F">
            <w:pPr>
              <w:pStyle w:val="TAH"/>
            </w:pPr>
            <w:r w:rsidRPr="000C201D">
              <w:t>Description</w:t>
            </w:r>
          </w:p>
        </w:tc>
        <w:tc>
          <w:tcPr>
            <w:tcW w:w="1417" w:type="dxa"/>
          </w:tcPr>
          <w:p w14:paraId="004710DD" w14:textId="77777777" w:rsidR="00157DA3" w:rsidRPr="000C201D" w:rsidRDefault="00157DA3" w:rsidP="005D643F">
            <w:pPr>
              <w:pStyle w:val="TAH"/>
            </w:pPr>
            <w:r w:rsidRPr="000C201D">
              <w:t>Length</w:t>
            </w:r>
          </w:p>
        </w:tc>
        <w:tc>
          <w:tcPr>
            <w:tcW w:w="1417" w:type="dxa"/>
          </w:tcPr>
          <w:p w14:paraId="415EAD9A" w14:textId="77777777" w:rsidR="00157DA3" w:rsidRPr="000C201D" w:rsidRDefault="00157DA3" w:rsidP="005D643F">
            <w:pPr>
              <w:pStyle w:val="TAH"/>
            </w:pPr>
            <w:r>
              <w:t>M/O/C</w:t>
            </w:r>
          </w:p>
        </w:tc>
      </w:tr>
      <w:tr w:rsidR="00157DA3" w:rsidRPr="000C201D" w14:paraId="4F3E638A" w14:textId="77777777" w:rsidTr="005D643F">
        <w:trPr>
          <w:jc w:val="center"/>
        </w:trPr>
        <w:tc>
          <w:tcPr>
            <w:tcW w:w="1552" w:type="dxa"/>
          </w:tcPr>
          <w:p w14:paraId="1580EF18" w14:textId="77777777" w:rsidR="00157DA3" w:rsidRPr="000C201D" w:rsidRDefault="00157DA3" w:rsidP="005D643F">
            <w:pPr>
              <w:pStyle w:val="TAC"/>
            </w:pPr>
            <w:r w:rsidRPr="000C201D">
              <w:t>1</w:t>
            </w:r>
          </w:p>
        </w:tc>
        <w:tc>
          <w:tcPr>
            <w:tcW w:w="4685" w:type="dxa"/>
          </w:tcPr>
          <w:p w14:paraId="0E61239E" w14:textId="77777777" w:rsidR="00157DA3" w:rsidRPr="000C201D" w:rsidRDefault="00157DA3" w:rsidP="005D643F">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3FA02B35" w14:textId="77777777" w:rsidR="00157DA3" w:rsidRPr="000C201D" w:rsidRDefault="00157DA3" w:rsidP="005D643F">
            <w:pPr>
              <w:pStyle w:val="TAC"/>
            </w:pPr>
            <w:r w:rsidRPr="000C201D">
              <w:t>1</w:t>
            </w:r>
          </w:p>
        </w:tc>
        <w:tc>
          <w:tcPr>
            <w:tcW w:w="1417" w:type="dxa"/>
          </w:tcPr>
          <w:p w14:paraId="7EA65CAD" w14:textId="77777777" w:rsidR="00157DA3" w:rsidRPr="000C201D" w:rsidRDefault="00157DA3" w:rsidP="005D643F">
            <w:pPr>
              <w:pStyle w:val="TAC"/>
            </w:pPr>
            <w:r>
              <w:t>M</w:t>
            </w:r>
          </w:p>
        </w:tc>
      </w:tr>
      <w:tr w:rsidR="00157DA3" w:rsidRPr="000C201D" w14:paraId="75DD604F" w14:textId="77777777" w:rsidTr="005D643F">
        <w:trPr>
          <w:jc w:val="center"/>
        </w:trPr>
        <w:tc>
          <w:tcPr>
            <w:tcW w:w="1552" w:type="dxa"/>
          </w:tcPr>
          <w:p w14:paraId="277D875E" w14:textId="77777777" w:rsidR="00157DA3" w:rsidRPr="000C201D" w:rsidRDefault="00157DA3" w:rsidP="005D643F">
            <w:pPr>
              <w:pStyle w:val="TAC"/>
            </w:pPr>
            <w:r>
              <w:t>2</w:t>
            </w:r>
          </w:p>
        </w:tc>
        <w:tc>
          <w:tcPr>
            <w:tcW w:w="4685" w:type="dxa"/>
          </w:tcPr>
          <w:p w14:paraId="15BED9A6" w14:textId="77777777" w:rsidR="00157DA3" w:rsidRPr="000C201D" w:rsidRDefault="00157DA3" w:rsidP="005D643F">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5B06722" w14:textId="77777777" w:rsidR="00157DA3" w:rsidRPr="000C201D" w:rsidRDefault="00157DA3" w:rsidP="005D643F">
            <w:pPr>
              <w:pStyle w:val="TAC"/>
            </w:pPr>
            <w:r>
              <w:t>1</w:t>
            </w:r>
          </w:p>
        </w:tc>
        <w:tc>
          <w:tcPr>
            <w:tcW w:w="1417" w:type="dxa"/>
          </w:tcPr>
          <w:p w14:paraId="6B71552C" w14:textId="77777777" w:rsidR="00157DA3" w:rsidRDefault="00157DA3" w:rsidP="005D643F">
            <w:pPr>
              <w:pStyle w:val="TAC"/>
            </w:pPr>
            <w:r>
              <w:t>M</w:t>
            </w:r>
          </w:p>
        </w:tc>
      </w:tr>
      <w:tr w:rsidR="00157DA3" w:rsidRPr="000C201D" w14:paraId="5452C926" w14:textId="77777777" w:rsidTr="005D643F">
        <w:trPr>
          <w:jc w:val="center"/>
        </w:trPr>
        <w:tc>
          <w:tcPr>
            <w:tcW w:w="1552" w:type="dxa"/>
          </w:tcPr>
          <w:p w14:paraId="48C4A31F" w14:textId="77777777" w:rsidR="00157DA3" w:rsidRPr="000C201D" w:rsidRDefault="00157DA3" w:rsidP="005D643F">
            <w:pPr>
              <w:pStyle w:val="TAC"/>
            </w:pPr>
            <w:r>
              <w:t>3 to 3+Y1</w:t>
            </w:r>
          </w:p>
        </w:tc>
        <w:tc>
          <w:tcPr>
            <w:tcW w:w="4685" w:type="dxa"/>
          </w:tcPr>
          <w:p w14:paraId="3AB2AFCF" w14:textId="77777777" w:rsidR="00157DA3" w:rsidRPr="00144A20" w:rsidRDefault="00157DA3" w:rsidP="005D643F">
            <w:pPr>
              <w:pStyle w:val="TAL"/>
              <w:rPr>
                <w:lang w:val="en-US"/>
              </w:rPr>
            </w:pPr>
            <w:r>
              <w:rPr>
                <w:rFonts w:cs="Arial"/>
                <w:szCs w:val="18"/>
                <w:lang w:eastAsia="fr-FR"/>
              </w:rPr>
              <w:t xml:space="preserve">Rejected S-NSSAI </w:t>
            </w:r>
            <w:r w:rsidRPr="007D0212">
              <w:t>element</w:t>
            </w:r>
            <w:r>
              <w:t xml:space="preserve"> 1</w:t>
            </w:r>
          </w:p>
        </w:tc>
        <w:tc>
          <w:tcPr>
            <w:tcW w:w="1417" w:type="dxa"/>
          </w:tcPr>
          <w:p w14:paraId="740F5FFA" w14:textId="77777777" w:rsidR="00157DA3" w:rsidRPr="000C201D" w:rsidRDefault="00157DA3" w:rsidP="005D643F">
            <w:pPr>
              <w:pStyle w:val="TAC"/>
            </w:pPr>
            <w:r>
              <w:t>Y1</w:t>
            </w:r>
          </w:p>
        </w:tc>
        <w:tc>
          <w:tcPr>
            <w:tcW w:w="1417" w:type="dxa"/>
          </w:tcPr>
          <w:p w14:paraId="0CE1FA7A" w14:textId="77777777" w:rsidR="00157DA3" w:rsidRPr="000C201D" w:rsidRDefault="00157DA3" w:rsidP="005D643F">
            <w:pPr>
              <w:pStyle w:val="TAC"/>
            </w:pPr>
            <w:r>
              <w:t>M</w:t>
            </w:r>
          </w:p>
        </w:tc>
      </w:tr>
      <w:tr w:rsidR="00157DA3" w:rsidRPr="000C201D" w14:paraId="610FD668" w14:textId="77777777" w:rsidTr="005D643F">
        <w:trPr>
          <w:jc w:val="center"/>
        </w:trPr>
        <w:tc>
          <w:tcPr>
            <w:tcW w:w="1552" w:type="dxa"/>
          </w:tcPr>
          <w:p w14:paraId="06FBA4CE" w14:textId="77777777" w:rsidR="00157DA3" w:rsidRDefault="00157DA3" w:rsidP="005D643F">
            <w:pPr>
              <w:pStyle w:val="TAC"/>
            </w:pPr>
            <w:r>
              <w:t>…</w:t>
            </w:r>
          </w:p>
        </w:tc>
        <w:tc>
          <w:tcPr>
            <w:tcW w:w="4685" w:type="dxa"/>
          </w:tcPr>
          <w:p w14:paraId="7EEE18D2" w14:textId="77777777" w:rsidR="00157DA3" w:rsidRDefault="00157DA3" w:rsidP="005D643F">
            <w:pPr>
              <w:pStyle w:val="TAL"/>
              <w:rPr>
                <w:rFonts w:cs="Arial"/>
                <w:szCs w:val="18"/>
                <w:lang w:eastAsia="fr-FR"/>
              </w:rPr>
            </w:pPr>
            <w:r>
              <w:rPr>
                <w:rFonts w:cs="Arial"/>
                <w:szCs w:val="18"/>
                <w:lang w:eastAsia="fr-FR"/>
              </w:rPr>
              <w:t>…</w:t>
            </w:r>
          </w:p>
        </w:tc>
        <w:tc>
          <w:tcPr>
            <w:tcW w:w="1417" w:type="dxa"/>
          </w:tcPr>
          <w:p w14:paraId="0F3B3404" w14:textId="77777777" w:rsidR="00157DA3" w:rsidRDefault="00157DA3" w:rsidP="005D643F">
            <w:pPr>
              <w:pStyle w:val="TAC"/>
            </w:pPr>
          </w:p>
        </w:tc>
        <w:tc>
          <w:tcPr>
            <w:tcW w:w="1417" w:type="dxa"/>
          </w:tcPr>
          <w:p w14:paraId="6D473D84" w14:textId="77777777" w:rsidR="00157DA3" w:rsidRDefault="00157DA3" w:rsidP="005D643F">
            <w:pPr>
              <w:pStyle w:val="TAC"/>
            </w:pPr>
          </w:p>
        </w:tc>
      </w:tr>
      <w:tr w:rsidR="00157DA3" w:rsidRPr="000C201D" w14:paraId="160DF82D" w14:textId="77777777" w:rsidTr="005D643F">
        <w:trPr>
          <w:jc w:val="center"/>
        </w:trPr>
        <w:tc>
          <w:tcPr>
            <w:tcW w:w="1552" w:type="dxa"/>
          </w:tcPr>
          <w:p w14:paraId="37A12B86" w14:textId="77777777" w:rsidR="00157DA3" w:rsidRDefault="00157DA3" w:rsidP="005D643F">
            <w:pPr>
              <w:pStyle w:val="TAC"/>
            </w:pPr>
            <w:r>
              <w:t>3+Y1+…+Y(n-1) to 3+Y1+…+Yn</w:t>
            </w:r>
          </w:p>
        </w:tc>
        <w:tc>
          <w:tcPr>
            <w:tcW w:w="4685" w:type="dxa"/>
          </w:tcPr>
          <w:p w14:paraId="3D0F820E" w14:textId="77777777" w:rsidR="00157DA3" w:rsidRDefault="00157DA3" w:rsidP="005D643F">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16FD2CC7" w14:textId="77777777" w:rsidR="00157DA3" w:rsidRDefault="00157DA3" w:rsidP="005D643F">
            <w:pPr>
              <w:pStyle w:val="TAC"/>
            </w:pPr>
            <w:r>
              <w:t>Yn</w:t>
            </w:r>
          </w:p>
        </w:tc>
        <w:tc>
          <w:tcPr>
            <w:tcW w:w="1417" w:type="dxa"/>
          </w:tcPr>
          <w:p w14:paraId="09AB9208" w14:textId="77777777" w:rsidR="00157DA3" w:rsidRDefault="00157DA3" w:rsidP="005D643F">
            <w:pPr>
              <w:pStyle w:val="TAC"/>
            </w:pPr>
            <w:r>
              <w:t>M</w:t>
            </w:r>
          </w:p>
        </w:tc>
      </w:tr>
    </w:tbl>
    <w:p w14:paraId="30F6A3D3" w14:textId="77777777" w:rsidR="00157DA3" w:rsidRDefault="00157DA3" w:rsidP="00157DA3"/>
    <w:p w14:paraId="00F7A874" w14:textId="77777777" w:rsidR="00157DA3" w:rsidRPr="000C201D" w:rsidRDefault="00157DA3" w:rsidP="00E90AA0">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3806129A" w14:textId="0FB72410" w:rsidR="00157DA3" w:rsidRPr="000C201D" w:rsidRDefault="00157DA3" w:rsidP="00E90AA0">
      <w:pPr>
        <w:pStyle w:val="B1"/>
      </w:pPr>
      <w:r w:rsidRPr="000C201D">
        <w:t>Contents:</w:t>
      </w:r>
    </w:p>
    <w:p w14:paraId="5C047B15" w14:textId="3495ABB3" w:rsidR="00157DA3" w:rsidRPr="000C201D" w:rsidRDefault="00157DA3" w:rsidP="00E90AA0">
      <w:pPr>
        <w:pStyle w:val="B2"/>
      </w:pPr>
      <w:r w:rsidRPr="000C201D">
        <w:t>-</w:t>
      </w:r>
      <w:r w:rsidR="00E90AA0">
        <w:tab/>
      </w:r>
      <w:r>
        <w:rPr>
          <w:lang w:val="en-US" w:eastAsia="fr-FR"/>
        </w:rPr>
        <w:t xml:space="preserve">Length of following Rejected </w:t>
      </w:r>
      <w:r>
        <w:rPr>
          <w:lang w:eastAsia="fr-FR"/>
        </w:rPr>
        <w:t xml:space="preserve">S-NSSAI </w:t>
      </w:r>
      <w:r w:rsidRPr="007D0212">
        <w:t>element</w:t>
      </w:r>
      <w:r>
        <w:t>s</w:t>
      </w:r>
      <w:r w:rsidRPr="000C201D">
        <w:t>.</w:t>
      </w:r>
    </w:p>
    <w:p w14:paraId="32F2B177" w14:textId="77777777" w:rsidR="00157DA3" w:rsidRPr="000C201D" w:rsidRDefault="00157DA3" w:rsidP="00E90AA0">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0" w:name="_Toc163041962"/>
      <w:r w:rsidRPr="00816C4A">
        <w:t>8.</w:t>
      </w:r>
      <w:r>
        <w:t>154</w:t>
      </w:r>
      <w:r w:rsidRPr="00816C4A">
        <w:tab/>
      </w:r>
      <w:r>
        <w:t>Partial NSSAI</w:t>
      </w:r>
      <w:bookmarkEnd w:id="4000"/>
    </w:p>
    <w:p w14:paraId="12F2E85E" w14:textId="77777777" w:rsidR="007F083D" w:rsidRPr="000C201D" w:rsidRDefault="007F083D" w:rsidP="007F083D">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7F083D" w:rsidRPr="000C201D" w14:paraId="464A68F5" w14:textId="77777777" w:rsidTr="00FE5B20">
        <w:trPr>
          <w:jc w:val="center"/>
        </w:trPr>
        <w:tc>
          <w:tcPr>
            <w:tcW w:w="1276" w:type="dxa"/>
          </w:tcPr>
          <w:p w14:paraId="0BC927A8" w14:textId="77777777" w:rsidR="007F083D" w:rsidRPr="000C201D" w:rsidRDefault="007F083D" w:rsidP="00FE5B20">
            <w:pPr>
              <w:pStyle w:val="TAH"/>
            </w:pPr>
            <w:r w:rsidRPr="000C201D">
              <w:lastRenderedPageBreak/>
              <w:t>Byte(s)</w:t>
            </w:r>
          </w:p>
        </w:tc>
        <w:tc>
          <w:tcPr>
            <w:tcW w:w="4961" w:type="dxa"/>
          </w:tcPr>
          <w:p w14:paraId="3F0312C7" w14:textId="77777777" w:rsidR="007F083D" w:rsidRPr="000C201D" w:rsidRDefault="007F083D" w:rsidP="00FE5B20">
            <w:pPr>
              <w:pStyle w:val="TAH"/>
            </w:pPr>
            <w:r w:rsidRPr="000C201D">
              <w:t>Description</w:t>
            </w:r>
          </w:p>
        </w:tc>
        <w:tc>
          <w:tcPr>
            <w:tcW w:w="1417" w:type="dxa"/>
          </w:tcPr>
          <w:p w14:paraId="73F41F5A" w14:textId="77777777" w:rsidR="007F083D" w:rsidRPr="000C201D" w:rsidRDefault="007F083D" w:rsidP="00FE5B20">
            <w:pPr>
              <w:pStyle w:val="TAH"/>
            </w:pPr>
            <w:r w:rsidRPr="000C201D">
              <w:t>Length</w:t>
            </w:r>
          </w:p>
        </w:tc>
        <w:tc>
          <w:tcPr>
            <w:tcW w:w="1417" w:type="dxa"/>
          </w:tcPr>
          <w:p w14:paraId="7763AF56" w14:textId="77777777" w:rsidR="007F083D" w:rsidRPr="000C201D" w:rsidRDefault="007F083D" w:rsidP="00FE5B20">
            <w:pPr>
              <w:pStyle w:val="TAH"/>
            </w:pPr>
            <w:r>
              <w:t>M/O/C</w:t>
            </w:r>
          </w:p>
        </w:tc>
      </w:tr>
      <w:tr w:rsidR="007F083D" w:rsidRPr="000C201D" w14:paraId="317D20C1" w14:textId="77777777" w:rsidTr="00FE5B20">
        <w:trPr>
          <w:jc w:val="center"/>
        </w:trPr>
        <w:tc>
          <w:tcPr>
            <w:tcW w:w="1276" w:type="dxa"/>
          </w:tcPr>
          <w:p w14:paraId="2FA95C71" w14:textId="77777777" w:rsidR="007F083D" w:rsidRPr="000C201D" w:rsidRDefault="007F083D" w:rsidP="00FE5B20">
            <w:pPr>
              <w:pStyle w:val="TAC"/>
            </w:pPr>
            <w:r w:rsidRPr="000C201D">
              <w:t>1</w:t>
            </w:r>
          </w:p>
        </w:tc>
        <w:tc>
          <w:tcPr>
            <w:tcW w:w="4961" w:type="dxa"/>
          </w:tcPr>
          <w:p w14:paraId="0F4C21F0" w14:textId="77777777" w:rsidR="007F083D" w:rsidRPr="000C201D" w:rsidRDefault="007F083D" w:rsidP="00FE5B20">
            <w:pPr>
              <w:pStyle w:val="TAL"/>
            </w:pPr>
            <w:r>
              <w:t>Partial NSSAI</w:t>
            </w:r>
            <w:r w:rsidRPr="000C201D">
              <w:t xml:space="preserve"> tag</w:t>
            </w:r>
          </w:p>
        </w:tc>
        <w:tc>
          <w:tcPr>
            <w:tcW w:w="1417" w:type="dxa"/>
          </w:tcPr>
          <w:p w14:paraId="76BEA137" w14:textId="77777777" w:rsidR="007F083D" w:rsidRPr="000C201D" w:rsidRDefault="007F083D" w:rsidP="00FE5B20">
            <w:pPr>
              <w:pStyle w:val="TAC"/>
            </w:pPr>
            <w:r w:rsidRPr="000C201D">
              <w:t>1</w:t>
            </w:r>
          </w:p>
        </w:tc>
        <w:tc>
          <w:tcPr>
            <w:tcW w:w="1417" w:type="dxa"/>
          </w:tcPr>
          <w:p w14:paraId="0A3BC18E" w14:textId="77777777" w:rsidR="007F083D" w:rsidRPr="000C201D" w:rsidRDefault="007F083D" w:rsidP="00FE5B20">
            <w:pPr>
              <w:pStyle w:val="TAC"/>
            </w:pPr>
            <w:r>
              <w:t>M</w:t>
            </w:r>
          </w:p>
        </w:tc>
      </w:tr>
      <w:tr w:rsidR="007F083D" w:rsidRPr="000C201D" w14:paraId="450D4CF7" w14:textId="77777777" w:rsidTr="00FE5B20">
        <w:trPr>
          <w:jc w:val="center"/>
        </w:trPr>
        <w:tc>
          <w:tcPr>
            <w:tcW w:w="1276" w:type="dxa"/>
          </w:tcPr>
          <w:p w14:paraId="285E607C" w14:textId="77777777" w:rsidR="007F083D" w:rsidRPr="000C201D" w:rsidRDefault="007F083D" w:rsidP="00FE5B20">
            <w:pPr>
              <w:pStyle w:val="TAC"/>
            </w:pPr>
            <w:r>
              <w:t>2</w:t>
            </w:r>
          </w:p>
        </w:tc>
        <w:tc>
          <w:tcPr>
            <w:tcW w:w="4961" w:type="dxa"/>
          </w:tcPr>
          <w:p w14:paraId="47A83CC1" w14:textId="77777777" w:rsidR="007F083D" w:rsidRPr="00A80D1A" w:rsidRDefault="007F083D" w:rsidP="00FE5B20">
            <w:pPr>
              <w:pStyle w:val="TAL"/>
            </w:pPr>
            <w:r>
              <w:t>Length</w:t>
            </w:r>
          </w:p>
        </w:tc>
        <w:tc>
          <w:tcPr>
            <w:tcW w:w="1417" w:type="dxa"/>
          </w:tcPr>
          <w:p w14:paraId="1C2F8B70" w14:textId="77777777" w:rsidR="007F083D" w:rsidRPr="000C201D" w:rsidRDefault="007F083D" w:rsidP="00FE5B20">
            <w:pPr>
              <w:pStyle w:val="TAC"/>
            </w:pPr>
            <w:r>
              <w:t>1</w:t>
            </w:r>
          </w:p>
        </w:tc>
        <w:tc>
          <w:tcPr>
            <w:tcW w:w="1417" w:type="dxa"/>
          </w:tcPr>
          <w:p w14:paraId="6704FA90" w14:textId="77777777" w:rsidR="007F083D" w:rsidRDefault="007F083D" w:rsidP="00FE5B20">
            <w:pPr>
              <w:pStyle w:val="TAC"/>
            </w:pPr>
            <w:r>
              <w:t>M</w:t>
            </w:r>
          </w:p>
        </w:tc>
      </w:tr>
      <w:tr w:rsidR="007F083D" w:rsidRPr="000C201D" w14:paraId="638DAE42" w14:textId="77777777" w:rsidTr="00FE5B20">
        <w:trPr>
          <w:jc w:val="center"/>
        </w:trPr>
        <w:tc>
          <w:tcPr>
            <w:tcW w:w="1276" w:type="dxa"/>
          </w:tcPr>
          <w:p w14:paraId="2A4E73BA" w14:textId="77777777" w:rsidR="007F083D" w:rsidRPr="000C201D" w:rsidRDefault="007F083D" w:rsidP="00FE5B20">
            <w:pPr>
              <w:pStyle w:val="TAC"/>
              <w:rPr>
                <w:rFonts w:cs="Arial"/>
                <w:szCs w:val="18"/>
                <w:lang w:eastAsia="fr-FR"/>
              </w:rPr>
            </w:pPr>
            <w:r>
              <w:rPr>
                <w:rFonts w:cs="Arial"/>
                <w:szCs w:val="18"/>
                <w:lang w:eastAsia="fr-FR"/>
              </w:rPr>
              <w:t>2 to X+2</w:t>
            </w:r>
          </w:p>
        </w:tc>
        <w:tc>
          <w:tcPr>
            <w:tcW w:w="4961" w:type="dxa"/>
          </w:tcPr>
          <w:p w14:paraId="1EBA71CD" w14:textId="77777777" w:rsidR="007F083D" w:rsidRPr="000C201D" w:rsidRDefault="007F083D" w:rsidP="00FE5B20">
            <w:pPr>
              <w:pStyle w:val="TAL"/>
            </w:pPr>
            <w:r>
              <w:t>Partial NSSAI</w:t>
            </w:r>
          </w:p>
        </w:tc>
        <w:tc>
          <w:tcPr>
            <w:tcW w:w="1417" w:type="dxa"/>
          </w:tcPr>
          <w:p w14:paraId="71AC8708" w14:textId="77777777" w:rsidR="007F083D" w:rsidRDefault="007F083D" w:rsidP="00FE5B20">
            <w:pPr>
              <w:pStyle w:val="TAC"/>
            </w:pPr>
            <w:r>
              <w:t>X</w:t>
            </w:r>
          </w:p>
        </w:tc>
        <w:tc>
          <w:tcPr>
            <w:tcW w:w="1417" w:type="dxa"/>
          </w:tcPr>
          <w:p w14:paraId="02C53BA4" w14:textId="77777777" w:rsidR="007F083D" w:rsidRDefault="007F083D" w:rsidP="00FE5B20">
            <w:pPr>
              <w:pStyle w:val="TAC"/>
            </w:pPr>
            <w:r>
              <w:t>M</w:t>
            </w:r>
          </w:p>
        </w:tc>
      </w:tr>
    </w:tbl>
    <w:p w14:paraId="4D631636" w14:textId="77777777" w:rsidR="007F083D" w:rsidRPr="000C201D" w:rsidRDefault="007F083D" w:rsidP="007F083D"/>
    <w:p w14:paraId="67809F1D" w14:textId="77777777" w:rsidR="00E90AA0" w:rsidRDefault="007F083D" w:rsidP="00E90AA0">
      <w:r>
        <w:t>Length</w:t>
      </w:r>
    </w:p>
    <w:p w14:paraId="60289D15" w14:textId="2D5D1879" w:rsidR="007F083D" w:rsidRPr="000C201D" w:rsidRDefault="007F083D" w:rsidP="00E90AA0">
      <w:pPr>
        <w:pStyle w:val="B1"/>
      </w:pPr>
      <w:r w:rsidRPr="000C201D">
        <w:t>Contents:</w:t>
      </w:r>
    </w:p>
    <w:p w14:paraId="111F1043" w14:textId="6F2B5EA5" w:rsidR="007F083D" w:rsidRDefault="007F083D" w:rsidP="00E90AA0">
      <w:pPr>
        <w:pStyle w:val="B2"/>
        <w:rPr>
          <w:rFonts w:cs="Arial"/>
          <w:szCs w:val="18"/>
          <w:lang w:eastAsia="fr-FR"/>
        </w:rPr>
      </w:pPr>
      <w:r w:rsidRPr="000C201D">
        <w:t>-</w:t>
      </w:r>
      <w:r w:rsidR="00E90AA0">
        <w:tab/>
      </w:r>
      <w:r>
        <w:t>Length of Partial NSSAI</w:t>
      </w:r>
      <w:r>
        <w:rPr>
          <w:rFonts w:cs="Arial"/>
          <w:szCs w:val="18"/>
          <w:lang w:eastAsia="fr-FR"/>
        </w:rPr>
        <w:t>.</w:t>
      </w:r>
    </w:p>
    <w:p w14:paraId="6FBFA7D0" w14:textId="77777777" w:rsidR="007F083D" w:rsidRDefault="007F083D" w:rsidP="00E90AA0">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1" w:name="_Toc163041963"/>
      <w:r>
        <w:t>8.155</w:t>
      </w:r>
      <w:r>
        <w:tab/>
        <w:t>Extended information</w:t>
      </w:r>
      <w:bookmarkEnd w:id="4001"/>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6F41664C" w14:textId="77777777" w:rsidR="007F083D" w:rsidRDefault="007F083D" w:rsidP="007F083D">
      <w:r>
        <w:t>Extended identification:</w:t>
      </w:r>
    </w:p>
    <w:p w14:paraId="3AFE6D9E" w14:textId="4812A902" w:rsidR="007F083D" w:rsidRDefault="007F083D" w:rsidP="00E90AA0">
      <w:pPr>
        <w:pStyle w:val="B1"/>
      </w:pPr>
      <w:r>
        <w:t>Contents:</w:t>
      </w:r>
    </w:p>
    <w:p w14:paraId="4DC0118D" w14:textId="2A897A49" w:rsidR="007F083D" w:rsidRDefault="007F083D" w:rsidP="00E90AA0">
      <w:pPr>
        <w:pStyle w:val="B2"/>
      </w:pPr>
      <w:r>
        <w:t>-</w:t>
      </w:r>
      <w:r>
        <w:tab/>
        <w:t>Extended identification provides the additional cell identification of the rejecting network</w:t>
      </w:r>
      <w:r w:rsidRPr="00AF1A6E">
        <w:t>.</w:t>
      </w:r>
    </w:p>
    <w:p w14:paraId="5C6E2F2E" w14:textId="77777777" w:rsidR="007F083D" w:rsidRDefault="007F083D" w:rsidP="00E90AA0">
      <w:pPr>
        <w:pStyle w:val="B1"/>
      </w:pPr>
      <w:r>
        <w:t>Coding:</w:t>
      </w:r>
    </w:p>
    <w:p w14:paraId="0A14D334" w14:textId="60BFBDCC" w:rsidR="007F083D" w:rsidRDefault="00E90AA0" w:rsidP="00E90AA0">
      <w:pPr>
        <w:pStyle w:val="B2"/>
      </w:pPr>
      <w:r>
        <w:t>-</w:t>
      </w:r>
      <w:r>
        <w:tab/>
      </w:r>
      <w:r w:rsidR="007F083D">
        <w:t xml:space="preserve">CAG ID is coded in 4 bytes as in 3GPP </w:t>
      </w:r>
      <w:r w:rsidR="003413FE">
        <w:t>TS 2</w:t>
      </w:r>
      <w:r w:rsidR="007F083D">
        <w:t>3.003</w:t>
      </w:r>
      <w:r w:rsidR="003413FE">
        <w:t> [</w:t>
      </w:r>
      <w:r w:rsidR="007F083D">
        <w:t>30], when extended information type indicates 'CAG ID'.</w:t>
      </w:r>
    </w:p>
    <w:p w14:paraId="5BF71D0C" w14:textId="5DE251C6" w:rsidR="007F083D" w:rsidRDefault="00E90AA0" w:rsidP="00E90AA0">
      <w:pPr>
        <w:pStyle w:val="B2"/>
        <w:rPr>
          <w:noProof/>
        </w:rPr>
      </w:pPr>
      <w:r>
        <w:t>-</w:t>
      </w:r>
      <w:r>
        <w:tab/>
      </w:r>
      <w:r w:rsidR="007F083D">
        <w:t xml:space="preserve">NID is coded in 5 bytes as in 3GPP </w:t>
      </w:r>
      <w:r w:rsidR="003413FE">
        <w:t>TS 2</w:t>
      </w:r>
      <w:r w:rsidR="007F083D">
        <w:t>3.003</w:t>
      </w:r>
      <w:r w:rsidR="003413FE">
        <w:t> [</w:t>
      </w:r>
      <w:r w:rsidR="007F083D">
        <w:t>30], when extended information type indicates 'NID'</w:t>
      </w:r>
      <w:r w:rsidR="007F083D">
        <w:rPr>
          <w:noProof/>
        </w:rPr>
        <w:t>.</w:t>
      </w:r>
    </w:p>
    <w:p w14:paraId="285DC177" w14:textId="076DCA5F" w:rsidR="007F083D" w:rsidRDefault="007F083D" w:rsidP="007F083D">
      <w:pPr>
        <w:pStyle w:val="NO"/>
      </w:pPr>
      <w:r w:rsidRPr="00816C4A">
        <w:t>NOTE:</w:t>
      </w:r>
      <w:r w:rsidRPr="00816C4A">
        <w:tab/>
      </w:r>
      <w:r>
        <w:t>Extended identification is absent incase of RedCap.</w:t>
      </w:r>
    </w:p>
    <w:p w14:paraId="0FEF0B74" w14:textId="4EAE317A" w:rsidR="007F083D" w:rsidRDefault="007F083D" w:rsidP="007F083D">
      <w:pPr>
        <w:pStyle w:val="Heading2"/>
      </w:pPr>
      <w:bookmarkStart w:id="4002" w:name="_Toc163041964"/>
      <w:r w:rsidRPr="007F083D">
        <w:lastRenderedPageBreak/>
        <w:t>8.156</w:t>
      </w:r>
      <w:r w:rsidRPr="00816C4A">
        <w:tab/>
      </w:r>
      <w:r>
        <w:t>Allowed Slices Information</w:t>
      </w:r>
      <w:bookmarkEnd w:id="4002"/>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207FF1BE" w14:textId="77777777" w:rsidR="007F083D" w:rsidRPr="000C201D" w:rsidRDefault="007F083D" w:rsidP="007F083D">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7F083D" w:rsidRPr="000C201D" w14:paraId="6647005F" w14:textId="77777777" w:rsidTr="00FE5B20">
        <w:trPr>
          <w:jc w:val="center"/>
        </w:trPr>
        <w:tc>
          <w:tcPr>
            <w:tcW w:w="1276" w:type="dxa"/>
          </w:tcPr>
          <w:p w14:paraId="6769D046" w14:textId="77777777" w:rsidR="007F083D" w:rsidRPr="000C201D" w:rsidRDefault="007F083D" w:rsidP="00FE5B20">
            <w:pPr>
              <w:pStyle w:val="TAH"/>
            </w:pPr>
            <w:r w:rsidRPr="000C201D">
              <w:t>Byte(s)</w:t>
            </w:r>
          </w:p>
        </w:tc>
        <w:tc>
          <w:tcPr>
            <w:tcW w:w="4961" w:type="dxa"/>
          </w:tcPr>
          <w:p w14:paraId="61680DDB" w14:textId="77777777" w:rsidR="007F083D" w:rsidRPr="000C201D" w:rsidRDefault="007F083D" w:rsidP="00FE5B20">
            <w:pPr>
              <w:pStyle w:val="TAH"/>
            </w:pPr>
            <w:r w:rsidRPr="000C201D">
              <w:t>Description</w:t>
            </w:r>
          </w:p>
        </w:tc>
        <w:tc>
          <w:tcPr>
            <w:tcW w:w="1417" w:type="dxa"/>
          </w:tcPr>
          <w:p w14:paraId="6FE87122" w14:textId="77777777" w:rsidR="007F083D" w:rsidRPr="000C201D" w:rsidRDefault="007F083D" w:rsidP="00FE5B20">
            <w:pPr>
              <w:pStyle w:val="TAH"/>
            </w:pPr>
            <w:r w:rsidRPr="000C201D">
              <w:t>Length</w:t>
            </w:r>
          </w:p>
        </w:tc>
        <w:tc>
          <w:tcPr>
            <w:tcW w:w="1417" w:type="dxa"/>
          </w:tcPr>
          <w:p w14:paraId="434918BE" w14:textId="77777777" w:rsidR="007F083D" w:rsidRPr="000C201D" w:rsidRDefault="007F083D" w:rsidP="00FE5B20">
            <w:pPr>
              <w:pStyle w:val="TAH"/>
            </w:pPr>
            <w:r>
              <w:t>M/O/C</w:t>
            </w:r>
          </w:p>
        </w:tc>
      </w:tr>
      <w:tr w:rsidR="007F083D" w:rsidRPr="000C201D" w14:paraId="2064B8B4" w14:textId="77777777" w:rsidTr="00FE5B20">
        <w:trPr>
          <w:jc w:val="center"/>
        </w:trPr>
        <w:tc>
          <w:tcPr>
            <w:tcW w:w="1276" w:type="dxa"/>
          </w:tcPr>
          <w:p w14:paraId="4CE62410" w14:textId="77777777" w:rsidR="007F083D" w:rsidRPr="000C201D" w:rsidRDefault="007F083D" w:rsidP="00FE5B20">
            <w:pPr>
              <w:pStyle w:val="TAC"/>
            </w:pPr>
            <w:r w:rsidRPr="000C201D">
              <w:t>1</w:t>
            </w:r>
          </w:p>
        </w:tc>
        <w:tc>
          <w:tcPr>
            <w:tcW w:w="4961" w:type="dxa"/>
          </w:tcPr>
          <w:p w14:paraId="340254B4" w14:textId="77777777" w:rsidR="007F083D" w:rsidRPr="000C201D" w:rsidRDefault="007F083D" w:rsidP="00FE5B20">
            <w:pPr>
              <w:pStyle w:val="TAL"/>
            </w:pPr>
            <w:r>
              <w:t xml:space="preserve">Allowed </w:t>
            </w:r>
            <w:r w:rsidRPr="000C201D">
              <w:t>Slices information tag</w:t>
            </w:r>
          </w:p>
        </w:tc>
        <w:tc>
          <w:tcPr>
            <w:tcW w:w="1417" w:type="dxa"/>
          </w:tcPr>
          <w:p w14:paraId="58783D87" w14:textId="77777777" w:rsidR="007F083D" w:rsidRPr="000C201D" w:rsidRDefault="007F083D" w:rsidP="00FE5B20">
            <w:pPr>
              <w:pStyle w:val="TAC"/>
            </w:pPr>
            <w:r w:rsidRPr="000C201D">
              <w:t>1</w:t>
            </w:r>
          </w:p>
        </w:tc>
        <w:tc>
          <w:tcPr>
            <w:tcW w:w="1417" w:type="dxa"/>
          </w:tcPr>
          <w:p w14:paraId="17DD5078" w14:textId="77777777" w:rsidR="007F083D" w:rsidRPr="000C201D" w:rsidRDefault="007F083D" w:rsidP="00FE5B20">
            <w:pPr>
              <w:pStyle w:val="TAC"/>
            </w:pPr>
            <w:r>
              <w:t>M</w:t>
            </w:r>
          </w:p>
        </w:tc>
      </w:tr>
      <w:tr w:rsidR="007F083D" w:rsidRPr="000C201D" w14:paraId="3D3CB97E" w14:textId="77777777" w:rsidTr="00FE5B20">
        <w:trPr>
          <w:jc w:val="center"/>
        </w:trPr>
        <w:tc>
          <w:tcPr>
            <w:tcW w:w="1276" w:type="dxa"/>
          </w:tcPr>
          <w:p w14:paraId="530E9234" w14:textId="77777777" w:rsidR="007F083D" w:rsidRPr="000C201D" w:rsidRDefault="007F083D" w:rsidP="00FE5B20">
            <w:pPr>
              <w:pStyle w:val="TAC"/>
            </w:pPr>
            <w:r w:rsidRPr="000C201D">
              <w:rPr>
                <w:rFonts w:cs="Arial"/>
                <w:szCs w:val="18"/>
                <w:lang w:eastAsia="fr-FR"/>
              </w:rPr>
              <w:t>2</w:t>
            </w:r>
          </w:p>
        </w:tc>
        <w:tc>
          <w:tcPr>
            <w:tcW w:w="4961" w:type="dxa"/>
          </w:tcPr>
          <w:p w14:paraId="710BB34C" w14:textId="77777777" w:rsidR="007F083D" w:rsidRPr="000C201D" w:rsidRDefault="007F083D" w:rsidP="00FE5B20">
            <w:pPr>
              <w:pStyle w:val="TAL"/>
            </w:pPr>
            <w:r w:rsidRPr="000C201D">
              <w:t>Length (X</w:t>
            </w:r>
            <w:r>
              <w:t xml:space="preserve"> = 1 + 4n</w:t>
            </w:r>
            <w:r w:rsidRPr="000C201D">
              <w:t>) of bytes following</w:t>
            </w:r>
          </w:p>
        </w:tc>
        <w:tc>
          <w:tcPr>
            <w:tcW w:w="1417" w:type="dxa"/>
          </w:tcPr>
          <w:p w14:paraId="68EA65B7" w14:textId="77777777" w:rsidR="007F083D" w:rsidRPr="000C201D" w:rsidRDefault="007F083D" w:rsidP="00FE5B20">
            <w:pPr>
              <w:pStyle w:val="TAC"/>
            </w:pPr>
            <w:r>
              <w:t>1</w:t>
            </w:r>
          </w:p>
        </w:tc>
        <w:tc>
          <w:tcPr>
            <w:tcW w:w="1417" w:type="dxa"/>
          </w:tcPr>
          <w:p w14:paraId="034D081C" w14:textId="77777777" w:rsidR="007F083D" w:rsidRDefault="007F083D" w:rsidP="00FE5B20">
            <w:pPr>
              <w:pStyle w:val="TAC"/>
            </w:pPr>
            <w:r>
              <w:t>M</w:t>
            </w:r>
          </w:p>
        </w:tc>
      </w:tr>
      <w:tr w:rsidR="007F083D" w:rsidRPr="000C201D" w14:paraId="0390201B" w14:textId="77777777" w:rsidTr="00FE5B20">
        <w:trPr>
          <w:jc w:val="center"/>
        </w:trPr>
        <w:tc>
          <w:tcPr>
            <w:tcW w:w="1276" w:type="dxa"/>
          </w:tcPr>
          <w:p w14:paraId="5DA4EDC4" w14:textId="77777777" w:rsidR="007F083D" w:rsidRPr="000C201D" w:rsidRDefault="007F083D" w:rsidP="00FE5B20">
            <w:pPr>
              <w:pStyle w:val="TAC"/>
            </w:pPr>
            <w:r w:rsidRPr="000C201D">
              <w:t>3</w:t>
            </w:r>
          </w:p>
        </w:tc>
        <w:tc>
          <w:tcPr>
            <w:tcW w:w="4961" w:type="dxa"/>
          </w:tcPr>
          <w:p w14:paraId="1B4264A0" w14:textId="77777777" w:rsidR="007F083D" w:rsidRPr="000C201D" w:rsidRDefault="007F083D" w:rsidP="00FE5B20">
            <w:pPr>
              <w:pStyle w:val="TAL"/>
            </w:pPr>
            <w:r w:rsidRPr="000C201D">
              <w:rPr>
                <w:rFonts w:cs="Arial"/>
                <w:szCs w:val="18"/>
                <w:lang w:eastAsia="fr-FR"/>
              </w:rPr>
              <w:t xml:space="preserve">Number of </w:t>
            </w:r>
            <w:r>
              <w:rPr>
                <w:rFonts w:cs="Arial"/>
                <w:szCs w:val="18"/>
                <w:lang w:eastAsia="fr-FR"/>
              </w:rPr>
              <w:t>Allowe</w:t>
            </w:r>
            <w:r w:rsidRPr="000C201D">
              <w:rPr>
                <w:rFonts w:cs="Arial"/>
                <w:szCs w:val="18"/>
                <w:lang w:eastAsia="fr-FR"/>
              </w:rPr>
              <w:t>d S-NSSAIs (n)</w:t>
            </w:r>
          </w:p>
        </w:tc>
        <w:tc>
          <w:tcPr>
            <w:tcW w:w="1417" w:type="dxa"/>
          </w:tcPr>
          <w:p w14:paraId="5D1B2198" w14:textId="77777777" w:rsidR="007F083D" w:rsidRPr="000C201D" w:rsidRDefault="007F083D" w:rsidP="00FE5B20">
            <w:pPr>
              <w:pStyle w:val="TAC"/>
            </w:pPr>
            <w:r w:rsidRPr="000C201D">
              <w:t>1</w:t>
            </w:r>
          </w:p>
        </w:tc>
        <w:tc>
          <w:tcPr>
            <w:tcW w:w="1417" w:type="dxa"/>
          </w:tcPr>
          <w:p w14:paraId="74E4AB64" w14:textId="77777777" w:rsidR="007F083D" w:rsidRPr="000C201D" w:rsidRDefault="007F083D" w:rsidP="00FE5B20">
            <w:pPr>
              <w:pStyle w:val="TAC"/>
            </w:pPr>
            <w:r>
              <w:t>M</w:t>
            </w:r>
          </w:p>
        </w:tc>
      </w:tr>
      <w:tr w:rsidR="007F083D" w:rsidRPr="000C201D" w14:paraId="0B246BD8" w14:textId="77777777" w:rsidTr="00FE5B20">
        <w:trPr>
          <w:jc w:val="center"/>
        </w:trPr>
        <w:tc>
          <w:tcPr>
            <w:tcW w:w="1276" w:type="dxa"/>
          </w:tcPr>
          <w:p w14:paraId="4B2C5A30" w14:textId="77777777" w:rsidR="007F083D" w:rsidRPr="000C201D" w:rsidRDefault="007F083D" w:rsidP="00FE5B20">
            <w:pPr>
              <w:pStyle w:val="TAC"/>
            </w:pPr>
            <w:r w:rsidRPr="000C201D">
              <w:t>4 to 7</w:t>
            </w:r>
          </w:p>
        </w:tc>
        <w:tc>
          <w:tcPr>
            <w:tcW w:w="4961" w:type="dxa"/>
          </w:tcPr>
          <w:p w14:paraId="7F8CCDFB" w14:textId="77777777" w:rsidR="007F083D" w:rsidRPr="000C201D" w:rsidRDefault="007F083D" w:rsidP="00FE5B20">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57C721A0" w14:textId="77777777" w:rsidR="007F083D" w:rsidRPr="000C201D" w:rsidRDefault="007F083D" w:rsidP="00FE5B20">
            <w:pPr>
              <w:pStyle w:val="TAC"/>
            </w:pPr>
            <w:r w:rsidRPr="000C201D">
              <w:t xml:space="preserve"> 4</w:t>
            </w:r>
          </w:p>
        </w:tc>
        <w:tc>
          <w:tcPr>
            <w:tcW w:w="1417" w:type="dxa"/>
          </w:tcPr>
          <w:p w14:paraId="0D61D251" w14:textId="77777777" w:rsidR="007F083D" w:rsidRDefault="007F083D" w:rsidP="00FE5B20">
            <w:pPr>
              <w:pStyle w:val="TAC"/>
            </w:pPr>
            <w:r>
              <w:t>C</w:t>
            </w:r>
          </w:p>
          <w:p w14:paraId="7CCE2312" w14:textId="77777777" w:rsidR="007F083D" w:rsidRPr="000C201D" w:rsidRDefault="007F083D" w:rsidP="00FE5B20">
            <w:pPr>
              <w:pStyle w:val="TAC"/>
            </w:pPr>
            <w:r>
              <w:t>(see Note)</w:t>
            </w:r>
          </w:p>
        </w:tc>
      </w:tr>
      <w:tr w:rsidR="007F083D" w:rsidRPr="000C201D" w14:paraId="6EAD0308"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F49EC27" w14:textId="77777777" w:rsidR="007F083D" w:rsidRPr="000C201D" w:rsidRDefault="007F083D" w:rsidP="00FE5B20">
            <w:pPr>
              <w:pStyle w:val="TAC"/>
            </w:pPr>
          </w:p>
        </w:tc>
        <w:tc>
          <w:tcPr>
            <w:tcW w:w="4961" w:type="dxa"/>
            <w:tcBorders>
              <w:top w:val="single" w:sz="6" w:space="0" w:color="auto"/>
              <w:left w:val="single" w:sz="6" w:space="0" w:color="auto"/>
              <w:bottom w:val="single" w:sz="6" w:space="0" w:color="auto"/>
              <w:right w:val="single" w:sz="6" w:space="0" w:color="auto"/>
            </w:tcBorders>
          </w:tcPr>
          <w:p w14:paraId="21F54DDD" w14:textId="77777777" w:rsidR="007F083D" w:rsidRPr="000C201D" w:rsidRDefault="007F083D" w:rsidP="00FE5B20">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AB8EBE1" w14:textId="77777777" w:rsidR="007F083D" w:rsidRPr="000C201D" w:rsidRDefault="007F083D" w:rsidP="00FE5B20">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33DF35B" w14:textId="77777777" w:rsidR="007F083D" w:rsidRDefault="007F083D" w:rsidP="00FE5B20">
            <w:pPr>
              <w:pStyle w:val="TAC"/>
            </w:pPr>
            <w:r>
              <w:t>C</w:t>
            </w:r>
          </w:p>
          <w:p w14:paraId="7AAD8AA6" w14:textId="77777777" w:rsidR="007F083D" w:rsidRPr="000C201D" w:rsidRDefault="007F083D" w:rsidP="00FE5B20">
            <w:pPr>
              <w:pStyle w:val="TAC"/>
            </w:pPr>
            <w:r>
              <w:t>(see Note)</w:t>
            </w:r>
          </w:p>
        </w:tc>
      </w:tr>
      <w:tr w:rsidR="007F083D" w:rsidRPr="000C201D" w14:paraId="74D2CEDA"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7E5A3D11" w14:textId="77777777" w:rsidR="007F083D" w:rsidRPr="000C201D" w:rsidRDefault="007F083D" w:rsidP="00FE5B20">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66E5BC6B" w14:textId="77777777" w:rsidR="007F083D" w:rsidRPr="000C201D" w:rsidRDefault="007F083D" w:rsidP="00FE5B20">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67A4FD5" w14:textId="77777777" w:rsidR="007F083D" w:rsidRPr="000C201D" w:rsidRDefault="007F083D" w:rsidP="00FE5B20">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6D5554A0" w14:textId="77777777" w:rsidR="007F083D" w:rsidRDefault="007F083D" w:rsidP="00FE5B20">
            <w:pPr>
              <w:pStyle w:val="TAC"/>
            </w:pPr>
            <w:r>
              <w:t>C</w:t>
            </w:r>
          </w:p>
          <w:p w14:paraId="7D9C6B71" w14:textId="77777777" w:rsidR="007F083D" w:rsidRPr="000C201D" w:rsidRDefault="007F083D" w:rsidP="00FE5B20">
            <w:pPr>
              <w:pStyle w:val="TAC"/>
            </w:pPr>
            <w:r>
              <w:t>(see Note)</w:t>
            </w:r>
          </w:p>
        </w:tc>
      </w:tr>
      <w:tr w:rsidR="007F083D" w:rsidRPr="000C201D" w14:paraId="4B53A9FB" w14:textId="77777777" w:rsidTr="00FE5B20">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56566453" w14:textId="77777777" w:rsidR="007F083D" w:rsidRDefault="007F083D" w:rsidP="00FE5B20">
            <w:pPr>
              <w:pStyle w:val="TAC"/>
              <w:jc w:val="left"/>
            </w:pPr>
            <w:r>
              <w:rPr>
                <w:rFonts w:cs="Arial"/>
                <w:szCs w:val="18"/>
                <w:lang w:eastAsia="fr-FR"/>
              </w:rPr>
              <w:t xml:space="preserve">NOTE : </w:t>
            </w:r>
            <w:r>
              <w:t xml:space="preserve">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(without S-NSSAI mapping) is available, this field is not present </w:t>
            </w:r>
          </w:p>
        </w:tc>
      </w:tr>
    </w:tbl>
    <w:p w14:paraId="63ACD640" w14:textId="77777777" w:rsidR="007F083D" w:rsidRPr="000C201D" w:rsidRDefault="007F083D" w:rsidP="007F083D"/>
    <w:p w14:paraId="78A44DCE" w14:textId="77777777" w:rsidR="007F083D" w:rsidRPr="000C201D" w:rsidRDefault="007F083D" w:rsidP="00E90AA0">
      <w:pPr>
        <w:rPr>
          <w:lang w:eastAsia="fr-FR"/>
        </w:rPr>
      </w:pPr>
      <w:r w:rsidRPr="000C201D">
        <w:rPr>
          <w:lang w:eastAsia="fr-FR"/>
        </w:rPr>
        <w:t xml:space="preserve">Number of </w:t>
      </w:r>
      <w:r>
        <w:rPr>
          <w:lang w:eastAsia="fr-FR"/>
        </w:rPr>
        <w:t>Allowed</w:t>
      </w:r>
      <w:r w:rsidRPr="000C201D">
        <w:rPr>
          <w:lang w:eastAsia="fr-FR"/>
        </w:rPr>
        <w:t xml:space="preserve"> S-NSSAIs</w:t>
      </w:r>
    </w:p>
    <w:p w14:paraId="5249E201" w14:textId="334789BD" w:rsidR="007F083D" w:rsidRPr="000C201D" w:rsidRDefault="007F083D" w:rsidP="00E90AA0">
      <w:pPr>
        <w:pStyle w:val="B1"/>
      </w:pPr>
      <w:r w:rsidRPr="000C201D">
        <w:t>Contents:</w:t>
      </w:r>
    </w:p>
    <w:p w14:paraId="7770181A" w14:textId="0655B098" w:rsidR="007F083D" w:rsidRPr="000C201D" w:rsidRDefault="007F083D" w:rsidP="00E90AA0">
      <w:pPr>
        <w:pStyle w:val="B2"/>
      </w:pPr>
      <w:r w:rsidRPr="000C201D">
        <w:t>-</w:t>
      </w:r>
      <w:r w:rsidR="00E90AA0">
        <w:tab/>
      </w:r>
      <w:r>
        <w:t xml:space="preserve">Value set to 0 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(without mapping) is available else</w:t>
      </w:r>
      <w:r>
        <w:t xml:space="preserve"> </w:t>
      </w:r>
      <w:r w:rsidRPr="000C201D">
        <w:t xml:space="preserve">this is the number of </w:t>
      </w:r>
      <w:r>
        <w:rPr>
          <w:rFonts w:cs="Arial"/>
          <w:szCs w:val="18"/>
          <w:lang w:eastAsia="fr-FR"/>
        </w:rPr>
        <w:t>Allowed</w:t>
      </w:r>
      <w:r w:rsidRPr="000C201D">
        <w:rPr>
          <w:rFonts w:cs="Arial"/>
          <w:szCs w:val="18"/>
          <w:lang w:eastAsia="fr-FR"/>
        </w:rPr>
        <w:t xml:space="preserve"> S-NSSAI </w:t>
      </w:r>
      <w:r>
        <w:rPr>
          <w:rFonts w:cs="Arial"/>
          <w:szCs w:val="18"/>
          <w:lang w:eastAsia="fr-FR"/>
        </w:rPr>
        <w:t xml:space="preserve">(without mapping) </w:t>
      </w:r>
      <w:r w:rsidRPr="000C201D">
        <w:t>that will be described in the following list.</w:t>
      </w:r>
    </w:p>
    <w:p w14:paraId="22599230" w14:textId="77777777" w:rsidR="007F083D" w:rsidRPr="000C201D" w:rsidRDefault="007F083D" w:rsidP="00E90AA0">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03" w:name="_Toc163041965"/>
      <w:r>
        <w:t>8.157</w:t>
      </w:r>
      <w:r>
        <w:tab/>
        <w:t>LSI numbers</w:t>
      </w:r>
      <w:bookmarkEnd w:id="4003"/>
    </w:p>
    <w:p w14:paraId="739458CF" w14:textId="12A6FE93" w:rsidR="007F083D" w:rsidRDefault="007F083D" w:rsidP="007F083D">
      <w:r>
        <w:t xml:space="preserve">See ETSI TS 102 223 [32] </w:t>
      </w:r>
      <w:r w:rsidR="003413FE">
        <w:t>clause 8</w:t>
      </w:r>
      <w:r>
        <w:t>.108.</w:t>
      </w:r>
    </w:p>
    <w:p w14:paraId="5B043BC8" w14:textId="77777777" w:rsidR="00E86E7B" w:rsidRPr="00816C4A" w:rsidRDefault="00E86E7B" w:rsidP="002C54BD">
      <w:pPr>
        <w:pStyle w:val="Heading1"/>
      </w:pPr>
      <w:bookmarkStart w:id="4004" w:name="_Toc163041966"/>
      <w:r w:rsidRPr="00816C4A">
        <w:t>9</w:t>
      </w:r>
      <w:r w:rsidRPr="00816C4A">
        <w:tab/>
        <w:t>Tag values</w:t>
      </w:r>
      <w:bookmarkEnd w:id="3987"/>
      <w:bookmarkEnd w:id="3988"/>
      <w:bookmarkEnd w:id="3989"/>
      <w:bookmarkEnd w:id="3990"/>
      <w:bookmarkEnd w:id="3991"/>
      <w:bookmarkEnd w:id="3992"/>
      <w:bookmarkEnd w:id="3993"/>
      <w:bookmarkEnd w:id="3994"/>
      <w:bookmarkEnd w:id="400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05" w:name="_Toc3201100"/>
      <w:bookmarkStart w:id="4006" w:name="_Toc20392843"/>
      <w:bookmarkStart w:id="4007" w:name="_Toc27774490"/>
      <w:bookmarkStart w:id="4008" w:name="_Toc36482950"/>
      <w:bookmarkStart w:id="4009" w:name="_Toc36484612"/>
      <w:bookmarkStart w:id="4010" w:name="_Toc44933542"/>
      <w:bookmarkStart w:id="4011" w:name="_Toc50972495"/>
      <w:bookmarkStart w:id="4012" w:name="_Toc57105249"/>
      <w:bookmarkStart w:id="4013" w:name="_Toc163041967"/>
      <w:r w:rsidRPr="00816C4A">
        <w:lastRenderedPageBreak/>
        <w:t>9.1</w:t>
      </w:r>
      <w:r w:rsidRPr="00816C4A">
        <w:tab/>
        <w:t>BER-TLV tags in ME to UICC direction</w:t>
      </w:r>
      <w:bookmarkEnd w:id="4005"/>
      <w:bookmarkEnd w:id="4006"/>
      <w:bookmarkEnd w:id="4007"/>
      <w:bookmarkEnd w:id="4008"/>
      <w:bookmarkEnd w:id="4009"/>
      <w:bookmarkEnd w:id="4010"/>
      <w:bookmarkEnd w:id="4011"/>
      <w:bookmarkEnd w:id="4012"/>
      <w:bookmarkEnd w:id="401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14" w:name="_Toc3201101"/>
      <w:bookmarkStart w:id="4015" w:name="_Toc20392844"/>
      <w:bookmarkStart w:id="4016" w:name="_Toc27774491"/>
      <w:bookmarkStart w:id="4017" w:name="_Toc36482951"/>
      <w:bookmarkStart w:id="4018" w:name="_Toc36484613"/>
      <w:bookmarkStart w:id="4019" w:name="_Toc44933543"/>
      <w:bookmarkStart w:id="4020" w:name="_Toc50972496"/>
      <w:bookmarkStart w:id="4021" w:name="_Toc57105250"/>
      <w:bookmarkStart w:id="4022" w:name="_Toc163041968"/>
      <w:r w:rsidRPr="00816C4A">
        <w:t>9.2</w:t>
      </w:r>
      <w:r w:rsidRPr="00816C4A">
        <w:tab/>
        <w:t>BER-TLV tags in UICC TO ME direction</w:t>
      </w:r>
      <w:bookmarkEnd w:id="4014"/>
      <w:bookmarkEnd w:id="4015"/>
      <w:bookmarkEnd w:id="4016"/>
      <w:bookmarkEnd w:id="4017"/>
      <w:bookmarkEnd w:id="4018"/>
      <w:bookmarkEnd w:id="4019"/>
      <w:bookmarkEnd w:id="4020"/>
      <w:bookmarkEnd w:id="4021"/>
      <w:bookmarkEnd w:id="402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23" w:name="_Toc3201102"/>
      <w:bookmarkStart w:id="4024" w:name="_Toc20392845"/>
      <w:bookmarkStart w:id="4025" w:name="_Toc27774492"/>
      <w:bookmarkStart w:id="4026" w:name="_Toc36482952"/>
      <w:bookmarkStart w:id="4027" w:name="_Toc36484614"/>
      <w:bookmarkStart w:id="4028" w:name="_Toc44933544"/>
      <w:bookmarkStart w:id="4029" w:name="_Toc50972497"/>
      <w:bookmarkStart w:id="4030" w:name="_Toc57105251"/>
      <w:bookmarkStart w:id="4031" w:name="_Toc163041969"/>
      <w:bookmarkStart w:id="4032" w:name="_Toc3201103"/>
      <w:bookmarkStart w:id="4033" w:name="_Toc20392846"/>
      <w:bookmarkStart w:id="4034" w:name="_Toc27774493"/>
      <w:bookmarkStart w:id="4035" w:name="_Toc36482953"/>
      <w:bookmarkStart w:id="4036" w:name="_Toc36484615"/>
      <w:bookmarkStart w:id="4037" w:name="_Toc44933545"/>
      <w:bookmarkStart w:id="4038" w:name="_Toc50972498"/>
      <w:bookmarkStart w:id="4039" w:name="_Toc57105252"/>
      <w:r w:rsidRPr="00816C4A">
        <w:lastRenderedPageBreak/>
        <w:t>9.3</w:t>
      </w:r>
      <w:r w:rsidRPr="00816C4A">
        <w:tab/>
      </w:r>
      <w:bookmarkEnd w:id="4023"/>
      <w:bookmarkEnd w:id="4024"/>
      <w:bookmarkEnd w:id="4025"/>
      <w:bookmarkEnd w:id="4026"/>
      <w:bookmarkEnd w:id="4027"/>
      <w:bookmarkEnd w:id="4028"/>
      <w:r w:rsidRPr="00816C4A">
        <w:t>COMPREHENSION-TLV tags in both directions</w:t>
      </w:r>
      <w:bookmarkEnd w:id="4029"/>
      <w:bookmarkEnd w:id="4030"/>
      <w:bookmarkEnd w:id="4031"/>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40"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7F083D" w14:paraId="4F837A9E" w14:textId="77777777" w:rsidTr="000A2074">
        <w:trPr>
          <w:jc w:val="center"/>
        </w:trPr>
        <w:tc>
          <w:tcPr>
            <w:tcW w:w="3332" w:type="dxa"/>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Pr>
          <w:p w14:paraId="1DF8B874" w14:textId="77777777" w:rsidR="007F083D" w:rsidRDefault="007F083D" w:rsidP="000A2074">
            <w:pPr>
              <w:pStyle w:val="TAC"/>
            </w:pPr>
            <w:r>
              <w:t>1</w:t>
            </w:r>
          </w:p>
        </w:tc>
        <w:tc>
          <w:tcPr>
            <w:tcW w:w="1721" w:type="dxa"/>
            <w:vMerge w:val="restart"/>
          </w:tcPr>
          <w:p w14:paraId="69C8EBBE" w14:textId="77777777" w:rsidR="007F083D" w:rsidRDefault="007F083D" w:rsidP="000A2074">
            <w:pPr>
              <w:pStyle w:val="TAC"/>
            </w:pPr>
            <w:r>
              <w:t>'72'</w:t>
            </w:r>
          </w:p>
        </w:tc>
        <w:tc>
          <w:tcPr>
            <w:tcW w:w="1787" w:type="dxa"/>
            <w:vMerge w:val="restart"/>
          </w:tcPr>
          <w:p w14:paraId="5C08BB4D" w14:textId="77777777" w:rsidR="007F083D" w:rsidRDefault="007F083D" w:rsidP="000A2074">
            <w:pPr>
              <w:pStyle w:val="TAC"/>
            </w:pPr>
            <w:r>
              <w:t>'72' or 'F2'</w:t>
            </w:r>
          </w:p>
        </w:tc>
        <w:tc>
          <w:tcPr>
            <w:tcW w:w="1220" w:type="dxa"/>
            <w:vMerge w:val="restart"/>
          </w:tcPr>
          <w:p w14:paraId="56066CA9" w14:textId="77777777" w:rsidR="007F083D" w:rsidRDefault="007F083D" w:rsidP="000A2074">
            <w:pPr>
              <w:pStyle w:val="TAC"/>
            </w:pPr>
            <w:r>
              <w:t>yes</w:t>
            </w:r>
          </w:p>
        </w:tc>
      </w:tr>
      <w:tr w:rsidR="007F083D" w14:paraId="019C1B8F" w14:textId="77777777" w:rsidTr="000A2074">
        <w:trPr>
          <w:jc w:val="center"/>
        </w:trPr>
        <w:tc>
          <w:tcPr>
            <w:tcW w:w="3332" w:type="dxa"/>
          </w:tcPr>
          <w:p w14:paraId="6D20A7E3" w14:textId="25813D72" w:rsidR="007F083D" w:rsidRDefault="007F083D" w:rsidP="000A2074">
            <w:pPr>
              <w:pStyle w:val="TAL"/>
              <w:tabs>
                <w:tab w:val="left" w:pos="3012"/>
              </w:tabs>
              <w:rPr>
                <w:lang w:val="sv-SE"/>
              </w:rPr>
            </w:pPr>
            <w:r>
              <w:t>Extended information tag</w:t>
            </w:r>
          </w:p>
        </w:tc>
        <w:tc>
          <w:tcPr>
            <w:tcW w:w="1296" w:type="dxa"/>
            <w:vMerge/>
          </w:tcPr>
          <w:p w14:paraId="18D5AF12" w14:textId="77777777" w:rsidR="007F083D" w:rsidRDefault="007F083D" w:rsidP="000A2074">
            <w:pPr>
              <w:pStyle w:val="TAC"/>
            </w:pPr>
          </w:p>
        </w:tc>
        <w:tc>
          <w:tcPr>
            <w:tcW w:w="1721" w:type="dxa"/>
            <w:vMerge/>
          </w:tcPr>
          <w:p w14:paraId="58AA05E7" w14:textId="77777777" w:rsidR="007F083D" w:rsidRDefault="007F083D" w:rsidP="000A2074">
            <w:pPr>
              <w:pStyle w:val="TAC"/>
            </w:pPr>
          </w:p>
        </w:tc>
        <w:tc>
          <w:tcPr>
            <w:tcW w:w="1787" w:type="dxa"/>
            <w:vMerge/>
          </w:tcPr>
          <w:p w14:paraId="0DB149E2" w14:textId="77777777" w:rsidR="007F083D" w:rsidRDefault="007F083D" w:rsidP="000A2074">
            <w:pPr>
              <w:pStyle w:val="TAC"/>
            </w:pPr>
          </w:p>
        </w:tc>
        <w:tc>
          <w:tcPr>
            <w:tcW w:w="1220" w:type="dxa"/>
            <w:vMerge/>
          </w:tcPr>
          <w:p w14:paraId="656C2A35" w14:textId="77777777" w:rsidR="007F083D" w:rsidRDefault="007F083D" w:rsidP="000A2074">
            <w:pPr>
              <w:pStyle w:val="TAC"/>
            </w:pP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7F083D" w14:paraId="2759A2C8" w14:textId="77777777" w:rsidTr="000A2074">
        <w:trPr>
          <w:jc w:val="center"/>
        </w:trPr>
        <w:tc>
          <w:tcPr>
            <w:tcW w:w="3332" w:type="dxa"/>
          </w:tcPr>
          <w:p w14:paraId="1F4FDBCF" w14:textId="13B990B7" w:rsidR="007F083D" w:rsidRDefault="007F083D" w:rsidP="000A2074">
            <w:pPr>
              <w:pStyle w:val="TAL"/>
              <w:tabs>
                <w:tab w:val="left" w:pos="3012"/>
              </w:tabs>
            </w:pPr>
            <w:r>
              <w:t>Allowed Slices information tag</w:t>
            </w:r>
          </w:p>
        </w:tc>
        <w:tc>
          <w:tcPr>
            <w:tcW w:w="1296" w:type="dxa"/>
            <w:vMerge/>
          </w:tcPr>
          <w:p w14:paraId="55B0480C" w14:textId="77777777" w:rsidR="007F083D" w:rsidRDefault="007F083D" w:rsidP="000A2074">
            <w:pPr>
              <w:pStyle w:val="TAC"/>
            </w:pPr>
          </w:p>
        </w:tc>
        <w:tc>
          <w:tcPr>
            <w:tcW w:w="1721" w:type="dxa"/>
            <w:vMerge/>
          </w:tcPr>
          <w:p w14:paraId="66C8E8DF" w14:textId="77777777" w:rsidR="007F083D" w:rsidRDefault="007F083D" w:rsidP="000A2074">
            <w:pPr>
              <w:pStyle w:val="TAC"/>
            </w:pPr>
          </w:p>
        </w:tc>
        <w:tc>
          <w:tcPr>
            <w:tcW w:w="1787" w:type="dxa"/>
            <w:vMerge/>
          </w:tcPr>
          <w:p w14:paraId="449A9E29" w14:textId="77777777" w:rsidR="007F083D" w:rsidRDefault="007F083D" w:rsidP="000A2074">
            <w:pPr>
              <w:pStyle w:val="TAC"/>
            </w:pPr>
          </w:p>
        </w:tc>
        <w:tc>
          <w:tcPr>
            <w:tcW w:w="1220" w:type="dxa"/>
            <w:vMerge/>
          </w:tcPr>
          <w:p w14:paraId="7AB25AFD" w14:textId="77777777" w:rsidR="007F083D" w:rsidRDefault="007F083D" w:rsidP="000A2074">
            <w:pPr>
              <w:pStyle w:val="TAC"/>
            </w:pP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7F083D" w14:paraId="5753549D" w14:textId="77777777" w:rsidTr="000A2074">
        <w:trPr>
          <w:trHeight w:val="104"/>
          <w:jc w:val="center"/>
        </w:trPr>
        <w:tc>
          <w:tcPr>
            <w:tcW w:w="3332" w:type="dxa"/>
          </w:tcPr>
          <w:p w14:paraId="4E29C6C5" w14:textId="77777777" w:rsidR="007F083D" w:rsidRDefault="007F083D" w:rsidP="000A2074">
            <w:pPr>
              <w:pStyle w:val="TAL"/>
              <w:tabs>
                <w:tab w:val="left" w:pos="3012"/>
              </w:tabs>
            </w:pPr>
            <w:r>
              <w:rPr>
                <w:lang w:val="sv-SE"/>
              </w:rPr>
              <w:t>PLMN List tag</w:t>
            </w:r>
          </w:p>
        </w:tc>
        <w:tc>
          <w:tcPr>
            <w:tcW w:w="1296" w:type="dxa"/>
            <w:vMerge w:val="restart"/>
          </w:tcPr>
          <w:p w14:paraId="33BB4ED5" w14:textId="77777777" w:rsidR="007F083D" w:rsidRDefault="007F083D" w:rsidP="000A2074">
            <w:pPr>
              <w:pStyle w:val="TAC"/>
            </w:pPr>
            <w:r>
              <w:t>1</w:t>
            </w:r>
          </w:p>
        </w:tc>
        <w:tc>
          <w:tcPr>
            <w:tcW w:w="1721" w:type="dxa"/>
            <w:vMerge w:val="restart"/>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7F083D" w:rsidRDefault="007F083D" w:rsidP="000A2074">
            <w:pPr>
              <w:pStyle w:val="TAC"/>
            </w:pPr>
            <w:r>
              <w:t>yes</w:t>
            </w:r>
          </w:p>
        </w:tc>
      </w:tr>
      <w:tr w:rsidR="007F083D" w14:paraId="157F5D9D" w14:textId="77777777" w:rsidTr="000A2074">
        <w:trPr>
          <w:trHeight w:val="103"/>
          <w:jc w:val="center"/>
        </w:trPr>
        <w:tc>
          <w:tcPr>
            <w:tcW w:w="3332" w:type="dxa"/>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7F083D" w:rsidRDefault="007F083D" w:rsidP="000A2074">
            <w:pPr>
              <w:pStyle w:val="TAC"/>
            </w:pPr>
          </w:p>
        </w:tc>
        <w:tc>
          <w:tcPr>
            <w:tcW w:w="1721" w:type="dxa"/>
            <w:vMerge/>
          </w:tcPr>
          <w:p w14:paraId="535A747A" w14:textId="77777777" w:rsidR="007F083D" w:rsidRDefault="007F083D" w:rsidP="000A2074">
            <w:pPr>
              <w:pStyle w:val="FootnoteText"/>
              <w:jc w:val="center"/>
              <w:rPr>
                <w:rFonts w:ascii="Arial" w:hAnsi="Arial"/>
                <w:sz w:val="18"/>
              </w:rPr>
            </w:pPr>
          </w:p>
        </w:tc>
        <w:tc>
          <w:tcPr>
            <w:tcW w:w="1787" w:type="dxa"/>
            <w:vMerge/>
          </w:tcPr>
          <w:p w14:paraId="503340FD" w14:textId="77777777" w:rsidR="007F083D" w:rsidRDefault="007F083D" w:rsidP="000A2074">
            <w:pPr>
              <w:pStyle w:val="FootnoteText"/>
              <w:jc w:val="center"/>
              <w:rPr>
                <w:rFonts w:ascii="Arial" w:hAnsi="Arial"/>
                <w:sz w:val="18"/>
              </w:rPr>
            </w:pPr>
          </w:p>
        </w:tc>
        <w:tc>
          <w:tcPr>
            <w:tcW w:w="1220" w:type="dxa"/>
            <w:vMerge/>
          </w:tcPr>
          <w:p w14:paraId="59510D7D" w14:textId="77777777" w:rsidR="007F083D" w:rsidRDefault="007F083D" w:rsidP="000A2074">
            <w:pPr>
              <w:pStyle w:val="TAC"/>
            </w:pPr>
          </w:p>
        </w:tc>
      </w:tr>
      <w:tr w:rsidR="007F083D" w14:paraId="0B9E6391" w14:textId="77777777" w:rsidTr="000A2074">
        <w:trPr>
          <w:trHeight w:val="103"/>
          <w:jc w:val="center"/>
        </w:trPr>
        <w:tc>
          <w:tcPr>
            <w:tcW w:w="3332" w:type="dxa"/>
          </w:tcPr>
          <w:p w14:paraId="14FF029E" w14:textId="2E75F76B" w:rsidR="007F083D" w:rsidRDefault="007F083D" w:rsidP="000A2074">
            <w:pPr>
              <w:pStyle w:val="TAL"/>
              <w:tabs>
                <w:tab w:val="left" w:pos="3012"/>
              </w:tabs>
            </w:pPr>
            <w:r>
              <w:rPr>
                <w:lang w:val="sv-SE"/>
              </w:rPr>
              <w:t>Partial NSSAI tag</w:t>
            </w:r>
          </w:p>
        </w:tc>
        <w:tc>
          <w:tcPr>
            <w:tcW w:w="1296" w:type="dxa"/>
            <w:vMerge/>
          </w:tcPr>
          <w:p w14:paraId="16141974" w14:textId="77777777" w:rsidR="007F083D" w:rsidRDefault="007F083D" w:rsidP="000A2074">
            <w:pPr>
              <w:pStyle w:val="TAC"/>
            </w:pPr>
          </w:p>
        </w:tc>
        <w:tc>
          <w:tcPr>
            <w:tcW w:w="1721" w:type="dxa"/>
            <w:vMerge/>
          </w:tcPr>
          <w:p w14:paraId="1C213782" w14:textId="77777777" w:rsidR="007F083D" w:rsidRDefault="007F083D" w:rsidP="000A2074">
            <w:pPr>
              <w:pStyle w:val="FootnoteText"/>
              <w:jc w:val="center"/>
              <w:rPr>
                <w:rFonts w:ascii="Arial" w:hAnsi="Arial"/>
                <w:sz w:val="18"/>
              </w:rPr>
            </w:pPr>
          </w:p>
        </w:tc>
        <w:tc>
          <w:tcPr>
            <w:tcW w:w="1787" w:type="dxa"/>
            <w:vMerge/>
          </w:tcPr>
          <w:p w14:paraId="415B2AD4" w14:textId="77777777" w:rsidR="007F083D" w:rsidRDefault="007F083D" w:rsidP="000A2074">
            <w:pPr>
              <w:pStyle w:val="FootnoteText"/>
              <w:jc w:val="center"/>
              <w:rPr>
                <w:rFonts w:ascii="Arial" w:hAnsi="Arial"/>
                <w:sz w:val="18"/>
              </w:rPr>
            </w:pPr>
          </w:p>
        </w:tc>
        <w:tc>
          <w:tcPr>
            <w:tcW w:w="1220" w:type="dxa"/>
            <w:vMerge/>
          </w:tcPr>
          <w:p w14:paraId="6186CE1F" w14:textId="77777777" w:rsidR="007F083D" w:rsidRDefault="007F083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6FE14D6F" w:rsidR="00AD764D" w:rsidRPr="00816C4A" w:rsidRDefault="00AD764D" w:rsidP="002C5E13">
            <w:pPr>
              <w:pStyle w:val="TAL"/>
              <w:tabs>
                <w:tab w:val="left" w:pos="3012"/>
              </w:tabs>
              <w:rPr>
                <w:lang w:val="sv-SE"/>
              </w:rPr>
            </w:pPr>
            <w:r>
              <w:rPr>
                <w:lang w:val="sv-SE"/>
              </w:rPr>
              <w:lastRenderedPageBreak/>
              <w:t>Slice</w:t>
            </w:r>
            <w:r w:rsidR="007F083D">
              <w:rPr>
                <w:lang w:val="sv-SE"/>
              </w:rPr>
              <w:t>s</w:t>
            </w:r>
            <w:r>
              <w:rPr>
                <w:lang w:val="sv-SE"/>
              </w:rPr>
              <w:t xml:space="preserv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2C54BD" w:rsidRPr="00F424E6" w14:paraId="2B2F268B" w14:textId="77777777" w:rsidTr="000A2074">
        <w:trPr>
          <w:jc w:val="center"/>
        </w:trPr>
        <w:tc>
          <w:tcPr>
            <w:tcW w:w="3332" w:type="dxa"/>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Pr>
          <w:p w14:paraId="31B6A858" w14:textId="77777777" w:rsidR="002C54BD" w:rsidRPr="007A3066" w:rsidRDefault="002C54BD" w:rsidP="002C54BD">
            <w:pPr>
              <w:pStyle w:val="TAC"/>
              <w:rPr>
                <w:lang w:val="fr-FR"/>
              </w:rPr>
            </w:pPr>
          </w:p>
        </w:tc>
        <w:tc>
          <w:tcPr>
            <w:tcW w:w="1721" w:type="dxa"/>
            <w:vMerge/>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Pr>
          <w:p w14:paraId="62CB4551" w14:textId="77777777" w:rsidR="002C54BD" w:rsidRPr="007A3066" w:rsidRDefault="002C54BD" w:rsidP="002C54BD">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157DA3" w14:paraId="147B3D1B"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5AAD63F3"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rsidR="007F083D">
              <w:t xml:space="preserve"> tag</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0"/>
    </w:tbl>
    <w:p w14:paraId="38121BE6" w14:textId="77777777" w:rsidR="005355DD" w:rsidRDefault="005355DD" w:rsidP="005355DD"/>
    <w:p w14:paraId="3CB46DE3" w14:textId="29C50DBD" w:rsidR="00E86E7B" w:rsidRPr="00816C4A" w:rsidRDefault="00E86E7B" w:rsidP="005355DD">
      <w:pPr>
        <w:pStyle w:val="Heading2"/>
      </w:pPr>
      <w:bookmarkStart w:id="4041" w:name="_Toc163041970"/>
      <w:r w:rsidRPr="00816C4A">
        <w:t>9.4</w:t>
      </w:r>
      <w:r>
        <w:tab/>
      </w:r>
      <w:r w:rsidRPr="00816C4A">
        <w:t>Type of Command and Next Action Indicator</w:t>
      </w:r>
      <w:bookmarkEnd w:id="4032"/>
      <w:bookmarkEnd w:id="4033"/>
      <w:bookmarkEnd w:id="4034"/>
      <w:bookmarkEnd w:id="4035"/>
      <w:bookmarkEnd w:id="4036"/>
      <w:bookmarkEnd w:id="4037"/>
      <w:bookmarkEnd w:id="4038"/>
      <w:bookmarkEnd w:id="4039"/>
      <w:bookmarkEnd w:id="4041"/>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42" w:name="_Toc3201104"/>
    </w:p>
    <w:p w14:paraId="62D9A7FC" w14:textId="77777777" w:rsidR="00E86E7B" w:rsidRPr="00816C4A" w:rsidRDefault="00E86E7B" w:rsidP="00E86E7B">
      <w:pPr>
        <w:pStyle w:val="Heading1"/>
      </w:pPr>
      <w:bookmarkStart w:id="4043" w:name="_Toc20392847"/>
      <w:bookmarkStart w:id="4044" w:name="_Toc27774494"/>
      <w:bookmarkStart w:id="4045" w:name="_Toc36482954"/>
      <w:bookmarkStart w:id="4046" w:name="_Toc36484616"/>
      <w:bookmarkStart w:id="4047" w:name="_Toc44933546"/>
      <w:bookmarkStart w:id="4048" w:name="_Toc50972499"/>
      <w:bookmarkStart w:id="4049" w:name="_Toc57105253"/>
      <w:bookmarkStart w:id="4050" w:name="_Toc163041971"/>
      <w:r w:rsidRPr="00816C4A">
        <w:t>10</w:t>
      </w:r>
      <w:r w:rsidRPr="00816C4A">
        <w:tab/>
        <w:t>Allowed Type of command and Device identity combinations</w:t>
      </w:r>
      <w:bookmarkEnd w:id="4042"/>
      <w:bookmarkEnd w:id="4043"/>
      <w:bookmarkEnd w:id="4044"/>
      <w:bookmarkEnd w:id="4045"/>
      <w:bookmarkEnd w:id="4046"/>
      <w:bookmarkEnd w:id="4047"/>
      <w:bookmarkEnd w:id="4048"/>
      <w:bookmarkEnd w:id="4049"/>
      <w:bookmarkEnd w:id="4050"/>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51" w:name="_Toc3201105"/>
      <w:bookmarkStart w:id="4052" w:name="_Toc20392848"/>
      <w:bookmarkStart w:id="4053" w:name="_Toc27774495"/>
      <w:bookmarkStart w:id="4054" w:name="_Toc36482955"/>
      <w:bookmarkStart w:id="4055" w:name="_Toc36484617"/>
      <w:bookmarkStart w:id="4056" w:name="_Toc44933547"/>
      <w:bookmarkStart w:id="4057" w:name="_Toc50972500"/>
      <w:bookmarkStart w:id="4058" w:name="_Toc57105254"/>
      <w:bookmarkStart w:id="4059" w:name="_Toc163041972"/>
      <w:r w:rsidRPr="00816C4A">
        <w:lastRenderedPageBreak/>
        <w:t>11</w:t>
      </w:r>
      <w:r w:rsidRPr="00816C4A">
        <w:tab/>
        <w:t>Security requirements</w:t>
      </w:r>
      <w:bookmarkEnd w:id="4051"/>
      <w:bookmarkEnd w:id="4052"/>
      <w:bookmarkEnd w:id="4053"/>
      <w:bookmarkEnd w:id="4054"/>
      <w:bookmarkEnd w:id="4055"/>
      <w:bookmarkEnd w:id="4056"/>
      <w:bookmarkEnd w:id="4057"/>
      <w:bookmarkEnd w:id="4058"/>
      <w:bookmarkEnd w:id="4059"/>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0" w:name="_Toc3201106"/>
      <w:bookmarkStart w:id="4061" w:name="_Toc20392849"/>
      <w:bookmarkStart w:id="4062" w:name="_Toc27774496"/>
      <w:bookmarkStart w:id="4063" w:name="_Toc36482956"/>
      <w:bookmarkStart w:id="4064" w:name="_Toc36484618"/>
      <w:bookmarkStart w:id="4065" w:name="_Toc44933548"/>
      <w:bookmarkStart w:id="4066" w:name="_Toc50972501"/>
      <w:bookmarkStart w:id="4067" w:name="_Toc57105255"/>
      <w:bookmarkStart w:id="4068" w:name="_Toc163041973"/>
      <w:r w:rsidRPr="00816C4A">
        <w:lastRenderedPageBreak/>
        <w:t>Annex A (normative):</w:t>
      </w:r>
      <w:r w:rsidRPr="00816C4A">
        <w:br/>
        <w:t>Support of USAT by Mobile Equipment</w:t>
      </w:r>
      <w:bookmarkEnd w:id="4060"/>
      <w:bookmarkEnd w:id="4061"/>
      <w:bookmarkEnd w:id="4062"/>
      <w:bookmarkEnd w:id="4063"/>
      <w:bookmarkEnd w:id="4064"/>
      <w:bookmarkEnd w:id="4065"/>
      <w:bookmarkEnd w:id="4066"/>
      <w:bookmarkEnd w:id="4067"/>
      <w:bookmarkEnd w:id="406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69" w:name="_Toc3201107"/>
      <w:bookmarkStart w:id="4070" w:name="_Toc20392850"/>
      <w:bookmarkStart w:id="4071" w:name="_Toc27774497"/>
      <w:bookmarkStart w:id="4072" w:name="_Toc36482957"/>
      <w:bookmarkStart w:id="4073" w:name="_Toc36484619"/>
      <w:bookmarkStart w:id="4074" w:name="_Toc44933549"/>
      <w:bookmarkStart w:id="4075" w:name="_Toc50972502"/>
      <w:bookmarkStart w:id="4076" w:name="_Toc57105256"/>
      <w:bookmarkStart w:id="4077" w:name="_Toc163041974"/>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69"/>
      <w:bookmarkEnd w:id="4070"/>
      <w:bookmarkEnd w:id="4071"/>
      <w:bookmarkEnd w:id="4072"/>
      <w:bookmarkEnd w:id="4073"/>
      <w:bookmarkEnd w:id="4074"/>
      <w:bookmarkEnd w:id="4075"/>
      <w:bookmarkEnd w:id="4076"/>
      <w:bookmarkEnd w:id="407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78" w:name="_Toc3201108"/>
      <w:bookmarkStart w:id="4079" w:name="_Toc20392851"/>
      <w:bookmarkStart w:id="4080" w:name="_Toc27774498"/>
      <w:bookmarkStart w:id="4081" w:name="_Toc36482958"/>
      <w:bookmarkStart w:id="4082" w:name="_Toc36484620"/>
      <w:bookmarkStart w:id="4083" w:name="_Toc44933550"/>
      <w:bookmarkStart w:id="4084" w:name="_Toc50972503"/>
      <w:bookmarkStart w:id="4085" w:name="_Toc57105257"/>
      <w:bookmarkStart w:id="4086" w:name="_Toc163041975"/>
      <w:r w:rsidRPr="00816C4A">
        <w:lastRenderedPageBreak/>
        <w:t>Annex C (normative):</w:t>
      </w:r>
      <w:r w:rsidRPr="00816C4A">
        <w:br/>
        <w:t>Structure of USAT communications</w:t>
      </w:r>
      <w:bookmarkEnd w:id="4078"/>
      <w:bookmarkEnd w:id="4079"/>
      <w:bookmarkEnd w:id="4080"/>
      <w:bookmarkEnd w:id="4081"/>
      <w:bookmarkEnd w:id="4082"/>
      <w:bookmarkEnd w:id="4083"/>
      <w:bookmarkEnd w:id="4084"/>
      <w:bookmarkEnd w:id="4085"/>
      <w:bookmarkEnd w:id="408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87" w:name="_Toc3201109"/>
      <w:bookmarkStart w:id="4088" w:name="_Toc20392852"/>
      <w:bookmarkStart w:id="4089" w:name="_Toc27774499"/>
      <w:bookmarkStart w:id="4090" w:name="_Toc36482959"/>
      <w:bookmarkStart w:id="4091" w:name="_Toc36484621"/>
      <w:bookmarkStart w:id="4092" w:name="_Toc44933551"/>
      <w:bookmarkStart w:id="4093" w:name="_Toc50972504"/>
      <w:bookmarkStart w:id="4094" w:name="_Toc57105258"/>
      <w:bookmarkStart w:id="4095" w:name="_Toc163041976"/>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87"/>
      <w:bookmarkEnd w:id="4088"/>
      <w:bookmarkEnd w:id="4089"/>
      <w:bookmarkEnd w:id="4090"/>
      <w:bookmarkEnd w:id="4091"/>
      <w:bookmarkEnd w:id="4092"/>
      <w:bookmarkEnd w:id="4093"/>
      <w:bookmarkEnd w:id="4094"/>
      <w:bookmarkEnd w:id="409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96" w:name="_Toc3201110"/>
      <w:bookmarkStart w:id="4097" w:name="_Toc20392853"/>
      <w:bookmarkStart w:id="4098" w:name="_Toc27774500"/>
      <w:bookmarkStart w:id="4099" w:name="_Toc36482960"/>
      <w:bookmarkStart w:id="4100" w:name="_Toc36484622"/>
      <w:bookmarkStart w:id="4101" w:name="_Toc44933552"/>
      <w:bookmarkStart w:id="4102" w:name="_Toc50972505"/>
      <w:bookmarkStart w:id="4103" w:name="_Toc57105259"/>
      <w:bookmarkStart w:id="4104" w:name="_Toc163041977"/>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96"/>
      <w:bookmarkEnd w:id="4097"/>
      <w:bookmarkEnd w:id="4098"/>
      <w:bookmarkEnd w:id="4099"/>
      <w:bookmarkEnd w:id="4100"/>
      <w:bookmarkEnd w:id="4101"/>
      <w:bookmarkEnd w:id="4102"/>
      <w:bookmarkEnd w:id="4103"/>
      <w:bookmarkEnd w:id="410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05" w:name="_Toc3201111"/>
      <w:bookmarkStart w:id="4106" w:name="_Toc20392854"/>
      <w:bookmarkStart w:id="4107" w:name="_Toc27774501"/>
      <w:bookmarkStart w:id="4108" w:name="_Toc36482961"/>
      <w:bookmarkStart w:id="4109" w:name="_Toc36484623"/>
      <w:bookmarkStart w:id="4110" w:name="_Toc44933553"/>
      <w:bookmarkStart w:id="4111" w:name="_Toc50972506"/>
      <w:bookmarkStart w:id="4112" w:name="_Toc57105260"/>
      <w:bookmarkStart w:id="4113" w:name="_Toc163041978"/>
      <w:r w:rsidRPr="00816C4A">
        <w:lastRenderedPageBreak/>
        <w:t>Annex F (</w:t>
      </w:r>
      <w:smartTag w:uri="urn:schemas-microsoft-com:office:smarttags" w:element="PersonName">
        <w:r w:rsidRPr="00816C4A">
          <w:t>info</w:t>
        </w:r>
      </w:smartTag>
      <w:r w:rsidRPr="00816C4A">
        <w:t>rmative):</w:t>
      </w:r>
      <w:r w:rsidRPr="00816C4A">
        <w:br/>
        <w:t>Monitoring of events</w:t>
      </w:r>
      <w:bookmarkEnd w:id="4105"/>
      <w:bookmarkEnd w:id="4106"/>
      <w:bookmarkEnd w:id="4107"/>
      <w:bookmarkEnd w:id="4108"/>
      <w:bookmarkEnd w:id="4109"/>
      <w:bookmarkEnd w:id="4110"/>
      <w:bookmarkEnd w:id="4111"/>
      <w:bookmarkEnd w:id="4112"/>
      <w:bookmarkEnd w:id="411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14" w:name="_Toc3201112"/>
      <w:bookmarkStart w:id="4115" w:name="_Toc20392855"/>
      <w:bookmarkStart w:id="4116" w:name="_Toc27774502"/>
      <w:bookmarkStart w:id="4117" w:name="_Toc36482962"/>
      <w:bookmarkStart w:id="4118" w:name="_Toc36484624"/>
      <w:bookmarkStart w:id="4119" w:name="_Toc44933554"/>
      <w:bookmarkStart w:id="4120" w:name="_Toc50972507"/>
      <w:bookmarkStart w:id="4121" w:name="_Toc57105261"/>
      <w:bookmarkStart w:id="4122" w:name="_Toc163041979"/>
      <w:r w:rsidRPr="00816C4A">
        <w:lastRenderedPageBreak/>
        <w:t>Annex G (normative):</w:t>
      </w:r>
      <w:r w:rsidRPr="00816C4A">
        <w:br/>
        <w:t>Support of Multiple Card Operation</w:t>
      </w:r>
      <w:bookmarkEnd w:id="4114"/>
      <w:bookmarkEnd w:id="4115"/>
      <w:bookmarkEnd w:id="4116"/>
      <w:bookmarkEnd w:id="4117"/>
      <w:bookmarkEnd w:id="4118"/>
      <w:bookmarkEnd w:id="4119"/>
      <w:bookmarkEnd w:id="4120"/>
      <w:bookmarkEnd w:id="4121"/>
      <w:bookmarkEnd w:id="412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23" w:name="_Toc3201113"/>
      <w:bookmarkStart w:id="4124" w:name="_Toc20392856"/>
      <w:bookmarkStart w:id="4125" w:name="_Toc27774503"/>
      <w:bookmarkStart w:id="4126" w:name="_Toc36482963"/>
      <w:bookmarkStart w:id="4127" w:name="_Toc36484625"/>
      <w:bookmarkStart w:id="4128" w:name="_Toc44933555"/>
      <w:bookmarkStart w:id="4129" w:name="_Toc50972508"/>
      <w:bookmarkStart w:id="4130" w:name="_Toc57105262"/>
      <w:bookmarkStart w:id="4131" w:name="_Toc163041980"/>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23"/>
      <w:bookmarkEnd w:id="4124"/>
      <w:bookmarkEnd w:id="4125"/>
      <w:bookmarkEnd w:id="4126"/>
      <w:bookmarkEnd w:id="4127"/>
      <w:bookmarkEnd w:id="4128"/>
      <w:bookmarkEnd w:id="4129"/>
      <w:bookmarkEnd w:id="4130"/>
      <w:bookmarkEnd w:id="413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32" w:name="_Toc3201114"/>
      <w:bookmarkStart w:id="4133" w:name="_Toc20392857"/>
      <w:bookmarkStart w:id="4134" w:name="_Toc27774504"/>
      <w:bookmarkStart w:id="4135" w:name="_Toc36482964"/>
      <w:bookmarkStart w:id="4136" w:name="_Toc36484626"/>
      <w:bookmarkStart w:id="4137" w:name="_Toc44933556"/>
      <w:bookmarkStart w:id="4138" w:name="_Toc50972509"/>
      <w:bookmarkStart w:id="4139" w:name="_Toc57105263"/>
      <w:bookmarkStart w:id="4140" w:name="_Toc163041981"/>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32"/>
      <w:bookmarkEnd w:id="4133"/>
      <w:bookmarkEnd w:id="4134"/>
      <w:bookmarkEnd w:id="4135"/>
      <w:bookmarkEnd w:id="4136"/>
      <w:bookmarkEnd w:id="4137"/>
      <w:bookmarkEnd w:id="4138"/>
      <w:bookmarkEnd w:id="4139"/>
      <w:bookmarkEnd w:id="414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41" w:name="_Toc3201115"/>
      <w:bookmarkStart w:id="4142" w:name="_Toc20392858"/>
      <w:bookmarkStart w:id="4143" w:name="_Toc27774505"/>
      <w:bookmarkStart w:id="4144" w:name="_Toc36482965"/>
      <w:bookmarkStart w:id="4145" w:name="_Toc36484627"/>
      <w:bookmarkStart w:id="4146" w:name="_Toc44933557"/>
      <w:bookmarkStart w:id="4147" w:name="_Toc50972510"/>
      <w:bookmarkStart w:id="4148" w:name="_Toc57105264"/>
      <w:bookmarkStart w:id="4149" w:name="_Toc163041982"/>
      <w:r w:rsidRPr="00816C4A">
        <w:lastRenderedPageBreak/>
        <w:t>Annex J (</w:t>
      </w:r>
      <w:smartTag w:uri="urn:schemas-microsoft-com:office:smarttags" w:element="PersonName">
        <w:r w:rsidRPr="00816C4A">
          <w:t>info</w:t>
        </w:r>
      </w:smartTag>
      <w:r w:rsidRPr="00816C4A">
        <w:t>rmative):</w:t>
      </w:r>
      <w:r w:rsidRPr="00816C4A">
        <w:br/>
        <w:t>WAP References</w:t>
      </w:r>
      <w:bookmarkEnd w:id="4141"/>
      <w:bookmarkEnd w:id="4142"/>
      <w:bookmarkEnd w:id="4143"/>
      <w:bookmarkEnd w:id="4144"/>
      <w:bookmarkEnd w:id="4145"/>
      <w:bookmarkEnd w:id="4146"/>
      <w:bookmarkEnd w:id="4147"/>
      <w:bookmarkEnd w:id="4148"/>
      <w:bookmarkEnd w:id="414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0" w:name="_Toc3201116"/>
      <w:bookmarkStart w:id="4151" w:name="_Toc20392859"/>
      <w:bookmarkStart w:id="4152" w:name="_Toc27774506"/>
      <w:bookmarkStart w:id="4153" w:name="_Toc36482966"/>
      <w:bookmarkStart w:id="4154" w:name="_Toc36484628"/>
      <w:bookmarkStart w:id="4155" w:name="_Toc44933558"/>
      <w:bookmarkStart w:id="4156" w:name="_Toc50972511"/>
      <w:bookmarkStart w:id="4157" w:name="_Toc57105265"/>
      <w:bookmarkStart w:id="4158" w:name="_Toc163041983"/>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0"/>
      <w:bookmarkEnd w:id="4151"/>
      <w:bookmarkEnd w:id="4152"/>
      <w:bookmarkEnd w:id="4153"/>
      <w:bookmarkEnd w:id="4154"/>
      <w:bookmarkEnd w:id="4155"/>
      <w:bookmarkEnd w:id="4156"/>
      <w:bookmarkEnd w:id="4157"/>
      <w:bookmarkEnd w:id="415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59" w:name="_Toc3201117"/>
      <w:bookmarkStart w:id="4160" w:name="_Toc20392860"/>
      <w:bookmarkStart w:id="4161" w:name="_Toc27774507"/>
      <w:bookmarkStart w:id="4162" w:name="_Toc36482967"/>
      <w:bookmarkStart w:id="4163" w:name="_Toc36484629"/>
      <w:bookmarkStart w:id="4164" w:name="_Toc44933559"/>
      <w:bookmarkStart w:id="4165" w:name="_Toc50972512"/>
      <w:bookmarkStart w:id="4166" w:name="_Toc57105266"/>
      <w:bookmarkStart w:id="4167" w:name="_Toc163041984"/>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59"/>
      <w:bookmarkEnd w:id="4160"/>
      <w:bookmarkEnd w:id="4161"/>
      <w:bookmarkEnd w:id="4162"/>
      <w:bookmarkEnd w:id="4163"/>
      <w:bookmarkEnd w:id="4164"/>
      <w:bookmarkEnd w:id="4165"/>
      <w:bookmarkEnd w:id="4166"/>
      <w:bookmarkEnd w:id="416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68" w:name="_Toc3201118"/>
      <w:bookmarkStart w:id="4169" w:name="_Toc20392861"/>
      <w:bookmarkStart w:id="4170" w:name="_Toc27774508"/>
      <w:bookmarkStart w:id="4171" w:name="_Toc36482968"/>
      <w:bookmarkStart w:id="4172" w:name="_Toc36484630"/>
      <w:bookmarkStart w:id="4173" w:name="_Toc44933560"/>
      <w:bookmarkStart w:id="4174" w:name="_Toc50972513"/>
      <w:bookmarkStart w:id="4175" w:name="_Toc57105267"/>
      <w:bookmarkStart w:id="4176" w:name="_Toc163041985"/>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68"/>
      <w:bookmarkEnd w:id="4169"/>
      <w:bookmarkEnd w:id="4170"/>
      <w:bookmarkEnd w:id="4171"/>
      <w:bookmarkEnd w:id="4172"/>
      <w:bookmarkEnd w:id="4173"/>
      <w:bookmarkEnd w:id="4174"/>
      <w:bookmarkEnd w:id="4175"/>
      <w:bookmarkEnd w:id="417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77" w:name="_Toc3201119"/>
      <w:bookmarkStart w:id="4178" w:name="_Toc20392862"/>
      <w:bookmarkStart w:id="4179" w:name="_Toc27774509"/>
      <w:bookmarkStart w:id="4180" w:name="_Toc36482969"/>
      <w:bookmarkStart w:id="4181" w:name="_Toc36484631"/>
      <w:bookmarkStart w:id="4182" w:name="_Toc44933561"/>
      <w:bookmarkStart w:id="4183" w:name="_Toc50972514"/>
      <w:bookmarkStart w:id="4184" w:name="_Toc57105268"/>
      <w:bookmarkStart w:id="4185" w:name="_Toc163041986"/>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77"/>
      <w:bookmarkEnd w:id="4178"/>
      <w:bookmarkEnd w:id="4179"/>
      <w:bookmarkEnd w:id="4180"/>
      <w:bookmarkEnd w:id="4181"/>
      <w:bookmarkEnd w:id="4182"/>
      <w:bookmarkEnd w:id="4183"/>
      <w:bookmarkEnd w:id="4184"/>
      <w:bookmarkEnd w:id="4185"/>
    </w:p>
    <w:p w14:paraId="489DDE04" w14:textId="77777777" w:rsidR="00E86E7B" w:rsidRPr="00816C4A" w:rsidRDefault="00E86E7B" w:rsidP="00E86E7B">
      <w:pPr>
        <w:pStyle w:val="Heading1"/>
      </w:pPr>
      <w:bookmarkStart w:id="4186" w:name="_Toc3201120"/>
      <w:bookmarkStart w:id="4187" w:name="_Toc20392863"/>
      <w:bookmarkStart w:id="4188" w:name="_Toc27774510"/>
      <w:bookmarkStart w:id="4189" w:name="_Toc36482970"/>
      <w:bookmarkStart w:id="4190" w:name="_Toc36484632"/>
      <w:bookmarkStart w:id="4191" w:name="_Toc44933562"/>
      <w:bookmarkStart w:id="4192" w:name="_Toc50972515"/>
      <w:bookmarkStart w:id="4193" w:name="_Toc57105269"/>
      <w:bookmarkStart w:id="4194" w:name="_Toc163041987"/>
      <w:r w:rsidRPr="00816C4A">
        <w:t>N.1</w:t>
      </w:r>
      <w:r w:rsidRPr="00816C4A">
        <w:tab/>
        <w:t>MMI Mode</w:t>
      </w:r>
      <w:bookmarkEnd w:id="4186"/>
      <w:bookmarkEnd w:id="4187"/>
      <w:bookmarkEnd w:id="4188"/>
      <w:bookmarkEnd w:id="4189"/>
      <w:bookmarkEnd w:id="4190"/>
      <w:bookmarkEnd w:id="4191"/>
      <w:bookmarkEnd w:id="4192"/>
      <w:bookmarkEnd w:id="4193"/>
      <w:bookmarkEnd w:id="4194"/>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95"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95"/>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96"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97" w:name="MCCQCTEMPBM_00000027"/>
            <w:bookmarkEnd w:id="4196"/>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98" w:name="MCCQCTEMPBM_00000028"/>
            <w:bookmarkEnd w:id="4197"/>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98"/>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99"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0" w:name="MCCQCTEMPBM_00000030"/>
            <w:bookmarkEnd w:id="4199"/>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01" w:name="MCCQCTEMPBM_00000031"/>
            <w:bookmarkEnd w:id="4200"/>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01"/>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02"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02"/>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03"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03"/>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4" w:name="_Toc3201121"/>
      <w:bookmarkStart w:id="4205" w:name="_Toc20392864"/>
      <w:bookmarkStart w:id="4206" w:name="_Toc27774511"/>
      <w:bookmarkStart w:id="4207" w:name="_Toc36482971"/>
      <w:bookmarkStart w:id="4208" w:name="_Toc36484633"/>
      <w:bookmarkStart w:id="4209" w:name="_Toc44933563"/>
      <w:bookmarkStart w:id="4210" w:name="_Toc50972516"/>
      <w:bookmarkStart w:id="4211" w:name="_Toc57105270"/>
      <w:bookmarkStart w:id="4212" w:name="_Toc163041988"/>
      <w:r w:rsidRPr="00816C4A">
        <w:lastRenderedPageBreak/>
        <w:t>N.2</w:t>
      </w:r>
      <w:r w:rsidRPr="00816C4A">
        <w:tab/>
        <w:t>Application Mode</w:t>
      </w:r>
      <w:bookmarkEnd w:id="4204"/>
      <w:bookmarkEnd w:id="4205"/>
      <w:bookmarkEnd w:id="4206"/>
      <w:bookmarkEnd w:id="4207"/>
      <w:bookmarkEnd w:id="4208"/>
      <w:bookmarkEnd w:id="4209"/>
      <w:bookmarkEnd w:id="4210"/>
      <w:bookmarkEnd w:id="4211"/>
      <w:bookmarkEnd w:id="421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13"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13"/>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14"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14"/>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15"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15"/>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16"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16"/>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17"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17"/>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18"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19" w:name="MCCQCTEMPBM_00000040"/>
            <w:bookmarkEnd w:id="4218"/>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0" w:name="MCCQCTEMPBM_00000041"/>
            <w:bookmarkEnd w:id="4219"/>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0"/>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21"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21"/>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22"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22"/>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23" w:name="_Toc3201122"/>
      <w:bookmarkStart w:id="4224" w:name="_Toc20392865"/>
      <w:bookmarkStart w:id="4225" w:name="_Toc27774512"/>
      <w:bookmarkStart w:id="4226" w:name="_Toc36482972"/>
      <w:bookmarkStart w:id="4227" w:name="_Toc36484634"/>
      <w:bookmarkStart w:id="4228" w:name="_Toc44933564"/>
      <w:bookmarkStart w:id="4229" w:name="_Toc50972517"/>
      <w:bookmarkStart w:id="4230" w:name="_Toc57105271"/>
      <w:bookmarkStart w:id="4231" w:name="_Toc163041989"/>
      <w:r w:rsidRPr="00816C4A">
        <w:lastRenderedPageBreak/>
        <w:t>N.3</w:t>
      </w:r>
      <w:r w:rsidRPr="00816C4A">
        <w:tab/>
        <w:t>USSD Data Download</w:t>
      </w:r>
      <w:bookmarkEnd w:id="4223"/>
      <w:bookmarkEnd w:id="4224"/>
      <w:bookmarkEnd w:id="4225"/>
      <w:bookmarkEnd w:id="4226"/>
      <w:bookmarkEnd w:id="4227"/>
      <w:bookmarkEnd w:id="4228"/>
      <w:bookmarkEnd w:id="4229"/>
      <w:bookmarkEnd w:id="4230"/>
      <w:bookmarkEnd w:id="423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32"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33" w:name="MCCQCTEMPBM_00000045"/>
            <w:bookmarkEnd w:id="4232"/>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34" w:name="MCCQCTEMPBM_00000046"/>
            <w:bookmarkEnd w:id="4233"/>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34"/>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35"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36" w:name="MCCQCTEMPBM_00000048"/>
            <w:bookmarkEnd w:id="4235"/>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37" w:name="MCCQCTEMPBM_00000049"/>
            <w:bookmarkEnd w:id="4236"/>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37"/>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38"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39" w:name="MCCQCTEMPBM_00000051"/>
            <w:bookmarkEnd w:id="4238"/>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0" w:name="MCCQCTEMPBM_00000052"/>
            <w:bookmarkEnd w:id="4239"/>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0"/>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41"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41"/>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42"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43" w:name="MCCQCTEMPBM_00000055"/>
            <w:bookmarkEnd w:id="4242"/>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44" w:name="MCCQCTEMPBM_00000056"/>
            <w:bookmarkEnd w:id="4243"/>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44"/>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45"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46" w:name="MCCQCTEMPBM_00000058"/>
            <w:bookmarkEnd w:id="4245"/>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47" w:name="MCCQCTEMPBM_00000059"/>
            <w:bookmarkEnd w:id="4246"/>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47"/>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48"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48"/>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49" w:name="_Toc3201123"/>
      <w:bookmarkStart w:id="4250" w:name="_Toc20392866"/>
      <w:bookmarkStart w:id="4251" w:name="_Toc27774513"/>
      <w:bookmarkStart w:id="4252" w:name="_Toc36482973"/>
      <w:bookmarkStart w:id="4253" w:name="_Toc36484635"/>
      <w:bookmarkStart w:id="4254" w:name="_Toc44933565"/>
      <w:bookmarkStart w:id="4255" w:name="_Toc50972518"/>
      <w:bookmarkStart w:id="4256" w:name="_Toc57105272"/>
      <w:bookmarkStart w:id="4257" w:name="_Toc163041990"/>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49"/>
      <w:bookmarkEnd w:id="4250"/>
      <w:bookmarkEnd w:id="4251"/>
      <w:bookmarkEnd w:id="4252"/>
      <w:bookmarkEnd w:id="4253"/>
      <w:bookmarkEnd w:id="4254"/>
      <w:bookmarkEnd w:id="4255"/>
      <w:bookmarkEnd w:id="4256"/>
      <w:bookmarkEnd w:id="4257"/>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58"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58"/>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59"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0" w:name="MCCQCTEMPBM_00000063"/>
            <w:bookmarkEnd w:id="4259"/>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61" w:name="MCCQCTEMPBM_00000064"/>
            <w:bookmarkEnd w:id="4260"/>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61"/>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62"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62"/>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63" w:name="_Toc3201124"/>
      <w:bookmarkStart w:id="4264" w:name="_Toc20392867"/>
      <w:bookmarkStart w:id="4265" w:name="_Toc27774514"/>
      <w:bookmarkStart w:id="4266" w:name="_Toc36482974"/>
      <w:bookmarkStart w:id="4267" w:name="_Toc36484636"/>
      <w:bookmarkStart w:id="4268" w:name="_Toc44933566"/>
      <w:bookmarkStart w:id="4269" w:name="_Toc50972519"/>
      <w:bookmarkStart w:id="4270" w:name="_Toc57105273"/>
      <w:bookmarkStart w:id="4271" w:name="_Toc163041991"/>
      <w:r w:rsidRPr="00816C4A">
        <w:lastRenderedPageBreak/>
        <w:t>Annex P (normative):</w:t>
      </w:r>
      <w:r w:rsidRPr="00816C4A">
        <w:br/>
        <w:t>Support of USAT by Terminals with reduced feature capabilities.</w:t>
      </w:r>
      <w:bookmarkEnd w:id="4263"/>
      <w:bookmarkEnd w:id="4264"/>
      <w:bookmarkEnd w:id="4265"/>
      <w:bookmarkEnd w:id="4266"/>
      <w:bookmarkEnd w:id="4267"/>
      <w:bookmarkEnd w:id="4268"/>
      <w:bookmarkEnd w:id="4269"/>
      <w:bookmarkEnd w:id="4270"/>
      <w:bookmarkEnd w:id="4271"/>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72" w:name="_Toc3201125"/>
      <w:bookmarkStart w:id="4273" w:name="_Toc20392868"/>
      <w:bookmarkStart w:id="4274" w:name="_Toc27774515"/>
      <w:bookmarkStart w:id="4275" w:name="_Toc36482975"/>
      <w:bookmarkStart w:id="4276" w:name="_Toc36484637"/>
      <w:bookmarkStart w:id="4277" w:name="_Toc44933567"/>
      <w:bookmarkStart w:id="4278" w:name="_Toc50972520"/>
      <w:bookmarkStart w:id="4279" w:name="_Toc57105274"/>
      <w:bookmarkStart w:id="4280" w:name="_Toc163041992"/>
      <w:r w:rsidRPr="00816C4A">
        <w:lastRenderedPageBreak/>
        <w:t>Annex Q (normative):</w:t>
      </w:r>
      <w:r w:rsidRPr="00816C4A">
        <w:br/>
        <w:t>Default routing for USAT over AT interface</w:t>
      </w:r>
      <w:bookmarkEnd w:id="4272"/>
      <w:bookmarkEnd w:id="4273"/>
      <w:bookmarkEnd w:id="4274"/>
      <w:bookmarkEnd w:id="4275"/>
      <w:bookmarkEnd w:id="4276"/>
      <w:bookmarkEnd w:id="4277"/>
      <w:bookmarkEnd w:id="4278"/>
      <w:bookmarkEnd w:id="4279"/>
      <w:bookmarkEnd w:id="4280"/>
    </w:p>
    <w:p w14:paraId="4F288603" w14:textId="77777777" w:rsidR="00E86E7B" w:rsidRPr="00816C4A" w:rsidRDefault="00E86E7B" w:rsidP="00401CA8">
      <w:pPr>
        <w:pStyle w:val="Heading1"/>
      </w:pPr>
      <w:bookmarkStart w:id="4281" w:name="_Toc3201126"/>
      <w:bookmarkStart w:id="4282" w:name="_Toc20392869"/>
      <w:bookmarkStart w:id="4283" w:name="_Toc27774516"/>
      <w:bookmarkStart w:id="4284" w:name="_Toc36482976"/>
      <w:bookmarkStart w:id="4285" w:name="_Toc36484638"/>
      <w:bookmarkStart w:id="4286" w:name="_Toc44933568"/>
      <w:bookmarkStart w:id="4287" w:name="_Toc50972521"/>
      <w:bookmarkStart w:id="4288" w:name="_Toc57105275"/>
      <w:bookmarkStart w:id="4289" w:name="_Toc163041993"/>
      <w:r w:rsidRPr="00816C4A">
        <w:t>Q.0</w:t>
      </w:r>
      <w:r w:rsidRPr="00816C4A">
        <w:tab/>
        <w:t>3GPP-specific facilities</w:t>
      </w:r>
      <w:bookmarkEnd w:id="4281"/>
      <w:bookmarkEnd w:id="4282"/>
      <w:bookmarkEnd w:id="4283"/>
      <w:bookmarkEnd w:id="4284"/>
      <w:bookmarkEnd w:id="4285"/>
      <w:bookmarkEnd w:id="4286"/>
      <w:bookmarkEnd w:id="4287"/>
      <w:bookmarkEnd w:id="4288"/>
      <w:bookmarkEnd w:id="4289"/>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0" w:name="_Toc3201127"/>
      <w:bookmarkStart w:id="4291" w:name="_Toc20392870"/>
      <w:bookmarkStart w:id="4292" w:name="_Toc27774517"/>
      <w:bookmarkStart w:id="4293" w:name="_Toc36482977"/>
      <w:bookmarkStart w:id="4294" w:name="_Toc36484639"/>
      <w:bookmarkStart w:id="4295" w:name="_Toc44933569"/>
      <w:bookmarkStart w:id="4296" w:name="_Toc50972522"/>
      <w:bookmarkStart w:id="4297"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98" w:name="_Toc163041994"/>
      <w:r w:rsidRPr="00816C4A">
        <w:t>Q.1</w:t>
      </w:r>
      <w:r w:rsidRPr="00816C4A">
        <w:tab/>
        <w:t>Default routing mechanism</w:t>
      </w:r>
      <w:bookmarkEnd w:id="4290"/>
      <w:bookmarkEnd w:id="4291"/>
      <w:bookmarkEnd w:id="4292"/>
      <w:bookmarkEnd w:id="4293"/>
      <w:bookmarkEnd w:id="4294"/>
      <w:bookmarkEnd w:id="4295"/>
      <w:bookmarkEnd w:id="4296"/>
      <w:bookmarkEnd w:id="4297"/>
      <w:bookmarkEnd w:id="4298"/>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99" w:name="_Toc3201128"/>
      <w:bookmarkStart w:id="4300" w:name="_Toc20392871"/>
      <w:bookmarkStart w:id="4301" w:name="_Toc27774518"/>
      <w:bookmarkStart w:id="4302" w:name="_Toc36482978"/>
      <w:bookmarkStart w:id="4303" w:name="_Toc36484640"/>
      <w:bookmarkStart w:id="4304" w:name="_Toc44933570"/>
      <w:bookmarkStart w:id="4305" w:name="_Toc50972523"/>
      <w:bookmarkStart w:id="4306" w:name="_Toc57105277"/>
      <w:bookmarkStart w:id="4307" w:name="_Toc163041995"/>
      <w:r w:rsidRPr="00816C4A">
        <w:t>Q.2</w:t>
      </w:r>
      <w:r w:rsidRPr="00816C4A">
        <w:tab/>
        <w:t>Combination rules for terminal profiles</w:t>
      </w:r>
      <w:bookmarkEnd w:id="4299"/>
      <w:bookmarkEnd w:id="4300"/>
      <w:bookmarkEnd w:id="4301"/>
      <w:bookmarkEnd w:id="4302"/>
      <w:bookmarkEnd w:id="4303"/>
      <w:bookmarkEnd w:id="4304"/>
      <w:bookmarkEnd w:id="4305"/>
      <w:bookmarkEnd w:id="4306"/>
      <w:bookmarkEnd w:id="4307"/>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08" w:name="_Toc3201129"/>
      <w:bookmarkStart w:id="4309" w:name="_Toc20392872"/>
      <w:bookmarkStart w:id="4310" w:name="_Toc27774519"/>
      <w:bookmarkStart w:id="4311" w:name="_Toc36482979"/>
      <w:bookmarkStart w:id="4312" w:name="_Toc36484641"/>
      <w:bookmarkStart w:id="4313" w:name="_Toc44933571"/>
      <w:bookmarkStart w:id="4314" w:name="_Toc50972524"/>
      <w:bookmarkStart w:id="4315" w:name="_Toc57105278"/>
      <w:bookmarkStart w:id="4316" w:name="_Toc163041996"/>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308"/>
      <w:bookmarkEnd w:id="4309"/>
      <w:bookmarkEnd w:id="4310"/>
      <w:bookmarkEnd w:id="4311"/>
      <w:bookmarkEnd w:id="4312"/>
      <w:bookmarkEnd w:id="4313"/>
      <w:bookmarkEnd w:id="4314"/>
      <w:bookmarkEnd w:id="4315"/>
      <w:bookmarkEnd w:id="4316"/>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17" w:name="_Toc3201130"/>
      <w:bookmarkStart w:id="4318" w:name="_Toc20392873"/>
      <w:bookmarkStart w:id="4319" w:name="_Toc27774520"/>
      <w:bookmarkStart w:id="4320" w:name="_Toc36482980"/>
      <w:bookmarkStart w:id="4321" w:name="_Toc36484642"/>
      <w:bookmarkStart w:id="4322" w:name="_Toc44933572"/>
      <w:bookmarkStart w:id="4323" w:name="_Toc50972525"/>
      <w:bookmarkStart w:id="4324" w:name="_Toc57105279"/>
      <w:bookmarkStart w:id="4325" w:name="_Toc163041997"/>
      <w:r w:rsidRPr="00816C4A">
        <w:t>R.1</w:t>
      </w:r>
      <w:r w:rsidRPr="00816C4A">
        <w:tab/>
        <w:t>Discovery of the UICC's IARI and IMS Registration</w:t>
      </w:r>
      <w:bookmarkEnd w:id="4317"/>
      <w:bookmarkEnd w:id="4318"/>
      <w:bookmarkEnd w:id="4319"/>
      <w:bookmarkEnd w:id="4320"/>
      <w:bookmarkEnd w:id="4321"/>
      <w:bookmarkEnd w:id="4322"/>
      <w:bookmarkEnd w:id="4323"/>
      <w:bookmarkEnd w:id="4324"/>
      <w:bookmarkEnd w:id="432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26"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26"/>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27"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27"/>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28"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28"/>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29"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29"/>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0"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0"/>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31"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31"/>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32"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3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33"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33"/>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34"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35" w:name="MCCQCTEMPBM_00000075"/>
            <w:bookmarkEnd w:id="4334"/>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35"/>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36" w:name="_Toc3201131"/>
      <w:bookmarkStart w:id="4337" w:name="_Toc20392874"/>
      <w:bookmarkStart w:id="4338" w:name="_Toc27774521"/>
      <w:bookmarkStart w:id="4339" w:name="_Toc36482981"/>
      <w:bookmarkStart w:id="4340" w:name="_Toc36484643"/>
      <w:bookmarkStart w:id="4341" w:name="_Toc44933573"/>
      <w:bookmarkStart w:id="4342" w:name="_Toc50972526"/>
      <w:bookmarkStart w:id="4343" w:name="_Toc57105280"/>
      <w:bookmarkStart w:id="4344" w:name="_Toc163041998"/>
      <w:r w:rsidRPr="00816C4A">
        <w:t>R.2</w:t>
      </w:r>
      <w:r w:rsidRPr="00816C4A">
        <w:tab/>
        <w:t>Notification of Incoming IMS data</w:t>
      </w:r>
      <w:bookmarkEnd w:id="4336"/>
      <w:bookmarkEnd w:id="4337"/>
      <w:bookmarkEnd w:id="4338"/>
      <w:bookmarkEnd w:id="4339"/>
      <w:bookmarkEnd w:id="4340"/>
      <w:bookmarkEnd w:id="4341"/>
      <w:bookmarkEnd w:id="4342"/>
      <w:bookmarkEnd w:id="4343"/>
      <w:bookmarkEnd w:id="434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45"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45"/>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46" w:name="_Toc3201132"/>
      <w:bookmarkStart w:id="4347" w:name="_Toc20392875"/>
      <w:bookmarkStart w:id="4348" w:name="_Toc27774522"/>
      <w:bookmarkStart w:id="4349" w:name="_Toc36482982"/>
      <w:bookmarkStart w:id="4350" w:name="_Toc36484644"/>
      <w:bookmarkStart w:id="4351" w:name="_Toc44933574"/>
      <w:bookmarkStart w:id="4352" w:name="_Toc50972527"/>
      <w:bookmarkStart w:id="4353" w:name="_Toc57105281"/>
      <w:bookmarkStart w:id="4354" w:name="_Toc163041999"/>
      <w:r w:rsidRPr="00816C4A">
        <w:rPr>
          <w:noProof/>
        </w:rPr>
        <w:t>R.3</w:t>
      </w:r>
      <w:r w:rsidRPr="00816C4A">
        <w:rPr>
          <w:noProof/>
        </w:rPr>
        <w:tab/>
        <w:t>UICC originating a SIP message</w:t>
      </w:r>
      <w:bookmarkEnd w:id="4346"/>
      <w:bookmarkEnd w:id="4347"/>
      <w:bookmarkEnd w:id="4348"/>
      <w:bookmarkEnd w:id="4349"/>
      <w:bookmarkEnd w:id="4350"/>
      <w:bookmarkEnd w:id="4351"/>
      <w:bookmarkEnd w:id="4352"/>
      <w:bookmarkEnd w:id="4353"/>
      <w:bookmarkEnd w:id="435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55"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55"/>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56"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56"/>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57"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57"/>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58"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58"/>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59"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59"/>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0"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0"/>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61"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61"/>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62"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62"/>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63"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63"/>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64"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64"/>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65"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65"/>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66"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66"/>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67"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67"/>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68"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69" w:name="MCCQCTEMPBM_00000090"/>
            <w:bookmarkEnd w:id="4368"/>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0" w:name="MCCQCTEMPBM_00000091"/>
            <w:bookmarkEnd w:id="4369"/>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71" w:name="MCCQCTEMPBM_00000092"/>
            <w:bookmarkEnd w:id="4370"/>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71"/>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72" w:name="_Toc3201133"/>
      <w:bookmarkStart w:id="4373" w:name="_Toc20392876"/>
      <w:bookmarkStart w:id="4374" w:name="_Toc27774523"/>
      <w:bookmarkStart w:id="4375" w:name="_Toc36482983"/>
      <w:bookmarkStart w:id="4376" w:name="_Toc36484645"/>
      <w:bookmarkStart w:id="4377" w:name="_Toc44933575"/>
      <w:bookmarkStart w:id="4378" w:name="_Toc50972528"/>
      <w:bookmarkStart w:id="4379" w:name="_Toc57105282"/>
      <w:bookmarkStart w:id="4380" w:name="_Toc163042000"/>
      <w:r w:rsidRPr="00816C4A">
        <w:t>Annex S (normative):</w:t>
      </w:r>
      <w:r w:rsidR="0067290F">
        <w:br/>
      </w:r>
      <w:r w:rsidRPr="00816C4A">
        <w:t>3GPP PS data off and Bearer Independent Protocol</w:t>
      </w:r>
      <w:bookmarkEnd w:id="4372"/>
      <w:bookmarkEnd w:id="4373"/>
      <w:bookmarkEnd w:id="4374"/>
      <w:bookmarkEnd w:id="4375"/>
      <w:bookmarkEnd w:id="4376"/>
      <w:bookmarkEnd w:id="4377"/>
      <w:bookmarkEnd w:id="4378"/>
      <w:bookmarkEnd w:id="4379"/>
      <w:bookmarkEnd w:id="4380"/>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81" w:name="_Toc3201134"/>
      <w:bookmarkStart w:id="4382" w:name="_Toc20392877"/>
      <w:bookmarkStart w:id="4383" w:name="_Toc27774524"/>
      <w:bookmarkStart w:id="4384" w:name="_Toc36482984"/>
      <w:bookmarkStart w:id="4385" w:name="_Toc36484646"/>
      <w:bookmarkStart w:id="4386" w:name="_Toc44933576"/>
      <w:bookmarkStart w:id="4387" w:name="_Toc50972529"/>
      <w:bookmarkStart w:id="4388" w:name="_Toc57105283"/>
      <w:bookmarkStart w:id="4389" w:name="_Toc163042001"/>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81"/>
      <w:bookmarkEnd w:id="4382"/>
      <w:bookmarkEnd w:id="4383"/>
      <w:bookmarkEnd w:id="4384"/>
      <w:bookmarkEnd w:id="4385"/>
      <w:bookmarkEnd w:id="4386"/>
      <w:bookmarkEnd w:id="4387"/>
      <w:bookmarkEnd w:id="4388"/>
      <w:bookmarkEnd w:id="4389"/>
    </w:p>
    <w:p w14:paraId="1927ACF7" w14:textId="77777777" w:rsidR="00E86E7B" w:rsidRPr="00816C4A" w:rsidRDefault="00E86E7B" w:rsidP="00401CA8">
      <w:pPr>
        <w:pStyle w:val="Heading1"/>
      </w:pPr>
      <w:bookmarkStart w:id="4390" w:name="_Toc3201135"/>
      <w:bookmarkStart w:id="4391" w:name="_Toc20392878"/>
      <w:bookmarkStart w:id="4392" w:name="_Toc27774525"/>
      <w:bookmarkStart w:id="4393" w:name="_Toc36482985"/>
      <w:bookmarkStart w:id="4394" w:name="_Toc36484647"/>
      <w:bookmarkStart w:id="4395" w:name="_Toc44933577"/>
      <w:bookmarkStart w:id="4396" w:name="_Toc50972530"/>
      <w:bookmarkStart w:id="4397" w:name="_Toc57105284"/>
      <w:bookmarkStart w:id="4398" w:name="_Toc163042002"/>
      <w:r w:rsidRPr="00816C4A">
        <w:t>T.1</w:t>
      </w:r>
      <w:r w:rsidRPr="00816C4A">
        <w:tab/>
        <w:t>Introduction</w:t>
      </w:r>
      <w:bookmarkEnd w:id="4390"/>
      <w:bookmarkEnd w:id="4391"/>
      <w:bookmarkEnd w:id="4392"/>
      <w:bookmarkEnd w:id="4393"/>
      <w:bookmarkEnd w:id="4394"/>
      <w:bookmarkEnd w:id="4395"/>
      <w:bookmarkEnd w:id="4396"/>
      <w:bookmarkEnd w:id="4397"/>
      <w:bookmarkEnd w:id="4398"/>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99" w:name="_Toc3201136"/>
      <w:bookmarkStart w:id="4400" w:name="_Toc20392879"/>
      <w:bookmarkStart w:id="4401" w:name="_Toc27774526"/>
      <w:bookmarkStart w:id="4402" w:name="_Toc36482986"/>
      <w:bookmarkStart w:id="4403" w:name="_Toc36484648"/>
      <w:bookmarkStart w:id="4404" w:name="_Toc44933578"/>
      <w:bookmarkStart w:id="4405" w:name="_Toc50972531"/>
      <w:bookmarkStart w:id="4406" w:name="_Toc57105285"/>
      <w:bookmarkStart w:id="4407" w:name="_Toc163042003"/>
      <w:r w:rsidRPr="00816C4A">
        <w:t>T.2</w:t>
      </w:r>
      <w:r w:rsidRPr="00816C4A">
        <w:tab/>
        <w:t>Success activation of PDP/PDN/PDU request flow example</w:t>
      </w:r>
      <w:bookmarkEnd w:id="4399"/>
      <w:bookmarkEnd w:id="4400"/>
      <w:bookmarkEnd w:id="4401"/>
      <w:bookmarkEnd w:id="4402"/>
      <w:bookmarkEnd w:id="4403"/>
      <w:bookmarkEnd w:id="4404"/>
      <w:bookmarkEnd w:id="4405"/>
      <w:bookmarkEnd w:id="4406"/>
      <w:bookmarkEnd w:id="4407"/>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08"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08"/>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09"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0" w:name="MCCQCTEMPBM_00000095"/>
            <w:bookmarkEnd w:id="4409"/>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0"/>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11"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11"/>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12"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12"/>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13"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13"/>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14"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15" w:name="MCCQCTEMPBM_00000100"/>
            <w:bookmarkEnd w:id="4414"/>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15"/>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16"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16"/>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17"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17"/>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18"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18"/>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19"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0" w:name="MCCQCTEMPBM_00000105"/>
            <w:bookmarkEnd w:id="4419"/>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0"/>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21"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21"/>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22" w:name="_Toc3201137"/>
      <w:bookmarkStart w:id="4423" w:name="_Toc20392880"/>
      <w:bookmarkStart w:id="4424" w:name="_Toc27774527"/>
      <w:bookmarkStart w:id="4425" w:name="_Toc36482987"/>
      <w:bookmarkStart w:id="4426" w:name="_Toc36484649"/>
      <w:bookmarkStart w:id="4427" w:name="_Toc44933579"/>
      <w:bookmarkStart w:id="4428" w:name="_Toc50972532"/>
      <w:bookmarkStart w:id="4429" w:name="_Toc57105286"/>
      <w:bookmarkStart w:id="4430" w:name="_Toc163042004"/>
      <w:r w:rsidRPr="00816C4A">
        <w:t>T.3</w:t>
      </w:r>
      <w:r w:rsidRPr="00816C4A">
        <w:tab/>
        <w:t>Rejected activation of PDP/PDN/PDU request flow example</w:t>
      </w:r>
      <w:bookmarkEnd w:id="4422"/>
      <w:bookmarkEnd w:id="4423"/>
      <w:bookmarkEnd w:id="4424"/>
      <w:bookmarkEnd w:id="4425"/>
      <w:bookmarkEnd w:id="4426"/>
      <w:bookmarkEnd w:id="4427"/>
      <w:bookmarkEnd w:id="4428"/>
      <w:bookmarkEnd w:id="4429"/>
      <w:bookmarkEnd w:id="4430"/>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31"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31"/>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32"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33" w:name="MCCQCTEMPBM_00000109"/>
            <w:bookmarkEnd w:id="4432"/>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33"/>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34"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34"/>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35"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35"/>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36"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36"/>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37"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38" w:name="MCCQCTEMPBM_00000114"/>
            <w:bookmarkEnd w:id="4437"/>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38"/>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39"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39"/>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0"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0"/>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41"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41"/>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42"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43" w:name="MCCQCTEMPBM_00000119"/>
            <w:bookmarkEnd w:id="4442"/>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44" w:name="MCCQCTEMPBM_00000120"/>
            <w:bookmarkEnd w:id="4443"/>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44"/>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45"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45"/>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46" w:name="_Toc3201138"/>
      <w:bookmarkStart w:id="4447" w:name="_Toc20392881"/>
      <w:bookmarkStart w:id="4448" w:name="_Toc27774528"/>
      <w:bookmarkStart w:id="4449" w:name="_Toc36482988"/>
      <w:bookmarkStart w:id="4450" w:name="_Toc36484650"/>
      <w:bookmarkStart w:id="4451" w:name="_Toc44933580"/>
      <w:bookmarkStart w:id="4452" w:name="_Toc50972533"/>
      <w:bookmarkStart w:id="4453" w:name="_Toc57105287"/>
      <w:bookmarkStart w:id="4454" w:name="_Toc163042005"/>
      <w:r w:rsidRPr="00816C4A">
        <w:t>T.4</w:t>
      </w:r>
      <w:r w:rsidRPr="00816C4A">
        <w:tab/>
        <w:t>PDP/PDN/PDU Data connection deactivated flow example</w:t>
      </w:r>
      <w:bookmarkEnd w:id="4446"/>
      <w:bookmarkEnd w:id="4447"/>
      <w:bookmarkEnd w:id="4448"/>
      <w:bookmarkEnd w:id="4449"/>
      <w:bookmarkEnd w:id="4450"/>
      <w:bookmarkEnd w:id="4451"/>
      <w:bookmarkEnd w:id="4452"/>
      <w:bookmarkEnd w:id="4453"/>
      <w:bookmarkEnd w:id="445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55"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5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56"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57" w:name="MCCQCTEMPBM_00000124"/>
            <w:bookmarkEnd w:id="4456"/>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57"/>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58"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58"/>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59"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59"/>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0"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0"/>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61"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61"/>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62"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6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63"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6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64"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6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65"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66" w:name="MCCQCTEMPBM_00000133"/>
            <w:bookmarkEnd w:id="446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6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67"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67"/>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68"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68"/>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69"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69"/>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0"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1"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1"/>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72" w:name="MCCQCTEMPBM_00000140"/>
            <w:bookmarkEnd w:id="4470"/>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72"/>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73"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73"/>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74" w:name="historyclause"/>
      <w:r w:rsidRPr="00816C4A">
        <w:br w:type="page"/>
      </w:r>
      <w:bookmarkStart w:id="4475" w:name="_Toc3201139"/>
      <w:bookmarkStart w:id="4476" w:name="_Toc20392882"/>
      <w:bookmarkStart w:id="4477" w:name="_Toc27774529"/>
      <w:bookmarkStart w:id="4478" w:name="_Toc36482989"/>
      <w:bookmarkStart w:id="4479" w:name="_Toc36484651"/>
      <w:bookmarkStart w:id="4480" w:name="_Toc44933581"/>
      <w:bookmarkStart w:id="4481" w:name="_Toc50972534"/>
      <w:bookmarkStart w:id="4482" w:name="_Toc57105288"/>
      <w:bookmarkStart w:id="4483" w:name="_Toc163042006"/>
      <w:r w:rsidRPr="00816C4A">
        <w:lastRenderedPageBreak/>
        <w:t>Annex U (</w:t>
      </w:r>
      <w:smartTag w:uri="urn:schemas-microsoft-com:office:smarttags" w:element="PersonName">
        <w:r w:rsidRPr="00816C4A">
          <w:t>info</w:t>
        </w:r>
      </w:smartTag>
      <w:r w:rsidRPr="00816C4A">
        <w:t>rmative):</w:t>
      </w:r>
      <w:r w:rsidRPr="00816C4A">
        <w:br/>
        <w:t>Change History</w:t>
      </w:r>
      <w:bookmarkEnd w:id="4475"/>
      <w:bookmarkEnd w:id="4476"/>
      <w:bookmarkEnd w:id="4477"/>
      <w:bookmarkEnd w:id="4478"/>
      <w:bookmarkEnd w:id="4479"/>
      <w:bookmarkEnd w:id="4480"/>
      <w:bookmarkEnd w:id="4481"/>
      <w:bookmarkEnd w:id="4482"/>
      <w:bookmarkEnd w:id="4483"/>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74"/>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lastRenderedPageBreak/>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lastRenderedPageBreak/>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lastRenderedPageBreak/>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712CB91E" w:rsidR="00157DA3" w:rsidRDefault="00157DA3" w:rsidP="00157DA3">
            <w:pPr>
              <w:pStyle w:val="TAL"/>
              <w:rPr>
                <w:rFonts w:cs="Arial"/>
                <w:color w:val="000000"/>
                <w:sz w:val="16"/>
                <w:szCs w:val="16"/>
              </w:rPr>
            </w:pPr>
            <w:r>
              <w:rPr>
                <w:rFonts w:cs="Arial"/>
                <w:color w:val="000000"/>
                <w:sz w:val="16"/>
                <w:szCs w:val="16"/>
              </w:rPr>
              <w:t>8056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5BC69D65" w:rsidR="00157DA3" w:rsidRDefault="00157DA3" w:rsidP="00157DA3">
            <w:pPr>
              <w:pStyle w:val="TAL"/>
              <w:jc w:val="center"/>
              <w:rPr>
                <w:rFonts w:cs="Arial"/>
                <w:color w:val="000000"/>
                <w:sz w:val="16"/>
                <w:szCs w:val="16"/>
              </w:rPr>
            </w:pPr>
            <w:r>
              <w:rPr>
                <w:rFonts w:cs="Arial"/>
                <w:color w:val="000000"/>
                <w:sz w:val="16"/>
                <w:szCs w:val="16"/>
              </w:rPr>
              <w:t>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D91224D" w:rsidR="00157DA3" w:rsidRDefault="00157DA3" w:rsidP="00157DA3">
            <w:pPr>
              <w:pStyle w:val="TAL"/>
              <w:rPr>
                <w:rFonts w:cs="Arial"/>
                <w:color w:val="000000"/>
                <w:sz w:val="16"/>
                <w:szCs w:val="16"/>
              </w:rPr>
            </w:pPr>
            <w:r>
              <w:rPr>
                <w:rFonts w:cs="Arial"/>
                <w:color w:val="000000"/>
                <w:sz w:val="16"/>
                <w:szCs w:val="16"/>
              </w:rPr>
              <w:t>AF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73DDD26A" w:rsidR="00157DA3" w:rsidRDefault="00157DA3" w:rsidP="00157DA3">
            <w:pPr>
              <w:pStyle w:val="TAL"/>
              <w:rPr>
                <w:rFonts w:cs="Arial"/>
                <w:color w:val="000000"/>
                <w:sz w:val="16"/>
                <w:szCs w:val="16"/>
              </w:rPr>
            </w:pPr>
            <w:r>
              <w:rPr>
                <w:rFonts w:cs="Arial"/>
                <w:color w:val="000000"/>
                <w:sz w:val="16"/>
                <w:szCs w:val="16"/>
              </w:rPr>
              <w:t>CAG-ID corrections essential on PLI CAG information Rel 178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fldSimple w:instr=" DOCPROPERTY  CrTitle  \* MERGEFORMAT ">
              <w:r>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7ACD" w14:textId="77777777" w:rsidR="000F46F0" w:rsidRDefault="000F46F0">
      <w:r>
        <w:separator/>
      </w:r>
    </w:p>
  </w:endnote>
  <w:endnote w:type="continuationSeparator" w:id="0">
    <w:p w14:paraId="6D57E85A" w14:textId="77777777" w:rsidR="000F46F0" w:rsidRDefault="000F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34B7E" w14:textId="77777777" w:rsidR="000F46F0" w:rsidRDefault="000F46F0">
      <w:r>
        <w:separator/>
      </w:r>
    </w:p>
  </w:footnote>
  <w:footnote w:type="continuationSeparator" w:id="0">
    <w:p w14:paraId="42525C5E" w14:textId="77777777" w:rsidR="000F46F0" w:rsidRDefault="000F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0E8193C2"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B5F">
      <w:rPr>
        <w:rFonts w:ascii="Arial" w:hAnsi="Arial" w:cs="Arial"/>
        <w:b/>
        <w:noProof/>
        <w:sz w:val="18"/>
        <w:szCs w:val="18"/>
      </w:rPr>
      <w:t>3GPP TS 31.111 V18.5.1 (2024-04)</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5331194"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B5F">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D02C2"/>
    <w:rsid w:val="001F0C1D"/>
    <w:rsid w:val="001F1132"/>
    <w:rsid w:val="001F168B"/>
    <w:rsid w:val="00205B5F"/>
    <w:rsid w:val="00224077"/>
    <w:rsid w:val="002347A2"/>
    <w:rsid w:val="0024638B"/>
    <w:rsid w:val="002601BD"/>
    <w:rsid w:val="002675F0"/>
    <w:rsid w:val="002B30E8"/>
    <w:rsid w:val="002B6339"/>
    <w:rsid w:val="002C54BD"/>
    <w:rsid w:val="002C5E13"/>
    <w:rsid w:val="002C7D68"/>
    <w:rsid w:val="002E00EE"/>
    <w:rsid w:val="003172DC"/>
    <w:rsid w:val="003413FE"/>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B600E"/>
    <w:rsid w:val="007E21F7"/>
    <w:rsid w:val="007F083D"/>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83865"/>
    <w:rsid w:val="009934D1"/>
    <w:rsid w:val="009F37B7"/>
    <w:rsid w:val="00A10F02"/>
    <w:rsid w:val="00A164B4"/>
    <w:rsid w:val="00A20508"/>
    <w:rsid w:val="00A26956"/>
    <w:rsid w:val="00A27486"/>
    <w:rsid w:val="00A53724"/>
    <w:rsid w:val="00A56066"/>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A3D0C"/>
    <w:rsid w:val="00CB4585"/>
    <w:rsid w:val="00CD4ED2"/>
    <w:rsid w:val="00CE3360"/>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56725</Words>
  <Characters>323336</Characters>
  <Application>Microsoft Office Word</Application>
  <DocSecurity>0</DocSecurity>
  <Lines>2694</Lines>
  <Paragraphs>758</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379303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Kymalanen MCC Support</dc:creator>
  <cp:keywords/>
  <dc:description/>
  <cp:lastModifiedBy>MCC</cp:lastModifiedBy>
  <cp:revision>3</cp:revision>
  <cp:lastPrinted>2019-02-25T14:05:00Z</cp:lastPrinted>
  <dcterms:created xsi:type="dcterms:W3CDTF">2024-04-23T11:16:00Z</dcterms:created>
  <dcterms:modified xsi:type="dcterms:W3CDTF">2024-04-23T11:16:00Z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