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2386B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0A4F36">
              <w:t>3</w:t>
            </w:r>
            <w:r w:rsidRPr="0016361A">
              <w:t>.</w:t>
            </w:r>
            <w:r>
              <w:t>0</w:t>
            </w:r>
            <w:r w:rsidRPr="0016361A">
              <w:t xml:space="preserve"> </w:t>
            </w:r>
            <w:r w:rsidRPr="0016361A">
              <w:rPr>
                <w:sz w:val="32"/>
              </w:rPr>
              <w:t>(202</w:t>
            </w:r>
            <w:r w:rsidR="00DE419E">
              <w:rPr>
                <w:sz w:val="32"/>
              </w:rPr>
              <w:t>3</w:t>
            </w:r>
            <w:r w:rsidRPr="0016361A">
              <w:rPr>
                <w:sz w:val="32"/>
              </w:rPr>
              <w:t>-</w:t>
            </w:r>
            <w:r w:rsidR="000A4F36">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3995514"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869164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869164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869164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869164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869164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869165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869165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869165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869165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869165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869165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63995515"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63995516"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869165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869165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869165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869165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869166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869166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6399551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D37E441" w14:textId="6DEE4BB4" w:rsidR="00C976DB" w:rsidRPr="007C692D" w:rsidRDefault="00C976DB" w:rsidP="00C976DB">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09432C87" w14:textId="69DB299B" w:rsidR="00B2775C" w:rsidRDefault="00B2775C" w:rsidP="00B2775C">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 xml:space="preserve">"asTimeDisParam" attribute. </w:t>
      </w:r>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869166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869166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6399551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869167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869167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6399551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869167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6399552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6399552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869167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63995522"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869167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8691677"/>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869167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869167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6399552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869168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869168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869168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6399552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869168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6399552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869168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869168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869168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869168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8691689"/>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8691690"/>
      <w:r>
        <w:t>5</w:t>
      </w:r>
      <w:r w:rsidR="008A6D4A">
        <w:t>.2.1</w:t>
      </w:r>
      <w:r w:rsidR="008A6D4A">
        <w:tab/>
        <w:t>General</w:t>
      </w:r>
      <w:bookmarkEnd w:id="227"/>
      <w:bookmarkEnd w:id="228"/>
      <w:bookmarkEnd w:id="229"/>
      <w:bookmarkEnd w:id="230"/>
      <w:bookmarkEnd w:id="231"/>
    </w:p>
    <w:p w14:paraId="1F06E519" w14:textId="74AF9633" w:rsidR="00724E78" w:rsidRPr="00986E88" w:rsidRDefault="00724E78" w:rsidP="00724E78">
      <w:pPr>
        <w:rPr>
          <w:noProof/>
        </w:rPr>
      </w:pPr>
      <w:bookmarkStart w:id="23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869169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869169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869169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5" w:name="_Hlk525213471"/>
      <w:bookmarkStart w:id="246" w:name="_Hlk525213025"/>
      <w:bookmarkStart w:id="247" w:name="_Toc35971397"/>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9457 [13].</w:t>
      </w:r>
      <w:bookmarkEnd w:id="24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869169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869169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869169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869169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6399552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869169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8691700"/>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869170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869170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869170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8691704"/>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869170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869170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8691707"/>
      <w:r>
        <w:t>5.3.3.3</w:t>
      </w:r>
      <w:r>
        <w:tab/>
        <w:t>Resource Standard Methods</w:t>
      </w:r>
      <w:bookmarkEnd w:id="303"/>
    </w:p>
    <w:p w14:paraId="04B28EF6" w14:textId="77777777" w:rsidR="000313D8" w:rsidRPr="00384E92" w:rsidRDefault="000313D8" w:rsidP="000313D8">
      <w:pPr>
        <w:pStyle w:val="Heading5"/>
      </w:pPr>
      <w:bookmarkStart w:id="304" w:name="_Toc13869170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8691709"/>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869171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869171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8691712"/>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869171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869171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869171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869171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869171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869171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869171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869172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869172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869172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869172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8691724"/>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869172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869172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869172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869172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869172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869173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869173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869173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869173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869173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8691736"/>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8691737"/>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869173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869173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8691740"/>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869174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8691742"/>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869174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8691744"/>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869174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869174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869174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869174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869175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869175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869175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869175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869175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8691756"/>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869175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869175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869175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869176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869176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8691762"/>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869176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869176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8691765"/>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C1DE" w14:textId="77777777" w:rsidR="0088181D" w:rsidRDefault="0088181D">
      <w:r>
        <w:separator/>
      </w:r>
    </w:p>
  </w:endnote>
  <w:endnote w:type="continuationSeparator" w:id="0">
    <w:p w14:paraId="32D99FD5" w14:textId="77777777" w:rsidR="0088181D" w:rsidRDefault="0088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A8F8" w14:textId="77777777" w:rsidR="0088181D" w:rsidRDefault="0088181D">
      <w:r>
        <w:separator/>
      </w:r>
    </w:p>
  </w:footnote>
  <w:footnote w:type="continuationSeparator" w:id="0">
    <w:p w14:paraId="2F0ED440" w14:textId="77777777" w:rsidR="0088181D" w:rsidRDefault="0088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7C505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1FE">
      <w:rPr>
        <w:rFonts w:ascii="Arial" w:hAnsi="Arial" w:cs="Arial"/>
        <w:b/>
        <w:noProof/>
        <w:sz w:val="18"/>
        <w:szCs w:val="18"/>
      </w:rPr>
      <w:t>3GPP TS 29.534 V18.3.0 (2023-12)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4CB039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1FE">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181D"/>
    <w:rsid w:val="00886A82"/>
    <w:rsid w:val="008A22B8"/>
    <w:rsid w:val="008A6D4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976DB"/>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22748</Words>
  <Characters>129669</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2023-12-13T16:48:00Z</dcterms:created>
  <dcterms:modified xsi:type="dcterms:W3CDTF">2023-12-13T16:48:00Z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