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7DC35285"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C40AF8" w:rsidRPr="00164490">
              <w:t>8</w:t>
            </w:r>
            <w:r w:rsidRPr="00164490">
              <w:t>.</w:t>
            </w:r>
            <w:r w:rsidR="005C43BC" w:rsidRPr="00164490">
              <w:t>6</w:t>
            </w:r>
            <w:r w:rsidRPr="00164490">
              <w:t xml:space="preserve">.0 </w:t>
            </w:r>
            <w:r w:rsidRPr="00164490">
              <w:rPr>
                <w:sz w:val="32"/>
              </w:rPr>
              <w:t>(202</w:t>
            </w:r>
            <w:r w:rsidR="005C43BC" w:rsidRPr="00164490">
              <w:rPr>
                <w:sz w:val="32"/>
              </w:rPr>
              <w:t>4</w:t>
            </w:r>
            <w:r w:rsidRPr="00164490">
              <w:rPr>
                <w:sz w:val="32"/>
              </w:rPr>
              <w:t>-</w:t>
            </w:r>
            <w:r w:rsidR="005C43BC" w:rsidRPr="00164490">
              <w:rPr>
                <w:sz w:val="32"/>
              </w:rPr>
              <w:t>03</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B5B6714" w:rsidR="004F0988" w:rsidRPr="00164490" w:rsidRDefault="00B02215" w:rsidP="00133525">
            <w:pPr>
              <w:pStyle w:val="ZT"/>
              <w:framePr w:wrap="auto" w:hAnchor="text" w:yAlign="inline"/>
              <w:rPr>
                <w:i/>
                <w:sz w:val="28"/>
              </w:rPr>
            </w:pPr>
            <w:r w:rsidRPr="00164490">
              <w:t>(</w:t>
            </w:r>
            <w:r w:rsidRPr="00164490">
              <w:rPr>
                <w:rStyle w:val="ZGSM"/>
              </w:rPr>
              <w:t>Release 1</w:t>
            </w:r>
            <w:r w:rsidR="00F2235A" w:rsidRPr="00164490">
              <w:rPr>
                <w:rStyle w:val="ZGSM"/>
              </w:rPr>
              <w:t>8</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772525807"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25pt;height:75pt" o:ole="">
                        <v:imagedata r:id="rId11" o:title=""/>
                      </v:shape>
                      <o:OLEObject Type="Embed" ProgID="Word.Picture.8" ShapeID="_x0000_i1026" DrawAspect="Content" ObjectID="_1772525808"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75A9BE7"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5C43BC" w:rsidRPr="00164490">
              <w:rPr>
                <w:noProof/>
                <w:sz w:val="18"/>
              </w:rPr>
              <w:t>4</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630BCFE6" w14:textId="40193D2A" w:rsidR="00B42EB2" w:rsidRDefault="00DB5E69">
      <w:pPr>
        <w:pStyle w:val="TOC1"/>
        <w:rPr>
          <w:rFonts w:asciiTheme="minorHAnsi" w:eastAsiaTheme="minorEastAsia" w:hAnsiTheme="minorHAnsi" w:cstheme="minorBidi"/>
          <w:noProof/>
          <w:kern w:val="2"/>
          <w:szCs w:val="22"/>
          <w:lang w:eastAsia="en-GB"/>
          <w14:ligatures w14:val="standardContextual"/>
        </w:rPr>
      </w:pPr>
      <w:r w:rsidRPr="00164490">
        <w:fldChar w:fldCharType="begin" w:fldLock="1"/>
      </w:r>
      <w:r w:rsidRPr="00164490">
        <w:instrText xml:space="preserve"> TOC \o "1-9" </w:instrText>
      </w:r>
      <w:r w:rsidRPr="00164490">
        <w:fldChar w:fldCharType="separate"/>
      </w:r>
      <w:r w:rsidR="00B42EB2">
        <w:rPr>
          <w:noProof/>
        </w:rPr>
        <w:t>Foreword</w:t>
      </w:r>
      <w:r w:rsidR="00B42EB2">
        <w:rPr>
          <w:noProof/>
        </w:rPr>
        <w:tab/>
      </w:r>
      <w:r w:rsidR="00B42EB2">
        <w:rPr>
          <w:noProof/>
        </w:rPr>
        <w:fldChar w:fldCharType="begin" w:fldLock="1"/>
      </w:r>
      <w:r w:rsidR="00B42EB2">
        <w:rPr>
          <w:noProof/>
        </w:rPr>
        <w:instrText xml:space="preserve"> PAGEREF _Toc161912841 \h </w:instrText>
      </w:r>
      <w:r w:rsidR="00B42EB2">
        <w:rPr>
          <w:noProof/>
        </w:rPr>
      </w:r>
      <w:r w:rsidR="00B42EB2">
        <w:rPr>
          <w:noProof/>
        </w:rPr>
        <w:fldChar w:fldCharType="separate"/>
      </w:r>
      <w:r w:rsidR="00B42EB2">
        <w:rPr>
          <w:noProof/>
        </w:rPr>
        <w:t>6</w:t>
      </w:r>
      <w:r w:rsidR="00B42EB2">
        <w:rPr>
          <w:noProof/>
        </w:rPr>
        <w:fldChar w:fldCharType="end"/>
      </w:r>
    </w:p>
    <w:p w14:paraId="57338DE9" w14:textId="1E77C46C" w:rsidR="00B42EB2" w:rsidRDefault="00B42EB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_Toc161912842 \h </w:instrText>
      </w:r>
      <w:r>
        <w:rPr>
          <w:noProof/>
        </w:rPr>
      </w:r>
      <w:r>
        <w:rPr>
          <w:noProof/>
        </w:rPr>
        <w:fldChar w:fldCharType="separate"/>
      </w:r>
      <w:r>
        <w:rPr>
          <w:noProof/>
        </w:rPr>
        <w:t>7</w:t>
      </w:r>
      <w:r>
        <w:rPr>
          <w:noProof/>
        </w:rPr>
        <w:fldChar w:fldCharType="end"/>
      </w:r>
    </w:p>
    <w:p w14:paraId="6FD7F7F0" w14:textId="153D677D" w:rsidR="00B42EB2" w:rsidRDefault="00B42EB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_Toc161912843 \h </w:instrText>
      </w:r>
      <w:r>
        <w:rPr>
          <w:noProof/>
        </w:rPr>
      </w:r>
      <w:r>
        <w:rPr>
          <w:noProof/>
        </w:rPr>
        <w:fldChar w:fldCharType="separate"/>
      </w:r>
      <w:r>
        <w:rPr>
          <w:noProof/>
        </w:rPr>
        <w:t>7</w:t>
      </w:r>
      <w:r>
        <w:rPr>
          <w:noProof/>
        </w:rPr>
        <w:fldChar w:fldCharType="end"/>
      </w:r>
    </w:p>
    <w:p w14:paraId="4B4F994A" w14:textId="406F4F9A" w:rsidR="00B42EB2" w:rsidRDefault="00B42EB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_Toc161912844 \h </w:instrText>
      </w:r>
      <w:r>
        <w:rPr>
          <w:noProof/>
        </w:rPr>
      </w:r>
      <w:r>
        <w:rPr>
          <w:noProof/>
        </w:rPr>
        <w:fldChar w:fldCharType="separate"/>
      </w:r>
      <w:r>
        <w:rPr>
          <w:noProof/>
        </w:rPr>
        <w:t>8</w:t>
      </w:r>
      <w:r>
        <w:rPr>
          <w:noProof/>
        </w:rPr>
        <w:fldChar w:fldCharType="end"/>
      </w:r>
    </w:p>
    <w:p w14:paraId="47B88353" w14:textId="67CF6E7A" w:rsidR="00B42EB2" w:rsidRDefault="00B42EB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_Toc161912845 \h </w:instrText>
      </w:r>
      <w:r>
        <w:rPr>
          <w:noProof/>
        </w:rPr>
      </w:r>
      <w:r>
        <w:rPr>
          <w:noProof/>
        </w:rPr>
        <w:fldChar w:fldCharType="separate"/>
      </w:r>
      <w:r>
        <w:rPr>
          <w:noProof/>
        </w:rPr>
        <w:t>8</w:t>
      </w:r>
      <w:r>
        <w:rPr>
          <w:noProof/>
        </w:rPr>
        <w:fldChar w:fldCharType="end"/>
      </w:r>
    </w:p>
    <w:p w14:paraId="0C92E005" w14:textId="2B6A1EF0" w:rsidR="00B42EB2" w:rsidRDefault="00B42EB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_Toc161912846 \h </w:instrText>
      </w:r>
      <w:r>
        <w:rPr>
          <w:noProof/>
        </w:rPr>
      </w:r>
      <w:r>
        <w:rPr>
          <w:noProof/>
        </w:rPr>
        <w:fldChar w:fldCharType="separate"/>
      </w:r>
      <w:r>
        <w:rPr>
          <w:noProof/>
        </w:rPr>
        <w:t>8</w:t>
      </w:r>
      <w:r>
        <w:rPr>
          <w:noProof/>
        </w:rPr>
        <w:fldChar w:fldCharType="end"/>
      </w:r>
    </w:p>
    <w:p w14:paraId="79A8E3A0" w14:textId="7ACD9F9C" w:rsidR="00B42EB2" w:rsidRDefault="00B42EB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_Toc161912847 \h </w:instrText>
      </w:r>
      <w:r>
        <w:rPr>
          <w:noProof/>
        </w:rPr>
      </w:r>
      <w:r>
        <w:rPr>
          <w:noProof/>
        </w:rPr>
        <w:fldChar w:fldCharType="separate"/>
      </w:r>
      <w:r>
        <w:rPr>
          <w:noProof/>
        </w:rPr>
        <w:t>8</w:t>
      </w:r>
      <w:r>
        <w:rPr>
          <w:noProof/>
        </w:rPr>
        <w:fldChar w:fldCharType="end"/>
      </w:r>
    </w:p>
    <w:p w14:paraId="5F3159B9" w14:textId="023F8AF5" w:rsidR="00B42EB2" w:rsidRDefault="00B42EB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_Toc161912848 \h </w:instrText>
      </w:r>
      <w:r>
        <w:rPr>
          <w:noProof/>
        </w:rPr>
      </w:r>
      <w:r>
        <w:rPr>
          <w:noProof/>
        </w:rPr>
        <w:fldChar w:fldCharType="separate"/>
      </w:r>
      <w:r>
        <w:rPr>
          <w:noProof/>
        </w:rPr>
        <w:t>8</w:t>
      </w:r>
      <w:r>
        <w:rPr>
          <w:noProof/>
        </w:rPr>
        <w:fldChar w:fldCharType="end"/>
      </w:r>
    </w:p>
    <w:p w14:paraId="034BFDEE" w14:textId="7B4DE269" w:rsidR="00B42EB2" w:rsidRDefault="00B42EB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_Toc161912849 \h </w:instrText>
      </w:r>
      <w:r>
        <w:rPr>
          <w:noProof/>
        </w:rPr>
      </w:r>
      <w:r>
        <w:rPr>
          <w:noProof/>
        </w:rPr>
        <w:fldChar w:fldCharType="separate"/>
      </w:r>
      <w:r>
        <w:rPr>
          <w:noProof/>
        </w:rPr>
        <w:t>9</w:t>
      </w:r>
      <w:r>
        <w:rPr>
          <w:noProof/>
        </w:rPr>
        <w:fldChar w:fldCharType="end"/>
      </w:r>
    </w:p>
    <w:p w14:paraId="15594045" w14:textId="666D567F" w:rsidR="00B42EB2" w:rsidRDefault="00B42EB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_Toc161912850 \h </w:instrText>
      </w:r>
      <w:r>
        <w:rPr>
          <w:noProof/>
        </w:rPr>
      </w:r>
      <w:r>
        <w:rPr>
          <w:noProof/>
        </w:rPr>
        <w:fldChar w:fldCharType="separate"/>
      </w:r>
      <w:r>
        <w:rPr>
          <w:noProof/>
        </w:rPr>
        <w:t>9</w:t>
      </w:r>
      <w:r>
        <w:rPr>
          <w:noProof/>
        </w:rPr>
        <w:fldChar w:fldCharType="end"/>
      </w:r>
    </w:p>
    <w:p w14:paraId="1C036260" w14:textId="1D17810B" w:rsidR="00B42EB2" w:rsidRDefault="00B42EB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_Toc161912851 \h </w:instrText>
      </w:r>
      <w:r>
        <w:rPr>
          <w:noProof/>
        </w:rPr>
      </w:r>
      <w:r>
        <w:rPr>
          <w:noProof/>
        </w:rPr>
        <w:fldChar w:fldCharType="separate"/>
      </w:r>
      <w:r>
        <w:rPr>
          <w:noProof/>
        </w:rPr>
        <w:t>9</w:t>
      </w:r>
      <w:r>
        <w:rPr>
          <w:noProof/>
        </w:rPr>
        <w:fldChar w:fldCharType="end"/>
      </w:r>
    </w:p>
    <w:p w14:paraId="48E1B60C" w14:textId="5E77CC20"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_Toc161912852 \h </w:instrText>
      </w:r>
      <w:r>
        <w:rPr>
          <w:noProof/>
        </w:rPr>
      </w:r>
      <w:r>
        <w:rPr>
          <w:noProof/>
        </w:rPr>
        <w:fldChar w:fldCharType="separate"/>
      </w:r>
      <w:r>
        <w:rPr>
          <w:noProof/>
        </w:rPr>
        <w:t>9</w:t>
      </w:r>
      <w:r>
        <w:rPr>
          <w:noProof/>
        </w:rPr>
        <w:fldChar w:fldCharType="end"/>
      </w:r>
    </w:p>
    <w:p w14:paraId="1611B48B" w14:textId="603E7FBA"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_Toc161912853 \h </w:instrText>
      </w:r>
      <w:r>
        <w:rPr>
          <w:noProof/>
        </w:rPr>
      </w:r>
      <w:r>
        <w:rPr>
          <w:noProof/>
        </w:rPr>
        <w:fldChar w:fldCharType="separate"/>
      </w:r>
      <w:r>
        <w:rPr>
          <w:noProof/>
        </w:rPr>
        <w:t>10</w:t>
      </w:r>
      <w:r>
        <w:rPr>
          <w:noProof/>
        </w:rPr>
        <w:fldChar w:fldCharType="end"/>
      </w:r>
    </w:p>
    <w:p w14:paraId="4047E53B" w14:textId="2867BFAF"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_Toc161912854 \h </w:instrText>
      </w:r>
      <w:r>
        <w:rPr>
          <w:noProof/>
        </w:rPr>
      </w:r>
      <w:r>
        <w:rPr>
          <w:noProof/>
        </w:rPr>
        <w:fldChar w:fldCharType="separate"/>
      </w:r>
      <w:r>
        <w:rPr>
          <w:noProof/>
        </w:rPr>
        <w:t>10</w:t>
      </w:r>
      <w:r>
        <w:rPr>
          <w:noProof/>
        </w:rPr>
        <w:fldChar w:fldCharType="end"/>
      </w:r>
    </w:p>
    <w:p w14:paraId="2131CCC5" w14:textId="4B9137D8"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_Toc161912855 \h </w:instrText>
      </w:r>
      <w:r>
        <w:rPr>
          <w:noProof/>
        </w:rPr>
      </w:r>
      <w:r>
        <w:rPr>
          <w:noProof/>
        </w:rPr>
        <w:fldChar w:fldCharType="separate"/>
      </w:r>
      <w:r>
        <w:rPr>
          <w:noProof/>
        </w:rPr>
        <w:t>10</w:t>
      </w:r>
      <w:r>
        <w:rPr>
          <w:noProof/>
        </w:rPr>
        <w:fldChar w:fldCharType="end"/>
      </w:r>
    </w:p>
    <w:p w14:paraId="0E896E39" w14:textId="0DA2CA9D"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_Toc161912856 \h </w:instrText>
      </w:r>
      <w:r>
        <w:rPr>
          <w:noProof/>
        </w:rPr>
      </w:r>
      <w:r>
        <w:rPr>
          <w:noProof/>
        </w:rPr>
        <w:fldChar w:fldCharType="separate"/>
      </w:r>
      <w:r>
        <w:rPr>
          <w:noProof/>
        </w:rPr>
        <w:t>10</w:t>
      </w:r>
      <w:r>
        <w:rPr>
          <w:noProof/>
        </w:rPr>
        <w:fldChar w:fldCharType="end"/>
      </w:r>
    </w:p>
    <w:p w14:paraId="49562D37" w14:textId="24A86A34"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_Toc161912857 \h </w:instrText>
      </w:r>
      <w:r>
        <w:rPr>
          <w:noProof/>
        </w:rPr>
      </w:r>
      <w:r>
        <w:rPr>
          <w:noProof/>
        </w:rPr>
        <w:fldChar w:fldCharType="separate"/>
      </w:r>
      <w:r>
        <w:rPr>
          <w:noProof/>
        </w:rPr>
        <w:t>11</w:t>
      </w:r>
      <w:r>
        <w:rPr>
          <w:noProof/>
        </w:rPr>
        <w:fldChar w:fldCharType="end"/>
      </w:r>
    </w:p>
    <w:p w14:paraId="0A116CC7" w14:textId="295CDB07"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_Toc161912858 \h </w:instrText>
      </w:r>
      <w:r>
        <w:rPr>
          <w:noProof/>
        </w:rPr>
      </w:r>
      <w:r>
        <w:rPr>
          <w:noProof/>
        </w:rPr>
        <w:fldChar w:fldCharType="separate"/>
      </w:r>
      <w:r>
        <w:rPr>
          <w:noProof/>
        </w:rPr>
        <w:t>12</w:t>
      </w:r>
      <w:r>
        <w:rPr>
          <w:noProof/>
        </w:rPr>
        <w:fldChar w:fldCharType="end"/>
      </w:r>
    </w:p>
    <w:p w14:paraId="5986C0F1" w14:textId="7F76A25A"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14664B">
        <w:rPr>
          <w:rFonts w:cs="Arial"/>
          <w:noProof/>
          <w:lang w:eastAsia="zh-CN"/>
        </w:rPr>
        <w:t>UE configuration update procedure</w:t>
      </w:r>
      <w:r>
        <w:rPr>
          <w:noProof/>
        </w:rPr>
        <w:tab/>
      </w:r>
      <w:r>
        <w:rPr>
          <w:noProof/>
        </w:rPr>
        <w:fldChar w:fldCharType="begin" w:fldLock="1"/>
      </w:r>
      <w:r>
        <w:rPr>
          <w:noProof/>
        </w:rPr>
        <w:instrText xml:space="preserve"> PAGEREF _Toc161912859 \h </w:instrText>
      </w:r>
      <w:r>
        <w:rPr>
          <w:noProof/>
        </w:rPr>
      </w:r>
      <w:r>
        <w:rPr>
          <w:noProof/>
        </w:rPr>
        <w:fldChar w:fldCharType="separate"/>
      </w:r>
      <w:r>
        <w:rPr>
          <w:noProof/>
        </w:rPr>
        <w:t>13</w:t>
      </w:r>
      <w:r>
        <w:rPr>
          <w:noProof/>
        </w:rPr>
        <w:fldChar w:fldCharType="end"/>
      </w:r>
    </w:p>
    <w:p w14:paraId="21A4D5AA" w14:textId="70378802" w:rsidR="00B42EB2" w:rsidRDefault="00B42EB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_Toc161912860 \h </w:instrText>
      </w:r>
      <w:r>
        <w:rPr>
          <w:noProof/>
        </w:rPr>
      </w:r>
      <w:r>
        <w:rPr>
          <w:noProof/>
        </w:rPr>
        <w:fldChar w:fldCharType="separate"/>
      </w:r>
      <w:r>
        <w:rPr>
          <w:noProof/>
        </w:rPr>
        <w:t>14</w:t>
      </w:r>
      <w:r>
        <w:rPr>
          <w:noProof/>
        </w:rPr>
        <w:fldChar w:fldCharType="end"/>
      </w:r>
    </w:p>
    <w:p w14:paraId="4BA594C0" w14:textId="38504201"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_Toc161912861 \h </w:instrText>
      </w:r>
      <w:r>
        <w:rPr>
          <w:noProof/>
        </w:rPr>
      </w:r>
      <w:r>
        <w:rPr>
          <w:noProof/>
        </w:rPr>
        <w:fldChar w:fldCharType="separate"/>
      </w:r>
      <w:r>
        <w:rPr>
          <w:noProof/>
        </w:rPr>
        <w:t>14</w:t>
      </w:r>
      <w:r>
        <w:rPr>
          <w:noProof/>
        </w:rPr>
        <w:fldChar w:fldCharType="end"/>
      </w:r>
    </w:p>
    <w:p w14:paraId="2A487A38" w14:textId="554DF8D8"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_Toc161912862 \h </w:instrText>
      </w:r>
      <w:r>
        <w:rPr>
          <w:noProof/>
        </w:rPr>
      </w:r>
      <w:r>
        <w:rPr>
          <w:noProof/>
        </w:rPr>
        <w:fldChar w:fldCharType="separate"/>
      </w:r>
      <w:r>
        <w:rPr>
          <w:noProof/>
        </w:rPr>
        <w:t>15</w:t>
      </w:r>
      <w:r>
        <w:rPr>
          <w:noProof/>
        </w:rPr>
        <w:fldChar w:fldCharType="end"/>
      </w:r>
    </w:p>
    <w:p w14:paraId="39858279" w14:textId="05403985"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_Toc161912863 \h </w:instrText>
      </w:r>
      <w:r>
        <w:rPr>
          <w:noProof/>
        </w:rPr>
      </w:r>
      <w:r>
        <w:rPr>
          <w:noProof/>
        </w:rPr>
        <w:fldChar w:fldCharType="separate"/>
      </w:r>
      <w:r>
        <w:rPr>
          <w:noProof/>
        </w:rPr>
        <w:t>15</w:t>
      </w:r>
      <w:r>
        <w:rPr>
          <w:noProof/>
        </w:rPr>
        <w:fldChar w:fldCharType="end"/>
      </w:r>
    </w:p>
    <w:p w14:paraId="51EB2469" w14:textId="74552640"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_Toc161912864 \h </w:instrText>
      </w:r>
      <w:r>
        <w:rPr>
          <w:noProof/>
        </w:rPr>
      </w:r>
      <w:r>
        <w:rPr>
          <w:noProof/>
        </w:rPr>
        <w:fldChar w:fldCharType="separate"/>
      </w:r>
      <w:r>
        <w:rPr>
          <w:noProof/>
        </w:rPr>
        <w:t>15</w:t>
      </w:r>
      <w:r>
        <w:rPr>
          <w:noProof/>
        </w:rPr>
        <w:fldChar w:fldCharType="end"/>
      </w:r>
    </w:p>
    <w:p w14:paraId="44E0C2C9" w14:textId="764034E6"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_Toc161912865 \h </w:instrText>
      </w:r>
      <w:r>
        <w:rPr>
          <w:noProof/>
        </w:rPr>
      </w:r>
      <w:r>
        <w:rPr>
          <w:noProof/>
        </w:rPr>
        <w:fldChar w:fldCharType="separate"/>
      </w:r>
      <w:r>
        <w:rPr>
          <w:noProof/>
        </w:rPr>
        <w:t>15</w:t>
      </w:r>
      <w:r>
        <w:rPr>
          <w:noProof/>
        </w:rPr>
        <w:fldChar w:fldCharType="end"/>
      </w:r>
    </w:p>
    <w:p w14:paraId="7D9D6F69" w14:textId="624951EC"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_Toc161912866 \h </w:instrText>
      </w:r>
      <w:r>
        <w:rPr>
          <w:noProof/>
        </w:rPr>
      </w:r>
      <w:r>
        <w:rPr>
          <w:noProof/>
        </w:rPr>
        <w:fldChar w:fldCharType="separate"/>
      </w:r>
      <w:r>
        <w:rPr>
          <w:noProof/>
        </w:rPr>
        <w:t>16</w:t>
      </w:r>
      <w:r>
        <w:rPr>
          <w:noProof/>
        </w:rPr>
        <w:fldChar w:fldCharType="end"/>
      </w:r>
    </w:p>
    <w:p w14:paraId="1BC7F98C" w14:textId="61DB6E32"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_Toc161912867 \h </w:instrText>
      </w:r>
      <w:r>
        <w:rPr>
          <w:noProof/>
        </w:rPr>
      </w:r>
      <w:r>
        <w:rPr>
          <w:noProof/>
        </w:rPr>
        <w:fldChar w:fldCharType="separate"/>
      </w:r>
      <w:r>
        <w:rPr>
          <w:noProof/>
        </w:rPr>
        <w:t>16</w:t>
      </w:r>
      <w:r>
        <w:rPr>
          <w:noProof/>
        </w:rPr>
        <w:fldChar w:fldCharType="end"/>
      </w:r>
    </w:p>
    <w:p w14:paraId="61BD20A3" w14:textId="1EB0E229"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_Toc161912868 \h </w:instrText>
      </w:r>
      <w:r>
        <w:rPr>
          <w:noProof/>
        </w:rPr>
      </w:r>
      <w:r>
        <w:rPr>
          <w:noProof/>
        </w:rPr>
        <w:fldChar w:fldCharType="separate"/>
      </w:r>
      <w:r>
        <w:rPr>
          <w:noProof/>
        </w:rPr>
        <w:t>17</w:t>
      </w:r>
      <w:r>
        <w:rPr>
          <w:noProof/>
        </w:rPr>
        <w:fldChar w:fldCharType="end"/>
      </w:r>
    </w:p>
    <w:p w14:paraId="2F99F092" w14:textId="09E246DC"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_Toc161912869 \h </w:instrText>
      </w:r>
      <w:r>
        <w:rPr>
          <w:noProof/>
        </w:rPr>
      </w:r>
      <w:r>
        <w:rPr>
          <w:noProof/>
        </w:rPr>
        <w:fldChar w:fldCharType="separate"/>
      </w:r>
      <w:r>
        <w:rPr>
          <w:noProof/>
        </w:rPr>
        <w:t>18</w:t>
      </w:r>
      <w:r>
        <w:rPr>
          <w:noProof/>
        </w:rPr>
        <w:fldChar w:fldCharType="end"/>
      </w:r>
    </w:p>
    <w:p w14:paraId="3FAEE555" w14:textId="1D06FF35"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_Toc161912870 \h </w:instrText>
      </w:r>
      <w:r>
        <w:rPr>
          <w:noProof/>
        </w:rPr>
      </w:r>
      <w:r>
        <w:rPr>
          <w:noProof/>
        </w:rPr>
        <w:fldChar w:fldCharType="separate"/>
      </w:r>
      <w:r>
        <w:rPr>
          <w:noProof/>
        </w:rPr>
        <w:t>18</w:t>
      </w:r>
      <w:r>
        <w:rPr>
          <w:noProof/>
        </w:rPr>
        <w:fldChar w:fldCharType="end"/>
      </w:r>
    </w:p>
    <w:p w14:paraId="33A0D4FB" w14:textId="5D8160E6"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_Toc161912871 \h </w:instrText>
      </w:r>
      <w:r>
        <w:rPr>
          <w:noProof/>
        </w:rPr>
      </w:r>
      <w:r>
        <w:rPr>
          <w:noProof/>
        </w:rPr>
        <w:fldChar w:fldCharType="separate"/>
      </w:r>
      <w:r>
        <w:rPr>
          <w:noProof/>
        </w:rPr>
        <w:t>18</w:t>
      </w:r>
      <w:r>
        <w:rPr>
          <w:noProof/>
        </w:rPr>
        <w:fldChar w:fldCharType="end"/>
      </w:r>
    </w:p>
    <w:p w14:paraId="3C1778A0" w14:textId="6E05D127"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_Toc161912872 \h </w:instrText>
      </w:r>
      <w:r>
        <w:rPr>
          <w:noProof/>
        </w:rPr>
      </w:r>
      <w:r>
        <w:rPr>
          <w:noProof/>
        </w:rPr>
        <w:fldChar w:fldCharType="separate"/>
      </w:r>
      <w:r>
        <w:rPr>
          <w:noProof/>
        </w:rPr>
        <w:t>18</w:t>
      </w:r>
      <w:r>
        <w:rPr>
          <w:noProof/>
        </w:rPr>
        <w:fldChar w:fldCharType="end"/>
      </w:r>
    </w:p>
    <w:p w14:paraId="6B7B6AFD" w14:textId="47E18912"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_Toc161912873 \h </w:instrText>
      </w:r>
      <w:r>
        <w:rPr>
          <w:noProof/>
        </w:rPr>
      </w:r>
      <w:r>
        <w:rPr>
          <w:noProof/>
        </w:rPr>
        <w:fldChar w:fldCharType="separate"/>
      </w:r>
      <w:r>
        <w:rPr>
          <w:noProof/>
        </w:rPr>
        <w:t>20</w:t>
      </w:r>
      <w:r>
        <w:rPr>
          <w:noProof/>
        </w:rPr>
        <w:fldChar w:fldCharType="end"/>
      </w:r>
    </w:p>
    <w:p w14:paraId="78C45615" w14:textId="61E822D4"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_Toc161912874 \h </w:instrText>
      </w:r>
      <w:r>
        <w:rPr>
          <w:noProof/>
        </w:rPr>
      </w:r>
      <w:r>
        <w:rPr>
          <w:noProof/>
        </w:rPr>
        <w:fldChar w:fldCharType="separate"/>
      </w:r>
      <w:r>
        <w:rPr>
          <w:noProof/>
        </w:rPr>
        <w:t>20</w:t>
      </w:r>
      <w:r>
        <w:rPr>
          <w:noProof/>
        </w:rPr>
        <w:fldChar w:fldCharType="end"/>
      </w:r>
    </w:p>
    <w:p w14:paraId="1F274C4E" w14:textId="54F0ADC3"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5.3.2.7</w:t>
      </w:r>
      <w:r>
        <w:rPr>
          <w:rFonts w:asciiTheme="minorHAnsi" w:eastAsiaTheme="minorEastAsia" w:hAnsiTheme="minorHAnsi" w:cstheme="minorBidi"/>
          <w:noProof/>
          <w:kern w:val="2"/>
          <w:sz w:val="22"/>
          <w:szCs w:val="22"/>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_Toc161912875 \h </w:instrText>
      </w:r>
      <w:r>
        <w:rPr>
          <w:noProof/>
        </w:rPr>
      </w:r>
      <w:r>
        <w:rPr>
          <w:noProof/>
        </w:rPr>
        <w:fldChar w:fldCharType="separate"/>
      </w:r>
      <w:r>
        <w:rPr>
          <w:noProof/>
        </w:rPr>
        <w:t>20</w:t>
      </w:r>
      <w:r>
        <w:rPr>
          <w:noProof/>
        </w:rPr>
        <w:fldChar w:fldCharType="end"/>
      </w:r>
    </w:p>
    <w:p w14:paraId="41A71CBC" w14:textId="38393725"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_Toc161912876 \h </w:instrText>
      </w:r>
      <w:r>
        <w:rPr>
          <w:noProof/>
        </w:rPr>
      </w:r>
      <w:r>
        <w:rPr>
          <w:noProof/>
        </w:rPr>
        <w:fldChar w:fldCharType="separate"/>
      </w:r>
      <w:r>
        <w:rPr>
          <w:noProof/>
        </w:rPr>
        <w:t>20</w:t>
      </w:r>
      <w:r>
        <w:rPr>
          <w:noProof/>
        </w:rPr>
        <w:fldChar w:fldCharType="end"/>
      </w:r>
    </w:p>
    <w:p w14:paraId="43062E51" w14:textId="4431A38E" w:rsidR="00B42EB2" w:rsidRDefault="00B42EB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_Toc161912877 \h </w:instrText>
      </w:r>
      <w:r>
        <w:rPr>
          <w:noProof/>
        </w:rPr>
      </w:r>
      <w:r>
        <w:rPr>
          <w:noProof/>
        </w:rPr>
        <w:fldChar w:fldCharType="separate"/>
      </w:r>
      <w:r>
        <w:rPr>
          <w:noProof/>
        </w:rPr>
        <w:t>21</w:t>
      </w:r>
      <w:r>
        <w:rPr>
          <w:noProof/>
        </w:rPr>
        <w:fldChar w:fldCharType="end"/>
      </w:r>
    </w:p>
    <w:p w14:paraId="5F2BA0FB" w14:textId="29AB9532" w:rsidR="00B42EB2" w:rsidRDefault="00B42EB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_Toc161912878 \h </w:instrText>
      </w:r>
      <w:r>
        <w:rPr>
          <w:noProof/>
        </w:rPr>
      </w:r>
      <w:r>
        <w:rPr>
          <w:noProof/>
        </w:rPr>
        <w:fldChar w:fldCharType="separate"/>
      </w:r>
      <w:r>
        <w:rPr>
          <w:noProof/>
        </w:rPr>
        <w:t>21</w:t>
      </w:r>
      <w:r>
        <w:rPr>
          <w:noProof/>
        </w:rPr>
        <w:fldChar w:fldCharType="end"/>
      </w:r>
    </w:p>
    <w:p w14:paraId="27CBA8EF" w14:textId="25740F45"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_Toc161912879 \h </w:instrText>
      </w:r>
      <w:r>
        <w:rPr>
          <w:noProof/>
        </w:rPr>
      </w:r>
      <w:r>
        <w:rPr>
          <w:noProof/>
        </w:rPr>
        <w:fldChar w:fldCharType="separate"/>
      </w:r>
      <w:r>
        <w:rPr>
          <w:noProof/>
        </w:rPr>
        <w:t>21</w:t>
      </w:r>
      <w:r>
        <w:rPr>
          <w:noProof/>
        </w:rPr>
        <w:fldChar w:fldCharType="end"/>
      </w:r>
    </w:p>
    <w:p w14:paraId="4B1C93F1" w14:textId="5A7F975A"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_Toc161912880 \h </w:instrText>
      </w:r>
      <w:r>
        <w:rPr>
          <w:noProof/>
        </w:rPr>
      </w:r>
      <w:r>
        <w:rPr>
          <w:noProof/>
        </w:rPr>
        <w:fldChar w:fldCharType="separate"/>
      </w:r>
      <w:r>
        <w:rPr>
          <w:noProof/>
        </w:rPr>
        <w:t>21</w:t>
      </w:r>
      <w:r>
        <w:rPr>
          <w:noProof/>
        </w:rPr>
        <w:fldChar w:fldCharType="end"/>
      </w:r>
    </w:p>
    <w:p w14:paraId="22646A75" w14:textId="0ACBA100"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_Toc161912881 \h </w:instrText>
      </w:r>
      <w:r>
        <w:rPr>
          <w:noProof/>
        </w:rPr>
      </w:r>
      <w:r>
        <w:rPr>
          <w:noProof/>
        </w:rPr>
        <w:fldChar w:fldCharType="separate"/>
      </w:r>
      <w:r>
        <w:rPr>
          <w:noProof/>
        </w:rPr>
        <w:t>21</w:t>
      </w:r>
      <w:r>
        <w:rPr>
          <w:noProof/>
        </w:rPr>
        <w:fldChar w:fldCharType="end"/>
      </w:r>
    </w:p>
    <w:p w14:paraId="0154BF2F" w14:textId="457A05E0"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_Toc161912882 \h </w:instrText>
      </w:r>
      <w:r>
        <w:rPr>
          <w:noProof/>
        </w:rPr>
      </w:r>
      <w:r>
        <w:rPr>
          <w:noProof/>
        </w:rPr>
        <w:fldChar w:fldCharType="separate"/>
      </w:r>
      <w:r>
        <w:rPr>
          <w:noProof/>
        </w:rPr>
        <w:t>21</w:t>
      </w:r>
      <w:r>
        <w:rPr>
          <w:noProof/>
        </w:rPr>
        <w:fldChar w:fldCharType="end"/>
      </w:r>
    </w:p>
    <w:p w14:paraId="2B3715CA" w14:textId="22687608"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_Toc161912883 \h </w:instrText>
      </w:r>
      <w:r>
        <w:rPr>
          <w:noProof/>
        </w:rPr>
      </w:r>
      <w:r>
        <w:rPr>
          <w:noProof/>
        </w:rPr>
        <w:fldChar w:fldCharType="separate"/>
      </w:r>
      <w:r>
        <w:rPr>
          <w:noProof/>
        </w:rPr>
        <w:t>21</w:t>
      </w:r>
      <w:r>
        <w:rPr>
          <w:noProof/>
        </w:rPr>
        <w:fldChar w:fldCharType="end"/>
      </w:r>
    </w:p>
    <w:p w14:paraId="7B4BA432" w14:textId="7CCE1D9E"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_Toc161912884 \h </w:instrText>
      </w:r>
      <w:r>
        <w:rPr>
          <w:noProof/>
        </w:rPr>
      </w:r>
      <w:r>
        <w:rPr>
          <w:noProof/>
        </w:rPr>
        <w:fldChar w:fldCharType="separate"/>
      </w:r>
      <w:r>
        <w:rPr>
          <w:noProof/>
        </w:rPr>
        <w:t>21</w:t>
      </w:r>
      <w:r>
        <w:rPr>
          <w:noProof/>
        </w:rPr>
        <w:fldChar w:fldCharType="end"/>
      </w:r>
    </w:p>
    <w:p w14:paraId="1FE71840" w14:textId="57123595"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_Toc161912885 \h </w:instrText>
      </w:r>
      <w:r>
        <w:rPr>
          <w:noProof/>
        </w:rPr>
      </w:r>
      <w:r>
        <w:rPr>
          <w:noProof/>
        </w:rPr>
        <w:fldChar w:fldCharType="separate"/>
      </w:r>
      <w:r>
        <w:rPr>
          <w:noProof/>
        </w:rPr>
        <w:t>21</w:t>
      </w:r>
      <w:r>
        <w:rPr>
          <w:noProof/>
        </w:rPr>
        <w:fldChar w:fldCharType="end"/>
      </w:r>
    </w:p>
    <w:p w14:paraId="7F9A17B4" w14:textId="31272044"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_Toc161912886 \h </w:instrText>
      </w:r>
      <w:r>
        <w:rPr>
          <w:noProof/>
        </w:rPr>
      </w:r>
      <w:r>
        <w:rPr>
          <w:noProof/>
        </w:rPr>
        <w:fldChar w:fldCharType="separate"/>
      </w:r>
      <w:r>
        <w:rPr>
          <w:noProof/>
        </w:rPr>
        <w:t>22</w:t>
      </w:r>
      <w:r>
        <w:rPr>
          <w:noProof/>
        </w:rPr>
        <w:fldChar w:fldCharType="end"/>
      </w:r>
    </w:p>
    <w:p w14:paraId="558C4708" w14:textId="45159B3C"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_Toc161912887 \h </w:instrText>
      </w:r>
      <w:r>
        <w:rPr>
          <w:noProof/>
        </w:rPr>
      </w:r>
      <w:r>
        <w:rPr>
          <w:noProof/>
        </w:rPr>
        <w:fldChar w:fldCharType="separate"/>
      </w:r>
      <w:r>
        <w:rPr>
          <w:noProof/>
        </w:rPr>
        <w:t>22</w:t>
      </w:r>
      <w:r>
        <w:rPr>
          <w:noProof/>
        </w:rPr>
        <w:fldChar w:fldCharType="end"/>
      </w:r>
    </w:p>
    <w:p w14:paraId="018DD474" w14:textId="04B31DFA"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_Toc161912888 \h </w:instrText>
      </w:r>
      <w:r>
        <w:rPr>
          <w:noProof/>
        </w:rPr>
      </w:r>
      <w:r>
        <w:rPr>
          <w:noProof/>
        </w:rPr>
        <w:fldChar w:fldCharType="separate"/>
      </w:r>
      <w:r>
        <w:rPr>
          <w:noProof/>
        </w:rPr>
        <w:t>22</w:t>
      </w:r>
      <w:r>
        <w:rPr>
          <w:noProof/>
        </w:rPr>
        <w:fldChar w:fldCharType="end"/>
      </w:r>
    </w:p>
    <w:p w14:paraId="391C11C0" w14:textId="3946571F"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_Toc161912889 \h </w:instrText>
      </w:r>
      <w:r>
        <w:rPr>
          <w:noProof/>
        </w:rPr>
      </w:r>
      <w:r>
        <w:rPr>
          <w:noProof/>
        </w:rPr>
        <w:fldChar w:fldCharType="separate"/>
      </w:r>
      <w:r>
        <w:rPr>
          <w:noProof/>
        </w:rPr>
        <w:t>22</w:t>
      </w:r>
      <w:r>
        <w:rPr>
          <w:noProof/>
        </w:rPr>
        <w:fldChar w:fldCharType="end"/>
      </w:r>
    </w:p>
    <w:p w14:paraId="04E1C1A8" w14:textId="6BC041EA"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_Toc161912890 \h </w:instrText>
      </w:r>
      <w:r>
        <w:rPr>
          <w:noProof/>
        </w:rPr>
      </w:r>
      <w:r>
        <w:rPr>
          <w:noProof/>
        </w:rPr>
        <w:fldChar w:fldCharType="separate"/>
      </w:r>
      <w:r>
        <w:rPr>
          <w:noProof/>
        </w:rPr>
        <w:t>22</w:t>
      </w:r>
      <w:r>
        <w:rPr>
          <w:noProof/>
        </w:rPr>
        <w:fldChar w:fldCharType="end"/>
      </w:r>
    </w:p>
    <w:p w14:paraId="63CEECDF" w14:textId="1EAB6559"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_Toc161912891 \h </w:instrText>
      </w:r>
      <w:r>
        <w:rPr>
          <w:noProof/>
        </w:rPr>
      </w:r>
      <w:r>
        <w:rPr>
          <w:noProof/>
        </w:rPr>
        <w:fldChar w:fldCharType="separate"/>
      </w:r>
      <w:r>
        <w:rPr>
          <w:noProof/>
        </w:rPr>
        <w:t>22</w:t>
      </w:r>
      <w:r>
        <w:rPr>
          <w:noProof/>
        </w:rPr>
        <w:fldChar w:fldCharType="end"/>
      </w:r>
    </w:p>
    <w:p w14:paraId="1462129D" w14:textId="2B1179C0"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_Toc161912892 \h </w:instrText>
      </w:r>
      <w:r>
        <w:rPr>
          <w:noProof/>
        </w:rPr>
      </w:r>
      <w:r>
        <w:rPr>
          <w:noProof/>
        </w:rPr>
        <w:fldChar w:fldCharType="separate"/>
      </w:r>
      <w:r>
        <w:rPr>
          <w:noProof/>
        </w:rPr>
        <w:t>24</w:t>
      </w:r>
      <w:r>
        <w:rPr>
          <w:noProof/>
        </w:rPr>
        <w:fldChar w:fldCharType="end"/>
      </w:r>
    </w:p>
    <w:p w14:paraId="1170BE38" w14:textId="6CB0F01A"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_Toc161912893 \h </w:instrText>
      </w:r>
      <w:r>
        <w:rPr>
          <w:noProof/>
        </w:rPr>
      </w:r>
      <w:r>
        <w:rPr>
          <w:noProof/>
        </w:rPr>
        <w:fldChar w:fldCharType="separate"/>
      </w:r>
      <w:r>
        <w:rPr>
          <w:noProof/>
        </w:rPr>
        <w:t>25</w:t>
      </w:r>
      <w:r>
        <w:rPr>
          <w:noProof/>
        </w:rPr>
        <w:fldChar w:fldCharType="end"/>
      </w:r>
    </w:p>
    <w:p w14:paraId="2D3E3220" w14:textId="00F41164"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_Toc161912894 \h </w:instrText>
      </w:r>
      <w:r>
        <w:rPr>
          <w:noProof/>
        </w:rPr>
      </w:r>
      <w:r>
        <w:rPr>
          <w:noProof/>
        </w:rPr>
        <w:fldChar w:fldCharType="separate"/>
      </w:r>
      <w:r>
        <w:rPr>
          <w:noProof/>
        </w:rPr>
        <w:t>25</w:t>
      </w:r>
      <w:r>
        <w:rPr>
          <w:noProof/>
        </w:rPr>
        <w:fldChar w:fldCharType="end"/>
      </w:r>
    </w:p>
    <w:p w14:paraId="4615CFEA" w14:textId="6D03076F"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_Toc161912895 \h </w:instrText>
      </w:r>
      <w:r>
        <w:rPr>
          <w:noProof/>
        </w:rPr>
      </w:r>
      <w:r>
        <w:rPr>
          <w:noProof/>
        </w:rPr>
        <w:fldChar w:fldCharType="separate"/>
      </w:r>
      <w:r>
        <w:rPr>
          <w:noProof/>
        </w:rPr>
        <w:t>25</w:t>
      </w:r>
      <w:r>
        <w:rPr>
          <w:noProof/>
        </w:rPr>
        <w:fldChar w:fldCharType="end"/>
      </w:r>
    </w:p>
    <w:p w14:paraId="4DD61920" w14:textId="5A5C7FEC"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_Toc161912896 \h </w:instrText>
      </w:r>
      <w:r>
        <w:rPr>
          <w:noProof/>
        </w:rPr>
      </w:r>
      <w:r>
        <w:rPr>
          <w:noProof/>
        </w:rPr>
        <w:fldChar w:fldCharType="separate"/>
      </w:r>
      <w:r>
        <w:rPr>
          <w:noProof/>
        </w:rPr>
        <w:t>25</w:t>
      </w:r>
      <w:r>
        <w:rPr>
          <w:noProof/>
        </w:rPr>
        <w:fldChar w:fldCharType="end"/>
      </w:r>
    </w:p>
    <w:p w14:paraId="298EC7A7" w14:textId="1E0635EC"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sidRPr="0014664B">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14664B">
        <w:rPr>
          <w:noProof/>
          <w:lang w:val="en-US"/>
        </w:rPr>
        <w:t>Structured data types</w:t>
      </w:r>
      <w:r>
        <w:rPr>
          <w:noProof/>
        </w:rPr>
        <w:tab/>
      </w:r>
      <w:r>
        <w:rPr>
          <w:noProof/>
        </w:rPr>
        <w:fldChar w:fldCharType="begin" w:fldLock="1"/>
      </w:r>
      <w:r>
        <w:rPr>
          <w:noProof/>
        </w:rPr>
        <w:instrText xml:space="preserve"> PAGEREF _Toc161912897 \h </w:instrText>
      </w:r>
      <w:r>
        <w:rPr>
          <w:noProof/>
        </w:rPr>
      </w:r>
      <w:r>
        <w:rPr>
          <w:noProof/>
        </w:rPr>
        <w:fldChar w:fldCharType="separate"/>
      </w:r>
      <w:r>
        <w:rPr>
          <w:noProof/>
        </w:rPr>
        <w:t>26</w:t>
      </w:r>
      <w:r>
        <w:rPr>
          <w:noProof/>
        </w:rPr>
        <w:fldChar w:fldCharType="end"/>
      </w:r>
    </w:p>
    <w:p w14:paraId="658E2224" w14:textId="697CF170"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_Toc161912898 \h </w:instrText>
      </w:r>
      <w:r>
        <w:rPr>
          <w:noProof/>
        </w:rPr>
      </w:r>
      <w:r>
        <w:rPr>
          <w:noProof/>
        </w:rPr>
        <w:fldChar w:fldCharType="separate"/>
      </w:r>
      <w:r>
        <w:rPr>
          <w:noProof/>
        </w:rPr>
        <w:t>26</w:t>
      </w:r>
      <w:r>
        <w:rPr>
          <w:noProof/>
        </w:rPr>
        <w:fldChar w:fldCharType="end"/>
      </w:r>
    </w:p>
    <w:p w14:paraId="18C09C11" w14:textId="7DF86E1F"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_Toc161912899 \h </w:instrText>
      </w:r>
      <w:r>
        <w:rPr>
          <w:noProof/>
        </w:rPr>
      </w:r>
      <w:r>
        <w:rPr>
          <w:noProof/>
        </w:rPr>
        <w:fldChar w:fldCharType="separate"/>
      </w:r>
      <w:r>
        <w:rPr>
          <w:noProof/>
        </w:rPr>
        <w:t>27</w:t>
      </w:r>
      <w:r>
        <w:rPr>
          <w:noProof/>
        </w:rPr>
        <w:fldChar w:fldCharType="end"/>
      </w:r>
    </w:p>
    <w:p w14:paraId="302FFB9D" w14:textId="35E5BCF3"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_Toc161912900 \h </w:instrText>
      </w:r>
      <w:r>
        <w:rPr>
          <w:noProof/>
        </w:rPr>
      </w:r>
      <w:r>
        <w:rPr>
          <w:noProof/>
        </w:rPr>
        <w:fldChar w:fldCharType="separate"/>
      </w:r>
      <w:r>
        <w:rPr>
          <w:noProof/>
        </w:rPr>
        <w:t>31</w:t>
      </w:r>
      <w:r>
        <w:rPr>
          <w:noProof/>
        </w:rPr>
        <w:fldChar w:fldCharType="end"/>
      </w:r>
    </w:p>
    <w:p w14:paraId="3BD47BCB" w14:textId="14D9E85F"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_Toc161912901 \h </w:instrText>
      </w:r>
      <w:r>
        <w:rPr>
          <w:noProof/>
        </w:rPr>
      </w:r>
      <w:r>
        <w:rPr>
          <w:noProof/>
        </w:rPr>
        <w:fldChar w:fldCharType="separate"/>
      </w:r>
      <w:r>
        <w:rPr>
          <w:noProof/>
        </w:rPr>
        <w:t>31</w:t>
      </w:r>
      <w:r>
        <w:rPr>
          <w:noProof/>
        </w:rPr>
        <w:fldChar w:fldCharType="end"/>
      </w:r>
    </w:p>
    <w:p w14:paraId="619DF8B4" w14:textId="2D97DE10"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_Toc161912902 \h </w:instrText>
      </w:r>
      <w:r>
        <w:rPr>
          <w:noProof/>
        </w:rPr>
      </w:r>
      <w:r>
        <w:rPr>
          <w:noProof/>
        </w:rPr>
        <w:fldChar w:fldCharType="separate"/>
      </w:r>
      <w:r>
        <w:rPr>
          <w:noProof/>
        </w:rPr>
        <w:t>31</w:t>
      </w:r>
      <w:r>
        <w:rPr>
          <w:noProof/>
        </w:rPr>
        <w:fldChar w:fldCharType="end"/>
      </w:r>
    </w:p>
    <w:p w14:paraId="045B090E" w14:textId="40838F99"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_Toc161912903 \h </w:instrText>
      </w:r>
      <w:r>
        <w:rPr>
          <w:noProof/>
        </w:rPr>
      </w:r>
      <w:r>
        <w:rPr>
          <w:noProof/>
        </w:rPr>
        <w:fldChar w:fldCharType="separate"/>
      </w:r>
      <w:r>
        <w:rPr>
          <w:noProof/>
        </w:rPr>
        <w:t>31</w:t>
      </w:r>
      <w:r>
        <w:rPr>
          <w:noProof/>
        </w:rPr>
        <w:fldChar w:fldCharType="end"/>
      </w:r>
    </w:p>
    <w:p w14:paraId="337714A3" w14:textId="6D9F20AC"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_Toc161912904 \h </w:instrText>
      </w:r>
      <w:r>
        <w:rPr>
          <w:noProof/>
        </w:rPr>
      </w:r>
      <w:r>
        <w:rPr>
          <w:noProof/>
        </w:rPr>
        <w:fldChar w:fldCharType="separate"/>
      </w:r>
      <w:r>
        <w:rPr>
          <w:noProof/>
        </w:rPr>
        <w:t>32</w:t>
      </w:r>
      <w:r>
        <w:rPr>
          <w:noProof/>
        </w:rPr>
        <w:fldChar w:fldCharType="end"/>
      </w:r>
    </w:p>
    <w:p w14:paraId="7A5F6DAE" w14:textId="50F09500"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_Toc161912905 \h </w:instrText>
      </w:r>
      <w:r>
        <w:rPr>
          <w:noProof/>
        </w:rPr>
      </w:r>
      <w:r>
        <w:rPr>
          <w:noProof/>
        </w:rPr>
        <w:fldChar w:fldCharType="separate"/>
      </w:r>
      <w:r>
        <w:rPr>
          <w:noProof/>
        </w:rPr>
        <w:t>32</w:t>
      </w:r>
      <w:r>
        <w:rPr>
          <w:noProof/>
        </w:rPr>
        <w:fldChar w:fldCharType="end"/>
      </w:r>
    </w:p>
    <w:p w14:paraId="39FF9C74" w14:textId="31B89569"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_Toc161912906 \h </w:instrText>
      </w:r>
      <w:r>
        <w:rPr>
          <w:noProof/>
        </w:rPr>
      </w:r>
      <w:r>
        <w:rPr>
          <w:noProof/>
        </w:rPr>
        <w:fldChar w:fldCharType="separate"/>
      </w:r>
      <w:r>
        <w:rPr>
          <w:noProof/>
        </w:rPr>
        <w:t>33</w:t>
      </w:r>
      <w:r>
        <w:rPr>
          <w:noProof/>
        </w:rPr>
        <w:fldChar w:fldCharType="end"/>
      </w:r>
    </w:p>
    <w:p w14:paraId="1E21EBE1" w14:textId="78095D43"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_Toc161912907 \h </w:instrText>
      </w:r>
      <w:r>
        <w:rPr>
          <w:noProof/>
        </w:rPr>
      </w:r>
      <w:r>
        <w:rPr>
          <w:noProof/>
        </w:rPr>
        <w:fldChar w:fldCharType="separate"/>
      </w:r>
      <w:r>
        <w:rPr>
          <w:noProof/>
        </w:rPr>
        <w:t>33</w:t>
      </w:r>
      <w:r>
        <w:rPr>
          <w:noProof/>
        </w:rPr>
        <w:fldChar w:fldCharType="end"/>
      </w:r>
    </w:p>
    <w:p w14:paraId="1662D322" w14:textId="1BF5A192"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_Toc161912908 \h </w:instrText>
      </w:r>
      <w:r>
        <w:rPr>
          <w:noProof/>
        </w:rPr>
      </w:r>
      <w:r>
        <w:rPr>
          <w:noProof/>
        </w:rPr>
        <w:fldChar w:fldCharType="separate"/>
      </w:r>
      <w:r>
        <w:rPr>
          <w:noProof/>
        </w:rPr>
        <w:t>36</w:t>
      </w:r>
      <w:r>
        <w:rPr>
          <w:noProof/>
        </w:rPr>
        <w:fldChar w:fldCharType="end"/>
      </w:r>
    </w:p>
    <w:p w14:paraId="684A8243" w14:textId="4A3E20EC"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_Toc161912909 \h </w:instrText>
      </w:r>
      <w:r>
        <w:rPr>
          <w:noProof/>
        </w:rPr>
      </w:r>
      <w:r>
        <w:rPr>
          <w:noProof/>
        </w:rPr>
        <w:fldChar w:fldCharType="separate"/>
      </w:r>
      <w:r>
        <w:rPr>
          <w:noProof/>
        </w:rPr>
        <w:t>36</w:t>
      </w:r>
      <w:r>
        <w:rPr>
          <w:noProof/>
        </w:rPr>
        <w:fldChar w:fldCharType="end"/>
      </w:r>
    </w:p>
    <w:p w14:paraId="0D74260D" w14:textId="2ABC1648"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_Toc161912910 \h </w:instrText>
      </w:r>
      <w:r>
        <w:rPr>
          <w:noProof/>
        </w:rPr>
      </w:r>
      <w:r>
        <w:rPr>
          <w:noProof/>
        </w:rPr>
        <w:fldChar w:fldCharType="separate"/>
      </w:r>
      <w:r>
        <w:rPr>
          <w:noProof/>
        </w:rPr>
        <w:t>37</w:t>
      </w:r>
      <w:r>
        <w:rPr>
          <w:noProof/>
        </w:rPr>
        <w:fldChar w:fldCharType="end"/>
      </w:r>
    </w:p>
    <w:p w14:paraId="3BE46ECE" w14:textId="72C2DBF2"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_Toc161912911 \h </w:instrText>
      </w:r>
      <w:r>
        <w:rPr>
          <w:noProof/>
        </w:rPr>
      </w:r>
      <w:r>
        <w:rPr>
          <w:noProof/>
        </w:rPr>
        <w:fldChar w:fldCharType="separate"/>
      </w:r>
      <w:r>
        <w:rPr>
          <w:noProof/>
        </w:rPr>
        <w:t>39</w:t>
      </w:r>
      <w:r>
        <w:rPr>
          <w:noProof/>
        </w:rPr>
        <w:fldChar w:fldCharType="end"/>
      </w:r>
    </w:p>
    <w:p w14:paraId="457BA383" w14:textId="14A7BEC2"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sidRPr="0014664B">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14664B">
        <w:rPr>
          <w:noProof/>
          <w:lang w:val="en-US"/>
        </w:rPr>
        <w:t>Simple data types and enumerations</w:t>
      </w:r>
      <w:r>
        <w:rPr>
          <w:noProof/>
        </w:rPr>
        <w:tab/>
      </w:r>
      <w:r>
        <w:rPr>
          <w:noProof/>
        </w:rPr>
        <w:fldChar w:fldCharType="begin" w:fldLock="1"/>
      </w:r>
      <w:r>
        <w:rPr>
          <w:noProof/>
        </w:rPr>
        <w:instrText xml:space="preserve"> PAGEREF _Toc161912912 \h </w:instrText>
      </w:r>
      <w:r>
        <w:rPr>
          <w:noProof/>
        </w:rPr>
      </w:r>
      <w:r>
        <w:rPr>
          <w:noProof/>
        </w:rPr>
        <w:fldChar w:fldCharType="separate"/>
      </w:r>
      <w:r>
        <w:rPr>
          <w:noProof/>
        </w:rPr>
        <w:t>39</w:t>
      </w:r>
      <w:r>
        <w:rPr>
          <w:noProof/>
        </w:rPr>
        <w:fldChar w:fldCharType="end"/>
      </w:r>
    </w:p>
    <w:p w14:paraId="333CA7CA" w14:textId="7D95ED0C"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_Toc161912913 \h </w:instrText>
      </w:r>
      <w:r>
        <w:rPr>
          <w:noProof/>
        </w:rPr>
      </w:r>
      <w:r>
        <w:rPr>
          <w:noProof/>
        </w:rPr>
        <w:fldChar w:fldCharType="separate"/>
      </w:r>
      <w:r>
        <w:rPr>
          <w:noProof/>
        </w:rPr>
        <w:t>39</w:t>
      </w:r>
      <w:r>
        <w:rPr>
          <w:noProof/>
        </w:rPr>
        <w:fldChar w:fldCharType="end"/>
      </w:r>
    </w:p>
    <w:p w14:paraId="38FDC9FF" w14:textId="2C3E9238"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_Toc161912914 \h </w:instrText>
      </w:r>
      <w:r>
        <w:rPr>
          <w:noProof/>
        </w:rPr>
      </w:r>
      <w:r>
        <w:rPr>
          <w:noProof/>
        </w:rPr>
        <w:fldChar w:fldCharType="separate"/>
      </w:r>
      <w:r>
        <w:rPr>
          <w:noProof/>
        </w:rPr>
        <w:t>39</w:t>
      </w:r>
      <w:r>
        <w:rPr>
          <w:noProof/>
        </w:rPr>
        <w:fldChar w:fldCharType="end"/>
      </w:r>
    </w:p>
    <w:p w14:paraId="7B3B1EC3" w14:textId="6D6D0C5A"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_Toc161912915 \h </w:instrText>
      </w:r>
      <w:r>
        <w:rPr>
          <w:noProof/>
        </w:rPr>
      </w:r>
      <w:r>
        <w:rPr>
          <w:noProof/>
        </w:rPr>
        <w:fldChar w:fldCharType="separate"/>
      </w:r>
      <w:r>
        <w:rPr>
          <w:noProof/>
        </w:rPr>
        <w:t>40</w:t>
      </w:r>
      <w:r>
        <w:rPr>
          <w:noProof/>
        </w:rPr>
        <w:fldChar w:fldCharType="end"/>
      </w:r>
    </w:p>
    <w:p w14:paraId="26182AF5" w14:textId="2FF14193"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_Toc161912916 \h </w:instrText>
      </w:r>
      <w:r>
        <w:rPr>
          <w:noProof/>
        </w:rPr>
      </w:r>
      <w:r>
        <w:rPr>
          <w:noProof/>
        </w:rPr>
        <w:fldChar w:fldCharType="separate"/>
      </w:r>
      <w:r>
        <w:rPr>
          <w:noProof/>
        </w:rPr>
        <w:t>40</w:t>
      </w:r>
      <w:r>
        <w:rPr>
          <w:noProof/>
        </w:rPr>
        <w:fldChar w:fldCharType="end"/>
      </w:r>
    </w:p>
    <w:p w14:paraId="0834C642" w14:textId="5F16C7C2"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_Toc161912917 \h </w:instrText>
      </w:r>
      <w:r>
        <w:rPr>
          <w:noProof/>
        </w:rPr>
      </w:r>
      <w:r>
        <w:rPr>
          <w:noProof/>
        </w:rPr>
        <w:fldChar w:fldCharType="separate"/>
      </w:r>
      <w:r>
        <w:rPr>
          <w:noProof/>
        </w:rPr>
        <w:t>40</w:t>
      </w:r>
      <w:r>
        <w:rPr>
          <w:noProof/>
        </w:rPr>
        <w:fldChar w:fldCharType="end"/>
      </w:r>
    </w:p>
    <w:p w14:paraId="6BA68FDD" w14:textId="3E627A84"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_Toc161912918 \h </w:instrText>
      </w:r>
      <w:r>
        <w:rPr>
          <w:noProof/>
        </w:rPr>
      </w:r>
      <w:r>
        <w:rPr>
          <w:noProof/>
        </w:rPr>
        <w:fldChar w:fldCharType="separate"/>
      </w:r>
      <w:r>
        <w:rPr>
          <w:noProof/>
        </w:rPr>
        <w:t>40</w:t>
      </w:r>
      <w:r>
        <w:rPr>
          <w:noProof/>
        </w:rPr>
        <w:fldChar w:fldCharType="end"/>
      </w:r>
    </w:p>
    <w:p w14:paraId="6FEA12D5" w14:textId="33E6FB75"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_Toc161912919 \h </w:instrText>
      </w:r>
      <w:r>
        <w:rPr>
          <w:noProof/>
        </w:rPr>
      </w:r>
      <w:r>
        <w:rPr>
          <w:noProof/>
        </w:rPr>
        <w:fldChar w:fldCharType="separate"/>
      </w:r>
      <w:r>
        <w:rPr>
          <w:noProof/>
        </w:rPr>
        <w:t>40</w:t>
      </w:r>
      <w:r>
        <w:rPr>
          <w:noProof/>
        </w:rPr>
        <w:fldChar w:fldCharType="end"/>
      </w:r>
    </w:p>
    <w:p w14:paraId="01E177D5" w14:textId="15CFAFD9"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_Toc161912920 \h </w:instrText>
      </w:r>
      <w:r>
        <w:rPr>
          <w:noProof/>
        </w:rPr>
      </w:r>
      <w:r>
        <w:rPr>
          <w:noProof/>
        </w:rPr>
        <w:fldChar w:fldCharType="separate"/>
      </w:r>
      <w:r>
        <w:rPr>
          <w:noProof/>
        </w:rPr>
        <w:t>40</w:t>
      </w:r>
      <w:r>
        <w:rPr>
          <w:noProof/>
        </w:rPr>
        <w:fldChar w:fldCharType="end"/>
      </w:r>
    </w:p>
    <w:p w14:paraId="41BEE2FF" w14:textId="6750006D"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_Toc161912921 \h </w:instrText>
      </w:r>
      <w:r>
        <w:rPr>
          <w:noProof/>
        </w:rPr>
      </w:r>
      <w:r>
        <w:rPr>
          <w:noProof/>
        </w:rPr>
        <w:fldChar w:fldCharType="separate"/>
      </w:r>
      <w:r>
        <w:rPr>
          <w:noProof/>
        </w:rPr>
        <w:t>40</w:t>
      </w:r>
      <w:r>
        <w:rPr>
          <w:noProof/>
        </w:rPr>
        <w:fldChar w:fldCharType="end"/>
      </w:r>
    </w:p>
    <w:p w14:paraId="53172874" w14:textId="59920E4D"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sidRPr="0014664B">
        <w:rPr>
          <w:noProof/>
          <w:lang w:val="en-US"/>
        </w:rPr>
        <w:t>6.1.9</w:t>
      </w:r>
      <w:r>
        <w:rPr>
          <w:rFonts w:asciiTheme="minorHAnsi" w:eastAsiaTheme="minorEastAsia" w:hAnsiTheme="minorHAnsi" w:cstheme="minorBidi"/>
          <w:noProof/>
          <w:kern w:val="2"/>
          <w:sz w:val="22"/>
          <w:szCs w:val="22"/>
          <w:lang w:eastAsia="en-GB"/>
          <w14:ligatures w14:val="standardContextual"/>
        </w:rPr>
        <w:tab/>
      </w:r>
      <w:r w:rsidRPr="0014664B">
        <w:rPr>
          <w:noProof/>
          <w:lang w:val="en-US"/>
        </w:rPr>
        <w:t>Security</w:t>
      </w:r>
      <w:r>
        <w:rPr>
          <w:noProof/>
        </w:rPr>
        <w:tab/>
      </w:r>
      <w:r>
        <w:rPr>
          <w:noProof/>
        </w:rPr>
        <w:fldChar w:fldCharType="begin" w:fldLock="1"/>
      </w:r>
      <w:r>
        <w:rPr>
          <w:noProof/>
        </w:rPr>
        <w:instrText xml:space="preserve"> PAGEREF _Toc161912922 \h </w:instrText>
      </w:r>
      <w:r>
        <w:rPr>
          <w:noProof/>
        </w:rPr>
      </w:r>
      <w:r>
        <w:rPr>
          <w:noProof/>
        </w:rPr>
        <w:fldChar w:fldCharType="separate"/>
      </w:r>
      <w:r>
        <w:rPr>
          <w:noProof/>
        </w:rPr>
        <w:t>41</w:t>
      </w:r>
      <w:r>
        <w:rPr>
          <w:noProof/>
        </w:rPr>
        <w:fldChar w:fldCharType="end"/>
      </w:r>
    </w:p>
    <w:p w14:paraId="3A77D67D" w14:textId="2BB594EA"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_Toc161912923 \h </w:instrText>
      </w:r>
      <w:r>
        <w:rPr>
          <w:noProof/>
        </w:rPr>
      </w:r>
      <w:r>
        <w:rPr>
          <w:noProof/>
        </w:rPr>
        <w:fldChar w:fldCharType="separate"/>
      </w:r>
      <w:r>
        <w:rPr>
          <w:noProof/>
        </w:rPr>
        <w:t>41</w:t>
      </w:r>
      <w:r>
        <w:rPr>
          <w:noProof/>
        </w:rPr>
        <w:fldChar w:fldCharType="end"/>
      </w:r>
    </w:p>
    <w:p w14:paraId="226C45EA" w14:textId="7CEE7FDE" w:rsidR="00B42EB2" w:rsidRDefault="00B42EB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_Toc161912924 \h </w:instrText>
      </w:r>
      <w:r>
        <w:rPr>
          <w:noProof/>
        </w:rPr>
      </w:r>
      <w:r>
        <w:rPr>
          <w:noProof/>
        </w:rPr>
        <w:fldChar w:fldCharType="separate"/>
      </w:r>
      <w:r>
        <w:rPr>
          <w:noProof/>
        </w:rPr>
        <w:t>41</w:t>
      </w:r>
      <w:r>
        <w:rPr>
          <w:noProof/>
        </w:rPr>
        <w:fldChar w:fldCharType="end"/>
      </w:r>
    </w:p>
    <w:p w14:paraId="2EC2E6F1" w14:textId="2265778F"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_Toc161912925 \h </w:instrText>
      </w:r>
      <w:r>
        <w:rPr>
          <w:noProof/>
        </w:rPr>
      </w:r>
      <w:r>
        <w:rPr>
          <w:noProof/>
        </w:rPr>
        <w:fldChar w:fldCharType="separate"/>
      </w:r>
      <w:r>
        <w:rPr>
          <w:noProof/>
        </w:rPr>
        <w:t>41</w:t>
      </w:r>
      <w:r>
        <w:rPr>
          <w:noProof/>
        </w:rPr>
        <w:fldChar w:fldCharType="end"/>
      </w:r>
    </w:p>
    <w:p w14:paraId="06228997" w14:textId="4F59A300"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_Toc161912926 \h </w:instrText>
      </w:r>
      <w:r>
        <w:rPr>
          <w:noProof/>
        </w:rPr>
      </w:r>
      <w:r>
        <w:rPr>
          <w:noProof/>
        </w:rPr>
        <w:fldChar w:fldCharType="separate"/>
      </w:r>
      <w:r>
        <w:rPr>
          <w:noProof/>
        </w:rPr>
        <w:t>42</w:t>
      </w:r>
      <w:r>
        <w:rPr>
          <w:noProof/>
        </w:rPr>
        <w:fldChar w:fldCharType="end"/>
      </w:r>
    </w:p>
    <w:p w14:paraId="760517C1" w14:textId="34FC454D"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_Toc161912927 \h </w:instrText>
      </w:r>
      <w:r>
        <w:rPr>
          <w:noProof/>
        </w:rPr>
      </w:r>
      <w:r>
        <w:rPr>
          <w:noProof/>
        </w:rPr>
        <w:fldChar w:fldCharType="separate"/>
      </w:r>
      <w:r>
        <w:rPr>
          <w:noProof/>
        </w:rPr>
        <w:t>42</w:t>
      </w:r>
      <w:r>
        <w:rPr>
          <w:noProof/>
        </w:rPr>
        <w:fldChar w:fldCharType="end"/>
      </w:r>
    </w:p>
    <w:p w14:paraId="3C6D4644" w14:textId="3A11FE2C"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_Toc161912928 \h </w:instrText>
      </w:r>
      <w:r>
        <w:rPr>
          <w:noProof/>
        </w:rPr>
      </w:r>
      <w:r>
        <w:rPr>
          <w:noProof/>
        </w:rPr>
        <w:fldChar w:fldCharType="separate"/>
      </w:r>
      <w:r>
        <w:rPr>
          <w:noProof/>
        </w:rPr>
        <w:t>42</w:t>
      </w:r>
      <w:r>
        <w:rPr>
          <w:noProof/>
        </w:rPr>
        <w:fldChar w:fldCharType="end"/>
      </w:r>
    </w:p>
    <w:p w14:paraId="472D81FC" w14:textId="67EB7D7E"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_Toc161912929 \h </w:instrText>
      </w:r>
      <w:r>
        <w:rPr>
          <w:noProof/>
        </w:rPr>
      </w:r>
      <w:r>
        <w:rPr>
          <w:noProof/>
        </w:rPr>
        <w:fldChar w:fldCharType="separate"/>
      </w:r>
      <w:r>
        <w:rPr>
          <w:noProof/>
        </w:rPr>
        <w:t>42</w:t>
      </w:r>
      <w:r>
        <w:rPr>
          <w:noProof/>
        </w:rPr>
        <w:fldChar w:fldCharType="end"/>
      </w:r>
    </w:p>
    <w:p w14:paraId="37E06DE0" w14:textId="43B608DF"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_Toc161912930 \h </w:instrText>
      </w:r>
      <w:r>
        <w:rPr>
          <w:noProof/>
        </w:rPr>
      </w:r>
      <w:r>
        <w:rPr>
          <w:noProof/>
        </w:rPr>
        <w:fldChar w:fldCharType="separate"/>
      </w:r>
      <w:r>
        <w:rPr>
          <w:noProof/>
        </w:rPr>
        <w:t>42</w:t>
      </w:r>
      <w:r>
        <w:rPr>
          <w:noProof/>
        </w:rPr>
        <w:fldChar w:fldCharType="end"/>
      </w:r>
    </w:p>
    <w:p w14:paraId="37E3EF3C" w14:textId="5E772B95"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sidRPr="0014664B">
        <w:rPr>
          <w:noProof/>
          <w:lang w:val="en-US"/>
        </w:rPr>
        <w:t>6.2.2.2.3</w:t>
      </w:r>
      <w:r>
        <w:rPr>
          <w:rFonts w:asciiTheme="minorHAnsi" w:eastAsiaTheme="minorEastAsia" w:hAnsiTheme="minorHAnsi" w:cstheme="minorBidi"/>
          <w:noProof/>
          <w:kern w:val="2"/>
          <w:sz w:val="22"/>
          <w:szCs w:val="22"/>
          <w:lang w:eastAsia="en-GB"/>
          <w14:ligatures w14:val="standardContextual"/>
        </w:rPr>
        <w:tab/>
      </w:r>
      <w:r w:rsidRPr="0014664B">
        <w:rPr>
          <w:noProof/>
          <w:lang w:val="en-US"/>
        </w:rPr>
        <w:t>Accept-Encoding</w:t>
      </w:r>
      <w:r>
        <w:rPr>
          <w:noProof/>
        </w:rPr>
        <w:tab/>
      </w:r>
      <w:r>
        <w:rPr>
          <w:noProof/>
        </w:rPr>
        <w:fldChar w:fldCharType="begin" w:fldLock="1"/>
      </w:r>
      <w:r>
        <w:rPr>
          <w:noProof/>
        </w:rPr>
        <w:instrText xml:space="preserve"> PAGEREF _Toc161912931 \h </w:instrText>
      </w:r>
      <w:r>
        <w:rPr>
          <w:noProof/>
        </w:rPr>
      </w:r>
      <w:r>
        <w:rPr>
          <w:noProof/>
        </w:rPr>
        <w:fldChar w:fldCharType="separate"/>
      </w:r>
      <w:r>
        <w:rPr>
          <w:noProof/>
        </w:rPr>
        <w:t>42</w:t>
      </w:r>
      <w:r>
        <w:rPr>
          <w:noProof/>
        </w:rPr>
        <w:fldChar w:fldCharType="end"/>
      </w:r>
    </w:p>
    <w:p w14:paraId="3E5DA7DD" w14:textId="4FA48A48"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_Toc161912932 \h </w:instrText>
      </w:r>
      <w:r>
        <w:rPr>
          <w:noProof/>
        </w:rPr>
      </w:r>
      <w:r>
        <w:rPr>
          <w:noProof/>
        </w:rPr>
        <w:fldChar w:fldCharType="separate"/>
      </w:r>
      <w:r>
        <w:rPr>
          <w:noProof/>
        </w:rPr>
        <w:t>42</w:t>
      </w:r>
      <w:r>
        <w:rPr>
          <w:noProof/>
        </w:rPr>
        <w:fldChar w:fldCharType="end"/>
      </w:r>
    </w:p>
    <w:p w14:paraId="29FDA5AC" w14:textId="3FE4635E"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_Toc161912933 \h </w:instrText>
      </w:r>
      <w:r>
        <w:rPr>
          <w:noProof/>
        </w:rPr>
      </w:r>
      <w:r>
        <w:rPr>
          <w:noProof/>
        </w:rPr>
        <w:fldChar w:fldCharType="separate"/>
      </w:r>
      <w:r>
        <w:rPr>
          <w:noProof/>
        </w:rPr>
        <w:t>42</w:t>
      </w:r>
      <w:r>
        <w:rPr>
          <w:noProof/>
        </w:rPr>
        <w:fldChar w:fldCharType="end"/>
      </w:r>
    </w:p>
    <w:p w14:paraId="02C98FE7" w14:textId="06EB5EC5"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_Toc161912934 \h </w:instrText>
      </w:r>
      <w:r>
        <w:rPr>
          <w:noProof/>
        </w:rPr>
      </w:r>
      <w:r>
        <w:rPr>
          <w:noProof/>
        </w:rPr>
        <w:fldChar w:fldCharType="separate"/>
      </w:r>
      <w:r>
        <w:rPr>
          <w:noProof/>
        </w:rPr>
        <w:t>43</w:t>
      </w:r>
      <w:r>
        <w:rPr>
          <w:noProof/>
        </w:rPr>
        <w:fldChar w:fldCharType="end"/>
      </w:r>
    </w:p>
    <w:p w14:paraId="09A25149" w14:textId="288053B5"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_Toc161912935 \h </w:instrText>
      </w:r>
      <w:r>
        <w:rPr>
          <w:noProof/>
        </w:rPr>
      </w:r>
      <w:r>
        <w:rPr>
          <w:noProof/>
        </w:rPr>
        <w:fldChar w:fldCharType="separate"/>
      </w:r>
      <w:r>
        <w:rPr>
          <w:noProof/>
        </w:rPr>
        <w:t>43</w:t>
      </w:r>
      <w:r>
        <w:rPr>
          <w:noProof/>
        </w:rPr>
        <w:fldChar w:fldCharType="end"/>
      </w:r>
    </w:p>
    <w:p w14:paraId="3315121F" w14:textId="6C15F82E"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NSSAI Availability </w:t>
      </w:r>
      <w:r w:rsidRPr="0014664B">
        <w:rPr>
          <w:noProof/>
          <w:lang w:val="fr-FR"/>
        </w:rPr>
        <w:t>Document</w:t>
      </w:r>
      <w:r>
        <w:rPr>
          <w:noProof/>
        </w:rPr>
        <w:tab/>
      </w:r>
      <w:r>
        <w:rPr>
          <w:noProof/>
        </w:rPr>
        <w:fldChar w:fldCharType="begin" w:fldLock="1"/>
      </w:r>
      <w:r>
        <w:rPr>
          <w:noProof/>
        </w:rPr>
        <w:instrText xml:space="preserve"> PAGEREF _Toc161912936 \h </w:instrText>
      </w:r>
      <w:r>
        <w:rPr>
          <w:noProof/>
        </w:rPr>
      </w:r>
      <w:r>
        <w:rPr>
          <w:noProof/>
        </w:rPr>
        <w:fldChar w:fldCharType="separate"/>
      </w:r>
      <w:r>
        <w:rPr>
          <w:noProof/>
        </w:rPr>
        <w:t>44</w:t>
      </w:r>
      <w:r>
        <w:rPr>
          <w:noProof/>
        </w:rPr>
        <w:fldChar w:fldCharType="end"/>
      </w:r>
    </w:p>
    <w:p w14:paraId="4A650D5D" w14:textId="26A55920"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_Toc161912937 \h </w:instrText>
      </w:r>
      <w:r>
        <w:rPr>
          <w:noProof/>
        </w:rPr>
      </w:r>
      <w:r>
        <w:rPr>
          <w:noProof/>
        </w:rPr>
        <w:fldChar w:fldCharType="separate"/>
      </w:r>
      <w:r>
        <w:rPr>
          <w:noProof/>
        </w:rPr>
        <w:t>44</w:t>
      </w:r>
      <w:r>
        <w:rPr>
          <w:noProof/>
        </w:rPr>
        <w:fldChar w:fldCharType="end"/>
      </w:r>
    </w:p>
    <w:p w14:paraId="21BE78C6" w14:textId="3862F80E"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_Toc161912938 \h </w:instrText>
      </w:r>
      <w:r>
        <w:rPr>
          <w:noProof/>
        </w:rPr>
      </w:r>
      <w:r>
        <w:rPr>
          <w:noProof/>
        </w:rPr>
        <w:fldChar w:fldCharType="separate"/>
      </w:r>
      <w:r>
        <w:rPr>
          <w:noProof/>
        </w:rPr>
        <w:t>44</w:t>
      </w:r>
      <w:r>
        <w:rPr>
          <w:noProof/>
        </w:rPr>
        <w:fldChar w:fldCharType="end"/>
      </w:r>
    </w:p>
    <w:p w14:paraId="232C06C5" w14:textId="4B9850A8"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_Toc161912939 \h </w:instrText>
      </w:r>
      <w:r>
        <w:rPr>
          <w:noProof/>
        </w:rPr>
      </w:r>
      <w:r>
        <w:rPr>
          <w:noProof/>
        </w:rPr>
        <w:fldChar w:fldCharType="separate"/>
      </w:r>
      <w:r>
        <w:rPr>
          <w:noProof/>
        </w:rPr>
        <w:t>44</w:t>
      </w:r>
      <w:r>
        <w:rPr>
          <w:noProof/>
        </w:rPr>
        <w:fldChar w:fldCharType="end"/>
      </w:r>
    </w:p>
    <w:p w14:paraId="6B0C67F0" w14:textId="48ABE170"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_Toc161912940 \h </w:instrText>
      </w:r>
      <w:r>
        <w:rPr>
          <w:noProof/>
        </w:rPr>
      </w:r>
      <w:r>
        <w:rPr>
          <w:noProof/>
        </w:rPr>
        <w:fldChar w:fldCharType="separate"/>
      </w:r>
      <w:r>
        <w:rPr>
          <w:noProof/>
        </w:rPr>
        <w:t>48</w:t>
      </w:r>
      <w:r>
        <w:rPr>
          <w:noProof/>
        </w:rPr>
        <w:fldChar w:fldCharType="end"/>
      </w:r>
    </w:p>
    <w:p w14:paraId="55FC611D" w14:textId="12C7022C"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_Toc161912941 \h </w:instrText>
      </w:r>
      <w:r>
        <w:rPr>
          <w:noProof/>
        </w:rPr>
      </w:r>
      <w:r>
        <w:rPr>
          <w:noProof/>
        </w:rPr>
        <w:fldChar w:fldCharType="separate"/>
      </w:r>
      <w:r>
        <w:rPr>
          <w:noProof/>
        </w:rPr>
        <w:t>48</w:t>
      </w:r>
      <w:r>
        <w:rPr>
          <w:noProof/>
        </w:rPr>
        <w:fldChar w:fldCharType="end"/>
      </w:r>
    </w:p>
    <w:p w14:paraId="4E268A59" w14:textId="47AEC61D"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_Toc161912942 \h </w:instrText>
      </w:r>
      <w:r>
        <w:rPr>
          <w:noProof/>
        </w:rPr>
      </w:r>
      <w:r>
        <w:rPr>
          <w:noProof/>
        </w:rPr>
        <w:fldChar w:fldCharType="separate"/>
      </w:r>
      <w:r>
        <w:rPr>
          <w:noProof/>
        </w:rPr>
        <w:t>48</w:t>
      </w:r>
      <w:r>
        <w:rPr>
          <w:noProof/>
        </w:rPr>
        <w:fldChar w:fldCharType="end"/>
      </w:r>
    </w:p>
    <w:p w14:paraId="379658FE" w14:textId="57BD63EE"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_Toc161912943 \h </w:instrText>
      </w:r>
      <w:r>
        <w:rPr>
          <w:noProof/>
        </w:rPr>
      </w:r>
      <w:r>
        <w:rPr>
          <w:noProof/>
        </w:rPr>
        <w:fldChar w:fldCharType="separate"/>
      </w:r>
      <w:r>
        <w:rPr>
          <w:noProof/>
        </w:rPr>
        <w:t>48</w:t>
      </w:r>
      <w:r>
        <w:rPr>
          <w:noProof/>
        </w:rPr>
        <w:fldChar w:fldCharType="end"/>
      </w:r>
    </w:p>
    <w:p w14:paraId="1DE0C7E4" w14:textId="219062B9"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_Toc161912944 \h </w:instrText>
      </w:r>
      <w:r>
        <w:rPr>
          <w:noProof/>
        </w:rPr>
      </w:r>
      <w:r>
        <w:rPr>
          <w:noProof/>
        </w:rPr>
        <w:fldChar w:fldCharType="separate"/>
      </w:r>
      <w:r>
        <w:rPr>
          <w:noProof/>
        </w:rPr>
        <w:t>50</w:t>
      </w:r>
      <w:r>
        <w:rPr>
          <w:noProof/>
        </w:rPr>
        <w:fldChar w:fldCharType="end"/>
      </w:r>
    </w:p>
    <w:p w14:paraId="53613178" w14:textId="40518D31"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_Toc161912945 \h </w:instrText>
      </w:r>
      <w:r>
        <w:rPr>
          <w:noProof/>
        </w:rPr>
      </w:r>
      <w:r>
        <w:rPr>
          <w:noProof/>
        </w:rPr>
        <w:fldChar w:fldCharType="separate"/>
      </w:r>
      <w:r>
        <w:rPr>
          <w:noProof/>
        </w:rPr>
        <w:t>50</w:t>
      </w:r>
      <w:r>
        <w:rPr>
          <w:noProof/>
        </w:rPr>
        <w:fldChar w:fldCharType="end"/>
      </w:r>
    </w:p>
    <w:p w14:paraId="52B3B8E9" w14:textId="20F5741F"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_Toc161912946 \h </w:instrText>
      </w:r>
      <w:r>
        <w:rPr>
          <w:noProof/>
        </w:rPr>
      </w:r>
      <w:r>
        <w:rPr>
          <w:noProof/>
        </w:rPr>
        <w:fldChar w:fldCharType="separate"/>
      </w:r>
      <w:r>
        <w:rPr>
          <w:noProof/>
        </w:rPr>
        <w:t>50</w:t>
      </w:r>
      <w:r>
        <w:rPr>
          <w:noProof/>
        </w:rPr>
        <w:fldChar w:fldCharType="end"/>
      </w:r>
    </w:p>
    <w:p w14:paraId="53C9A733" w14:textId="24FEF3A5"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_Toc161912947 \h </w:instrText>
      </w:r>
      <w:r>
        <w:rPr>
          <w:noProof/>
        </w:rPr>
      </w:r>
      <w:r>
        <w:rPr>
          <w:noProof/>
        </w:rPr>
        <w:fldChar w:fldCharType="separate"/>
      </w:r>
      <w:r>
        <w:rPr>
          <w:noProof/>
        </w:rPr>
        <w:t>50</w:t>
      </w:r>
      <w:r>
        <w:rPr>
          <w:noProof/>
        </w:rPr>
        <w:fldChar w:fldCharType="end"/>
      </w:r>
    </w:p>
    <w:p w14:paraId="7A202039" w14:textId="2ADA81BC"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_Toc161912948 \h </w:instrText>
      </w:r>
      <w:r>
        <w:rPr>
          <w:noProof/>
        </w:rPr>
      </w:r>
      <w:r>
        <w:rPr>
          <w:noProof/>
        </w:rPr>
        <w:fldChar w:fldCharType="separate"/>
      </w:r>
      <w:r>
        <w:rPr>
          <w:noProof/>
        </w:rPr>
        <w:t>52</w:t>
      </w:r>
      <w:r>
        <w:rPr>
          <w:noProof/>
        </w:rPr>
        <w:fldChar w:fldCharType="end"/>
      </w:r>
    </w:p>
    <w:p w14:paraId="3D811C99" w14:textId="6CF73A6F"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_Toc161912949 \h </w:instrText>
      </w:r>
      <w:r>
        <w:rPr>
          <w:noProof/>
        </w:rPr>
      </w:r>
      <w:r>
        <w:rPr>
          <w:noProof/>
        </w:rPr>
        <w:fldChar w:fldCharType="separate"/>
      </w:r>
      <w:r>
        <w:rPr>
          <w:noProof/>
        </w:rPr>
        <w:t>52</w:t>
      </w:r>
      <w:r>
        <w:rPr>
          <w:noProof/>
        </w:rPr>
        <w:fldChar w:fldCharType="end"/>
      </w:r>
    </w:p>
    <w:p w14:paraId="1D32F705" w14:textId="1AFC7107"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_Toc161912950 \h </w:instrText>
      </w:r>
      <w:r>
        <w:rPr>
          <w:noProof/>
        </w:rPr>
      </w:r>
      <w:r>
        <w:rPr>
          <w:noProof/>
        </w:rPr>
        <w:fldChar w:fldCharType="separate"/>
      </w:r>
      <w:r>
        <w:rPr>
          <w:noProof/>
        </w:rPr>
        <w:t>52</w:t>
      </w:r>
      <w:r>
        <w:rPr>
          <w:noProof/>
        </w:rPr>
        <w:fldChar w:fldCharType="end"/>
      </w:r>
    </w:p>
    <w:p w14:paraId="473B41B3" w14:textId="18FA9AE5"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_Toc161912951 \h </w:instrText>
      </w:r>
      <w:r>
        <w:rPr>
          <w:noProof/>
        </w:rPr>
      </w:r>
      <w:r>
        <w:rPr>
          <w:noProof/>
        </w:rPr>
        <w:fldChar w:fldCharType="separate"/>
      </w:r>
      <w:r>
        <w:rPr>
          <w:noProof/>
        </w:rPr>
        <w:t>52</w:t>
      </w:r>
      <w:r>
        <w:rPr>
          <w:noProof/>
        </w:rPr>
        <w:fldChar w:fldCharType="end"/>
      </w:r>
    </w:p>
    <w:p w14:paraId="4754436C" w14:textId="5068178E"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_Toc161912952 \h </w:instrText>
      </w:r>
      <w:r>
        <w:rPr>
          <w:noProof/>
        </w:rPr>
      </w:r>
      <w:r>
        <w:rPr>
          <w:noProof/>
        </w:rPr>
        <w:fldChar w:fldCharType="separate"/>
      </w:r>
      <w:r>
        <w:rPr>
          <w:noProof/>
        </w:rPr>
        <w:t>53</w:t>
      </w:r>
      <w:r>
        <w:rPr>
          <w:noProof/>
        </w:rPr>
        <w:fldChar w:fldCharType="end"/>
      </w:r>
    </w:p>
    <w:p w14:paraId="06AB6672" w14:textId="08F27F88"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_Toc161912953 \h </w:instrText>
      </w:r>
      <w:r>
        <w:rPr>
          <w:noProof/>
        </w:rPr>
      </w:r>
      <w:r>
        <w:rPr>
          <w:noProof/>
        </w:rPr>
        <w:fldChar w:fldCharType="separate"/>
      </w:r>
      <w:r>
        <w:rPr>
          <w:noProof/>
        </w:rPr>
        <w:t>54</w:t>
      </w:r>
      <w:r>
        <w:rPr>
          <w:noProof/>
        </w:rPr>
        <w:fldChar w:fldCharType="end"/>
      </w:r>
    </w:p>
    <w:p w14:paraId="7885DF94" w14:textId="66158298"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_Toc161912954 \h </w:instrText>
      </w:r>
      <w:r>
        <w:rPr>
          <w:noProof/>
        </w:rPr>
      </w:r>
      <w:r>
        <w:rPr>
          <w:noProof/>
        </w:rPr>
        <w:fldChar w:fldCharType="separate"/>
      </w:r>
      <w:r>
        <w:rPr>
          <w:noProof/>
        </w:rPr>
        <w:t>54</w:t>
      </w:r>
      <w:r>
        <w:rPr>
          <w:noProof/>
        </w:rPr>
        <w:fldChar w:fldCharType="end"/>
      </w:r>
    </w:p>
    <w:p w14:paraId="42DF2B80" w14:textId="340C19F1"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_Toc161912955 \h </w:instrText>
      </w:r>
      <w:r>
        <w:rPr>
          <w:noProof/>
        </w:rPr>
      </w:r>
      <w:r>
        <w:rPr>
          <w:noProof/>
        </w:rPr>
        <w:fldChar w:fldCharType="separate"/>
      </w:r>
      <w:r>
        <w:rPr>
          <w:noProof/>
        </w:rPr>
        <w:t>54</w:t>
      </w:r>
      <w:r>
        <w:rPr>
          <w:noProof/>
        </w:rPr>
        <w:fldChar w:fldCharType="end"/>
      </w:r>
    </w:p>
    <w:p w14:paraId="0694955C" w14:textId="54D1D6BF"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_Toc161912956 \h </w:instrText>
      </w:r>
      <w:r>
        <w:rPr>
          <w:noProof/>
        </w:rPr>
      </w:r>
      <w:r>
        <w:rPr>
          <w:noProof/>
        </w:rPr>
        <w:fldChar w:fldCharType="separate"/>
      </w:r>
      <w:r>
        <w:rPr>
          <w:noProof/>
        </w:rPr>
        <w:t>54</w:t>
      </w:r>
      <w:r>
        <w:rPr>
          <w:noProof/>
        </w:rPr>
        <w:fldChar w:fldCharType="end"/>
      </w:r>
    </w:p>
    <w:p w14:paraId="0D32A552" w14:textId="14420F2C"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_Toc161912957 \h </w:instrText>
      </w:r>
      <w:r>
        <w:rPr>
          <w:noProof/>
        </w:rPr>
      </w:r>
      <w:r>
        <w:rPr>
          <w:noProof/>
        </w:rPr>
        <w:fldChar w:fldCharType="separate"/>
      </w:r>
      <w:r>
        <w:rPr>
          <w:noProof/>
        </w:rPr>
        <w:t>54</w:t>
      </w:r>
      <w:r>
        <w:rPr>
          <w:noProof/>
        </w:rPr>
        <w:fldChar w:fldCharType="end"/>
      </w:r>
    </w:p>
    <w:p w14:paraId="6AFCE56C" w14:textId="384EF339"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_Toc161912958 \h </w:instrText>
      </w:r>
      <w:r>
        <w:rPr>
          <w:noProof/>
        </w:rPr>
      </w:r>
      <w:r>
        <w:rPr>
          <w:noProof/>
        </w:rPr>
        <w:fldChar w:fldCharType="separate"/>
      </w:r>
      <w:r>
        <w:rPr>
          <w:noProof/>
        </w:rPr>
        <w:t>54</w:t>
      </w:r>
      <w:r>
        <w:rPr>
          <w:noProof/>
        </w:rPr>
        <w:fldChar w:fldCharType="end"/>
      </w:r>
    </w:p>
    <w:p w14:paraId="02FA47A4" w14:textId="08BCF943"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_Toc161912959 \h </w:instrText>
      </w:r>
      <w:r>
        <w:rPr>
          <w:noProof/>
        </w:rPr>
      </w:r>
      <w:r>
        <w:rPr>
          <w:noProof/>
        </w:rPr>
        <w:fldChar w:fldCharType="separate"/>
      </w:r>
      <w:r>
        <w:rPr>
          <w:noProof/>
        </w:rPr>
        <w:t>55</w:t>
      </w:r>
      <w:r>
        <w:rPr>
          <w:noProof/>
        </w:rPr>
        <w:fldChar w:fldCharType="end"/>
      </w:r>
    </w:p>
    <w:p w14:paraId="569B052A" w14:textId="16341045"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_Toc161912960 \h </w:instrText>
      </w:r>
      <w:r>
        <w:rPr>
          <w:noProof/>
        </w:rPr>
      </w:r>
      <w:r>
        <w:rPr>
          <w:noProof/>
        </w:rPr>
        <w:fldChar w:fldCharType="separate"/>
      </w:r>
      <w:r>
        <w:rPr>
          <w:noProof/>
        </w:rPr>
        <w:t>55</w:t>
      </w:r>
      <w:r>
        <w:rPr>
          <w:noProof/>
        </w:rPr>
        <w:fldChar w:fldCharType="end"/>
      </w:r>
    </w:p>
    <w:p w14:paraId="14220B02" w14:textId="0B3DFF76"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sidRPr="0014664B">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14664B">
        <w:rPr>
          <w:noProof/>
          <w:lang w:val="en-US"/>
        </w:rPr>
        <w:t>Structured data types</w:t>
      </w:r>
      <w:r>
        <w:rPr>
          <w:noProof/>
        </w:rPr>
        <w:tab/>
      </w:r>
      <w:r>
        <w:rPr>
          <w:noProof/>
        </w:rPr>
        <w:fldChar w:fldCharType="begin" w:fldLock="1"/>
      </w:r>
      <w:r>
        <w:rPr>
          <w:noProof/>
        </w:rPr>
        <w:instrText xml:space="preserve"> PAGEREF _Toc161912961 \h </w:instrText>
      </w:r>
      <w:r>
        <w:rPr>
          <w:noProof/>
        </w:rPr>
      </w:r>
      <w:r>
        <w:rPr>
          <w:noProof/>
        </w:rPr>
        <w:fldChar w:fldCharType="separate"/>
      </w:r>
      <w:r>
        <w:rPr>
          <w:noProof/>
        </w:rPr>
        <w:t>56</w:t>
      </w:r>
      <w:r>
        <w:rPr>
          <w:noProof/>
        </w:rPr>
        <w:fldChar w:fldCharType="end"/>
      </w:r>
    </w:p>
    <w:p w14:paraId="790D01AC" w14:textId="5FA8381C"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_Toc161912962 \h </w:instrText>
      </w:r>
      <w:r>
        <w:rPr>
          <w:noProof/>
        </w:rPr>
      </w:r>
      <w:r>
        <w:rPr>
          <w:noProof/>
        </w:rPr>
        <w:fldChar w:fldCharType="separate"/>
      </w:r>
      <w:r>
        <w:rPr>
          <w:noProof/>
        </w:rPr>
        <w:t>56</w:t>
      </w:r>
      <w:r>
        <w:rPr>
          <w:noProof/>
        </w:rPr>
        <w:fldChar w:fldCharType="end"/>
      </w:r>
    </w:p>
    <w:p w14:paraId="03061B4C" w14:textId="541EB2E5"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_Toc161912963 \h </w:instrText>
      </w:r>
      <w:r>
        <w:rPr>
          <w:noProof/>
        </w:rPr>
      </w:r>
      <w:r>
        <w:rPr>
          <w:noProof/>
        </w:rPr>
        <w:fldChar w:fldCharType="separate"/>
      </w:r>
      <w:r>
        <w:rPr>
          <w:noProof/>
        </w:rPr>
        <w:t>57</w:t>
      </w:r>
      <w:r>
        <w:rPr>
          <w:noProof/>
        </w:rPr>
        <w:fldChar w:fldCharType="end"/>
      </w:r>
    </w:p>
    <w:p w14:paraId="1C51F72C" w14:textId="2ECB1665"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_Toc161912964 \h </w:instrText>
      </w:r>
      <w:r>
        <w:rPr>
          <w:noProof/>
        </w:rPr>
      </w:r>
      <w:r>
        <w:rPr>
          <w:noProof/>
        </w:rPr>
        <w:fldChar w:fldCharType="separate"/>
      </w:r>
      <w:r>
        <w:rPr>
          <w:noProof/>
        </w:rPr>
        <w:t>57</w:t>
      </w:r>
      <w:r>
        <w:rPr>
          <w:noProof/>
        </w:rPr>
        <w:fldChar w:fldCharType="end"/>
      </w:r>
    </w:p>
    <w:p w14:paraId="0F840E2F" w14:textId="290C9BC5"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_Toc161912965 \h </w:instrText>
      </w:r>
      <w:r>
        <w:rPr>
          <w:noProof/>
        </w:rPr>
      </w:r>
      <w:r>
        <w:rPr>
          <w:noProof/>
        </w:rPr>
        <w:fldChar w:fldCharType="separate"/>
      </w:r>
      <w:r>
        <w:rPr>
          <w:noProof/>
        </w:rPr>
        <w:t>58</w:t>
      </w:r>
      <w:r>
        <w:rPr>
          <w:noProof/>
        </w:rPr>
        <w:fldChar w:fldCharType="end"/>
      </w:r>
    </w:p>
    <w:p w14:paraId="5820D838" w14:textId="753C3A19"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_Toc161912966 \h </w:instrText>
      </w:r>
      <w:r>
        <w:rPr>
          <w:noProof/>
        </w:rPr>
      </w:r>
      <w:r>
        <w:rPr>
          <w:noProof/>
        </w:rPr>
        <w:fldChar w:fldCharType="separate"/>
      </w:r>
      <w:r>
        <w:rPr>
          <w:noProof/>
        </w:rPr>
        <w:t>59</w:t>
      </w:r>
      <w:r>
        <w:rPr>
          <w:noProof/>
        </w:rPr>
        <w:fldChar w:fldCharType="end"/>
      </w:r>
    </w:p>
    <w:p w14:paraId="7F13D08E" w14:textId="6690B6AF"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_Toc161912967 \h </w:instrText>
      </w:r>
      <w:r>
        <w:rPr>
          <w:noProof/>
        </w:rPr>
      </w:r>
      <w:r>
        <w:rPr>
          <w:noProof/>
        </w:rPr>
        <w:fldChar w:fldCharType="separate"/>
      </w:r>
      <w:r>
        <w:rPr>
          <w:noProof/>
        </w:rPr>
        <w:t>59</w:t>
      </w:r>
      <w:r>
        <w:rPr>
          <w:noProof/>
        </w:rPr>
        <w:fldChar w:fldCharType="end"/>
      </w:r>
    </w:p>
    <w:p w14:paraId="3634CD39" w14:textId="0600E334"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PatchDocument</w:t>
      </w:r>
      <w:r>
        <w:rPr>
          <w:noProof/>
        </w:rPr>
        <w:tab/>
      </w:r>
      <w:r>
        <w:rPr>
          <w:noProof/>
        </w:rPr>
        <w:fldChar w:fldCharType="begin" w:fldLock="1"/>
      </w:r>
      <w:r>
        <w:rPr>
          <w:noProof/>
        </w:rPr>
        <w:instrText xml:space="preserve"> PAGEREF _Toc161912968 \h </w:instrText>
      </w:r>
      <w:r>
        <w:rPr>
          <w:noProof/>
        </w:rPr>
      </w:r>
      <w:r>
        <w:rPr>
          <w:noProof/>
        </w:rPr>
        <w:fldChar w:fldCharType="separate"/>
      </w:r>
      <w:r>
        <w:rPr>
          <w:noProof/>
        </w:rPr>
        <w:t>59</w:t>
      </w:r>
      <w:r>
        <w:rPr>
          <w:noProof/>
        </w:rPr>
        <w:fldChar w:fldCharType="end"/>
      </w:r>
    </w:p>
    <w:p w14:paraId="22B1E471" w14:textId="5BD28726"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_Toc161912969 \h </w:instrText>
      </w:r>
      <w:r>
        <w:rPr>
          <w:noProof/>
        </w:rPr>
      </w:r>
      <w:r>
        <w:rPr>
          <w:noProof/>
        </w:rPr>
        <w:fldChar w:fldCharType="separate"/>
      </w:r>
      <w:r>
        <w:rPr>
          <w:noProof/>
        </w:rPr>
        <w:t>60</w:t>
      </w:r>
      <w:r>
        <w:rPr>
          <w:noProof/>
        </w:rPr>
        <w:fldChar w:fldCharType="end"/>
      </w:r>
    </w:p>
    <w:p w14:paraId="1D9589A3" w14:textId="039C8A9C"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_Toc161912970 \h </w:instrText>
      </w:r>
      <w:r>
        <w:rPr>
          <w:noProof/>
        </w:rPr>
      </w:r>
      <w:r>
        <w:rPr>
          <w:noProof/>
        </w:rPr>
        <w:fldChar w:fldCharType="separate"/>
      </w:r>
      <w:r>
        <w:rPr>
          <w:noProof/>
        </w:rPr>
        <w:t>62</w:t>
      </w:r>
      <w:r>
        <w:rPr>
          <w:noProof/>
        </w:rPr>
        <w:fldChar w:fldCharType="end"/>
      </w:r>
    </w:p>
    <w:p w14:paraId="0CCDE9BD" w14:textId="3626EB86"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_Toc161912971 \h </w:instrText>
      </w:r>
      <w:r>
        <w:rPr>
          <w:noProof/>
        </w:rPr>
      </w:r>
      <w:r>
        <w:rPr>
          <w:noProof/>
        </w:rPr>
        <w:fldChar w:fldCharType="separate"/>
      </w:r>
      <w:r>
        <w:rPr>
          <w:noProof/>
        </w:rPr>
        <w:t>63</w:t>
      </w:r>
      <w:r>
        <w:rPr>
          <w:noProof/>
        </w:rPr>
        <w:fldChar w:fldCharType="end"/>
      </w:r>
    </w:p>
    <w:p w14:paraId="528CC1FD" w14:textId="1F387E4E"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6.2.6.2.11</w:t>
      </w:r>
      <w:r>
        <w:rPr>
          <w:rFonts w:asciiTheme="minorHAnsi" w:eastAsiaTheme="minorEastAsia" w:hAnsiTheme="minorHAnsi" w:cstheme="minorBidi"/>
          <w:noProof/>
          <w:kern w:val="2"/>
          <w:sz w:val="22"/>
          <w:szCs w:val="22"/>
          <w:lang w:eastAsia="en-GB"/>
          <w14:ligatures w14:val="standardContextual"/>
        </w:rPr>
        <w:tab/>
      </w:r>
      <w:r>
        <w:rPr>
          <w:noProof/>
        </w:rPr>
        <w:t>Type: SnssaiReplacementSubscribeInfo</w:t>
      </w:r>
      <w:r>
        <w:rPr>
          <w:noProof/>
        </w:rPr>
        <w:tab/>
      </w:r>
      <w:r>
        <w:rPr>
          <w:noProof/>
        </w:rPr>
        <w:fldChar w:fldCharType="begin" w:fldLock="1"/>
      </w:r>
      <w:r>
        <w:rPr>
          <w:noProof/>
        </w:rPr>
        <w:instrText xml:space="preserve"> PAGEREF _Toc161912972 \h </w:instrText>
      </w:r>
      <w:r>
        <w:rPr>
          <w:noProof/>
        </w:rPr>
      </w:r>
      <w:r>
        <w:rPr>
          <w:noProof/>
        </w:rPr>
        <w:fldChar w:fldCharType="separate"/>
      </w:r>
      <w:r>
        <w:rPr>
          <w:noProof/>
        </w:rPr>
        <w:t>64</w:t>
      </w:r>
      <w:r>
        <w:rPr>
          <w:noProof/>
        </w:rPr>
        <w:fldChar w:fldCharType="end"/>
      </w:r>
    </w:p>
    <w:p w14:paraId="7CFAE7F0" w14:textId="7F596337"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6.2.6.2.12</w:t>
      </w:r>
      <w:r>
        <w:rPr>
          <w:rFonts w:asciiTheme="minorHAnsi" w:eastAsiaTheme="minorEastAsia" w:hAnsiTheme="minorHAnsi" w:cstheme="minorBidi"/>
          <w:noProof/>
          <w:kern w:val="2"/>
          <w:sz w:val="22"/>
          <w:szCs w:val="22"/>
          <w:lang w:eastAsia="en-GB"/>
          <w14:ligatures w14:val="standardContextual"/>
        </w:rPr>
        <w:tab/>
      </w:r>
      <w:r>
        <w:rPr>
          <w:noProof/>
        </w:rPr>
        <w:t>Type: NsiUnavailabilitySubscribeInfo</w:t>
      </w:r>
      <w:r>
        <w:rPr>
          <w:noProof/>
        </w:rPr>
        <w:tab/>
      </w:r>
      <w:r>
        <w:rPr>
          <w:noProof/>
        </w:rPr>
        <w:fldChar w:fldCharType="begin" w:fldLock="1"/>
      </w:r>
      <w:r>
        <w:rPr>
          <w:noProof/>
        </w:rPr>
        <w:instrText xml:space="preserve"> PAGEREF _Toc161912973 \h </w:instrText>
      </w:r>
      <w:r>
        <w:rPr>
          <w:noProof/>
        </w:rPr>
      </w:r>
      <w:r>
        <w:rPr>
          <w:noProof/>
        </w:rPr>
        <w:fldChar w:fldCharType="separate"/>
      </w:r>
      <w:r>
        <w:rPr>
          <w:noProof/>
        </w:rPr>
        <w:t>64</w:t>
      </w:r>
      <w:r>
        <w:rPr>
          <w:noProof/>
        </w:rPr>
        <w:fldChar w:fldCharType="end"/>
      </w:r>
    </w:p>
    <w:p w14:paraId="40A0EB02" w14:textId="03B7DEA1"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sidRPr="0014664B">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14664B">
        <w:rPr>
          <w:noProof/>
          <w:lang w:val="en-US"/>
        </w:rPr>
        <w:t>Simple data types and enumerations</w:t>
      </w:r>
      <w:r>
        <w:rPr>
          <w:noProof/>
        </w:rPr>
        <w:tab/>
      </w:r>
      <w:r>
        <w:rPr>
          <w:noProof/>
        </w:rPr>
        <w:fldChar w:fldCharType="begin" w:fldLock="1"/>
      </w:r>
      <w:r>
        <w:rPr>
          <w:noProof/>
        </w:rPr>
        <w:instrText xml:space="preserve"> PAGEREF _Toc161912974 \h </w:instrText>
      </w:r>
      <w:r>
        <w:rPr>
          <w:noProof/>
        </w:rPr>
      </w:r>
      <w:r>
        <w:rPr>
          <w:noProof/>
        </w:rPr>
        <w:fldChar w:fldCharType="separate"/>
      </w:r>
      <w:r>
        <w:rPr>
          <w:noProof/>
        </w:rPr>
        <w:t>64</w:t>
      </w:r>
      <w:r>
        <w:rPr>
          <w:noProof/>
        </w:rPr>
        <w:fldChar w:fldCharType="end"/>
      </w:r>
    </w:p>
    <w:p w14:paraId="78647946" w14:textId="43A53B1E"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_Toc161912975 \h </w:instrText>
      </w:r>
      <w:r>
        <w:rPr>
          <w:noProof/>
        </w:rPr>
      </w:r>
      <w:r>
        <w:rPr>
          <w:noProof/>
        </w:rPr>
        <w:fldChar w:fldCharType="separate"/>
      </w:r>
      <w:r>
        <w:rPr>
          <w:noProof/>
        </w:rPr>
        <w:t>64</w:t>
      </w:r>
      <w:r>
        <w:rPr>
          <w:noProof/>
        </w:rPr>
        <w:fldChar w:fldCharType="end"/>
      </w:r>
    </w:p>
    <w:p w14:paraId="418D728F" w14:textId="6BF865C8"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_Toc161912976 \h </w:instrText>
      </w:r>
      <w:r>
        <w:rPr>
          <w:noProof/>
        </w:rPr>
      </w:r>
      <w:r>
        <w:rPr>
          <w:noProof/>
        </w:rPr>
        <w:fldChar w:fldCharType="separate"/>
      </w:r>
      <w:r>
        <w:rPr>
          <w:noProof/>
        </w:rPr>
        <w:t>64</w:t>
      </w:r>
      <w:r>
        <w:rPr>
          <w:noProof/>
        </w:rPr>
        <w:fldChar w:fldCharType="end"/>
      </w:r>
    </w:p>
    <w:p w14:paraId="6A70A2CD" w14:textId="77F187FF" w:rsidR="00B42EB2" w:rsidRDefault="00B42EB2">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_Toc161912977 \h </w:instrText>
      </w:r>
      <w:r>
        <w:rPr>
          <w:noProof/>
        </w:rPr>
      </w:r>
      <w:r>
        <w:rPr>
          <w:noProof/>
        </w:rPr>
        <w:fldChar w:fldCharType="separate"/>
      </w:r>
      <w:r>
        <w:rPr>
          <w:noProof/>
        </w:rPr>
        <w:t>65</w:t>
      </w:r>
      <w:r>
        <w:rPr>
          <w:noProof/>
        </w:rPr>
        <w:fldChar w:fldCharType="end"/>
      </w:r>
    </w:p>
    <w:p w14:paraId="7E227DEB" w14:textId="1588EC2E"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_Toc161912978 \h </w:instrText>
      </w:r>
      <w:r>
        <w:rPr>
          <w:noProof/>
        </w:rPr>
      </w:r>
      <w:r>
        <w:rPr>
          <w:noProof/>
        </w:rPr>
        <w:fldChar w:fldCharType="separate"/>
      </w:r>
      <w:r>
        <w:rPr>
          <w:noProof/>
        </w:rPr>
        <w:t>65</w:t>
      </w:r>
      <w:r>
        <w:rPr>
          <w:noProof/>
        </w:rPr>
        <w:fldChar w:fldCharType="end"/>
      </w:r>
    </w:p>
    <w:p w14:paraId="0C458C59" w14:textId="597E5EA9"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_Toc161912979 \h </w:instrText>
      </w:r>
      <w:r>
        <w:rPr>
          <w:noProof/>
        </w:rPr>
      </w:r>
      <w:r>
        <w:rPr>
          <w:noProof/>
        </w:rPr>
        <w:fldChar w:fldCharType="separate"/>
      </w:r>
      <w:r>
        <w:rPr>
          <w:noProof/>
        </w:rPr>
        <w:t>65</w:t>
      </w:r>
      <w:r>
        <w:rPr>
          <w:noProof/>
        </w:rPr>
        <w:fldChar w:fldCharType="end"/>
      </w:r>
    </w:p>
    <w:p w14:paraId="6325DC11" w14:textId="4FFC204E"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_Toc161912980 \h </w:instrText>
      </w:r>
      <w:r>
        <w:rPr>
          <w:noProof/>
        </w:rPr>
      </w:r>
      <w:r>
        <w:rPr>
          <w:noProof/>
        </w:rPr>
        <w:fldChar w:fldCharType="separate"/>
      </w:r>
      <w:r>
        <w:rPr>
          <w:noProof/>
        </w:rPr>
        <w:t>65</w:t>
      </w:r>
      <w:r>
        <w:rPr>
          <w:noProof/>
        </w:rPr>
        <w:fldChar w:fldCharType="end"/>
      </w:r>
    </w:p>
    <w:p w14:paraId="3E7858AF" w14:textId="44E2D8B9"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_Toc161912981 \h </w:instrText>
      </w:r>
      <w:r>
        <w:rPr>
          <w:noProof/>
        </w:rPr>
      </w:r>
      <w:r>
        <w:rPr>
          <w:noProof/>
        </w:rPr>
        <w:fldChar w:fldCharType="separate"/>
      </w:r>
      <w:r>
        <w:rPr>
          <w:noProof/>
        </w:rPr>
        <w:t>65</w:t>
      </w:r>
      <w:r>
        <w:rPr>
          <w:noProof/>
        </w:rPr>
        <w:fldChar w:fldCharType="end"/>
      </w:r>
    </w:p>
    <w:p w14:paraId="29EF099E" w14:textId="3222C3D4" w:rsidR="00B42EB2" w:rsidRDefault="00B42EB2">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_Toc161912982 \h </w:instrText>
      </w:r>
      <w:r>
        <w:rPr>
          <w:noProof/>
        </w:rPr>
      </w:r>
      <w:r>
        <w:rPr>
          <w:noProof/>
        </w:rPr>
        <w:fldChar w:fldCharType="separate"/>
      </w:r>
      <w:r>
        <w:rPr>
          <w:noProof/>
        </w:rPr>
        <w:t>65</w:t>
      </w:r>
      <w:r>
        <w:rPr>
          <w:noProof/>
        </w:rPr>
        <w:fldChar w:fldCharType="end"/>
      </w:r>
    </w:p>
    <w:p w14:paraId="5250B648" w14:textId="31B11083"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_Toc161912983 \h </w:instrText>
      </w:r>
      <w:r>
        <w:rPr>
          <w:noProof/>
        </w:rPr>
      </w:r>
      <w:r>
        <w:rPr>
          <w:noProof/>
        </w:rPr>
        <w:fldChar w:fldCharType="separate"/>
      </w:r>
      <w:r>
        <w:rPr>
          <w:noProof/>
        </w:rPr>
        <w:t>66</w:t>
      </w:r>
      <w:r>
        <w:rPr>
          <w:noProof/>
        </w:rPr>
        <w:fldChar w:fldCharType="end"/>
      </w:r>
    </w:p>
    <w:p w14:paraId="7D6DD7B9" w14:textId="32420924"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sidRPr="0014664B">
        <w:rPr>
          <w:noProof/>
          <w:lang w:val="en-US"/>
        </w:rPr>
        <w:t>6.2.9</w:t>
      </w:r>
      <w:r>
        <w:rPr>
          <w:rFonts w:asciiTheme="minorHAnsi" w:eastAsiaTheme="minorEastAsia" w:hAnsiTheme="minorHAnsi" w:cstheme="minorBidi"/>
          <w:noProof/>
          <w:kern w:val="2"/>
          <w:sz w:val="22"/>
          <w:szCs w:val="22"/>
          <w:lang w:eastAsia="en-GB"/>
          <w14:ligatures w14:val="standardContextual"/>
        </w:rPr>
        <w:tab/>
      </w:r>
      <w:r w:rsidRPr="0014664B">
        <w:rPr>
          <w:noProof/>
          <w:lang w:val="en-US"/>
        </w:rPr>
        <w:t>Security</w:t>
      </w:r>
      <w:r>
        <w:rPr>
          <w:noProof/>
        </w:rPr>
        <w:tab/>
      </w:r>
      <w:r>
        <w:rPr>
          <w:noProof/>
        </w:rPr>
        <w:fldChar w:fldCharType="begin" w:fldLock="1"/>
      </w:r>
      <w:r>
        <w:rPr>
          <w:noProof/>
        </w:rPr>
        <w:instrText xml:space="preserve"> PAGEREF _Toc161912984 \h </w:instrText>
      </w:r>
      <w:r>
        <w:rPr>
          <w:noProof/>
        </w:rPr>
      </w:r>
      <w:r>
        <w:rPr>
          <w:noProof/>
        </w:rPr>
        <w:fldChar w:fldCharType="separate"/>
      </w:r>
      <w:r>
        <w:rPr>
          <w:noProof/>
        </w:rPr>
        <w:t>67</w:t>
      </w:r>
      <w:r>
        <w:rPr>
          <w:noProof/>
        </w:rPr>
        <w:fldChar w:fldCharType="end"/>
      </w:r>
    </w:p>
    <w:p w14:paraId="79F9BFCD" w14:textId="21286C33" w:rsidR="00B42EB2" w:rsidRDefault="00B42EB2">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_Toc161912985 \h </w:instrText>
      </w:r>
      <w:r>
        <w:rPr>
          <w:noProof/>
        </w:rPr>
      </w:r>
      <w:r>
        <w:rPr>
          <w:noProof/>
        </w:rPr>
        <w:fldChar w:fldCharType="separate"/>
      </w:r>
      <w:r>
        <w:rPr>
          <w:noProof/>
        </w:rPr>
        <w:t>68</w:t>
      </w:r>
      <w:r>
        <w:rPr>
          <w:noProof/>
        </w:rPr>
        <w:fldChar w:fldCharType="end"/>
      </w:r>
    </w:p>
    <w:p w14:paraId="7D401561" w14:textId="40330536" w:rsidR="00B42EB2" w:rsidRDefault="00B42EB2" w:rsidP="00B42EB2">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_Toc161912986 \h </w:instrText>
      </w:r>
      <w:r>
        <w:rPr>
          <w:noProof/>
        </w:rPr>
      </w:r>
      <w:r>
        <w:rPr>
          <w:noProof/>
        </w:rPr>
        <w:fldChar w:fldCharType="separate"/>
      </w:r>
      <w:r>
        <w:rPr>
          <w:noProof/>
        </w:rPr>
        <w:t>69</w:t>
      </w:r>
      <w:r>
        <w:rPr>
          <w:noProof/>
        </w:rPr>
        <w:fldChar w:fldCharType="end"/>
      </w:r>
    </w:p>
    <w:p w14:paraId="1E811876" w14:textId="3D79580B" w:rsidR="00B42EB2" w:rsidRDefault="00B42EB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_Toc161912987 \h </w:instrText>
      </w:r>
      <w:r>
        <w:rPr>
          <w:noProof/>
        </w:rPr>
      </w:r>
      <w:r>
        <w:rPr>
          <w:noProof/>
        </w:rPr>
        <w:fldChar w:fldCharType="separate"/>
      </w:r>
      <w:r>
        <w:rPr>
          <w:noProof/>
        </w:rPr>
        <w:t>69</w:t>
      </w:r>
      <w:r>
        <w:rPr>
          <w:noProof/>
        </w:rPr>
        <w:fldChar w:fldCharType="end"/>
      </w:r>
    </w:p>
    <w:p w14:paraId="599421D6" w14:textId="4D68D1A6" w:rsidR="00B42EB2" w:rsidRDefault="00B42EB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Nnssf_NSSelection API</w:t>
      </w:r>
      <w:r>
        <w:rPr>
          <w:noProof/>
        </w:rPr>
        <w:tab/>
      </w:r>
      <w:r>
        <w:rPr>
          <w:noProof/>
        </w:rPr>
        <w:fldChar w:fldCharType="begin" w:fldLock="1"/>
      </w:r>
      <w:r>
        <w:rPr>
          <w:noProof/>
        </w:rPr>
        <w:instrText xml:space="preserve"> PAGEREF _Toc161912988 \h </w:instrText>
      </w:r>
      <w:r>
        <w:rPr>
          <w:noProof/>
        </w:rPr>
      </w:r>
      <w:r>
        <w:rPr>
          <w:noProof/>
        </w:rPr>
        <w:fldChar w:fldCharType="separate"/>
      </w:r>
      <w:r>
        <w:rPr>
          <w:noProof/>
        </w:rPr>
        <w:t>69</w:t>
      </w:r>
      <w:r>
        <w:rPr>
          <w:noProof/>
        </w:rPr>
        <w:fldChar w:fldCharType="end"/>
      </w:r>
    </w:p>
    <w:p w14:paraId="22E2E6B6" w14:textId="29179B12" w:rsidR="00B42EB2" w:rsidRDefault="00B42EB2">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_Toc161912989 \h </w:instrText>
      </w:r>
      <w:r>
        <w:rPr>
          <w:noProof/>
        </w:rPr>
      </w:r>
      <w:r>
        <w:rPr>
          <w:noProof/>
        </w:rPr>
        <w:fldChar w:fldCharType="separate"/>
      </w:r>
      <w:r>
        <w:rPr>
          <w:noProof/>
        </w:rPr>
        <w:t>75</w:t>
      </w:r>
      <w:r>
        <w:rPr>
          <w:noProof/>
        </w:rPr>
        <w:fldChar w:fldCharType="end"/>
      </w:r>
    </w:p>
    <w:p w14:paraId="75B99108" w14:textId="5D539C40" w:rsidR="00B42EB2" w:rsidRDefault="00B42EB2" w:rsidP="00B42EB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_Toc161912990 \h </w:instrText>
      </w:r>
      <w:r>
        <w:rPr>
          <w:noProof/>
        </w:rPr>
      </w:r>
      <w:r>
        <w:rPr>
          <w:noProof/>
        </w:rPr>
        <w:fldChar w:fldCharType="separate"/>
      </w:r>
      <w:r>
        <w:rPr>
          <w:noProof/>
        </w:rPr>
        <w:t>86</w:t>
      </w:r>
      <w:r>
        <w:rPr>
          <w:noProof/>
        </w:rPr>
        <w:fldChar w:fldCharType="end"/>
      </w:r>
    </w:p>
    <w:p w14:paraId="7F55ABE4" w14:textId="6AFDD398"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161912841"/>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61912842"/>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61912843"/>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0538FD6B" w:rsidR="00DE5B83" w:rsidRPr="00164490"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91A2D5" w14:textId="77777777" w:rsidR="00B02215" w:rsidRPr="00164490"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61912844"/>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61912845"/>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61912846"/>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61912847"/>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61912848"/>
      <w:r w:rsidRPr="00164490">
        <w:t>4.1</w:t>
      </w:r>
      <w:r w:rsidRPr="00164490">
        <w:tab/>
        <w:t>Introduction</w:t>
      </w:r>
      <w:bookmarkEnd w:id="68"/>
      <w:bookmarkEnd w:id="69"/>
      <w:bookmarkEnd w:id="70"/>
      <w:bookmarkEnd w:id="71"/>
      <w:bookmarkEnd w:id="72"/>
      <w:bookmarkEnd w:id="73"/>
      <w:bookmarkEnd w:id="74"/>
      <w:bookmarkEnd w:id="75"/>
    </w:p>
    <w:p w14:paraId="312561D4" w14:textId="77777777" w:rsidR="00B02215" w:rsidRPr="00164490" w:rsidRDefault="00B02215" w:rsidP="00B02215">
      <w:r w:rsidRPr="00164490">
        <w:t xml:space="preserve">Within the 5GC, the NSSF offers services to the AMF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77777777" w:rsidR="00B02215" w:rsidRPr="00164490" w:rsidRDefault="00B02215" w:rsidP="00B02215">
      <w:pPr>
        <w:pStyle w:val="TH"/>
      </w:pPr>
      <w:r w:rsidRPr="00164490">
        <w:object w:dxaOrig="5761" w:dyaOrig="2535" w14:anchorId="36216BA7">
          <v:shape id="_x0000_i1027" type="#_x0000_t75" style="width:4in;height:130.5pt" o:ole="">
            <v:imagedata r:id="rId14" o:title=""/>
          </v:shape>
          <o:OLEObject Type="Embed" ProgID="Visio.Drawing.15" ShapeID="_x0000_i1027" DrawAspect="Content" ObjectID="_1772525809"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61912849"/>
      <w:r w:rsidRPr="00164490">
        <w:lastRenderedPageBreak/>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61912850"/>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73615DF" w14:textId="77777777" w:rsidR="00B02215" w:rsidRPr="00164490" w:rsidRDefault="00B02215" w:rsidP="002A65CD">
            <w:pPr>
              <w:pStyle w:val="TAL"/>
              <w:rPr>
                <w:lang w:eastAsia="zh-CN"/>
              </w:rPr>
            </w:pPr>
            <w:r w:rsidRPr="00164490">
              <w:t>This service enables Network Slice selection in both the Serving PLMN and the HPLMN</w:t>
            </w:r>
          </w:p>
        </w:tc>
        <w:tc>
          <w:tcPr>
            <w:tcW w:w="1560" w:type="dxa"/>
          </w:tcPr>
          <w:p w14:paraId="30F1DBE3" w14:textId="77777777" w:rsidR="00B02215" w:rsidRPr="00164490" w:rsidRDefault="00B02215" w:rsidP="002A65CD">
            <w:pPr>
              <w:pStyle w:val="TAC"/>
              <w:rPr>
                <w:lang w:eastAsia="zh-CN"/>
              </w:rPr>
            </w:pPr>
            <w:r w:rsidRPr="00164490">
              <w:rPr>
                <w:lang w:eastAsia="zh-CN"/>
              </w:rPr>
              <w:t>AMF, V-NSSF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C1675A1" w:rsidR="00E37073" w:rsidRPr="00164490"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2EADC5FE" w14:textId="77777777" w:rsidR="00B02215" w:rsidRPr="00164490" w:rsidRDefault="00B02215" w:rsidP="00B02215"/>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61912851"/>
      <w:r w:rsidRPr="00164490">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61912852"/>
      <w:r w:rsidRPr="00164490">
        <w:t>5.2.1</w:t>
      </w:r>
      <w:r w:rsidRPr="00164490">
        <w:tab/>
        <w:t>Service Description</w:t>
      </w:r>
      <w:bookmarkEnd w:id="100"/>
      <w:bookmarkEnd w:id="101"/>
      <w:bookmarkEnd w:id="102"/>
      <w:bookmarkEnd w:id="103"/>
      <w:bookmarkEnd w:id="104"/>
      <w:bookmarkEnd w:id="105"/>
      <w:bookmarkEnd w:id="106"/>
      <w:bookmarkEnd w:id="107"/>
    </w:p>
    <w:p w14:paraId="54968283" w14:textId="77777777"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3EEF1A4E" w14:textId="40D4B5BC" w:rsidR="00F6474B" w:rsidRPr="00164490" w:rsidRDefault="008A7CE9" w:rsidP="00B02215">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61912853"/>
      <w:r w:rsidRPr="00164490">
        <w:lastRenderedPageBreak/>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61912854"/>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61912855"/>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61912856"/>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7FF26200" w14:textId="77777777" w:rsidR="00B45D58" w:rsidRPr="00164490" w:rsidRDefault="00B45D58" w:rsidP="00B45D58">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1CF1F7F9" w14:textId="77777777" w:rsidR="00B02215" w:rsidRPr="00164490" w:rsidRDefault="00B02215" w:rsidP="00B02215">
      <w:pPr>
        <w:pStyle w:val="B1"/>
        <w:rPr>
          <w:lang w:eastAsia="zh-CN"/>
        </w:rPr>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p>
    <w:p w14:paraId="09C2C049" w14:textId="77777777" w:rsidR="00B02215" w:rsidRPr="00164490" w:rsidRDefault="00B02215" w:rsidP="00B02215">
      <w:pPr>
        <w:pStyle w:val="NO"/>
        <w:rPr>
          <w:lang w:eastAsia="zh-CN"/>
        </w:rPr>
      </w:pPr>
      <w:r w:rsidRPr="00164490">
        <w:lastRenderedPageBreak/>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Heading5"/>
        <w:rPr>
          <w:lang w:eastAsia="zh-CN"/>
        </w:rPr>
      </w:pPr>
      <w:bookmarkStart w:id="140" w:name="_Toc20142280"/>
      <w:bookmarkStart w:id="141" w:name="_Toc34217224"/>
      <w:bookmarkStart w:id="142" w:name="_Toc34217376"/>
      <w:bookmarkStart w:id="143" w:name="_Toc39051739"/>
      <w:bookmarkStart w:id="144" w:name="_Toc43210311"/>
      <w:bookmarkStart w:id="145" w:name="_Toc49853216"/>
      <w:bookmarkStart w:id="146" w:name="_Toc56530005"/>
      <w:bookmarkStart w:id="147" w:name="_Toc161912857"/>
      <w:r w:rsidRPr="00164490">
        <w:t>5.2.2.2.2</w:t>
      </w:r>
      <w:r w:rsidRPr="00164490">
        <w:tab/>
      </w:r>
      <w:r w:rsidRPr="00164490">
        <w:rPr>
          <w:rFonts w:hint="eastAsia"/>
          <w:lang w:eastAsia="zh-CN"/>
        </w:rPr>
        <w:t xml:space="preserve">Get </w:t>
      </w:r>
      <w:r w:rsidRPr="00164490">
        <w:t>service operation of Nnssf_NSSelection service</w:t>
      </w:r>
      <w:bookmarkEnd w:id="140"/>
      <w:bookmarkEnd w:id="141"/>
      <w:bookmarkEnd w:id="142"/>
      <w:bookmarkEnd w:id="143"/>
      <w:bookmarkEnd w:id="144"/>
      <w:bookmarkEnd w:id="145"/>
      <w:bookmarkEnd w:id="146"/>
      <w:bookmarkEnd w:id="147"/>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77777777" w:rsidR="00464BC2" w:rsidRPr="00164490" w:rsidRDefault="00464BC2" w:rsidP="00B02215">
      <w:pPr>
        <w:pStyle w:val="TH"/>
      </w:pPr>
      <w:r w:rsidRPr="00164490">
        <w:object w:dxaOrig="11400" w:dyaOrig="2610" w14:anchorId="3B2BC31B">
          <v:shape id="_x0000_i1028" type="#_x0000_t75" style="width:482.25pt;height:108.75pt" o:ole="">
            <v:imagedata r:id="rId16" o:title=""/>
          </v:shape>
          <o:OLEObject Type="Embed" ProgID="VisioViewer.Viewer.1" ShapeID="_x0000_i1028" DrawAspect="Content" ObjectID="_1772525810"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8"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8"/>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containing the mapping of S-NSSAI(s) of the VPLMN to corresponding HPLMN S-NSSAI(s) included in the a</w:t>
      </w:r>
      <w:r w:rsidRPr="00164490">
        <w:rPr>
          <w:rFonts w:eastAsia="SimSun" w:hint="eastAsia"/>
          <w:lang w:eastAsia="en-US"/>
        </w:rPr>
        <w:t>llowedN</w:t>
      </w:r>
      <w:r w:rsidRPr="00164490">
        <w:rPr>
          <w:rFonts w:eastAsia="SimSun"/>
          <w:lang w:eastAsia="en-US"/>
        </w:rPr>
        <w:t>ssaiList IE.</w:t>
      </w:r>
    </w:p>
    <w:p w14:paraId="5E513488" w14:textId="34551673"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49"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0" w:name="_Toc20142281"/>
      <w:bookmarkStart w:id="151" w:name="_Toc34217225"/>
      <w:bookmarkStart w:id="152" w:name="_Toc34217377"/>
      <w:bookmarkStart w:id="153" w:name="_Toc39051740"/>
      <w:bookmarkStart w:id="154" w:name="_Toc43210312"/>
      <w:bookmarkStart w:id="155" w:name="_Toc49853217"/>
      <w:bookmarkStart w:id="156" w:name="_Toc56530006"/>
      <w:bookmarkStart w:id="157" w:name="_Toc161912858"/>
      <w:bookmarkEnd w:id="149"/>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0"/>
      <w:bookmarkEnd w:id="151"/>
      <w:bookmarkEnd w:id="152"/>
      <w:bookmarkEnd w:id="153"/>
      <w:bookmarkEnd w:id="154"/>
      <w:bookmarkEnd w:id="155"/>
      <w:bookmarkEnd w:id="156"/>
      <w:bookmarkEnd w:id="157"/>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77777777" w:rsidR="00464BC2" w:rsidRPr="00164490" w:rsidRDefault="00464BC2" w:rsidP="00B02215">
      <w:pPr>
        <w:pStyle w:val="TH"/>
      </w:pPr>
      <w:r w:rsidRPr="00164490">
        <w:object w:dxaOrig="11400" w:dyaOrig="2610" w14:anchorId="18E8A9B2">
          <v:shape id="_x0000_i1029" type="#_x0000_t75" style="width:482.25pt;height:108.75pt" o:ole="">
            <v:imagedata r:id="rId18" o:title=""/>
          </v:shape>
          <o:OLEObject Type="Embed" ProgID="VisioViewer.Viewer.1" ShapeID="_x0000_i1029" DrawAspect="Content" ObjectID="_1772525811"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8"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59" w:name="_Toc20142282"/>
      <w:bookmarkStart w:id="160" w:name="_Toc34217226"/>
      <w:bookmarkStart w:id="161" w:name="_Toc34217378"/>
      <w:bookmarkStart w:id="162" w:name="_Toc39051741"/>
      <w:bookmarkStart w:id="163" w:name="_Toc43210313"/>
      <w:bookmarkStart w:id="164" w:name="_Toc49853218"/>
      <w:bookmarkStart w:id="165" w:name="_Toc56530007"/>
      <w:bookmarkStart w:id="166" w:name="_Toc161912859"/>
      <w:bookmarkEnd w:id="158"/>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59"/>
      <w:bookmarkEnd w:id="160"/>
      <w:bookmarkEnd w:id="161"/>
      <w:bookmarkEnd w:id="162"/>
      <w:bookmarkEnd w:id="163"/>
      <w:bookmarkEnd w:id="164"/>
      <w:bookmarkEnd w:id="165"/>
      <w:bookmarkEnd w:id="166"/>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77777777" w:rsidR="00464BC2" w:rsidRPr="00164490" w:rsidRDefault="00464BC2" w:rsidP="00B02215">
      <w:pPr>
        <w:pStyle w:val="TH"/>
      </w:pPr>
      <w:r w:rsidRPr="00164490">
        <w:object w:dxaOrig="11400" w:dyaOrig="2610" w14:anchorId="30C2BEB2">
          <v:shape id="_x0000_i1030" type="#_x0000_t75" style="width:482.25pt;height:108.75pt" o:ole="">
            <v:imagedata r:id="rId20" o:title=""/>
          </v:shape>
          <o:OLEObject Type="Embed" ProgID="VisioViewer.Viewer.1" ShapeID="_x0000_i1030" DrawAspect="Content" ObjectID="_1772525812"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lastRenderedPageBreak/>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7"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8" w:name="_MCCTEMPBM_CRPT30470007___2"/>
      <w:bookmarkEnd w:id="167"/>
    </w:p>
    <w:p w14:paraId="59A0B5BE" w14:textId="77777777" w:rsidR="00B02215" w:rsidRPr="00164490" w:rsidRDefault="00B02215" w:rsidP="00553D27">
      <w:pPr>
        <w:pStyle w:val="Heading2"/>
      </w:pPr>
      <w:bookmarkStart w:id="169" w:name="_Toc20142283"/>
      <w:bookmarkStart w:id="170" w:name="_Toc34217227"/>
      <w:bookmarkStart w:id="171" w:name="_Toc34217379"/>
      <w:bookmarkStart w:id="172" w:name="_Toc39051742"/>
      <w:bookmarkStart w:id="173" w:name="_Toc43210314"/>
      <w:bookmarkStart w:id="174" w:name="_Toc49853219"/>
      <w:bookmarkStart w:id="175" w:name="_Toc56530008"/>
      <w:bookmarkStart w:id="176" w:name="_Toc161912860"/>
      <w:bookmarkEnd w:id="168"/>
      <w:r w:rsidRPr="00164490">
        <w:t>5.3</w:t>
      </w:r>
      <w:r w:rsidRPr="00164490">
        <w:tab/>
        <w:t>Nnssf_NSSAIAvailability Service</w:t>
      </w:r>
      <w:bookmarkEnd w:id="169"/>
      <w:bookmarkEnd w:id="170"/>
      <w:bookmarkEnd w:id="171"/>
      <w:bookmarkEnd w:id="172"/>
      <w:bookmarkEnd w:id="173"/>
      <w:bookmarkEnd w:id="174"/>
      <w:bookmarkEnd w:id="175"/>
      <w:bookmarkEnd w:id="176"/>
    </w:p>
    <w:p w14:paraId="056927CC" w14:textId="77777777" w:rsidR="00B02215" w:rsidRPr="00164490" w:rsidRDefault="00B02215" w:rsidP="00553D27">
      <w:pPr>
        <w:pStyle w:val="Heading3"/>
      </w:pPr>
      <w:bookmarkStart w:id="177" w:name="_Toc20142284"/>
      <w:bookmarkStart w:id="178" w:name="_Toc34217228"/>
      <w:bookmarkStart w:id="179" w:name="_Toc34217380"/>
      <w:bookmarkStart w:id="180" w:name="_Toc39051743"/>
      <w:bookmarkStart w:id="181" w:name="_Toc43210315"/>
      <w:bookmarkStart w:id="182" w:name="_Toc49853220"/>
      <w:bookmarkStart w:id="183" w:name="_Toc56530009"/>
      <w:bookmarkStart w:id="184" w:name="_Toc161912861"/>
      <w:r w:rsidRPr="00164490">
        <w:t>5.3.1</w:t>
      </w:r>
      <w:r w:rsidRPr="00164490">
        <w:tab/>
        <w:t>Service Description</w:t>
      </w:r>
      <w:bookmarkEnd w:id="177"/>
      <w:bookmarkEnd w:id="178"/>
      <w:bookmarkEnd w:id="179"/>
      <w:bookmarkEnd w:id="180"/>
      <w:bookmarkEnd w:id="181"/>
      <w:bookmarkEnd w:id="182"/>
      <w:bookmarkEnd w:id="183"/>
      <w:bookmarkEnd w:id="184"/>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5" w:name="_Toc20142285"/>
      <w:bookmarkStart w:id="186" w:name="_Toc34217229"/>
      <w:bookmarkStart w:id="187" w:name="_Toc34217381"/>
      <w:bookmarkStart w:id="188" w:name="_Toc39051744"/>
      <w:bookmarkStart w:id="189" w:name="_Toc43210316"/>
      <w:bookmarkStart w:id="190" w:name="_Toc49853221"/>
      <w:bookmarkStart w:id="191" w:name="_Toc56530010"/>
      <w:bookmarkStart w:id="192" w:name="_Toc161912862"/>
      <w:r w:rsidRPr="00164490">
        <w:lastRenderedPageBreak/>
        <w:t>5.3.2</w:t>
      </w:r>
      <w:r w:rsidRPr="00164490">
        <w:tab/>
        <w:t>Service Operations</w:t>
      </w:r>
      <w:bookmarkEnd w:id="185"/>
      <w:bookmarkEnd w:id="186"/>
      <w:bookmarkEnd w:id="187"/>
      <w:bookmarkEnd w:id="188"/>
      <w:bookmarkEnd w:id="189"/>
      <w:bookmarkEnd w:id="190"/>
      <w:bookmarkEnd w:id="191"/>
      <w:bookmarkEnd w:id="192"/>
    </w:p>
    <w:p w14:paraId="31319CDB" w14:textId="77777777" w:rsidR="00B02215" w:rsidRPr="00164490" w:rsidRDefault="00B02215" w:rsidP="00553D27">
      <w:pPr>
        <w:pStyle w:val="Heading4"/>
      </w:pPr>
      <w:bookmarkStart w:id="193" w:name="_Toc20142286"/>
      <w:bookmarkStart w:id="194" w:name="_Toc34217230"/>
      <w:bookmarkStart w:id="195" w:name="_Toc34217382"/>
      <w:bookmarkStart w:id="196" w:name="_Toc39051745"/>
      <w:bookmarkStart w:id="197" w:name="_Toc43210317"/>
      <w:bookmarkStart w:id="198" w:name="_Toc49853222"/>
      <w:bookmarkStart w:id="199" w:name="_Toc56530011"/>
      <w:bookmarkStart w:id="200" w:name="_Toc161912863"/>
      <w:r w:rsidRPr="00164490">
        <w:t>5.3.2.1</w:t>
      </w:r>
      <w:r w:rsidRPr="00164490">
        <w:tab/>
        <w:t>Introduction</w:t>
      </w:r>
      <w:bookmarkEnd w:id="193"/>
      <w:bookmarkEnd w:id="194"/>
      <w:bookmarkEnd w:id="195"/>
      <w:bookmarkEnd w:id="196"/>
      <w:bookmarkEnd w:id="197"/>
      <w:bookmarkEnd w:id="198"/>
      <w:bookmarkEnd w:id="199"/>
      <w:bookmarkEnd w:id="200"/>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1" w:name="_Toc20142287"/>
      <w:bookmarkStart w:id="202" w:name="_Toc34217231"/>
      <w:bookmarkStart w:id="203" w:name="_Toc34217383"/>
      <w:bookmarkStart w:id="204" w:name="_Toc39051746"/>
      <w:bookmarkStart w:id="205" w:name="_Toc43210318"/>
      <w:bookmarkStart w:id="206" w:name="_Toc49853223"/>
      <w:bookmarkStart w:id="207" w:name="_Toc56530012"/>
      <w:bookmarkStart w:id="208" w:name="_Toc161912864"/>
      <w:r w:rsidRPr="00164490">
        <w:t>5.3.2.2</w:t>
      </w:r>
      <w:r w:rsidRPr="00164490">
        <w:tab/>
        <w:t>Update Service Operation</w:t>
      </w:r>
      <w:bookmarkEnd w:id="201"/>
      <w:bookmarkEnd w:id="202"/>
      <w:bookmarkEnd w:id="203"/>
      <w:bookmarkEnd w:id="204"/>
      <w:bookmarkEnd w:id="205"/>
      <w:bookmarkEnd w:id="206"/>
      <w:bookmarkEnd w:id="207"/>
      <w:bookmarkEnd w:id="208"/>
    </w:p>
    <w:p w14:paraId="6AD2D0B7" w14:textId="77777777" w:rsidR="00B02215" w:rsidRPr="00164490" w:rsidRDefault="00B02215" w:rsidP="00553D27">
      <w:pPr>
        <w:pStyle w:val="Heading5"/>
      </w:pPr>
      <w:bookmarkStart w:id="209" w:name="_Toc20142288"/>
      <w:bookmarkStart w:id="210" w:name="_Toc34217232"/>
      <w:bookmarkStart w:id="211" w:name="_Toc34217384"/>
      <w:bookmarkStart w:id="212" w:name="_Toc39051747"/>
      <w:bookmarkStart w:id="213" w:name="_Toc43210319"/>
      <w:bookmarkStart w:id="214" w:name="_Toc49853224"/>
      <w:bookmarkStart w:id="215" w:name="_Toc56530013"/>
      <w:bookmarkStart w:id="216" w:name="_Toc161912865"/>
      <w:r w:rsidRPr="00164490">
        <w:t>5.3.2.2.1</w:t>
      </w:r>
      <w:r w:rsidRPr="00164490">
        <w:tab/>
        <w:t>General</w:t>
      </w:r>
      <w:bookmarkEnd w:id="209"/>
      <w:bookmarkEnd w:id="210"/>
      <w:bookmarkEnd w:id="211"/>
      <w:bookmarkEnd w:id="212"/>
      <w:bookmarkEnd w:id="213"/>
      <w:bookmarkEnd w:id="214"/>
      <w:bookmarkEnd w:id="215"/>
      <w:bookmarkEnd w:id="216"/>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164490" w:rsidRDefault="00E450D0" w:rsidP="005F216F">
      <w:pPr>
        <w:pStyle w:val="TH"/>
      </w:pPr>
      <w:r w:rsidRPr="00164490">
        <w:object w:dxaOrig="11385" w:dyaOrig="2610" w14:anchorId="4B26FE34">
          <v:shape id="_x0000_i1031" type="#_x0000_t75" style="width:482.25pt;height:108.75pt" o:ole="">
            <v:imagedata r:id="rId22" o:title=""/>
          </v:shape>
          <o:OLEObject Type="Embed" ProgID="Visio.Drawing.15" ShapeID="_x0000_i1031" DrawAspect="Content" ObjectID="_1772525813" r:id="rId23"/>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w:t>
      </w:r>
      <w:r w:rsidRPr="00164490">
        <w:lastRenderedPageBreak/>
        <w:t xml:space="preserve">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17"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161912866"/>
      <w:bookmarkEnd w:id="217"/>
      <w:r w:rsidRPr="00164490">
        <w:t>5.3.2.3</w:t>
      </w:r>
      <w:r w:rsidRPr="00164490">
        <w:tab/>
        <w:t>Subscribe Service Operation</w:t>
      </w:r>
      <w:bookmarkEnd w:id="218"/>
      <w:bookmarkEnd w:id="219"/>
      <w:bookmarkEnd w:id="220"/>
      <w:bookmarkEnd w:id="221"/>
      <w:bookmarkEnd w:id="222"/>
      <w:bookmarkEnd w:id="223"/>
      <w:bookmarkEnd w:id="224"/>
      <w:bookmarkEnd w:id="225"/>
    </w:p>
    <w:p w14:paraId="27CD01CC" w14:textId="77777777" w:rsidR="00B02215" w:rsidRPr="00164490" w:rsidRDefault="00B02215" w:rsidP="00553D27">
      <w:pPr>
        <w:pStyle w:val="Heading5"/>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161912867"/>
      <w:r w:rsidRPr="00164490">
        <w:t>5.3.2.3.1</w:t>
      </w:r>
      <w:r w:rsidRPr="00164490">
        <w:tab/>
      </w:r>
      <w:r w:rsidR="00C1575C" w:rsidRPr="00164490">
        <w:t>Creation of a subscription</w:t>
      </w:r>
      <w:bookmarkEnd w:id="226"/>
      <w:bookmarkEnd w:id="227"/>
      <w:bookmarkEnd w:id="228"/>
      <w:bookmarkEnd w:id="229"/>
      <w:bookmarkEnd w:id="230"/>
      <w:bookmarkEnd w:id="231"/>
      <w:bookmarkEnd w:id="232"/>
      <w:bookmarkEnd w:id="233"/>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77777777" w:rsidR="00464BC2" w:rsidRPr="00164490" w:rsidRDefault="00464BC2" w:rsidP="00B02215">
      <w:pPr>
        <w:pStyle w:val="TH"/>
        <w:rPr>
          <w:lang w:eastAsia="ko-KR"/>
        </w:rPr>
      </w:pPr>
      <w:r w:rsidRPr="00164490">
        <w:object w:dxaOrig="11400" w:dyaOrig="2610" w14:anchorId="2881578B">
          <v:shape id="_x0000_i1032" type="#_x0000_t75" style="width:482.25pt;height:108.75pt" o:ole="">
            <v:imagedata r:id="rId24" o:title=""/>
          </v:shape>
          <o:OLEObject Type="Embed" ProgID="VisioViewer.Viewer.1" ShapeID="_x0000_i1032" DrawAspect="Content" ObjectID="_1772525814" r:id="rId25"/>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lastRenderedPageBreak/>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4"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5" w:name="_Toc49853227"/>
      <w:bookmarkStart w:id="236" w:name="_Toc56530016"/>
      <w:bookmarkStart w:id="237" w:name="_Toc161912868"/>
      <w:bookmarkEnd w:id="234"/>
      <w:r w:rsidRPr="00164490">
        <w:t>5.3.2.3.2</w:t>
      </w:r>
      <w:r w:rsidRPr="00164490">
        <w:tab/>
        <w:t>Modification of a subscription</w:t>
      </w:r>
      <w:bookmarkEnd w:id="235"/>
      <w:bookmarkEnd w:id="236"/>
      <w:bookmarkEnd w:id="237"/>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3" type="#_x0000_t75" style="width:482.25pt;height:108.75pt" o:ole="">
            <v:imagedata r:id="rId26" o:title=""/>
          </v:shape>
          <o:OLEObject Type="Embed" ProgID="VisioViewer.Viewer.1" ShapeID="_x0000_i1033" DrawAspect="Content" ObjectID="_1772525815" r:id="rId27"/>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38" w:name="_PERM_MCCTEMPBM_CRPT30470013___3"/>
      <w:r w:rsidRPr="00164490">
        <w:lastRenderedPageBreak/>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39" w:name="_Toc20142291"/>
      <w:bookmarkStart w:id="240" w:name="_Toc34217235"/>
      <w:bookmarkStart w:id="241" w:name="_Toc34217387"/>
      <w:bookmarkStart w:id="242" w:name="_Toc39051750"/>
      <w:bookmarkStart w:id="243" w:name="_Toc43210322"/>
      <w:bookmarkStart w:id="244" w:name="_Toc49853228"/>
      <w:bookmarkStart w:id="245" w:name="_Toc56530017"/>
      <w:bookmarkStart w:id="246" w:name="_Toc161912869"/>
      <w:bookmarkEnd w:id="238"/>
      <w:r w:rsidRPr="00164490">
        <w:t>5.3.2.4</w:t>
      </w:r>
      <w:r w:rsidRPr="00164490">
        <w:tab/>
        <w:t>Unsubscribe Service Operation</w:t>
      </w:r>
      <w:bookmarkEnd w:id="239"/>
      <w:bookmarkEnd w:id="240"/>
      <w:bookmarkEnd w:id="241"/>
      <w:bookmarkEnd w:id="242"/>
      <w:bookmarkEnd w:id="243"/>
      <w:bookmarkEnd w:id="244"/>
      <w:bookmarkEnd w:id="245"/>
      <w:bookmarkEnd w:id="246"/>
    </w:p>
    <w:p w14:paraId="3E5B2065" w14:textId="77777777" w:rsidR="00B02215" w:rsidRPr="00164490" w:rsidRDefault="00B02215" w:rsidP="00553D27">
      <w:pPr>
        <w:pStyle w:val="Heading5"/>
      </w:pPr>
      <w:bookmarkStart w:id="247" w:name="_Toc20142292"/>
      <w:bookmarkStart w:id="248" w:name="_Toc34217236"/>
      <w:bookmarkStart w:id="249" w:name="_Toc34217388"/>
      <w:bookmarkStart w:id="250" w:name="_Toc39051751"/>
      <w:bookmarkStart w:id="251" w:name="_Toc43210323"/>
      <w:bookmarkStart w:id="252" w:name="_Toc49853229"/>
      <w:bookmarkStart w:id="253" w:name="_Toc56530018"/>
      <w:bookmarkStart w:id="254" w:name="_Toc161912870"/>
      <w:r w:rsidRPr="00164490">
        <w:t>5.3.2.4.1</w:t>
      </w:r>
      <w:r w:rsidRPr="00164490">
        <w:tab/>
        <w:t>General</w:t>
      </w:r>
      <w:bookmarkEnd w:id="247"/>
      <w:bookmarkEnd w:id="248"/>
      <w:bookmarkEnd w:id="249"/>
      <w:bookmarkEnd w:id="250"/>
      <w:bookmarkEnd w:id="251"/>
      <w:bookmarkEnd w:id="252"/>
      <w:bookmarkEnd w:id="253"/>
      <w:bookmarkEnd w:id="254"/>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77777777" w:rsidR="00464BC2" w:rsidRPr="00164490" w:rsidRDefault="00464BC2" w:rsidP="00B02215">
      <w:pPr>
        <w:pStyle w:val="TH"/>
      </w:pPr>
      <w:r w:rsidRPr="00164490">
        <w:object w:dxaOrig="11400" w:dyaOrig="2610" w14:anchorId="2920635B">
          <v:shape id="_x0000_i1034" type="#_x0000_t75" style="width:482.25pt;height:108.75pt" o:ole="">
            <v:imagedata r:id="rId28" o:title=""/>
          </v:shape>
          <o:OLEObject Type="Embed" ProgID="VisioViewer.Viewer.1" ShapeID="_x0000_i1034" DrawAspect="Content" ObjectID="_1772525816" r:id="rId29"/>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5"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6" w:name="_Toc20142293"/>
      <w:bookmarkStart w:id="257" w:name="_Toc34217237"/>
      <w:bookmarkStart w:id="258" w:name="_Toc34217389"/>
      <w:bookmarkStart w:id="259" w:name="_Toc39051752"/>
      <w:bookmarkStart w:id="260" w:name="_Toc43210324"/>
      <w:bookmarkStart w:id="261" w:name="_Toc49853230"/>
      <w:bookmarkStart w:id="262" w:name="_Toc56530019"/>
      <w:bookmarkStart w:id="263" w:name="_Toc161912871"/>
      <w:bookmarkEnd w:id="255"/>
      <w:r w:rsidRPr="00164490">
        <w:t>5.3.2.</w:t>
      </w:r>
      <w:r w:rsidRPr="00164490">
        <w:rPr>
          <w:rFonts w:hint="eastAsia"/>
          <w:lang w:eastAsia="zh-CN"/>
        </w:rPr>
        <w:t>5</w:t>
      </w:r>
      <w:r w:rsidRPr="00164490">
        <w:tab/>
        <w:t>Notify Service Operation</w:t>
      </w:r>
      <w:bookmarkEnd w:id="256"/>
      <w:bookmarkEnd w:id="257"/>
      <w:bookmarkEnd w:id="258"/>
      <w:bookmarkEnd w:id="259"/>
      <w:bookmarkEnd w:id="260"/>
      <w:bookmarkEnd w:id="261"/>
      <w:bookmarkEnd w:id="262"/>
      <w:bookmarkEnd w:id="263"/>
    </w:p>
    <w:p w14:paraId="36509352" w14:textId="77777777" w:rsidR="00B02215" w:rsidRPr="00164490" w:rsidRDefault="00B02215" w:rsidP="00553D27">
      <w:pPr>
        <w:pStyle w:val="Heading5"/>
      </w:pPr>
      <w:bookmarkStart w:id="264" w:name="_Toc20142294"/>
      <w:bookmarkStart w:id="265" w:name="_Toc34217238"/>
      <w:bookmarkStart w:id="266" w:name="_Toc34217390"/>
      <w:bookmarkStart w:id="267" w:name="_Toc39051753"/>
      <w:bookmarkStart w:id="268" w:name="_Toc43210325"/>
      <w:bookmarkStart w:id="269" w:name="_Toc49853231"/>
      <w:bookmarkStart w:id="270" w:name="_Toc56530020"/>
      <w:bookmarkStart w:id="271" w:name="_Toc161912872"/>
      <w:r w:rsidRPr="00164490">
        <w:t>5.3.2.</w:t>
      </w:r>
      <w:r w:rsidRPr="00164490">
        <w:rPr>
          <w:rFonts w:hint="eastAsia"/>
          <w:lang w:eastAsia="zh-CN"/>
        </w:rPr>
        <w:t>5</w:t>
      </w:r>
      <w:r w:rsidRPr="00164490">
        <w:t>.1</w:t>
      </w:r>
      <w:r w:rsidRPr="00164490">
        <w:tab/>
        <w:t>General</w:t>
      </w:r>
      <w:bookmarkEnd w:id="264"/>
      <w:bookmarkEnd w:id="265"/>
      <w:bookmarkEnd w:id="266"/>
      <w:bookmarkEnd w:id="267"/>
      <w:bookmarkEnd w:id="268"/>
      <w:bookmarkEnd w:id="269"/>
      <w:bookmarkEnd w:id="270"/>
      <w:bookmarkEnd w:id="271"/>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5" type="#_x0000_t75" style="width:482.25pt;height:108.75pt" o:ole="">
            <v:imagedata r:id="rId30" o:title=""/>
          </v:shape>
          <o:OLEObject Type="Embed" ProgID="VisioViewer.Viewer.1" ShapeID="_x0000_i1035" DrawAspect="Content" ObjectID="_1772525817" r:id="rId31"/>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lastRenderedPageBreak/>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2"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3" w:name="_Toc20142295"/>
      <w:bookmarkStart w:id="274" w:name="_Toc34217239"/>
      <w:bookmarkStart w:id="275" w:name="_Toc34217391"/>
      <w:bookmarkStart w:id="276" w:name="_Toc39051754"/>
      <w:bookmarkStart w:id="277" w:name="_Toc43210326"/>
      <w:bookmarkStart w:id="278" w:name="_Toc49853232"/>
      <w:bookmarkStart w:id="279" w:name="_Toc56530021"/>
      <w:bookmarkStart w:id="280" w:name="_Toc161912873"/>
      <w:bookmarkEnd w:id="272"/>
      <w:r w:rsidRPr="00164490">
        <w:lastRenderedPageBreak/>
        <w:t>5.3.2.</w:t>
      </w:r>
      <w:r w:rsidRPr="00164490">
        <w:rPr>
          <w:rFonts w:hint="eastAsia"/>
          <w:lang w:eastAsia="zh-CN"/>
        </w:rPr>
        <w:t>6</w:t>
      </w:r>
      <w:r w:rsidRPr="00164490">
        <w:tab/>
        <w:t>Delete Service Operation</w:t>
      </w:r>
      <w:bookmarkEnd w:id="273"/>
      <w:bookmarkEnd w:id="274"/>
      <w:bookmarkEnd w:id="275"/>
      <w:bookmarkEnd w:id="276"/>
      <w:bookmarkEnd w:id="277"/>
      <w:bookmarkEnd w:id="278"/>
      <w:bookmarkEnd w:id="279"/>
      <w:bookmarkEnd w:id="280"/>
    </w:p>
    <w:p w14:paraId="2BF409C3" w14:textId="77777777" w:rsidR="00B02215" w:rsidRPr="00164490" w:rsidRDefault="00B02215" w:rsidP="00553D27">
      <w:pPr>
        <w:pStyle w:val="Heading5"/>
      </w:pPr>
      <w:bookmarkStart w:id="281" w:name="_Toc20142296"/>
      <w:bookmarkStart w:id="282" w:name="_Toc34217240"/>
      <w:bookmarkStart w:id="283" w:name="_Toc34217392"/>
      <w:bookmarkStart w:id="284" w:name="_Toc39051755"/>
      <w:bookmarkStart w:id="285" w:name="_Toc43210327"/>
      <w:bookmarkStart w:id="286" w:name="_Toc49853233"/>
      <w:bookmarkStart w:id="287" w:name="_Toc56530022"/>
      <w:bookmarkStart w:id="288" w:name="_Toc161912874"/>
      <w:r w:rsidRPr="00164490">
        <w:t>5.3.2.</w:t>
      </w:r>
      <w:r w:rsidRPr="00164490">
        <w:rPr>
          <w:rFonts w:hint="eastAsia"/>
          <w:lang w:eastAsia="zh-CN"/>
        </w:rPr>
        <w:t>6</w:t>
      </w:r>
      <w:r w:rsidRPr="00164490">
        <w:t>.1</w:t>
      </w:r>
      <w:r w:rsidRPr="00164490">
        <w:tab/>
        <w:t>General</w:t>
      </w:r>
      <w:bookmarkEnd w:id="281"/>
      <w:bookmarkEnd w:id="282"/>
      <w:bookmarkEnd w:id="283"/>
      <w:bookmarkEnd w:id="284"/>
      <w:bookmarkEnd w:id="285"/>
      <w:bookmarkEnd w:id="286"/>
      <w:bookmarkEnd w:id="287"/>
      <w:bookmarkEnd w:id="288"/>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20A2FA8C" w:rsidR="00973A13" w:rsidRPr="00164490" w:rsidRDefault="00973A13" w:rsidP="00B02215">
      <w:pPr>
        <w:pStyle w:val="TH"/>
      </w:pPr>
      <w:r w:rsidRPr="00164490">
        <w:object w:dxaOrig="11385" w:dyaOrig="2595" w14:anchorId="62920431">
          <v:shape id="_x0000_i1036" type="#_x0000_t75" style="width:482.25pt;height:105.75pt" o:ole="">
            <v:imagedata r:id="rId32" o:title=""/>
          </v:shape>
          <o:OLEObject Type="Embed" ProgID="VisioViewer.Viewer.1" ShapeID="_x0000_i1036" DrawAspect="Content" ObjectID="_1772525818" r:id="rId33"/>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89"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0" w:name="_Toc34217241"/>
      <w:bookmarkStart w:id="291" w:name="_Toc34217393"/>
      <w:bookmarkStart w:id="292" w:name="_Toc39051756"/>
      <w:bookmarkStart w:id="293" w:name="_Toc43210328"/>
      <w:bookmarkStart w:id="294" w:name="_Toc49853234"/>
      <w:bookmarkStart w:id="295" w:name="_Toc56530023"/>
      <w:bookmarkStart w:id="296" w:name="_Toc161912875"/>
      <w:bookmarkEnd w:id="289"/>
      <w:r w:rsidRPr="00164490">
        <w:t>5.3.2.7</w:t>
      </w:r>
      <w:r w:rsidRPr="00164490">
        <w:tab/>
        <w:t>Options Service Operation</w:t>
      </w:r>
      <w:bookmarkEnd w:id="290"/>
      <w:bookmarkEnd w:id="291"/>
      <w:bookmarkEnd w:id="292"/>
      <w:bookmarkEnd w:id="293"/>
      <w:bookmarkEnd w:id="294"/>
      <w:bookmarkEnd w:id="295"/>
      <w:bookmarkEnd w:id="296"/>
    </w:p>
    <w:p w14:paraId="2DB93408" w14:textId="77777777" w:rsidR="00B02215" w:rsidRPr="00164490" w:rsidRDefault="00B02215" w:rsidP="00553D27">
      <w:pPr>
        <w:pStyle w:val="Heading5"/>
      </w:pPr>
      <w:bookmarkStart w:id="297" w:name="_Toc34217242"/>
      <w:bookmarkStart w:id="298" w:name="_Toc34217394"/>
      <w:bookmarkStart w:id="299" w:name="_Toc39051757"/>
      <w:bookmarkStart w:id="300" w:name="_Toc43210329"/>
      <w:bookmarkStart w:id="301" w:name="_Toc49853235"/>
      <w:bookmarkStart w:id="302" w:name="_Toc56530024"/>
      <w:bookmarkStart w:id="303" w:name="_Toc161912876"/>
      <w:r w:rsidRPr="00164490">
        <w:t>5.3.2.7.1</w:t>
      </w:r>
      <w:r w:rsidRPr="00164490">
        <w:tab/>
        <w:t>General</w:t>
      </w:r>
      <w:bookmarkEnd w:id="297"/>
      <w:bookmarkEnd w:id="298"/>
      <w:bookmarkEnd w:id="299"/>
      <w:bookmarkEnd w:id="300"/>
      <w:bookmarkEnd w:id="301"/>
      <w:bookmarkEnd w:id="302"/>
      <w:bookmarkEnd w:id="303"/>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7" type="#_x0000_t75" style="width:482.25pt;height:129.75pt" o:ole="">
            <v:imagedata r:id="rId34" o:title=""/>
          </v:shape>
          <o:OLEObject Type="Embed" ProgID="VisioViewer.Viewer.1" ShapeID="_x0000_i1037" DrawAspect="Content" ObjectID="_1772525819" r:id="rId35"/>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4"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5" w:name="_Toc20142297"/>
      <w:bookmarkStart w:id="306" w:name="_Toc34217243"/>
      <w:bookmarkStart w:id="307" w:name="_Toc34217395"/>
      <w:bookmarkStart w:id="308" w:name="_Toc39051758"/>
      <w:bookmarkStart w:id="309" w:name="_Toc43210330"/>
      <w:bookmarkStart w:id="310" w:name="_Toc49853236"/>
      <w:bookmarkStart w:id="311" w:name="_Toc56530025"/>
      <w:bookmarkStart w:id="312" w:name="_Toc161912877"/>
      <w:bookmarkEnd w:id="304"/>
      <w:r w:rsidRPr="00164490">
        <w:lastRenderedPageBreak/>
        <w:t>6</w:t>
      </w:r>
      <w:r w:rsidRPr="00164490">
        <w:tab/>
        <w:t>API Definitions</w:t>
      </w:r>
      <w:bookmarkEnd w:id="305"/>
      <w:bookmarkEnd w:id="306"/>
      <w:bookmarkEnd w:id="307"/>
      <w:bookmarkEnd w:id="308"/>
      <w:bookmarkEnd w:id="309"/>
      <w:bookmarkEnd w:id="310"/>
      <w:bookmarkEnd w:id="311"/>
      <w:bookmarkEnd w:id="312"/>
    </w:p>
    <w:p w14:paraId="2B151211" w14:textId="77777777" w:rsidR="00B02215" w:rsidRPr="00164490" w:rsidRDefault="00B02215" w:rsidP="00553D27">
      <w:pPr>
        <w:pStyle w:val="Heading2"/>
      </w:pPr>
      <w:bookmarkStart w:id="313" w:name="_Toc20142298"/>
      <w:bookmarkStart w:id="314" w:name="_Toc34217244"/>
      <w:bookmarkStart w:id="315" w:name="_Toc34217396"/>
      <w:bookmarkStart w:id="316" w:name="_Toc39051759"/>
      <w:bookmarkStart w:id="317" w:name="_Toc43210331"/>
      <w:bookmarkStart w:id="318" w:name="_Toc49853237"/>
      <w:bookmarkStart w:id="319" w:name="_Toc56530026"/>
      <w:bookmarkStart w:id="320" w:name="_Toc161912878"/>
      <w:r w:rsidRPr="00164490">
        <w:t>6.1</w:t>
      </w:r>
      <w:r w:rsidRPr="00164490">
        <w:tab/>
        <w:t>Nnssf_NSSelection Service API</w:t>
      </w:r>
      <w:bookmarkEnd w:id="313"/>
      <w:bookmarkEnd w:id="314"/>
      <w:bookmarkEnd w:id="315"/>
      <w:bookmarkEnd w:id="316"/>
      <w:bookmarkEnd w:id="317"/>
      <w:bookmarkEnd w:id="318"/>
      <w:bookmarkEnd w:id="319"/>
      <w:bookmarkEnd w:id="320"/>
    </w:p>
    <w:p w14:paraId="6262EAB1" w14:textId="77777777" w:rsidR="00B02215" w:rsidRPr="00164490" w:rsidRDefault="00B02215" w:rsidP="00553D27">
      <w:pPr>
        <w:pStyle w:val="Heading3"/>
      </w:pPr>
      <w:bookmarkStart w:id="321" w:name="_Toc20142299"/>
      <w:bookmarkStart w:id="322" w:name="_Toc34217245"/>
      <w:bookmarkStart w:id="323" w:name="_Toc34217397"/>
      <w:bookmarkStart w:id="324" w:name="_Toc39051760"/>
      <w:bookmarkStart w:id="325" w:name="_Toc43210332"/>
      <w:bookmarkStart w:id="326" w:name="_Toc49853238"/>
      <w:bookmarkStart w:id="327" w:name="_Toc56530027"/>
      <w:bookmarkStart w:id="328" w:name="_Toc161912879"/>
      <w:r w:rsidRPr="00164490">
        <w:t>6.1.1</w:t>
      </w:r>
      <w:r w:rsidRPr="00164490">
        <w:tab/>
        <w:t>API URI</w:t>
      </w:r>
      <w:bookmarkEnd w:id="321"/>
      <w:bookmarkEnd w:id="322"/>
      <w:bookmarkEnd w:id="323"/>
      <w:bookmarkEnd w:id="324"/>
      <w:bookmarkEnd w:id="325"/>
      <w:bookmarkEnd w:id="326"/>
      <w:bookmarkEnd w:id="327"/>
      <w:bookmarkEnd w:id="328"/>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6566E75E" w:rsidR="00906717" w:rsidRPr="00164490" w:rsidRDefault="00906717" w:rsidP="00906717">
      <w:pPr>
        <w:rPr>
          <w:noProof/>
          <w:lang w:eastAsia="zh-CN"/>
        </w:rPr>
      </w:pPr>
      <w:r w:rsidRPr="00164490">
        <w:rPr>
          <w:b/>
          <w:noProof/>
        </w:rPr>
        <w:t>{apiRoot}/nnssf-nsselection/&lt;apiVersion&gt;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77777777" w:rsidR="00B02215" w:rsidRPr="00164490" w:rsidRDefault="00B02215" w:rsidP="00B02215">
      <w:pPr>
        <w:pStyle w:val="B1"/>
        <w:rPr>
          <w:b/>
          <w:noProof/>
        </w:rPr>
      </w:pPr>
      <w:r w:rsidRPr="00164490">
        <w:rPr>
          <w:b/>
          <w:noProof/>
        </w:rPr>
        <w:t>{apiRoot}/nnssf-nsselection/</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48C62432"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29" w:name="_Toc20142300"/>
      <w:bookmarkStart w:id="330" w:name="_Toc34217246"/>
      <w:bookmarkStart w:id="331" w:name="_Toc34217398"/>
      <w:bookmarkStart w:id="332" w:name="_Toc39051761"/>
      <w:bookmarkStart w:id="333" w:name="_Toc43210333"/>
      <w:bookmarkStart w:id="334" w:name="_Toc49853239"/>
      <w:bookmarkStart w:id="335" w:name="_Toc56530028"/>
      <w:bookmarkStart w:id="336" w:name="_Toc161912880"/>
      <w:r w:rsidRPr="00164490">
        <w:t>6.1.2</w:t>
      </w:r>
      <w:r w:rsidRPr="00164490">
        <w:tab/>
        <w:t>Usage of HTTP</w:t>
      </w:r>
      <w:bookmarkEnd w:id="329"/>
      <w:bookmarkEnd w:id="330"/>
      <w:bookmarkEnd w:id="331"/>
      <w:bookmarkEnd w:id="332"/>
      <w:bookmarkEnd w:id="333"/>
      <w:bookmarkEnd w:id="334"/>
      <w:bookmarkEnd w:id="335"/>
      <w:bookmarkEnd w:id="336"/>
    </w:p>
    <w:p w14:paraId="19EF2247" w14:textId="77777777" w:rsidR="00B02215" w:rsidRPr="00164490" w:rsidRDefault="00B02215" w:rsidP="00553D27">
      <w:pPr>
        <w:pStyle w:val="Heading4"/>
      </w:pPr>
      <w:bookmarkStart w:id="337" w:name="_Toc20142301"/>
      <w:bookmarkStart w:id="338" w:name="_Toc34217247"/>
      <w:bookmarkStart w:id="339" w:name="_Toc34217399"/>
      <w:bookmarkStart w:id="340" w:name="_Toc39051762"/>
      <w:bookmarkStart w:id="341" w:name="_Toc43210334"/>
      <w:bookmarkStart w:id="342" w:name="_Toc49853240"/>
      <w:bookmarkStart w:id="343" w:name="_Toc56530029"/>
      <w:bookmarkStart w:id="344" w:name="_Toc161912881"/>
      <w:r w:rsidRPr="00164490">
        <w:t>6.1.2.1</w:t>
      </w:r>
      <w:r w:rsidRPr="00164490">
        <w:tab/>
        <w:t>General</w:t>
      </w:r>
      <w:bookmarkEnd w:id="337"/>
      <w:bookmarkEnd w:id="338"/>
      <w:bookmarkEnd w:id="339"/>
      <w:bookmarkEnd w:id="340"/>
      <w:bookmarkEnd w:id="341"/>
      <w:bookmarkEnd w:id="342"/>
      <w:bookmarkEnd w:id="343"/>
      <w:bookmarkEnd w:id="344"/>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Heading4"/>
      </w:pPr>
      <w:bookmarkStart w:id="345" w:name="_Toc20142302"/>
      <w:bookmarkStart w:id="346" w:name="_Toc34217248"/>
      <w:bookmarkStart w:id="347" w:name="_Toc34217400"/>
      <w:bookmarkStart w:id="348" w:name="_Toc39051763"/>
      <w:bookmarkStart w:id="349" w:name="_Toc43210335"/>
      <w:bookmarkStart w:id="350" w:name="_Toc49853241"/>
      <w:bookmarkStart w:id="351" w:name="_Toc56530030"/>
      <w:bookmarkStart w:id="352" w:name="_Toc161912882"/>
      <w:r w:rsidRPr="00164490">
        <w:t>6.1.2.2</w:t>
      </w:r>
      <w:r w:rsidRPr="00164490">
        <w:tab/>
        <w:t>HTTP standard headers</w:t>
      </w:r>
      <w:bookmarkEnd w:id="345"/>
      <w:bookmarkEnd w:id="346"/>
      <w:bookmarkEnd w:id="347"/>
      <w:bookmarkEnd w:id="348"/>
      <w:bookmarkEnd w:id="349"/>
      <w:bookmarkEnd w:id="350"/>
      <w:bookmarkEnd w:id="351"/>
      <w:bookmarkEnd w:id="352"/>
    </w:p>
    <w:p w14:paraId="5FFEF98A" w14:textId="77777777" w:rsidR="00B02215" w:rsidRPr="00164490" w:rsidRDefault="00B02215" w:rsidP="00553D27">
      <w:pPr>
        <w:pStyle w:val="Heading5"/>
        <w:rPr>
          <w:lang w:eastAsia="zh-CN"/>
        </w:rPr>
      </w:pPr>
      <w:bookmarkStart w:id="353" w:name="_Toc20142303"/>
      <w:bookmarkStart w:id="354" w:name="_Toc34217249"/>
      <w:bookmarkStart w:id="355" w:name="_Toc34217401"/>
      <w:bookmarkStart w:id="356" w:name="_Toc39051764"/>
      <w:bookmarkStart w:id="357" w:name="_Toc43210336"/>
      <w:bookmarkStart w:id="358" w:name="_Toc49853242"/>
      <w:bookmarkStart w:id="359" w:name="_Toc56530031"/>
      <w:bookmarkStart w:id="360" w:name="_Toc161912883"/>
      <w:r w:rsidRPr="00164490">
        <w:t>6.1.2.2.1</w:t>
      </w:r>
      <w:r w:rsidRPr="00164490">
        <w:rPr>
          <w:rFonts w:hint="eastAsia"/>
          <w:lang w:eastAsia="zh-CN"/>
        </w:rPr>
        <w:tab/>
      </w:r>
      <w:r w:rsidRPr="00164490">
        <w:rPr>
          <w:lang w:eastAsia="zh-CN"/>
        </w:rPr>
        <w:t>General</w:t>
      </w:r>
      <w:bookmarkEnd w:id="353"/>
      <w:bookmarkEnd w:id="354"/>
      <w:bookmarkEnd w:id="355"/>
      <w:bookmarkEnd w:id="356"/>
      <w:bookmarkEnd w:id="357"/>
      <w:bookmarkEnd w:id="358"/>
      <w:bookmarkEnd w:id="359"/>
      <w:bookmarkEnd w:id="360"/>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Heading5"/>
      </w:pPr>
      <w:bookmarkStart w:id="361" w:name="_Toc20142304"/>
      <w:bookmarkStart w:id="362" w:name="_Toc34217250"/>
      <w:bookmarkStart w:id="363" w:name="_Toc34217402"/>
      <w:bookmarkStart w:id="364" w:name="_Toc39051765"/>
      <w:bookmarkStart w:id="365" w:name="_Toc43210337"/>
      <w:bookmarkStart w:id="366" w:name="_Toc49853243"/>
      <w:bookmarkStart w:id="367" w:name="_Toc56530032"/>
      <w:bookmarkStart w:id="368" w:name="_Toc161912884"/>
      <w:r w:rsidRPr="00164490">
        <w:t>6.1.2.2.2</w:t>
      </w:r>
      <w:r w:rsidRPr="00164490">
        <w:tab/>
        <w:t>Content type</w:t>
      </w:r>
      <w:bookmarkEnd w:id="361"/>
      <w:bookmarkEnd w:id="362"/>
      <w:bookmarkEnd w:id="363"/>
      <w:bookmarkEnd w:id="364"/>
      <w:bookmarkEnd w:id="365"/>
      <w:bookmarkEnd w:id="366"/>
      <w:bookmarkEnd w:id="367"/>
      <w:bookmarkEnd w:id="368"/>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4691AD39" w14:textId="6F4CD5A4"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"application/problem+json".6.1.2.3</w:t>
      </w:r>
      <w:r w:rsidRPr="00164490">
        <w:tab/>
        <w:t>HTTP custom headers</w:t>
      </w:r>
    </w:p>
    <w:p w14:paraId="5DAF426A" w14:textId="77777777" w:rsidR="00B02215" w:rsidRPr="00164490" w:rsidRDefault="00B02215" w:rsidP="00553D27">
      <w:pPr>
        <w:pStyle w:val="Heading5"/>
        <w:rPr>
          <w:lang w:eastAsia="zh-CN"/>
        </w:rPr>
      </w:pPr>
      <w:bookmarkStart w:id="369" w:name="_Toc20142305"/>
      <w:bookmarkStart w:id="370" w:name="_Toc34217251"/>
      <w:bookmarkStart w:id="371" w:name="_Toc34217403"/>
      <w:bookmarkStart w:id="372" w:name="_Toc39051766"/>
      <w:bookmarkStart w:id="373" w:name="_Toc43210338"/>
      <w:bookmarkStart w:id="374" w:name="_Toc49853244"/>
      <w:bookmarkStart w:id="375" w:name="_Toc56530033"/>
      <w:bookmarkStart w:id="376" w:name="_Toc161912885"/>
      <w:r w:rsidRPr="00164490">
        <w:t>6.1.2.3.1</w:t>
      </w:r>
      <w:r w:rsidRPr="00164490">
        <w:rPr>
          <w:rFonts w:hint="eastAsia"/>
          <w:lang w:eastAsia="zh-CN"/>
        </w:rPr>
        <w:tab/>
      </w:r>
      <w:r w:rsidRPr="00164490">
        <w:rPr>
          <w:lang w:eastAsia="zh-CN"/>
        </w:rPr>
        <w:t>General</w:t>
      </w:r>
      <w:bookmarkEnd w:id="369"/>
      <w:bookmarkEnd w:id="370"/>
      <w:bookmarkEnd w:id="371"/>
      <w:bookmarkEnd w:id="372"/>
      <w:bookmarkEnd w:id="373"/>
      <w:bookmarkEnd w:id="374"/>
      <w:bookmarkEnd w:id="375"/>
      <w:bookmarkEnd w:id="376"/>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Heading3"/>
      </w:pPr>
      <w:bookmarkStart w:id="377" w:name="_Toc20142306"/>
      <w:bookmarkStart w:id="378" w:name="_Toc34217252"/>
      <w:bookmarkStart w:id="379" w:name="_Toc34217404"/>
      <w:bookmarkStart w:id="380" w:name="_Toc39051767"/>
      <w:bookmarkStart w:id="381" w:name="_Toc43210339"/>
      <w:bookmarkStart w:id="382" w:name="_Toc49853245"/>
      <w:bookmarkStart w:id="383" w:name="_Toc56530034"/>
      <w:bookmarkStart w:id="384" w:name="_Toc161912886"/>
      <w:r w:rsidRPr="00164490">
        <w:lastRenderedPageBreak/>
        <w:t>6.1.3</w:t>
      </w:r>
      <w:r w:rsidRPr="00164490">
        <w:tab/>
        <w:t>Resources</w:t>
      </w:r>
      <w:bookmarkEnd w:id="377"/>
      <w:bookmarkEnd w:id="378"/>
      <w:bookmarkEnd w:id="379"/>
      <w:bookmarkEnd w:id="380"/>
      <w:bookmarkEnd w:id="381"/>
      <w:bookmarkEnd w:id="382"/>
      <w:bookmarkEnd w:id="383"/>
      <w:bookmarkEnd w:id="384"/>
    </w:p>
    <w:p w14:paraId="33732C84" w14:textId="77777777" w:rsidR="00B02215" w:rsidRPr="00164490" w:rsidRDefault="00B02215" w:rsidP="00553D27">
      <w:pPr>
        <w:pStyle w:val="Heading4"/>
      </w:pPr>
      <w:bookmarkStart w:id="385" w:name="_Toc20142307"/>
      <w:bookmarkStart w:id="386" w:name="_Toc34217253"/>
      <w:bookmarkStart w:id="387" w:name="_Toc34217405"/>
      <w:bookmarkStart w:id="388" w:name="_Toc39051768"/>
      <w:bookmarkStart w:id="389" w:name="_Toc43210340"/>
      <w:bookmarkStart w:id="390" w:name="_Toc49853246"/>
      <w:bookmarkStart w:id="391" w:name="_Toc56530035"/>
      <w:bookmarkStart w:id="392" w:name="_Toc161912887"/>
      <w:r w:rsidRPr="00164490">
        <w:t>6.1.3.1</w:t>
      </w:r>
      <w:r w:rsidRPr="00164490">
        <w:tab/>
        <w:t>Overview</w:t>
      </w:r>
      <w:bookmarkEnd w:id="385"/>
      <w:bookmarkEnd w:id="386"/>
      <w:bookmarkEnd w:id="387"/>
      <w:bookmarkEnd w:id="388"/>
      <w:bookmarkEnd w:id="389"/>
      <w:bookmarkEnd w:id="390"/>
      <w:bookmarkEnd w:id="391"/>
      <w:bookmarkEnd w:id="392"/>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77777777" w:rsidR="00B02215" w:rsidRPr="00164490" w:rsidRDefault="00B02215" w:rsidP="00B02215">
      <w:pPr>
        <w:pStyle w:val="TH"/>
      </w:pPr>
      <w:r w:rsidRPr="00164490">
        <w:object w:dxaOrig="8088" w:dyaOrig="3624" w14:anchorId="252DED9A">
          <v:shape id="_x0000_i1038" type="#_x0000_t75" style="width:4in;height:129pt" o:ole="">
            <v:imagedata r:id="rId36" o:title=""/>
          </v:shape>
          <o:OLEObject Type="Embed" ProgID="VisioViewer.Viewer.1" ShapeID="_x0000_i1038" DrawAspect="Content" ObjectID="_1772525820" r:id="rId37"/>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164490" w:rsidRDefault="00B02215" w:rsidP="002A65CD">
            <w:pPr>
              <w:pStyle w:val="TAL"/>
              <w:rPr>
                <w:lang w:eastAsia="zh-CN"/>
              </w:rPr>
            </w:pPr>
            <w:r w:rsidRPr="00164490">
              <w:rPr>
                <w:lang w:eastAsia="zh-CN"/>
              </w:rPr>
              <w:t>/</w:t>
            </w:r>
          </w:p>
          <w:p w14:paraId="6863D549" w14:textId="77777777" w:rsidR="00B02215" w:rsidRPr="00164490" w:rsidRDefault="00B02215" w:rsidP="002A65CD">
            <w:pPr>
              <w:pStyle w:val="TAL"/>
            </w:pP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3" w:name="_Toc20142308"/>
      <w:bookmarkStart w:id="394" w:name="_Toc34217254"/>
      <w:bookmarkStart w:id="395" w:name="_Toc34217406"/>
      <w:bookmarkStart w:id="396" w:name="_Toc39051769"/>
      <w:bookmarkStart w:id="397" w:name="_Toc43210341"/>
      <w:bookmarkStart w:id="398" w:name="_Toc49853247"/>
      <w:bookmarkStart w:id="399" w:name="_Toc56530036"/>
      <w:bookmarkStart w:id="400" w:name="_Toc161912888"/>
      <w:r w:rsidRPr="00164490">
        <w:t>6.1.3.2</w:t>
      </w:r>
      <w:r w:rsidRPr="00164490">
        <w:tab/>
        <w:t>Resource:  Network Slice Information</w:t>
      </w:r>
      <w:bookmarkEnd w:id="393"/>
      <w:bookmarkEnd w:id="394"/>
      <w:bookmarkEnd w:id="395"/>
      <w:bookmarkEnd w:id="396"/>
      <w:bookmarkEnd w:id="397"/>
      <w:bookmarkEnd w:id="398"/>
      <w:bookmarkEnd w:id="399"/>
      <w:bookmarkEnd w:id="400"/>
    </w:p>
    <w:p w14:paraId="09432BB2" w14:textId="77777777" w:rsidR="00B02215" w:rsidRPr="00164490" w:rsidRDefault="00B02215" w:rsidP="00553D27">
      <w:pPr>
        <w:pStyle w:val="Heading5"/>
      </w:pPr>
      <w:bookmarkStart w:id="401" w:name="_Toc20142309"/>
      <w:bookmarkStart w:id="402" w:name="_Toc34217255"/>
      <w:bookmarkStart w:id="403" w:name="_Toc34217407"/>
      <w:bookmarkStart w:id="404" w:name="_Toc39051770"/>
      <w:bookmarkStart w:id="405" w:name="_Toc43210342"/>
      <w:bookmarkStart w:id="406" w:name="_Toc49853248"/>
      <w:bookmarkStart w:id="407" w:name="_Toc56530037"/>
      <w:bookmarkStart w:id="408" w:name="_Toc161912889"/>
      <w:r w:rsidRPr="00164490">
        <w:t>6.1.3.2.1</w:t>
      </w:r>
      <w:r w:rsidRPr="00164490">
        <w:tab/>
        <w:t>Description</w:t>
      </w:r>
      <w:bookmarkEnd w:id="401"/>
      <w:bookmarkEnd w:id="402"/>
      <w:bookmarkEnd w:id="403"/>
      <w:bookmarkEnd w:id="404"/>
      <w:bookmarkEnd w:id="405"/>
      <w:bookmarkEnd w:id="406"/>
      <w:bookmarkEnd w:id="407"/>
      <w:bookmarkEnd w:id="408"/>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Heading5"/>
      </w:pPr>
      <w:bookmarkStart w:id="409" w:name="_Toc20142310"/>
      <w:bookmarkStart w:id="410" w:name="_Toc34217256"/>
      <w:bookmarkStart w:id="411" w:name="_Toc34217408"/>
      <w:bookmarkStart w:id="412" w:name="_Toc39051771"/>
      <w:bookmarkStart w:id="413" w:name="_Toc43210343"/>
      <w:bookmarkStart w:id="414" w:name="_Toc49853249"/>
      <w:bookmarkStart w:id="415" w:name="_Toc56530038"/>
      <w:bookmarkStart w:id="416" w:name="_Toc161912890"/>
      <w:r w:rsidRPr="00164490">
        <w:t>6.1.3.2.2</w:t>
      </w:r>
      <w:r w:rsidRPr="00164490">
        <w:tab/>
        <w:t>Resource Definition</w:t>
      </w:r>
      <w:bookmarkEnd w:id="409"/>
      <w:bookmarkEnd w:id="410"/>
      <w:bookmarkEnd w:id="411"/>
      <w:bookmarkEnd w:id="412"/>
      <w:bookmarkEnd w:id="413"/>
      <w:bookmarkEnd w:id="414"/>
      <w:bookmarkEnd w:id="415"/>
      <w:bookmarkEnd w:id="416"/>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17" w:name="_Toc20142311"/>
      <w:bookmarkStart w:id="418" w:name="_Toc34217257"/>
      <w:bookmarkStart w:id="419" w:name="_Toc34217409"/>
      <w:bookmarkStart w:id="420" w:name="_Toc39051772"/>
      <w:bookmarkStart w:id="421" w:name="_Toc43210344"/>
      <w:bookmarkStart w:id="422" w:name="_Toc49853250"/>
      <w:bookmarkStart w:id="423" w:name="_Toc56530039"/>
      <w:bookmarkStart w:id="424" w:name="_Toc161912891"/>
      <w:r w:rsidRPr="00164490">
        <w:t>6.1.3.2.3</w:t>
      </w:r>
      <w:r w:rsidRPr="00164490">
        <w:tab/>
        <w:t>Resource Standard Methods</w:t>
      </w:r>
      <w:bookmarkEnd w:id="417"/>
      <w:bookmarkEnd w:id="418"/>
      <w:bookmarkEnd w:id="419"/>
      <w:bookmarkEnd w:id="420"/>
      <w:bookmarkEnd w:id="421"/>
      <w:bookmarkEnd w:id="422"/>
      <w:bookmarkEnd w:id="423"/>
      <w:bookmarkEnd w:id="424"/>
    </w:p>
    <w:p w14:paraId="25BD0F82" w14:textId="77777777" w:rsidR="00B02215" w:rsidRPr="00164490" w:rsidRDefault="00B02215" w:rsidP="00A26364">
      <w:pPr>
        <w:pStyle w:val="H6"/>
      </w:pPr>
      <w:bookmarkStart w:id="425" w:name="_Toc20142312"/>
      <w:bookmarkStart w:id="426" w:name="_Toc34217258"/>
      <w:bookmarkStart w:id="427" w:name="_Toc34217410"/>
      <w:bookmarkStart w:id="428" w:name="_Toc39051773"/>
      <w:bookmarkStart w:id="429" w:name="_Toc43210345"/>
      <w:bookmarkStart w:id="430" w:name="_Toc49853251"/>
      <w:bookmarkStart w:id="431" w:name="_Toc56530040"/>
      <w:r w:rsidRPr="00164490">
        <w:t>6.1.3.2.3.1</w:t>
      </w:r>
      <w:r w:rsidRPr="00164490">
        <w:tab/>
        <w:t>GET</w:t>
      </w:r>
      <w:bookmarkEnd w:id="425"/>
      <w:bookmarkEnd w:id="426"/>
      <w:bookmarkEnd w:id="427"/>
      <w:bookmarkEnd w:id="428"/>
      <w:bookmarkEnd w:id="429"/>
      <w:bookmarkEnd w:id="430"/>
      <w:bookmarkEnd w:id="431"/>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lastRenderedPageBreak/>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164490" w:rsidRDefault="00B02215" w:rsidP="002A65CD">
            <w:pPr>
              <w:pStyle w:val="TAH"/>
            </w:pPr>
            <w:r w:rsidRPr="00164490">
              <w:t>Description</w:t>
            </w:r>
          </w:p>
        </w:tc>
      </w:tr>
      <w:tr w:rsidR="00B02215" w:rsidRPr="00164490"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164490" w:rsidRDefault="00B02215" w:rsidP="002A65CD">
            <w:pPr>
              <w:pStyle w:val="TAL"/>
            </w:pPr>
            <w:r w:rsidRPr="00164490">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164490" w:rsidRDefault="00B02215" w:rsidP="002A65CD">
            <w:pPr>
              <w:pStyle w:val="TAL"/>
            </w:pPr>
            <w:r w:rsidRPr="00164490">
              <w:rPr>
                <w:rFonts w:hint="eastAsia"/>
                <w:lang w:eastAsia="zh-CN"/>
              </w:rPr>
              <w:t>N</w:t>
            </w:r>
            <w:r w:rsidRPr="00164490">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164490" w:rsidRDefault="00B02215" w:rsidP="002A65CD">
            <w:pPr>
              <w:pStyle w:val="TAC"/>
            </w:pPr>
            <w:r w:rsidRPr="00164490">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164490" w:rsidRDefault="00B02215" w:rsidP="002A65CD">
            <w:pPr>
              <w:pStyle w:val="TAL"/>
            </w:pPr>
            <w:r w:rsidRPr="00164490">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164490" w:rsidRDefault="00B02215"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B02215" w:rsidRPr="00164490"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164490" w:rsidRDefault="00B02215"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164490" w:rsidRDefault="00B02215"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164490" w:rsidRDefault="00B02215" w:rsidP="002A65CD">
            <w:pPr>
              <w:pStyle w:val="TAC"/>
            </w:pPr>
            <w:r w:rsidRPr="00164490">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164490" w:rsidRDefault="00B02215" w:rsidP="002A65CD">
            <w:pPr>
              <w:pStyle w:val="TAL"/>
            </w:pPr>
            <w:r w:rsidRPr="00164490">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164490" w:rsidRDefault="00B02215"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B02215" w:rsidRPr="00164490"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164490" w:rsidRDefault="00B02215" w:rsidP="002A65CD">
            <w:pPr>
              <w:pStyle w:val="TAL"/>
            </w:pPr>
            <w:r w:rsidRPr="00164490">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164490" w:rsidRDefault="00B02215" w:rsidP="002A65CD">
            <w:pPr>
              <w:pStyle w:val="TAL"/>
            </w:pPr>
            <w:r w:rsidRPr="00164490">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164490" w:rsidRDefault="00B02215" w:rsidP="002A65CD">
            <w:pPr>
              <w:pStyle w:val="TAC"/>
            </w:pPr>
            <w:r w:rsidRPr="00164490">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164490" w:rsidRDefault="00B02215" w:rsidP="002A65CD">
            <w:pPr>
              <w:pStyle w:val="TAL"/>
            </w:pPr>
            <w:r w:rsidRPr="001644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164490" w:rsidRDefault="00B02215"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r>
      <w:tr w:rsidR="00B02215" w:rsidRPr="00164490"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164490" w:rsidRDefault="00B02215" w:rsidP="002A65CD">
            <w:pPr>
              <w:pStyle w:val="TAL"/>
            </w:pPr>
            <w:r w:rsidRPr="00164490">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164490" w:rsidRDefault="00B02215" w:rsidP="002A65CD">
            <w:pPr>
              <w:pStyle w:val="TAL"/>
            </w:pPr>
            <w:r w:rsidRPr="00164490">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164490" w:rsidRDefault="00B02215" w:rsidP="002A65CD">
            <w:pPr>
              <w:pStyle w:val="TAC"/>
            </w:pPr>
            <w:r w:rsidRPr="00164490">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164490" w:rsidRDefault="00B02215" w:rsidP="002A65CD">
            <w:pPr>
              <w:pStyle w:val="TAL"/>
            </w:pPr>
            <w:r w:rsidRPr="001644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164490" w:rsidRDefault="00B02215" w:rsidP="002A65CD">
            <w:pPr>
              <w:pStyle w:val="TAL"/>
            </w:pPr>
            <w:r w:rsidRPr="00164490">
              <w:rPr>
                <w:rFonts w:cs="Arial"/>
                <w:szCs w:val="18"/>
              </w:rPr>
              <w:t>This IE shall be present when the network slice information is requested during the PDU session establishment procedure.</w:t>
            </w:r>
          </w:p>
        </w:tc>
      </w:tr>
      <w:tr w:rsidR="00B02215" w:rsidRPr="00164490"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164490" w:rsidRDefault="00B02215" w:rsidP="002A65CD">
            <w:pPr>
              <w:pStyle w:val="TAL"/>
              <w:rPr>
                <w:lang w:eastAsia="zh-CN"/>
              </w:rPr>
            </w:pPr>
            <w:r w:rsidRPr="00164490">
              <w:rPr>
                <w:lang w:eastAsia="zh-CN"/>
              </w:rPr>
              <w:t>slice-info-request-for-</w:t>
            </w:r>
            <w:r w:rsidRPr="00164490">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164490" w:rsidRDefault="00B02215" w:rsidP="002A65CD">
            <w:pPr>
              <w:pStyle w:val="TAL"/>
              <w:rPr>
                <w:lang w:eastAsia="zh-CN"/>
              </w:rPr>
            </w:pPr>
            <w:r w:rsidRPr="00164490">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164490" w:rsidRDefault="00B02215" w:rsidP="002A65CD">
            <w:pPr>
              <w:pStyle w:val="TAC"/>
            </w:pPr>
            <w:r w:rsidRPr="00164490">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164490" w:rsidRDefault="00B02215" w:rsidP="002A65CD">
            <w:pPr>
              <w:pStyle w:val="TAL"/>
            </w:pPr>
            <w:r w:rsidRPr="001644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164490" w:rsidRDefault="00B02215"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B02215" w:rsidRPr="00164490"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164490" w:rsidRDefault="00B02215" w:rsidP="002A65CD">
            <w:pPr>
              <w:pStyle w:val="TAL"/>
            </w:pPr>
            <w:r w:rsidRPr="00164490">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164490" w:rsidRDefault="00B02215" w:rsidP="002A65CD">
            <w:pPr>
              <w:pStyle w:val="TAL"/>
            </w:pPr>
            <w:r w:rsidRPr="00164490">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164490" w:rsidRDefault="00B02215" w:rsidP="002A65CD">
            <w:pPr>
              <w:pStyle w:val="TAC"/>
            </w:pPr>
            <w:r w:rsidRPr="00164490">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164490" w:rsidRDefault="00B02215" w:rsidP="002A65CD">
            <w:pPr>
              <w:pStyle w:val="TAL"/>
            </w:pPr>
            <w:r w:rsidRPr="001644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164490" w:rsidRDefault="00B02215"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r>
      <w:tr w:rsidR="00B02215" w:rsidRPr="00164490"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164490" w:rsidRDefault="00B02215" w:rsidP="002A65CD">
            <w:pPr>
              <w:pStyle w:val="TAL"/>
            </w:pPr>
            <w:r w:rsidRPr="00164490">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164490" w:rsidRDefault="00B02215" w:rsidP="002A65CD">
            <w:pPr>
              <w:pStyle w:val="TAL"/>
            </w:pPr>
            <w:r w:rsidRPr="00164490">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164490" w:rsidRDefault="00B02215" w:rsidP="002A65CD">
            <w:pPr>
              <w:pStyle w:val="TAC"/>
            </w:pPr>
            <w:r w:rsidRPr="00164490">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164490" w:rsidRDefault="00B02215" w:rsidP="002A65CD">
            <w:pPr>
              <w:pStyle w:val="TAL"/>
            </w:pPr>
            <w:r w:rsidRPr="001644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164490" w:rsidRDefault="00B02215"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r>
      <w:tr w:rsidR="00B02215" w:rsidRPr="00164490"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164490" w:rsidRDefault="00B02215" w:rsidP="002A65CD">
            <w:pPr>
              <w:pStyle w:val="TAL"/>
            </w:pPr>
            <w:r w:rsidRPr="00164490">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164490" w:rsidRDefault="00B02215" w:rsidP="002A65CD">
            <w:pPr>
              <w:pStyle w:val="TAL"/>
            </w:pPr>
            <w:r w:rsidRPr="00164490">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164490" w:rsidRDefault="00B02215" w:rsidP="002A65CD">
            <w:pPr>
              <w:pStyle w:val="TAC"/>
            </w:pPr>
            <w:r w:rsidRPr="00164490">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164490" w:rsidRDefault="00B02215" w:rsidP="002A65CD">
            <w:pPr>
              <w:pStyle w:val="TAL"/>
            </w:pPr>
            <w:r w:rsidRPr="00164490">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29300058" w:rsidR="00B02215" w:rsidRPr="00164490" w:rsidRDefault="00B02215" w:rsidP="002A65CD">
            <w:pPr>
              <w:pStyle w:val="TAL"/>
            </w:pPr>
            <w:r w:rsidRPr="00164490">
              <w:rPr>
                <w:rFonts w:cs="Arial"/>
                <w:szCs w:val="18"/>
              </w:rPr>
              <w:t xml:space="preserve">This IE shall be present if at least one optional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2" w:name="_Toc20142313"/>
      <w:bookmarkStart w:id="433" w:name="_Toc34217259"/>
      <w:bookmarkStart w:id="434" w:name="_Toc34217411"/>
      <w:bookmarkStart w:id="435" w:name="_Toc39051774"/>
      <w:bookmarkStart w:id="436" w:name="_Toc43210346"/>
      <w:bookmarkStart w:id="437" w:name="_Toc49853252"/>
      <w:bookmarkStart w:id="438" w:name="_Toc56530041"/>
      <w:bookmarkStart w:id="439" w:name="_Toc161912892"/>
      <w:r w:rsidRPr="00164490">
        <w:t>6.1.3.2.4</w:t>
      </w:r>
      <w:r w:rsidRPr="00164490">
        <w:tab/>
        <w:t>Resource Custom Operations</w:t>
      </w:r>
      <w:bookmarkEnd w:id="432"/>
      <w:bookmarkEnd w:id="433"/>
      <w:bookmarkEnd w:id="434"/>
      <w:bookmarkEnd w:id="435"/>
      <w:bookmarkEnd w:id="436"/>
      <w:bookmarkEnd w:id="437"/>
      <w:bookmarkEnd w:id="438"/>
      <w:bookmarkEnd w:id="439"/>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0" w:name="_Toc20142314"/>
      <w:bookmarkStart w:id="441" w:name="_Toc34217260"/>
      <w:bookmarkStart w:id="442" w:name="_Toc34217412"/>
      <w:bookmarkStart w:id="443" w:name="_Toc39051775"/>
      <w:bookmarkStart w:id="444" w:name="_Toc43210347"/>
      <w:bookmarkStart w:id="445" w:name="_Toc49853253"/>
      <w:bookmarkStart w:id="446" w:name="_Toc56530042"/>
      <w:bookmarkStart w:id="447" w:name="_Toc161912893"/>
      <w:r w:rsidRPr="00164490">
        <w:lastRenderedPageBreak/>
        <w:t>6.1.4</w:t>
      </w:r>
      <w:r w:rsidRPr="00164490">
        <w:tab/>
        <w:t>Custom Operations without associated resources</w:t>
      </w:r>
      <w:bookmarkEnd w:id="440"/>
      <w:bookmarkEnd w:id="441"/>
      <w:bookmarkEnd w:id="442"/>
      <w:bookmarkEnd w:id="443"/>
      <w:bookmarkEnd w:id="444"/>
      <w:bookmarkEnd w:id="445"/>
      <w:bookmarkEnd w:id="446"/>
      <w:bookmarkEnd w:id="447"/>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48" w:name="_Toc20142315"/>
      <w:bookmarkStart w:id="449" w:name="_Toc34217261"/>
      <w:bookmarkStart w:id="450" w:name="_Toc34217413"/>
      <w:bookmarkStart w:id="451" w:name="_Toc39051776"/>
      <w:bookmarkStart w:id="452" w:name="_Toc43210348"/>
      <w:bookmarkStart w:id="453" w:name="_Toc49853254"/>
      <w:bookmarkStart w:id="454" w:name="_Toc56530043"/>
      <w:bookmarkStart w:id="455" w:name="_Toc161912894"/>
      <w:r w:rsidRPr="00164490">
        <w:t>6.1.5</w:t>
      </w:r>
      <w:r w:rsidRPr="00164490">
        <w:tab/>
        <w:t>Notifications</w:t>
      </w:r>
      <w:bookmarkEnd w:id="448"/>
      <w:bookmarkEnd w:id="449"/>
      <w:bookmarkEnd w:id="450"/>
      <w:bookmarkEnd w:id="451"/>
      <w:bookmarkEnd w:id="452"/>
      <w:bookmarkEnd w:id="453"/>
      <w:bookmarkEnd w:id="454"/>
      <w:bookmarkEnd w:id="455"/>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Heading3"/>
      </w:pPr>
      <w:bookmarkStart w:id="456" w:name="_Toc20142316"/>
      <w:bookmarkStart w:id="457" w:name="_Toc34217262"/>
      <w:bookmarkStart w:id="458" w:name="_Toc34217414"/>
      <w:bookmarkStart w:id="459" w:name="_Toc39051777"/>
      <w:bookmarkStart w:id="460" w:name="_Toc43210349"/>
      <w:bookmarkStart w:id="461" w:name="_Toc49853255"/>
      <w:bookmarkStart w:id="462" w:name="_Toc56530044"/>
      <w:bookmarkStart w:id="463" w:name="_Toc161912895"/>
      <w:r w:rsidRPr="00164490">
        <w:t>6.1.6</w:t>
      </w:r>
      <w:r w:rsidRPr="00164490">
        <w:tab/>
        <w:t>Data Model</w:t>
      </w:r>
      <w:bookmarkEnd w:id="456"/>
      <w:bookmarkEnd w:id="457"/>
      <w:bookmarkEnd w:id="458"/>
      <w:bookmarkEnd w:id="459"/>
      <w:bookmarkEnd w:id="460"/>
      <w:bookmarkEnd w:id="461"/>
      <w:bookmarkEnd w:id="462"/>
      <w:bookmarkEnd w:id="463"/>
    </w:p>
    <w:p w14:paraId="2F452BB2" w14:textId="77777777" w:rsidR="00B02215" w:rsidRPr="00164490" w:rsidRDefault="00B02215" w:rsidP="00553D27">
      <w:pPr>
        <w:pStyle w:val="Heading4"/>
      </w:pPr>
      <w:bookmarkStart w:id="464" w:name="_Toc20142317"/>
      <w:bookmarkStart w:id="465" w:name="_Toc34217263"/>
      <w:bookmarkStart w:id="466" w:name="_Toc34217415"/>
      <w:bookmarkStart w:id="467" w:name="_Toc39051778"/>
      <w:bookmarkStart w:id="468" w:name="_Toc43210350"/>
      <w:bookmarkStart w:id="469" w:name="_Toc49853256"/>
      <w:bookmarkStart w:id="470" w:name="_Toc56530045"/>
      <w:bookmarkStart w:id="471" w:name="_Toc161912896"/>
      <w:r w:rsidRPr="00164490">
        <w:t>6.1.6.1</w:t>
      </w:r>
      <w:r w:rsidRPr="00164490">
        <w:tab/>
        <w:t>General</w:t>
      </w:r>
      <w:bookmarkEnd w:id="464"/>
      <w:bookmarkEnd w:id="465"/>
      <w:bookmarkEnd w:id="466"/>
      <w:bookmarkEnd w:id="467"/>
      <w:bookmarkEnd w:id="468"/>
      <w:bookmarkEnd w:id="469"/>
      <w:bookmarkEnd w:id="470"/>
      <w:bookmarkEnd w:id="471"/>
    </w:p>
    <w:p w14:paraId="0BAA21E9" w14:textId="77777777" w:rsidR="00B02215" w:rsidRPr="00164490" w:rsidRDefault="00B02215" w:rsidP="00B02215">
      <w:r w:rsidRPr="00164490">
        <w:t>This clause specifies the application data model supported by the API.</w:t>
      </w:r>
    </w:p>
    <w:p w14:paraId="18E39DBF" w14:textId="77777777" w:rsidR="00B02215" w:rsidRPr="00164490" w:rsidRDefault="00B02215" w:rsidP="00B02215">
      <w:r w:rsidRPr="00164490">
        <w:t>Table 6.1.6.1-1 specifies the data types defined for the N</w:t>
      </w:r>
      <w:r w:rsidRPr="00164490">
        <w:rPr>
          <w:rFonts w:hint="eastAsia"/>
          <w:lang w:eastAsia="zh-CN"/>
        </w:rPr>
        <w:t>nssf</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77777777" w:rsidR="00B02215" w:rsidRPr="00164490" w:rsidRDefault="00B02215" w:rsidP="00B02215">
      <w:r w:rsidRPr="00164490">
        <w:t>Table 6.1.6.1-2 specifies data types re-used by the N</w:t>
      </w:r>
      <w:r w:rsidRPr="00164490">
        <w:rPr>
          <w:rFonts w:hint="eastAsia"/>
          <w:lang w:eastAsia="zh-CN"/>
        </w:rPr>
        <w:t>nssf</w:t>
      </w:r>
      <w:r w:rsidRPr="00164490">
        <w:rPr>
          <w:rFonts w:hint="eastAsia"/>
          <w:vertAlign w:val="subscript"/>
          <w:lang w:eastAsia="zh-CN"/>
        </w:rPr>
        <w:t>-</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Pr="00164490">
        <w:t xml:space="preserve"> service based interface.</w:t>
      </w:r>
    </w:p>
    <w:p w14:paraId="0C0BA089" w14:textId="77777777" w:rsidR="00B02215" w:rsidRPr="00164490" w:rsidRDefault="00B02215" w:rsidP="00B02215">
      <w:pPr>
        <w:pStyle w:val="TH"/>
      </w:pPr>
      <w:r w:rsidRPr="00164490">
        <w:lastRenderedPageBreak/>
        <w:t>Table 6.1.6.1-2: N</w:t>
      </w:r>
      <w:r w:rsidRPr="00164490">
        <w:rPr>
          <w:rFonts w:hint="eastAsia"/>
          <w:lang w:eastAsia="zh-CN"/>
        </w:rPr>
        <w:t>nssf</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164490" w:rsidRDefault="00B02215" w:rsidP="002A65CD">
            <w:pPr>
              <w:pStyle w:val="TAL"/>
              <w:rPr>
                <w:rFonts w:cs="Arial"/>
                <w:szCs w:val="18"/>
              </w:rPr>
            </w:pPr>
            <w:r w:rsidRPr="00164490">
              <w:rPr>
                <w:rFonts w:cs="Arial"/>
                <w:szCs w:val="18"/>
              </w:rPr>
              <w:t xml:space="preserve">Used to negotiate the applicability of the optional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2" w:name="_Toc20142318"/>
      <w:bookmarkStart w:id="473" w:name="_Toc34217264"/>
      <w:bookmarkStart w:id="474" w:name="_Toc34217416"/>
      <w:bookmarkStart w:id="475" w:name="_Toc39051779"/>
      <w:bookmarkStart w:id="476" w:name="_Toc43210351"/>
      <w:bookmarkStart w:id="477" w:name="_Toc49853257"/>
      <w:bookmarkStart w:id="478" w:name="_Toc56530046"/>
      <w:bookmarkStart w:id="479" w:name="_Toc161912897"/>
      <w:r w:rsidRPr="00164490">
        <w:rPr>
          <w:lang w:val="en-US"/>
        </w:rPr>
        <w:t>6.1.6.2</w:t>
      </w:r>
      <w:r w:rsidRPr="00164490">
        <w:rPr>
          <w:lang w:val="en-US"/>
        </w:rPr>
        <w:tab/>
        <w:t>Structured data types</w:t>
      </w:r>
      <w:bookmarkEnd w:id="472"/>
      <w:bookmarkEnd w:id="473"/>
      <w:bookmarkEnd w:id="474"/>
      <w:bookmarkEnd w:id="475"/>
      <w:bookmarkEnd w:id="476"/>
      <w:bookmarkEnd w:id="477"/>
      <w:bookmarkEnd w:id="478"/>
      <w:bookmarkEnd w:id="479"/>
    </w:p>
    <w:p w14:paraId="66F97E25" w14:textId="77777777" w:rsidR="00B02215" w:rsidRPr="00164490" w:rsidRDefault="00B02215" w:rsidP="00553D27">
      <w:pPr>
        <w:pStyle w:val="Heading5"/>
      </w:pPr>
      <w:bookmarkStart w:id="480" w:name="_Toc20142319"/>
      <w:bookmarkStart w:id="481" w:name="_Toc34217265"/>
      <w:bookmarkStart w:id="482" w:name="_Toc34217417"/>
      <w:bookmarkStart w:id="483" w:name="_Toc39051780"/>
      <w:bookmarkStart w:id="484" w:name="_Toc43210352"/>
      <w:bookmarkStart w:id="485" w:name="_Toc49853258"/>
      <w:bookmarkStart w:id="486" w:name="_Toc56530047"/>
      <w:bookmarkStart w:id="487" w:name="_Toc161912898"/>
      <w:r w:rsidRPr="00164490">
        <w:t>6.1.6.2.1</w:t>
      </w:r>
      <w:r w:rsidRPr="00164490">
        <w:tab/>
        <w:t>Introduction</w:t>
      </w:r>
      <w:bookmarkEnd w:id="480"/>
      <w:bookmarkEnd w:id="481"/>
      <w:bookmarkEnd w:id="482"/>
      <w:bookmarkEnd w:id="483"/>
      <w:bookmarkEnd w:id="484"/>
      <w:bookmarkEnd w:id="485"/>
      <w:bookmarkEnd w:id="486"/>
      <w:bookmarkEnd w:id="487"/>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88" w:name="_Toc20142320"/>
      <w:bookmarkStart w:id="489" w:name="_Toc34217266"/>
      <w:bookmarkStart w:id="490" w:name="_Toc34217418"/>
      <w:bookmarkStart w:id="491" w:name="_Toc39051781"/>
      <w:bookmarkStart w:id="492" w:name="_Toc43210353"/>
      <w:bookmarkStart w:id="493" w:name="_Toc49853259"/>
      <w:bookmarkStart w:id="494" w:name="_Toc56530048"/>
      <w:bookmarkStart w:id="495" w:name="_Toc161912899"/>
      <w:r w:rsidRPr="00164490">
        <w:lastRenderedPageBreak/>
        <w:t>6.1.6.2.2</w:t>
      </w:r>
      <w:r w:rsidRPr="00164490">
        <w:tab/>
        <w:t>Type: AuthorizedNetworkSliceInfo</w:t>
      </w:r>
      <w:bookmarkEnd w:id="488"/>
      <w:bookmarkEnd w:id="489"/>
      <w:bookmarkEnd w:id="490"/>
      <w:bookmarkEnd w:id="491"/>
      <w:bookmarkEnd w:id="492"/>
      <w:bookmarkEnd w:id="493"/>
      <w:bookmarkEnd w:id="494"/>
      <w:bookmarkEnd w:id="495"/>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5380A7D7" w14:textId="77777777" w:rsidR="00B75CF8" w:rsidRPr="00164490" w:rsidRDefault="00B75CF8" w:rsidP="00B75CF8">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2A38F31C" w14:textId="77777777" w:rsidR="00B75CF8" w:rsidRPr="00164490" w:rsidRDefault="00B75CF8" w:rsidP="00B75CF8">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1A5A5062"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5BD16CBC"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7FCA3A1A" w14:textId="77777777" w:rsidR="00B75CF8" w:rsidRPr="00164490" w:rsidRDefault="00B75CF8" w:rsidP="00B75CF8">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6954E47C" w14:textId="77777777" w:rsidR="00B75CF8" w:rsidRPr="00164490" w:rsidRDefault="00B75CF8" w:rsidP="00B75CF8">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42CF94F5" w14:textId="77777777" w:rsidR="00B75CF8" w:rsidRPr="00164490" w:rsidRDefault="00B75CF8" w:rsidP="00B75CF8">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4B74DCF" w:rsidR="00B75CF8" w:rsidRPr="00164490" w:rsidRDefault="00B75CF8" w:rsidP="00B75CF8">
            <w:pPr>
              <w:pStyle w:val="TAL"/>
              <w:rPr>
                <w:lang w:eastAsia="zh-CN"/>
              </w:rPr>
            </w:pPr>
            <w:r w:rsidRPr="00164490">
              <w:rPr>
                <w:rFonts w:cs="Arial"/>
                <w:szCs w:val="18"/>
              </w:rPr>
              <w:t xml:space="preserve">This IE shall be present if at least one optional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lastRenderedPageBreak/>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4120FBCE"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1E2CFFEA"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3ED67EC"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496"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496"/>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45B86D39"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20DB5EE4"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118999DD" w14:textId="40EE5644" w:rsidR="00B75CF8" w:rsidRPr="00164490" w:rsidRDefault="00B75CF8" w:rsidP="00B75CF8">
            <w:pPr>
              <w:pStyle w:val="TAL"/>
              <w:rPr>
                <w:rFonts w:cs="Arial"/>
                <w:szCs w:val="18"/>
                <w:lang w:eastAsia="zh-CN"/>
              </w:rPr>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00C5E07D" w14:textId="57BF2D9E"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lastRenderedPageBreak/>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5051215" w14:textId="63C27568" w:rsidR="008A7CE9" w:rsidRPr="00164490" w:rsidRDefault="008F7860" w:rsidP="008F7860">
            <w:pPr>
              <w:pStyle w:val="TAN"/>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497" w:name="_Toc20142321"/>
      <w:bookmarkStart w:id="498" w:name="_Toc34217267"/>
      <w:bookmarkStart w:id="499" w:name="_Toc34217419"/>
      <w:bookmarkStart w:id="500" w:name="_Toc39051782"/>
      <w:bookmarkStart w:id="501" w:name="_Toc43210354"/>
      <w:bookmarkStart w:id="502" w:name="_Toc49853260"/>
      <w:bookmarkStart w:id="503" w:name="_Toc56530049"/>
      <w:bookmarkStart w:id="504" w:name="_Toc161912900"/>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497"/>
      <w:bookmarkEnd w:id="498"/>
      <w:bookmarkEnd w:id="499"/>
      <w:bookmarkEnd w:id="500"/>
      <w:bookmarkEnd w:id="501"/>
      <w:bookmarkEnd w:id="502"/>
      <w:bookmarkEnd w:id="503"/>
      <w:bookmarkEnd w:id="504"/>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5" w:name="_Toc20142322"/>
      <w:bookmarkStart w:id="506" w:name="_Toc34217268"/>
      <w:bookmarkStart w:id="507" w:name="_Toc34217420"/>
      <w:bookmarkStart w:id="508" w:name="_Toc39051783"/>
      <w:bookmarkStart w:id="509" w:name="_Toc43210355"/>
      <w:bookmarkStart w:id="510" w:name="_Toc49853261"/>
      <w:bookmarkStart w:id="511" w:name="_Toc56530050"/>
      <w:bookmarkStart w:id="512" w:name="_Toc161912901"/>
      <w:r w:rsidRPr="00164490">
        <w:t>6.1.6.2.4</w:t>
      </w:r>
      <w:r w:rsidRPr="00164490">
        <w:tab/>
        <w:t>Void</w:t>
      </w:r>
      <w:bookmarkEnd w:id="505"/>
      <w:bookmarkEnd w:id="506"/>
      <w:bookmarkEnd w:id="507"/>
      <w:bookmarkEnd w:id="508"/>
      <w:bookmarkEnd w:id="509"/>
      <w:bookmarkEnd w:id="510"/>
      <w:bookmarkEnd w:id="511"/>
      <w:bookmarkEnd w:id="512"/>
    </w:p>
    <w:p w14:paraId="0CE2EFF8" w14:textId="77777777" w:rsidR="00B02215" w:rsidRPr="00164490" w:rsidRDefault="00B02215" w:rsidP="00553D27">
      <w:pPr>
        <w:pStyle w:val="Heading5"/>
      </w:pPr>
      <w:bookmarkStart w:id="513" w:name="_Toc20142323"/>
      <w:bookmarkStart w:id="514" w:name="_Toc34217269"/>
      <w:bookmarkStart w:id="515" w:name="_Toc34217421"/>
      <w:bookmarkStart w:id="516" w:name="_Toc39051784"/>
      <w:bookmarkStart w:id="517" w:name="_Toc43210356"/>
      <w:bookmarkStart w:id="518" w:name="_Toc49853262"/>
      <w:bookmarkStart w:id="519" w:name="_Toc56530051"/>
      <w:bookmarkStart w:id="520" w:name="_Toc161912902"/>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3"/>
      <w:bookmarkEnd w:id="514"/>
      <w:bookmarkEnd w:id="515"/>
      <w:bookmarkEnd w:id="516"/>
      <w:bookmarkEnd w:id="517"/>
      <w:bookmarkEnd w:id="518"/>
      <w:bookmarkEnd w:id="519"/>
      <w:bookmarkEnd w:id="520"/>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1" w:name="_Toc20142324"/>
      <w:bookmarkStart w:id="522" w:name="_Toc34217270"/>
      <w:bookmarkStart w:id="523" w:name="_Toc34217422"/>
      <w:bookmarkStart w:id="524" w:name="_Toc39051785"/>
      <w:bookmarkStart w:id="525" w:name="_Toc43210357"/>
      <w:bookmarkStart w:id="526" w:name="_Toc49853263"/>
      <w:bookmarkStart w:id="527" w:name="_Toc56530052"/>
      <w:bookmarkStart w:id="528" w:name="_Toc161912903"/>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1"/>
      <w:bookmarkEnd w:id="522"/>
      <w:bookmarkEnd w:id="523"/>
      <w:bookmarkEnd w:id="524"/>
      <w:bookmarkEnd w:id="525"/>
      <w:bookmarkEnd w:id="526"/>
      <w:bookmarkEnd w:id="527"/>
      <w:bookmarkEnd w:id="528"/>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29" w:name="_Toc20142325"/>
      <w:bookmarkStart w:id="530" w:name="_Toc34217271"/>
      <w:bookmarkStart w:id="531" w:name="_Toc34217423"/>
      <w:bookmarkStart w:id="532" w:name="_Toc39051786"/>
      <w:bookmarkStart w:id="533" w:name="_Toc43210358"/>
      <w:bookmarkStart w:id="534" w:name="_Toc49853264"/>
      <w:bookmarkStart w:id="535" w:name="_Toc56530053"/>
      <w:bookmarkStart w:id="536" w:name="_Toc161912904"/>
      <w:r w:rsidRPr="00164490">
        <w:lastRenderedPageBreak/>
        <w:t>6.1.6.2.7</w:t>
      </w:r>
      <w:r w:rsidRPr="00164490">
        <w:tab/>
        <w:t xml:space="preserve">Type: </w:t>
      </w:r>
      <w:r w:rsidRPr="00164490">
        <w:rPr>
          <w:lang w:eastAsia="zh-CN"/>
        </w:rPr>
        <w:t>NsiInformation</w:t>
      </w:r>
      <w:bookmarkEnd w:id="529"/>
      <w:bookmarkEnd w:id="530"/>
      <w:bookmarkEnd w:id="531"/>
      <w:bookmarkEnd w:id="532"/>
      <w:bookmarkEnd w:id="533"/>
      <w:bookmarkEnd w:id="534"/>
      <w:bookmarkEnd w:id="535"/>
      <w:bookmarkEnd w:id="536"/>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37"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37"/>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38" w:name="_Toc20142326"/>
      <w:bookmarkStart w:id="539" w:name="_Toc34217272"/>
      <w:bookmarkStart w:id="540" w:name="_Toc34217424"/>
      <w:bookmarkStart w:id="541" w:name="_Toc39051787"/>
      <w:bookmarkStart w:id="542" w:name="_Toc43210359"/>
      <w:bookmarkStart w:id="543" w:name="_Toc49853265"/>
      <w:bookmarkStart w:id="544" w:name="_Toc56530054"/>
      <w:bookmarkStart w:id="545" w:name="_Toc161912905"/>
      <w:r w:rsidRPr="00164490">
        <w:t>6.1.6.2.8</w:t>
      </w:r>
      <w:r w:rsidRPr="00164490">
        <w:tab/>
        <w:t xml:space="preserve">Type: </w:t>
      </w:r>
      <w:r w:rsidRPr="00164490">
        <w:rPr>
          <w:rFonts w:hint="eastAsia"/>
          <w:lang w:eastAsia="zh-CN"/>
        </w:rPr>
        <w:t>Mapping</w:t>
      </w:r>
      <w:r w:rsidRPr="00164490">
        <w:rPr>
          <w:lang w:eastAsia="zh-CN"/>
        </w:rPr>
        <w:t>OfSnssai</w:t>
      </w:r>
      <w:bookmarkEnd w:id="538"/>
      <w:bookmarkEnd w:id="539"/>
      <w:bookmarkEnd w:id="540"/>
      <w:bookmarkEnd w:id="541"/>
      <w:bookmarkEnd w:id="542"/>
      <w:bookmarkEnd w:id="543"/>
      <w:bookmarkEnd w:id="544"/>
      <w:bookmarkEnd w:id="545"/>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46" w:name="_Toc20142327"/>
      <w:bookmarkStart w:id="547" w:name="_Toc34217273"/>
      <w:bookmarkStart w:id="548" w:name="_Toc34217425"/>
      <w:bookmarkStart w:id="549" w:name="_Toc39051788"/>
      <w:bookmarkStart w:id="550" w:name="_Toc43210360"/>
      <w:bookmarkStart w:id="551" w:name="_Toc49853266"/>
      <w:bookmarkStart w:id="552" w:name="_Toc56530055"/>
      <w:bookmarkStart w:id="553" w:name="_Toc161912906"/>
      <w:r w:rsidRPr="00164490">
        <w:lastRenderedPageBreak/>
        <w:t>6.1.6.2.9</w:t>
      </w:r>
      <w:r w:rsidRPr="00164490">
        <w:tab/>
        <w:t>Void</w:t>
      </w:r>
      <w:bookmarkEnd w:id="546"/>
      <w:bookmarkEnd w:id="547"/>
      <w:bookmarkEnd w:id="548"/>
      <w:bookmarkEnd w:id="549"/>
      <w:bookmarkEnd w:id="550"/>
      <w:bookmarkEnd w:id="551"/>
      <w:bookmarkEnd w:id="552"/>
      <w:bookmarkEnd w:id="553"/>
    </w:p>
    <w:p w14:paraId="0E30396F" w14:textId="77777777" w:rsidR="00B02215" w:rsidRPr="00164490" w:rsidRDefault="00B02215" w:rsidP="00553D27">
      <w:pPr>
        <w:pStyle w:val="Heading5"/>
      </w:pPr>
      <w:bookmarkStart w:id="554" w:name="_Toc20142328"/>
      <w:bookmarkStart w:id="555" w:name="_Toc34217274"/>
      <w:bookmarkStart w:id="556" w:name="_Toc34217426"/>
      <w:bookmarkStart w:id="557" w:name="_Toc39051789"/>
      <w:bookmarkStart w:id="558" w:name="_Toc43210361"/>
      <w:bookmarkStart w:id="559" w:name="_Toc49853267"/>
      <w:bookmarkStart w:id="560" w:name="_Toc56530056"/>
      <w:bookmarkStart w:id="561" w:name="_Toc161912907"/>
      <w:r w:rsidRPr="00164490">
        <w:t>6.1.6.2.10</w:t>
      </w:r>
      <w:r w:rsidRPr="00164490">
        <w:tab/>
        <w:t xml:space="preserve">Type: </w:t>
      </w:r>
      <w:r w:rsidRPr="00164490">
        <w:rPr>
          <w:lang w:eastAsia="zh-CN"/>
        </w:rPr>
        <w:t>SliceInfoForRegistration</w:t>
      </w:r>
      <w:bookmarkEnd w:id="554"/>
      <w:bookmarkEnd w:id="555"/>
      <w:bookmarkEnd w:id="556"/>
      <w:bookmarkEnd w:id="557"/>
      <w:bookmarkEnd w:id="558"/>
      <w:bookmarkEnd w:id="559"/>
      <w:bookmarkEnd w:id="560"/>
      <w:bookmarkEnd w:id="561"/>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2" w:name="_Toc20142329"/>
      <w:bookmarkStart w:id="563" w:name="_Toc34217275"/>
      <w:bookmarkStart w:id="564" w:name="_Toc34217427"/>
      <w:bookmarkStart w:id="565" w:name="_Toc39051790"/>
      <w:bookmarkStart w:id="566" w:name="_Toc43210362"/>
      <w:bookmarkStart w:id="567" w:name="_Toc49853268"/>
      <w:bookmarkStart w:id="568" w:name="_Toc56530057"/>
      <w:bookmarkStart w:id="569" w:name="_Toc161912908"/>
      <w:r w:rsidRPr="00164490">
        <w:lastRenderedPageBreak/>
        <w:t>6.1.6.2.11</w:t>
      </w:r>
      <w:r w:rsidRPr="00164490">
        <w:tab/>
        <w:t xml:space="preserve">Type: </w:t>
      </w:r>
      <w:r w:rsidRPr="00164490">
        <w:rPr>
          <w:lang w:eastAsia="zh-CN"/>
        </w:rPr>
        <w:t>SliceInfoForPDUSession</w:t>
      </w:r>
      <w:bookmarkEnd w:id="562"/>
      <w:bookmarkEnd w:id="563"/>
      <w:bookmarkEnd w:id="564"/>
      <w:bookmarkEnd w:id="565"/>
      <w:bookmarkEnd w:id="566"/>
      <w:bookmarkEnd w:id="567"/>
      <w:bookmarkEnd w:id="568"/>
      <w:bookmarkEnd w:id="569"/>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0" w:name="_Toc20142330"/>
      <w:bookmarkStart w:id="571" w:name="_Toc34217276"/>
      <w:bookmarkStart w:id="572" w:name="_Toc34217428"/>
      <w:bookmarkStart w:id="573" w:name="_Toc39051791"/>
      <w:bookmarkStart w:id="574" w:name="_Toc43210363"/>
      <w:bookmarkStart w:id="575" w:name="_Toc49853269"/>
      <w:bookmarkStart w:id="576" w:name="_Toc56530058"/>
      <w:bookmarkStart w:id="577" w:name="_Toc16191290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0"/>
      <w:bookmarkEnd w:id="571"/>
      <w:bookmarkEnd w:id="572"/>
      <w:bookmarkEnd w:id="573"/>
      <w:bookmarkEnd w:id="574"/>
      <w:bookmarkEnd w:id="575"/>
      <w:bookmarkEnd w:id="576"/>
      <w:bookmarkEnd w:id="577"/>
    </w:p>
    <w:p w14:paraId="56485CF5" w14:textId="77777777"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Pr="00164490">
        <w:rPr>
          <w:rFonts w:hint="eastAsia"/>
          <w:lang w:eastAsia="zh-CN"/>
        </w:rPr>
        <w:t>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78" w:name="_Toc20142331"/>
      <w:bookmarkStart w:id="579" w:name="_Toc34217277"/>
      <w:bookmarkStart w:id="580" w:name="_Toc34217429"/>
      <w:bookmarkStart w:id="581" w:name="_Toc39051792"/>
      <w:bookmarkStart w:id="582" w:name="_Toc43210364"/>
      <w:bookmarkStart w:id="583" w:name="_Toc49853270"/>
      <w:bookmarkStart w:id="584" w:name="_Toc56530059"/>
      <w:bookmarkStart w:id="585" w:name="_Toc161912910"/>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78"/>
      <w:bookmarkEnd w:id="579"/>
      <w:bookmarkEnd w:id="580"/>
      <w:bookmarkEnd w:id="581"/>
      <w:bookmarkEnd w:id="582"/>
      <w:bookmarkEnd w:id="583"/>
      <w:bookmarkEnd w:id="584"/>
      <w:bookmarkEnd w:id="585"/>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86" w:name="_Toc161912911"/>
      <w:r w:rsidRPr="00164490">
        <w:t>6.1.6.2.</w:t>
      </w:r>
      <w:r w:rsidR="004264EB" w:rsidRPr="00164490">
        <w:t>14</w:t>
      </w:r>
      <w:r w:rsidRPr="00164490">
        <w:tab/>
        <w:t xml:space="preserve">Type: </w:t>
      </w:r>
      <w:r w:rsidRPr="00164490">
        <w:rPr>
          <w:lang w:eastAsia="zh-CN"/>
        </w:rPr>
        <w:t>NsagInfo</w:t>
      </w:r>
      <w:bookmarkEnd w:id="586"/>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7777777" w:rsidR="00B02215" w:rsidRPr="00164490" w:rsidRDefault="00B02215" w:rsidP="00B02215"/>
    <w:p w14:paraId="64EECEE0" w14:textId="77777777" w:rsidR="00B02215" w:rsidRPr="00164490" w:rsidRDefault="00B02215" w:rsidP="00553D27">
      <w:pPr>
        <w:pStyle w:val="Heading4"/>
        <w:rPr>
          <w:lang w:val="en-US"/>
        </w:rPr>
      </w:pPr>
      <w:bookmarkStart w:id="587" w:name="_Toc20142332"/>
      <w:bookmarkStart w:id="588" w:name="_Toc34217278"/>
      <w:bookmarkStart w:id="589" w:name="_Toc34217430"/>
      <w:bookmarkStart w:id="590" w:name="_Toc39051793"/>
      <w:bookmarkStart w:id="591" w:name="_Toc43210365"/>
      <w:bookmarkStart w:id="592" w:name="_Toc49853271"/>
      <w:bookmarkStart w:id="593" w:name="_Toc56530060"/>
      <w:bookmarkStart w:id="594" w:name="_Toc161912912"/>
      <w:r w:rsidRPr="00164490">
        <w:rPr>
          <w:lang w:val="en-US"/>
        </w:rPr>
        <w:t>6.1.6.3</w:t>
      </w:r>
      <w:r w:rsidRPr="00164490">
        <w:rPr>
          <w:lang w:val="en-US"/>
        </w:rPr>
        <w:tab/>
        <w:t>Simple data types and enumerations</w:t>
      </w:r>
      <w:bookmarkEnd w:id="587"/>
      <w:bookmarkEnd w:id="588"/>
      <w:bookmarkEnd w:id="589"/>
      <w:bookmarkEnd w:id="590"/>
      <w:bookmarkEnd w:id="591"/>
      <w:bookmarkEnd w:id="592"/>
      <w:bookmarkEnd w:id="593"/>
      <w:bookmarkEnd w:id="594"/>
    </w:p>
    <w:p w14:paraId="388356CB" w14:textId="77777777" w:rsidR="00B02215" w:rsidRPr="00164490" w:rsidRDefault="00B02215" w:rsidP="00553D27">
      <w:pPr>
        <w:pStyle w:val="Heading5"/>
      </w:pPr>
      <w:bookmarkStart w:id="595" w:name="_Toc20142333"/>
      <w:bookmarkStart w:id="596" w:name="_Toc34217279"/>
      <w:bookmarkStart w:id="597" w:name="_Toc34217431"/>
      <w:bookmarkStart w:id="598" w:name="_Toc39051794"/>
      <w:bookmarkStart w:id="599" w:name="_Toc43210366"/>
      <w:bookmarkStart w:id="600" w:name="_Toc49853272"/>
      <w:bookmarkStart w:id="601" w:name="_Toc56530061"/>
      <w:bookmarkStart w:id="602" w:name="_Toc161912913"/>
      <w:r w:rsidRPr="00164490">
        <w:t>6.1.6.3.1</w:t>
      </w:r>
      <w:r w:rsidRPr="00164490">
        <w:tab/>
        <w:t>Introduction</w:t>
      </w:r>
      <w:bookmarkEnd w:id="595"/>
      <w:bookmarkEnd w:id="596"/>
      <w:bookmarkEnd w:id="597"/>
      <w:bookmarkEnd w:id="598"/>
      <w:bookmarkEnd w:id="599"/>
      <w:bookmarkEnd w:id="600"/>
      <w:bookmarkEnd w:id="601"/>
      <w:bookmarkEnd w:id="602"/>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3" w:name="_Toc20142334"/>
      <w:bookmarkStart w:id="604" w:name="_Toc34217280"/>
      <w:bookmarkStart w:id="605" w:name="_Toc34217432"/>
      <w:bookmarkStart w:id="606" w:name="_Toc39051795"/>
      <w:bookmarkStart w:id="607" w:name="_Toc43210367"/>
      <w:bookmarkStart w:id="608" w:name="_Toc49853273"/>
      <w:bookmarkStart w:id="609" w:name="_Toc56530062"/>
      <w:bookmarkStart w:id="610" w:name="_Toc161912914"/>
      <w:r w:rsidRPr="00164490">
        <w:t>6.1.6.3.2</w:t>
      </w:r>
      <w:r w:rsidRPr="00164490">
        <w:tab/>
        <w:t>Simple data types</w:t>
      </w:r>
      <w:bookmarkEnd w:id="603"/>
      <w:bookmarkEnd w:id="604"/>
      <w:bookmarkEnd w:id="605"/>
      <w:bookmarkEnd w:id="606"/>
      <w:bookmarkEnd w:id="607"/>
      <w:bookmarkEnd w:id="608"/>
      <w:bookmarkEnd w:id="609"/>
      <w:bookmarkEnd w:id="610"/>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1" w:name="_Toc20142335"/>
      <w:bookmarkStart w:id="612" w:name="_Toc34217281"/>
      <w:bookmarkStart w:id="613" w:name="_Toc34217433"/>
      <w:bookmarkStart w:id="614" w:name="_Toc39051796"/>
      <w:bookmarkStart w:id="615" w:name="_Toc43210368"/>
      <w:bookmarkStart w:id="616" w:name="_Toc49853274"/>
      <w:bookmarkStart w:id="617" w:name="_Toc56530063"/>
      <w:bookmarkStart w:id="618" w:name="_Toc161912915"/>
      <w:r w:rsidRPr="00164490">
        <w:lastRenderedPageBreak/>
        <w:t>6.1.6.3.3</w:t>
      </w:r>
      <w:r w:rsidRPr="00164490">
        <w:tab/>
        <w:t>Enumeration: RoamingIndication</w:t>
      </w:r>
      <w:bookmarkEnd w:id="611"/>
      <w:bookmarkEnd w:id="612"/>
      <w:bookmarkEnd w:id="613"/>
      <w:bookmarkEnd w:id="614"/>
      <w:bookmarkEnd w:id="615"/>
      <w:bookmarkEnd w:id="616"/>
      <w:bookmarkEnd w:id="617"/>
      <w:bookmarkEnd w:id="618"/>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19" w:name="_Toc20142336"/>
      <w:bookmarkStart w:id="620" w:name="_Toc34217282"/>
      <w:bookmarkStart w:id="621" w:name="_Toc34217434"/>
      <w:bookmarkStart w:id="622" w:name="_Toc39051797"/>
      <w:bookmarkStart w:id="623" w:name="_Toc43210369"/>
      <w:bookmarkStart w:id="624" w:name="_Toc49853275"/>
      <w:bookmarkStart w:id="625" w:name="_Toc56530064"/>
      <w:bookmarkStart w:id="626" w:name="_Toc161912916"/>
      <w:r w:rsidRPr="00164490">
        <w:t>6.1.6.4</w:t>
      </w:r>
      <w:r w:rsidRPr="00164490">
        <w:tab/>
        <w:t>Binary data</w:t>
      </w:r>
      <w:bookmarkEnd w:id="619"/>
      <w:bookmarkEnd w:id="620"/>
      <w:bookmarkEnd w:id="621"/>
      <w:bookmarkEnd w:id="622"/>
      <w:bookmarkEnd w:id="623"/>
      <w:bookmarkEnd w:id="624"/>
      <w:bookmarkEnd w:id="625"/>
      <w:bookmarkEnd w:id="626"/>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27" w:name="_Toc20142337"/>
      <w:bookmarkStart w:id="628" w:name="_Toc34217283"/>
      <w:bookmarkStart w:id="629" w:name="_Toc34217435"/>
      <w:bookmarkStart w:id="630" w:name="_Toc39051798"/>
      <w:bookmarkStart w:id="631" w:name="_Toc43210370"/>
      <w:bookmarkStart w:id="632" w:name="_Toc49853276"/>
      <w:bookmarkStart w:id="633" w:name="_Toc56530065"/>
      <w:bookmarkStart w:id="634" w:name="_Toc161912917"/>
      <w:r w:rsidRPr="00164490">
        <w:t>6.1.7</w:t>
      </w:r>
      <w:r w:rsidRPr="00164490">
        <w:tab/>
        <w:t>Error Handling</w:t>
      </w:r>
      <w:bookmarkEnd w:id="627"/>
      <w:bookmarkEnd w:id="628"/>
      <w:bookmarkEnd w:id="629"/>
      <w:bookmarkEnd w:id="630"/>
      <w:bookmarkEnd w:id="631"/>
      <w:bookmarkEnd w:id="632"/>
      <w:bookmarkEnd w:id="633"/>
      <w:bookmarkEnd w:id="634"/>
    </w:p>
    <w:p w14:paraId="33702A7E" w14:textId="77777777" w:rsidR="00B02215" w:rsidRPr="00164490" w:rsidRDefault="00B02215" w:rsidP="00553D27">
      <w:pPr>
        <w:pStyle w:val="Heading4"/>
      </w:pPr>
      <w:bookmarkStart w:id="635" w:name="_Toc20142338"/>
      <w:bookmarkStart w:id="636" w:name="_Toc34217284"/>
      <w:bookmarkStart w:id="637" w:name="_Toc34217436"/>
      <w:bookmarkStart w:id="638" w:name="_Toc39051799"/>
      <w:bookmarkStart w:id="639" w:name="_Toc43210371"/>
      <w:bookmarkStart w:id="640" w:name="_Toc49853277"/>
      <w:bookmarkStart w:id="641" w:name="_Toc56530066"/>
      <w:bookmarkStart w:id="642" w:name="_Toc161912918"/>
      <w:r w:rsidRPr="00164490">
        <w:t>6.1.7.1</w:t>
      </w:r>
      <w:r w:rsidRPr="00164490">
        <w:tab/>
        <w:t>General</w:t>
      </w:r>
      <w:bookmarkEnd w:id="635"/>
      <w:bookmarkEnd w:id="636"/>
      <w:bookmarkEnd w:id="637"/>
      <w:bookmarkEnd w:id="638"/>
      <w:bookmarkEnd w:id="639"/>
      <w:bookmarkEnd w:id="640"/>
      <w:bookmarkEnd w:id="641"/>
      <w:bookmarkEnd w:id="642"/>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Heading4"/>
      </w:pPr>
      <w:bookmarkStart w:id="643" w:name="_Toc20142339"/>
      <w:bookmarkStart w:id="644" w:name="_Toc34217285"/>
      <w:bookmarkStart w:id="645" w:name="_Toc34217437"/>
      <w:bookmarkStart w:id="646" w:name="_Toc39051800"/>
      <w:bookmarkStart w:id="647" w:name="_Toc43210372"/>
      <w:bookmarkStart w:id="648" w:name="_Toc49853278"/>
      <w:bookmarkStart w:id="649" w:name="_Toc56530067"/>
      <w:bookmarkStart w:id="650" w:name="_Toc161912919"/>
      <w:r w:rsidRPr="00164490">
        <w:t>6.1.7.2</w:t>
      </w:r>
      <w:r w:rsidRPr="00164490">
        <w:tab/>
        <w:t>Protocol Errors</w:t>
      </w:r>
      <w:bookmarkEnd w:id="643"/>
      <w:bookmarkEnd w:id="644"/>
      <w:bookmarkEnd w:id="645"/>
      <w:bookmarkEnd w:id="646"/>
      <w:bookmarkEnd w:id="647"/>
      <w:bookmarkEnd w:id="648"/>
      <w:bookmarkEnd w:id="649"/>
      <w:bookmarkEnd w:id="650"/>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Heading4"/>
      </w:pPr>
      <w:bookmarkStart w:id="651" w:name="_Toc20142340"/>
      <w:bookmarkStart w:id="652" w:name="_Toc34217286"/>
      <w:bookmarkStart w:id="653" w:name="_Toc34217438"/>
      <w:bookmarkStart w:id="654" w:name="_Toc39051801"/>
      <w:bookmarkStart w:id="655" w:name="_Toc43210373"/>
      <w:bookmarkStart w:id="656" w:name="_Toc49853279"/>
      <w:bookmarkStart w:id="657" w:name="_Toc56530068"/>
      <w:bookmarkStart w:id="658" w:name="_Toc161912920"/>
      <w:r w:rsidRPr="00164490">
        <w:t>6.1.7.3</w:t>
      </w:r>
      <w:r w:rsidRPr="00164490">
        <w:tab/>
        <w:t>Application Errors</w:t>
      </w:r>
      <w:bookmarkEnd w:id="651"/>
      <w:bookmarkEnd w:id="652"/>
      <w:bookmarkEnd w:id="653"/>
      <w:bookmarkEnd w:id="654"/>
      <w:bookmarkEnd w:id="655"/>
      <w:bookmarkEnd w:id="656"/>
      <w:bookmarkEnd w:id="657"/>
      <w:bookmarkEnd w:id="658"/>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59" w:name="_Toc20142341"/>
      <w:bookmarkStart w:id="660" w:name="_Toc34217287"/>
      <w:bookmarkStart w:id="661" w:name="_Toc34217439"/>
      <w:bookmarkStart w:id="662" w:name="_Toc39051802"/>
      <w:bookmarkStart w:id="663" w:name="_Toc43210374"/>
      <w:bookmarkStart w:id="664" w:name="_Toc49853280"/>
      <w:bookmarkStart w:id="665" w:name="_Toc56530069"/>
      <w:bookmarkStart w:id="666" w:name="_Toc161912921"/>
      <w:r w:rsidRPr="00164490">
        <w:t>6.1.</w:t>
      </w:r>
      <w:r w:rsidRPr="00164490">
        <w:rPr>
          <w:rFonts w:hint="eastAsia"/>
          <w:lang w:eastAsia="zh-CN"/>
        </w:rPr>
        <w:t>8</w:t>
      </w:r>
      <w:r w:rsidRPr="00164490">
        <w:tab/>
        <w:t>Feature negotiation</w:t>
      </w:r>
      <w:bookmarkEnd w:id="659"/>
      <w:bookmarkEnd w:id="660"/>
      <w:bookmarkEnd w:id="661"/>
      <w:bookmarkEnd w:id="662"/>
      <w:bookmarkEnd w:id="663"/>
      <w:bookmarkEnd w:id="664"/>
      <w:bookmarkEnd w:id="665"/>
      <w:bookmarkEnd w:id="666"/>
    </w:p>
    <w:p w14:paraId="5CAA2D81" w14:textId="77F75B58"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optional features applicable between the NSSF and the NF Service Consumer, for the Nnssf_NSSelection service, if any.</w:t>
      </w:r>
    </w:p>
    <w:p w14:paraId="07A08F6C" w14:textId="5928D3D5" w:rsidR="00B02215" w:rsidRPr="00164490" w:rsidRDefault="00B02215" w:rsidP="00B02215">
      <w:pPr>
        <w:rPr>
          <w:lang w:val="en-US"/>
        </w:rPr>
      </w:pPr>
      <w:r w:rsidRPr="00164490">
        <w:rPr>
          <w:lang w:val="en-US"/>
        </w:rPr>
        <w:t xml:space="preserve">The NF Service Consumer shall indicate the optional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t>The following features are defined for the Nnssf_NSSelection service.</w:t>
      </w:r>
    </w:p>
    <w:p w14:paraId="4C332BBB" w14:textId="77777777" w:rsidR="00B02215" w:rsidRPr="00164490" w:rsidRDefault="00B02215" w:rsidP="00B02215">
      <w:pPr>
        <w:pStyle w:val="TH"/>
      </w:pPr>
      <w:r w:rsidRPr="00164490">
        <w:lastRenderedPageBreak/>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67" w:name="_Toc20142342"/>
      <w:bookmarkStart w:id="668" w:name="_Toc34217288"/>
      <w:bookmarkStart w:id="669" w:name="_Toc34217440"/>
      <w:bookmarkStart w:id="670" w:name="_Toc39051803"/>
      <w:bookmarkStart w:id="671" w:name="_Toc43210375"/>
      <w:bookmarkStart w:id="672" w:name="_Toc49853281"/>
      <w:bookmarkStart w:id="673" w:name="_Toc56530070"/>
      <w:bookmarkStart w:id="674" w:name="_Toc161912922"/>
      <w:r w:rsidRPr="00164490">
        <w:rPr>
          <w:lang w:val="en-US"/>
        </w:rPr>
        <w:t>6.1.9</w:t>
      </w:r>
      <w:r w:rsidRPr="00164490">
        <w:rPr>
          <w:lang w:val="en-US"/>
        </w:rPr>
        <w:tab/>
        <w:t>Security</w:t>
      </w:r>
      <w:bookmarkEnd w:id="667"/>
      <w:bookmarkEnd w:id="668"/>
      <w:bookmarkEnd w:id="669"/>
      <w:bookmarkEnd w:id="670"/>
      <w:bookmarkEnd w:id="671"/>
      <w:bookmarkEnd w:id="672"/>
      <w:bookmarkEnd w:id="673"/>
      <w:bookmarkEnd w:id="674"/>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75" w:name="_Toc56530071"/>
      <w:bookmarkStart w:id="676" w:name="_Toc161912923"/>
      <w:r w:rsidRPr="00164490">
        <w:t>6.1.10</w:t>
      </w:r>
      <w:r w:rsidRPr="00164490">
        <w:tab/>
        <w:t>HTTP redirection</w:t>
      </w:r>
      <w:bookmarkEnd w:id="675"/>
      <w:bookmarkEnd w:id="676"/>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Heading2"/>
      </w:pPr>
      <w:bookmarkStart w:id="677" w:name="_Toc20142343"/>
      <w:bookmarkStart w:id="678" w:name="_Toc34217289"/>
      <w:bookmarkStart w:id="679" w:name="_Toc34217441"/>
      <w:bookmarkStart w:id="680" w:name="_Toc39051804"/>
      <w:bookmarkStart w:id="681" w:name="_Toc43210376"/>
      <w:bookmarkStart w:id="682" w:name="_Toc49853282"/>
      <w:bookmarkStart w:id="683" w:name="_Toc56530072"/>
      <w:bookmarkStart w:id="684" w:name="_Toc161912924"/>
      <w:r w:rsidRPr="00164490">
        <w:t>6.2</w:t>
      </w:r>
      <w:r w:rsidRPr="00164490">
        <w:tab/>
        <w:t>Nnssf_NSSAIAvailability Service API</w:t>
      </w:r>
      <w:bookmarkEnd w:id="677"/>
      <w:bookmarkEnd w:id="678"/>
      <w:bookmarkEnd w:id="679"/>
      <w:bookmarkEnd w:id="680"/>
      <w:bookmarkEnd w:id="681"/>
      <w:bookmarkEnd w:id="682"/>
      <w:bookmarkEnd w:id="683"/>
      <w:bookmarkEnd w:id="684"/>
    </w:p>
    <w:p w14:paraId="14FAB58C" w14:textId="77777777" w:rsidR="00B02215" w:rsidRPr="00164490" w:rsidRDefault="00B02215" w:rsidP="00553D27">
      <w:pPr>
        <w:pStyle w:val="Heading3"/>
      </w:pPr>
      <w:bookmarkStart w:id="685" w:name="_Toc20142344"/>
      <w:bookmarkStart w:id="686" w:name="_Toc34217290"/>
      <w:bookmarkStart w:id="687" w:name="_Toc34217442"/>
      <w:bookmarkStart w:id="688" w:name="_Toc39051805"/>
      <w:bookmarkStart w:id="689" w:name="_Toc43210377"/>
      <w:bookmarkStart w:id="690" w:name="_Toc49853283"/>
      <w:bookmarkStart w:id="691" w:name="_Toc56530073"/>
      <w:bookmarkStart w:id="692" w:name="_Toc161912925"/>
      <w:r w:rsidRPr="00164490">
        <w:t>6.2.1</w:t>
      </w:r>
      <w:r w:rsidRPr="00164490">
        <w:tab/>
        <w:t>API URI</w:t>
      </w:r>
      <w:bookmarkEnd w:id="685"/>
      <w:bookmarkEnd w:id="686"/>
      <w:bookmarkEnd w:id="687"/>
      <w:bookmarkEnd w:id="688"/>
      <w:bookmarkEnd w:id="689"/>
      <w:bookmarkEnd w:id="690"/>
      <w:bookmarkEnd w:id="691"/>
      <w:bookmarkEnd w:id="692"/>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lastRenderedPageBreak/>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3" w:name="_Toc20142345"/>
      <w:bookmarkStart w:id="694" w:name="_Toc34217291"/>
      <w:bookmarkStart w:id="695" w:name="_Toc34217443"/>
      <w:bookmarkStart w:id="696" w:name="_Toc39051806"/>
      <w:bookmarkStart w:id="697" w:name="_Toc43210378"/>
      <w:bookmarkStart w:id="698" w:name="_Toc49853284"/>
      <w:bookmarkStart w:id="699" w:name="_Toc56530074"/>
      <w:bookmarkStart w:id="700" w:name="_Toc161912926"/>
      <w:r w:rsidRPr="00164490">
        <w:t>6.2.2</w:t>
      </w:r>
      <w:r w:rsidRPr="00164490">
        <w:tab/>
        <w:t>Usage of HTTP</w:t>
      </w:r>
      <w:bookmarkEnd w:id="693"/>
      <w:bookmarkEnd w:id="694"/>
      <w:bookmarkEnd w:id="695"/>
      <w:bookmarkEnd w:id="696"/>
      <w:bookmarkEnd w:id="697"/>
      <w:bookmarkEnd w:id="698"/>
      <w:bookmarkEnd w:id="699"/>
      <w:bookmarkEnd w:id="700"/>
    </w:p>
    <w:p w14:paraId="7B882C32" w14:textId="77777777" w:rsidR="00B02215" w:rsidRPr="00164490" w:rsidRDefault="00B02215" w:rsidP="00553D27">
      <w:pPr>
        <w:pStyle w:val="Heading4"/>
      </w:pPr>
      <w:bookmarkStart w:id="701" w:name="_Toc20142346"/>
      <w:bookmarkStart w:id="702" w:name="_Toc34217292"/>
      <w:bookmarkStart w:id="703" w:name="_Toc34217444"/>
      <w:bookmarkStart w:id="704" w:name="_Toc39051807"/>
      <w:bookmarkStart w:id="705" w:name="_Toc43210379"/>
      <w:bookmarkStart w:id="706" w:name="_Toc49853285"/>
      <w:bookmarkStart w:id="707" w:name="_Toc56530075"/>
      <w:bookmarkStart w:id="708" w:name="_Toc161912927"/>
      <w:r w:rsidRPr="00164490">
        <w:t>6.2.2.1</w:t>
      </w:r>
      <w:r w:rsidRPr="00164490">
        <w:tab/>
        <w:t>General</w:t>
      </w:r>
      <w:bookmarkEnd w:id="701"/>
      <w:bookmarkEnd w:id="702"/>
      <w:bookmarkEnd w:id="703"/>
      <w:bookmarkEnd w:id="704"/>
      <w:bookmarkEnd w:id="705"/>
      <w:bookmarkEnd w:id="706"/>
      <w:bookmarkEnd w:id="707"/>
      <w:bookmarkEnd w:id="708"/>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Heading4"/>
      </w:pPr>
      <w:bookmarkStart w:id="709" w:name="_Toc20142347"/>
      <w:bookmarkStart w:id="710" w:name="_Toc34217293"/>
      <w:bookmarkStart w:id="711" w:name="_Toc34217445"/>
      <w:bookmarkStart w:id="712" w:name="_Toc39051808"/>
      <w:bookmarkStart w:id="713" w:name="_Toc43210380"/>
      <w:bookmarkStart w:id="714" w:name="_Toc49853286"/>
      <w:bookmarkStart w:id="715" w:name="_Toc56530076"/>
      <w:bookmarkStart w:id="716" w:name="_Toc161912928"/>
      <w:r w:rsidRPr="00164490">
        <w:t>6.2.2.2</w:t>
      </w:r>
      <w:r w:rsidRPr="00164490">
        <w:tab/>
        <w:t>HTTP standard headers</w:t>
      </w:r>
      <w:bookmarkEnd w:id="709"/>
      <w:bookmarkEnd w:id="710"/>
      <w:bookmarkEnd w:id="711"/>
      <w:bookmarkEnd w:id="712"/>
      <w:bookmarkEnd w:id="713"/>
      <w:bookmarkEnd w:id="714"/>
      <w:bookmarkEnd w:id="715"/>
      <w:bookmarkEnd w:id="716"/>
    </w:p>
    <w:p w14:paraId="723FC39A" w14:textId="77777777" w:rsidR="00B02215" w:rsidRPr="00164490" w:rsidRDefault="00B02215" w:rsidP="00553D27">
      <w:pPr>
        <w:pStyle w:val="Heading5"/>
        <w:rPr>
          <w:lang w:eastAsia="zh-CN"/>
        </w:rPr>
      </w:pPr>
      <w:bookmarkStart w:id="717" w:name="_Toc20142348"/>
      <w:bookmarkStart w:id="718" w:name="_Toc34217294"/>
      <w:bookmarkStart w:id="719" w:name="_Toc34217446"/>
      <w:bookmarkStart w:id="720" w:name="_Toc39051809"/>
      <w:bookmarkStart w:id="721" w:name="_Toc43210381"/>
      <w:bookmarkStart w:id="722" w:name="_Toc49853287"/>
      <w:bookmarkStart w:id="723" w:name="_Toc56530077"/>
      <w:bookmarkStart w:id="724" w:name="_Toc161912929"/>
      <w:r w:rsidRPr="00164490">
        <w:t>6.2.2.2.1</w:t>
      </w:r>
      <w:r w:rsidRPr="00164490">
        <w:rPr>
          <w:rFonts w:hint="eastAsia"/>
          <w:lang w:eastAsia="zh-CN"/>
        </w:rPr>
        <w:tab/>
      </w:r>
      <w:r w:rsidRPr="00164490">
        <w:rPr>
          <w:lang w:eastAsia="zh-CN"/>
        </w:rPr>
        <w:t>General</w:t>
      </w:r>
      <w:bookmarkEnd w:id="717"/>
      <w:bookmarkEnd w:id="718"/>
      <w:bookmarkEnd w:id="719"/>
      <w:bookmarkEnd w:id="720"/>
      <w:bookmarkEnd w:id="721"/>
      <w:bookmarkEnd w:id="722"/>
      <w:bookmarkEnd w:id="723"/>
      <w:bookmarkEnd w:id="724"/>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Heading5"/>
      </w:pPr>
      <w:bookmarkStart w:id="725" w:name="_Toc20142349"/>
      <w:bookmarkStart w:id="726" w:name="_Toc34217295"/>
      <w:bookmarkStart w:id="727" w:name="_Toc34217447"/>
      <w:bookmarkStart w:id="728" w:name="_Toc39051810"/>
      <w:bookmarkStart w:id="729" w:name="_Toc43210382"/>
      <w:bookmarkStart w:id="730" w:name="_Toc49853288"/>
      <w:bookmarkStart w:id="731" w:name="_Toc56530078"/>
      <w:bookmarkStart w:id="732" w:name="_Toc161912930"/>
      <w:r w:rsidRPr="00164490">
        <w:t>6.2.2.2.2</w:t>
      </w:r>
      <w:r w:rsidRPr="00164490">
        <w:tab/>
        <w:t>Content type</w:t>
      </w:r>
      <w:bookmarkEnd w:id="725"/>
      <w:bookmarkEnd w:id="726"/>
      <w:bookmarkEnd w:id="727"/>
      <w:bookmarkEnd w:id="728"/>
      <w:bookmarkEnd w:id="729"/>
      <w:bookmarkEnd w:id="730"/>
      <w:bookmarkEnd w:id="731"/>
      <w:bookmarkEnd w:id="732"/>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Heading5"/>
        <w:rPr>
          <w:lang w:val="en-US"/>
        </w:rPr>
      </w:pPr>
      <w:bookmarkStart w:id="733" w:name="_Toc20142350"/>
      <w:bookmarkStart w:id="734" w:name="_Toc34217296"/>
      <w:bookmarkStart w:id="735" w:name="_Toc34217448"/>
      <w:bookmarkStart w:id="736" w:name="_Toc39051811"/>
      <w:bookmarkStart w:id="737" w:name="_Toc43210383"/>
      <w:bookmarkStart w:id="738" w:name="_Toc49853289"/>
      <w:bookmarkStart w:id="739" w:name="_Toc56530079"/>
      <w:bookmarkStart w:id="740" w:name="_Toc161912931"/>
      <w:r w:rsidRPr="00164490">
        <w:rPr>
          <w:lang w:val="en-US"/>
        </w:rPr>
        <w:t>6.2.2.2.3</w:t>
      </w:r>
      <w:r w:rsidRPr="00164490">
        <w:rPr>
          <w:lang w:val="en-US"/>
        </w:rPr>
        <w:tab/>
        <w:t>Accept-Encoding</w:t>
      </w:r>
      <w:bookmarkEnd w:id="733"/>
      <w:bookmarkEnd w:id="734"/>
      <w:bookmarkEnd w:id="735"/>
      <w:bookmarkEnd w:id="736"/>
      <w:bookmarkEnd w:id="737"/>
      <w:bookmarkEnd w:id="738"/>
      <w:bookmarkEnd w:id="739"/>
      <w:bookmarkEnd w:id="740"/>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1" w:name="_Toc20142351"/>
      <w:bookmarkStart w:id="742" w:name="_Toc34217297"/>
      <w:bookmarkStart w:id="743" w:name="_Toc34217449"/>
      <w:bookmarkStart w:id="744" w:name="_Toc39051812"/>
      <w:bookmarkStart w:id="745" w:name="_Toc43210384"/>
      <w:bookmarkStart w:id="746" w:name="_Toc49853290"/>
      <w:bookmarkStart w:id="747" w:name="_Toc56530080"/>
      <w:bookmarkStart w:id="748" w:name="_Toc161912932"/>
      <w:r w:rsidRPr="00164490">
        <w:t>6.2.2.3</w:t>
      </w:r>
      <w:r w:rsidRPr="00164490">
        <w:tab/>
        <w:t>HTTP custom headers</w:t>
      </w:r>
      <w:bookmarkEnd w:id="741"/>
      <w:bookmarkEnd w:id="742"/>
      <w:bookmarkEnd w:id="743"/>
      <w:bookmarkEnd w:id="744"/>
      <w:bookmarkEnd w:id="745"/>
      <w:bookmarkEnd w:id="746"/>
      <w:bookmarkEnd w:id="747"/>
      <w:bookmarkEnd w:id="748"/>
    </w:p>
    <w:p w14:paraId="4C21159F" w14:textId="77777777" w:rsidR="00B02215" w:rsidRPr="00164490" w:rsidRDefault="00B02215" w:rsidP="00553D27">
      <w:pPr>
        <w:pStyle w:val="Heading5"/>
        <w:rPr>
          <w:lang w:eastAsia="zh-CN"/>
        </w:rPr>
      </w:pPr>
      <w:bookmarkStart w:id="749" w:name="_Toc20142352"/>
      <w:bookmarkStart w:id="750" w:name="_Toc34217298"/>
      <w:bookmarkStart w:id="751" w:name="_Toc34217450"/>
      <w:bookmarkStart w:id="752" w:name="_Toc39051813"/>
      <w:bookmarkStart w:id="753" w:name="_Toc43210385"/>
      <w:bookmarkStart w:id="754" w:name="_Toc49853291"/>
      <w:bookmarkStart w:id="755" w:name="_Toc56530081"/>
      <w:bookmarkStart w:id="756" w:name="_Toc161912933"/>
      <w:r w:rsidRPr="00164490">
        <w:t>6.2.2.3.1</w:t>
      </w:r>
      <w:r w:rsidRPr="00164490">
        <w:rPr>
          <w:rFonts w:hint="eastAsia"/>
          <w:lang w:eastAsia="zh-CN"/>
        </w:rPr>
        <w:tab/>
      </w:r>
      <w:r w:rsidRPr="00164490">
        <w:rPr>
          <w:lang w:eastAsia="zh-CN"/>
        </w:rPr>
        <w:t>General</w:t>
      </w:r>
      <w:bookmarkEnd w:id="749"/>
      <w:bookmarkEnd w:id="750"/>
      <w:bookmarkEnd w:id="751"/>
      <w:bookmarkEnd w:id="752"/>
      <w:bookmarkEnd w:id="753"/>
      <w:bookmarkEnd w:id="754"/>
      <w:bookmarkEnd w:id="755"/>
      <w:bookmarkEnd w:id="756"/>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Heading3"/>
      </w:pPr>
      <w:bookmarkStart w:id="757" w:name="_Toc20142353"/>
      <w:bookmarkStart w:id="758" w:name="_Toc34217299"/>
      <w:bookmarkStart w:id="759" w:name="_Toc34217451"/>
      <w:bookmarkStart w:id="760" w:name="_Toc39051814"/>
      <w:bookmarkStart w:id="761" w:name="_Toc43210386"/>
      <w:bookmarkStart w:id="762" w:name="_Toc49853292"/>
      <w:bookmarkStart w:id="763" w:name="_Toc56530082"/>
      <w:bookmarkStart w:id="764" w:name="_Toc161912934"/>
      <w:r w:rsidRPr="00164490">
        <w:lastRenderedPageBreak/>
        <w:t>6.2.3</w:t>
      </w:r>
      <w:r w:rsidRPr="00164490">
        <w:tab/>
        <w:t>Resources</w:t>
      </w:r>
      <w:bookmarkEnd w:id="757"/>
      <w:bookmarkEnd w:id="758"/>
      <w:bookmarkEnd w:id="759"/>
      <w:bookmarkEnd w:id="760"/>
      <w:bookmarkEnd w:id="761"/>
      <w:bookmarkEnd w:id="762"/>
      <w:bookmarkEnd w:id="763"/>
      <w:bookmarkEnd w:id="764"/>
    </w:p>
    <w:p w14:paraId="78E2FB88" w14:textId="77777777" w:rsidR="00B02215" w:rsidRPr="00164490" w:rsidRDefault="00B02215" w:rsidP="00553D27">
      <w:pPr>
        <w:pStyle w:val="Heading4"/>
      </w:pPr>
      <w:bookmarkStart w:id="765" w:name="_Toc20142354"/>
      <w:bookmarkStart w:id="766" w:name="_Toc34217300"/>
      <w:bookmarkStart w:id="767" w:name="_Toc34217452"/>
      <w:bookmarkStart w:id="768" w:name="_Toc39051815"/>
      <w:bookmarkStart w:id="769" w:name="_Toc43210387"/>
      <w:bookmarkStart w:id="770" w:name="_Toc49853293"/>
      <w:bookmarkStart w:id="771" w:name="_Toc56530083"/>
      <w:bookmarkStart w:id="772" w:name="_Toc161912935"/>
      <w:r w:rsidRPr="00164490">
        <w:t>6.2.3.1</w:t>
      </w:r>
      <w:r w:rsidRPr="00164490">
        <w:tab/>
        <w:t>Overview</w:t>
      </w:r>
      <w:bookmarkEnd w:id="765"/>
      <w:bookmarkEnd w:id="766"/>
      <w:bookmarkEnd w:id="767"/>
      <w:bookmarkEnd w:id="768"/>
      <w:bookmarkEnd w:id="769"/>
      <w:bookmarkEnd w:id="770"/>
      <w:bookmarkEnd w:id="771"/>
      <w:bookmarkEnd w:id="772"/>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39" type="#_x0000_t75" style="width:345pt;height:201.75pt" o:ole="">
            <v:imagedata r:id="rId38" o:title=""/>
          </v:shape>
          <o:OLEObject Type="Embed" ProgID="Visio.Drawing.15" ShapeID="_x0000_i1039" DrawAspect="Content" ObjectID="_1772525821" r:id="rId39"/>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Heading4"/>
      </w:pPr>
      <w:bookmarkStart w:id="773" w:name="_Toc20142355"/>
      <w:bookmarkStart w:id="774" w:name="_Toc34217301"/>
      <w:bookmarkStart w:id="775" w:name="_Toc34217453"/>
      <w:bookmarkStart w:id="776" w:name="_Toc39051816"/>
      <w:bookmarkStart w:id="777" w:name="_Toc43210388"/>
      <w:bookmarkStart w:id="778" w:name="_Toc49853294"/>
      <w:bookmarkStart w:id="779" w:name="_Toc56530084"/>
      <w:bookmarkStart w:id="780" w:name="_Toc161912936"/>
      <w:r w:rsidRPr="00164490">
        <w:lastRenderedPageBreak/>
        <w:t>6.2.3.2</w:t>
      </w:r>
      <w:r w:rsidRPr="00164490">
        <w:tab/>
        <w:t xml:space="preserve">Resource: NSSAI Availability </w:t>
      </w:r>
      <w:r w:rsidRPr="00164490">
        <w:rPr>
          <w:lang w:val="fr-FR"/>
        </w:rPr>
        <w:t>Document</w:t>
      </w:r>
      <w:bookmarkEnd w:id="773"/>
      <w:bookmarkEnd w:id="774"/>
      <w:bookmarkEnd w:id="775"/>
      <w:bookmarkEnd w:id="776"/>
      <w:bookmarkEnd w:id="777"/>
      <w:bookmarkEnd w:id="778"/>
      <w:bookmarkEnd w:id="779"/>
      <w:bookmarkEnd w:id="780"/>
    </w:p>
    <w:p w14:paraId="05B92DEF" w14:textId="77777777" w:rsidR="00B02215" w:rsidRPr="00164490" w:rsidRDefault="00B02215" w:rsidP="00553D27">
      <w:pPr>
        <w:pStyle w:val="Heading5"/>
      </w:pPr>
      <w:bookmarkStart w:id="781" w:name="_Toc20142356"/>
      <w:bookmarkStart w:id="782" w:name="_Toc34217302"/>
      <w:bookmarkStart w:id="783" w:name="_Toc34217454"/>
      <w:bookmarkStart w:id="784" w:name="_Toc39051817"/>
      <w:bookmarkStart w:id="785" w:name="_Toc43210389"/>
      <w:bookmarkStart w:id="786" w:name="_Toc49853295"/>
      <w:bookmarkStart w:id="787" w:name="_Toc56530085"/>
      <w:bookmarkStart w:id="788" w:name="_Toc161912937"/>
      <w:r w:rsidRPr="00164490">
        <w:t>6.2.3.2.1</w:t>
      </w:r>
      <w:r w:rsidRPr="00164490">
        <w:tab/>
        <w:t>Description</w:t>
      </w:r>
      <w:bookmarkEnd w:id="781"/>
      <w:bookmarkEnd w:id="782"/>
      <w:bookmarkEnd w:id="783"/>
      <w:bookmarkEnd w:id="784"/>
      <w:bookmarkEnd w:id="785"/>
      <w:bookmarkEnd w:id="786"/>
      <w:bookmarkEnd w:id="787"/>
      <w:bookmarkEnd w:id="788"/>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Heading5"/>
      </w:pPr>
      <w:bookmarkStart w:id="789" w:name="_Toc20142357"/>
      <w:bookmarkStart w:id="790" w:name="_Toc34217303"/>
      <w:bookmarkStart w:id="791" w:name="_Toc34217455"/>
      <w:bookmarkStart w:id="792" w:name="_Toc39051818"/>
      <w:bookmarkStart w:id="793" w:name="_Toc43210390"/>
      <w:bookmarkStart w:id="794" w:name="_Toc49853296"/>
      <w:bookmarkStart w:id="795" w:name="_Toc56530086"/>
      <w:bookmarkStart w:id="796" w:name="_Toc161912938"/>
      <w:r w:rsidRPr="00164490">
        <w:t>6.2.3.2.2</w:t>
      </w:r>
      <w:r w:rsidRPr="00164490">
        <w:tab/>
        <w:t>Resource Definition</w:t>
      </w:r>
      <w:bookmarkEnd w:id="789"/>
      <w:bookmarkEnd w:id="790"/>
      <w:bookmarkEnd w:id="791"/>
      <w:bookmarkEnd w:id="792"/>
      <w:bookmarkEnd w:id="793"/>
      <w:bookmarkEnd w:id="794"/>
      <w:bookmarkEnd w:id="795"/>
      <w:bookmarkEnd w:id="796"/>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797" w:name="_Toc20142358"/>
      <w:bookmarkStart w:id="798" w:name="_Toc34217304"/>
      <w:bookmarkStart w:id="799" w:name="_Toc34217456"/>
      <w:bookmarkStart w:id="800" w:name="_Toc39051819"/>
      <w:bookmarkStart w:id="801" w:name="_Toc43210391"/>
      <w:bookmarkStart w:id="802" w:name="_Toc49853297"/>
      <w:bookmarkStart w:id="803" w:name="_Toc56530087"/>
      <w:bookmarkStart w:id="804" w:name="_Toc161912939"/>
      <w:r w:rsidRPr="00164490">
        <w:t>6.2.3.2.3</w:t>
      </w:r>
      <w:r w:rsidRPr="00164490">
        <w:tab/>
        <w:t>Resource Standard Methods</w:t>
      </w:r>
      <w:bookmarkEnd w:id="797"/>
      <w:bookmarkEnd w:id="798"/>
      <w:bookmarkEnd w:id="799"/>
      <w:bookmarkEnd w:id="800"/>
      <w:bookmarkEnd w:id="801"/>
      <w:bookmarkEnd w:id="802"/>
      <w:bookmarkEnd w:id="803"/>
      <w:bookmarkEnd w:id="804"/>
    </w:p>
    <w:p w14:paraId="5034F1BD" w14:textId="77777777" w:rsidR="00B02215" w:rsidRPr="00164490" w:rsidRDefault="00B02215" w:rsidP="00A26364">
      <w:pPr>
        <w:pStyle w:val="H6"/>
      </w:pPr>
      <w:bookmarkStart w:id="805" w:name="_Toc20142359"/>
      <w:bookmarkStart w:id="806" w:name="_Toc34217305"/>
      <w:bookmarkStart w:id="807" w:name="_Toc34217457"/>
      <w:bookmarkStart w:id="808" w:name="_Toc39051820"/>
      <w:bookmarkStart w:id="809" w:name="_Toc43210392"/>
      <w:bookmarkStart w:id="810" w:name="_Toc49853298"/>
      <w:bookmarkStart w:id="811" w:name="_Toc56530088"/>
      <w:r w:rsidRPr="00164490">
        <w:t>6.2.3.2.3.1</w:t>
      </w:r>
      <w:r w:rsidRPr="00164490">
        <w:tab/>
        <w:t>PUT</w:t>
      </w:r>
      <w:bookmarkEnd w:id="805"/>
      <w:bookmarkEnd w:id="806"/>
      <w:bookmarkEnd w:id="807"/>
      <w:bookmarkEnd w:id="808"/>
      <w:bookmarkEnd w:id="809"/>
      <w:bookmarkEnd w:id="810"/>
      <w:bookmarkEnd w:id="811"/>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2" w:name="_Toc20142360"/>
      <w:bookmarkStart w:id="813" w:name="_Toc34217306"/>
      <w:bookmarkStart w:id="814" w:name="_Toc34217458"/>
      <w:bookmarkStart w:id="815" w:name="_Toc39051821"/>
      <w:bookmarkStart w:id="816" w:name="_Toc43210393"/>
      <w:bookmarkStart w:id="817" w:name="_Toc49853299"/>
      <w:bookmarkStart w:id="818" w:name="_Toc56530089"/>
      <w:r w:rsidRPr="00164490">
        <w:t>6.2.3.2.3.2</w:t>
      </w:r>
      <w:r w:rsidRPr="00164490">
        <w:tab/>
        <w:t>PATCH</w:t>
      </w:r>
      <w:bookmarkEnd w:id="812"/>
      <w:bookmarkEnd w:id="813"/>
      <w:bookmarkEnd w:id="814"/>
      <w:bookmarkEnd w:id="815"/>
      <w:bookmarkEnd w:id="816"/>
      <w:bookmarkEnd w:id="817"/>
      <w:bookmarkEnd w:id="818"/>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19" w:name="_MCCTEMPBM_CRPT30470044___4"/>
            <w:bookmarkEnd w:id="819"/>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0" w:name="_Toc20142361"/>
      <w:bookmarkStart w:id="821" w:name="_Toc34217307"/>
      <w:bookmarkStart w:id="822" w:name="_Toc34217459"/>
      <w:bookmarkStart w:id="823" w:name="_Toc39051822"/>
      <w:bookmarkStart w:id="824" w:name="_Toc43210394"/>
      <w:bookmarkStart w:id="825" w:name="_Toc49853300"/>
      <w:bookmarkStart w:id="826" w:name="_Toc56530090"/>
      <w:r w:rsidRPr="00164490">
        <w:t>6.2.3.2.3.</w:t>
      </w:r>
      <w:r w:rsidRPr="00164490">
        <w:rPr>
          <w:rFonts w:hint="eastAsia"/>
          <w:lang w:eastAsia="zh-CN"/>
        </w:rPr>
        <w:t>3</w:t>
      </w:r>
      <w:r w:rsidRPr="00164490">
        <w:tab/>
        <w:t>DELETE</w:t>
      </w:r>
      <w:bookmarkEnd w:id="820"/>
      <w:bookmarkEnd w:id="821"/>
      <w:bookmarkEnd w:id="822"/>
      <w:bookmarkEnd w:id="823"/>
      <w:bookmarkEnd w:id="824"/>
      <w:bookmarkEnd w:id="825"/>
      <w:bookmarkEnd w:id="826"/>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27" w:name="_PERM_MCCTEMPBM_CRPT30470045___4"/>
            <w:bookmarkEnd w:id="827"/>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28" w:name="_PERM_MCCTEMPBM_CRPT30470046___4"/>
            <w:bookmarkEnd w:id="828"/>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29" w:name="_Toc20142362"/>
      <w:bookmarkStart w:id="830" w:name="_Toc34217308"/>
      <w:bookmarkStart w:id="831" w:name="_Toc34217460"/>
      <w:bookmarkStart w:id="832" w:name="_Toc39051823"/>
      <w:bookmarkStart w:id="833" w:name="_Toc43210395"/>
      <w:bookmarkStart w:id="834" w:name="_Toc49853301"/>
      <w:bookmarkStart w:id="835" w:name="_Toc56530091"/>
      <w:bookmarkStart w:id="836" w:name="_Toc161912940"/>
      <w:r w:rsidRPr="00164490">
        <w:t>6.2.3.3</w:t>
      </w:r>
      <w:r w:rsidRPr="00164490">
        <w:tab/>
        <w:t>Resource: NSSAI Availability Notification Subscriptions Collection</w:t>
      </w:r>
      <w:bookmarkEnd w:id="829"/>
      <w:bookmarkEnd w:id="830"/>
      <w:bookmarkEnd w:id="831"/>
      <w:bookmarkEnd w:id="832"/>
      <w:bookmarkEnd w:id="833"/>
      <w:bookmarkEnd w:id="834"/>
      <w:bookmarkEnd w:id="835"/>
      <w:bookmarkEnd w:id="836"/>
    </w:p>
    <w:p w14:paraId="0CB7E974" w14:textId="77777777" w:rsidR="00B02215" w:rsidRPr="00164490" w:rsidRDefault="00B02215" w:rsidP="00553D27">
      <w:pPr>
        <w:pStyle w:val="Heading5"/>
      </w:pPr>
      <w:bookmarkStart w:id="837" w:name="_Toc20142363"/>
      <w:bookmarkStart w:id="838" w:name="_Toc34217309"/>
      <w:bookmarkStart w:id="839" w:name="_Toc34217461"/>
      <w:bookmarkStart w:id="840" w:name="_Toc39051824"/>
      <w:bookmarkStart w:id="841" w:name="_Toc43210396"/>
      <w:bookmarkStart w:id="842" w:name="_Toc49853302"/>
      <w:bookmarkStart w:id="843" w:name="_Toc56530092"/>
      <w:bookmarkStart w:id="844" w:name="_Toc161912941"/>
      <w:r w:rsidRPr="00164490">
        <w:t>6.2.3.3.1</w:t>
      </w:r>
      <w:r w:rsidRPr="00164490">
        <w:tab/>
        <w:t>Description</w:t>
      </w:r>
      <w:bookmarkEnd w:id="837"/>
      <w:bookmarkEnd w:id="838"/>
      <w:bookmarkEnd w:id="839"/>
      <w:bookmarkEnd w:id="840"/>
      <w:bookmarkEnd w:id="841"/>
      <w:bookmarkEnd w:id="842"/>
      <w:bookmarkEnd w:id="843"/>
      <w:bookmarkEnd w:id="844"/>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Heading5"/>
      </w:pPr>
      <w:bookmarkStart w:id="845" w:name="_Toc20142364"/>
      <w:bookmarkStart w:id="846" w:name="_Toc34217310"/>
      <w:bookmarkStart w:id="847" w:name="_Toc34217462"/>
      <w:bookmarkStart w:id="848" w:name="_Toc39051825"/>
      <w:bookmarkStart w:id="849" w:name="_Toc43210397"/>
      <w:bookmarkStart w:id="850" w:name="_Toc49853303"/>
      <w:bookmarkStart w:id="851" w:name="_Toc56530093"/>
      <w:bookmarkStart w:id="852" w:name="_Toc161912942"/>
      <w:r w:rsidRPr="00164490">
        <w:t>6.2.3.3.2</w:t>
      </w:r>
      <w:r w:rsidRPr="00164490">
        <w:tab/>
        <w:t>Resource Definition</w:t>
      </w:r>
      <w:bookmarkEnd w:id="845"/>
      <w:bookmarkEnd w:id="846"/>
      <w:bookmarkEnd w:id="847"/>
      <w:bookmarkEnd w:id="848"/>
      <w:bookmarkEnd w:id="849"/>
      <w:bookmarkEnd w:id="850"/>
      <w:bookmarkEnd w:id="851"/>
      <w:bookmarkEnd w:id="852"/>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3" w:name="_Toc20142365"/>
      <w:bookmarkStart w:id="854" w:name="_Toc34217311"/>
      <w:bookmarkStart w:id="855" w:name="_Toc34217463"/>
      <w:bookmarkStart w:id="856" w:name="_Toc39051826"/>
      <w:bookmarkStart w:id="857" w:name="_Toc43210398"/>
      <w:bookmarkStart w:id="858" w:name="_Toc49853304"/>
      <w:bookmarkStart w:id="859" w:name="_Toc56530094"/>
      <w:bookmarkStart w:id="860" w:name="_Toc161912943"/>
      <w:r w:rsidRPr="00164490">
        <w:t>6.2.3.3.3</w:t>
      </w:r>
      <w:r w:rsidRPr="00164490">
        <w:tab/>
        <w:t>Resource Standard Methods</w:t>
      </w:r>
      <w:bookmarkEnd w:id="853"/>
      <w:bookmarkEnd w:id="854"/>
      <w:bookmarkEnd w:id="855"/>
      <w:bookmarkEnd w:id="856"/>
      <w:bookmarkEnd w:id="857"/>
      <w:bookmarkEnd w:id="858"/>
      <w:bookmarkEnd w:id="859"/>
      <w:bookmarkEnd w:id="860"/>
    </w:p>
    <w:p w14:paraId="2EA1C847" w14:textId="77777777" w:rsidR="00B02215" w:rsidRPr="00164490" w:rsidRDefault="00B02215" w:rsidP="00A26364">
      <w:pPr>
        <w:pStyle w:val="H6"/>
      </w:pPr>
      <w:bookmarkStart w:id="861" w:name="_Toc20142366"/>
      <w:bookmarkStart w:id="862" w:name="_Toc34217312"/>
      <w:bookmarkStart w:id="863" w:name="_Toc34217464"/>
      <w:bookmarkStart w:id="864" w:name="_Toc39051827"/>
      <w:bookmarkStart w:id="865" w:name="_Toc43210399"/>
      <w:bookmarkStart w:id="866" w:name="_Toc49853305"/>
      <w:bookmarkStart w:id="867" w:name="_Toc56530095"/>
      <w:r w:rsidRPr="00164490">
        <w:t>6.2.3.3.3.1</w:t>
      </w:r>
      <w:r w:rsidRPr="00164490">
        <w:tab/>
        <w:t>POST</w:t>
      </w:r>
      <w:bookmarkEnd w:id="861"/>
      <w:bookmarkEnd w:id="862"/>
      <w:bookmarkEnd w:id="863"/>
      <w:bookmarkEnd w:id="864"/>
      <w:bookmarkEnd w:id="865"/>
      <w:bookmarkEnd w:id="866"/>
      <w:bookmarkEnd w:id="867"/>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68" w:name="_PERM_MCCTEMPBM_CRPT30470051___5"/>
            <w:r w:rsidRPr="00164490">
              <w:t>-</w:t>
            </w:r>
            <w:r w:rsidRPr="00164490">
              <w:tab/>
            </w:r>
            <w:r w:rsidRPr="00164490">
              <w:rPr>
                <w:color w:val="000000"/>
              </w:rPr>
              <w:t>NOT_AUTHORIZED</w:t>
            </w:r>
          </w:p>
          <w:bookmarkEnd w:id="868"/>
          <w:p w14:paraId="6F2359CC" w14:textId="77777777" w:rsidR="00793B51" w:rsidRPr="00164490" w:rsidRDefault="00793B51" w:rsidP="00553D27">
            <w:pPr>
              <w:pStyle w:val="TAL"/>
              <w:rPr>
                <w:b/>
                <w:lang w:eastAsia="zh-CN"/>
              </w:rPr>
            </w:pPr>
            <w:r w:rsidRPr="00164490">
              <w:t>See table 6.2.7.3-1 for the description of these errors.</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69" w:name="_Toc20142367"/>
      <w:bookmarkStart w:id="870" w:name="_Toc34217313"/>
      <w:bookmarkStart w:id="871" w:name="_Toc34217465"/>
      <w:bookmarkStart w:id="872" w:name="_Toc39051828"/>
      <w:bookmarkStart w:id="873" w:name="_Toc43210400"/>
      <w:bookmarkStart w:id="874" w:name="_Toc49853306"/>
      <w:bookmarkStart w:id="875" w:name="_Toc56530096"/>
      <w:bookmarkStart w:id="876" w:name="_Toc161912944"/>
      <w:r w:rsidRPr="00164490">
        <w:lastRenderedPageBreak/>
        <w:t>6.2.3.4</w:t>
      </w:r>
      <w:r w:rsidRPr="00164490">
        <w:tab/>
        <w:t>Resource: Individual NSSAI Availability Notification Subscriptions</w:t>
      </w:r>
      <w:bookmarkEnd w:id="869"/>
      <w:bookmarkEnd w:id="870"/>
      <w:bookmarkEnd w:id="871"/>
      <w:bookmarkEnd w:id="872"/>
      <w:bookmarkEnd w:id="873"/>
      <w:bookmarkEnd w:id="874"/>
      <w:bookmarkEnd w:id="875"/>
      <w:bookmarkEnd w:id="876"/>
    </w:p>
    <w:p w14:paraId="476D3F0D" w14:textId="77777777" w:rsidR="00B02215" w:rsidRPr="00164490" w:rsidRDefault="00B02215" w:rsidP="00553D27">
      <w:pPr>
        <w:pStyle w:val="Heading5"/>
      </w:pPr>
      <w:bookmarkStart w:id="877" w:name="_Toc20142368"/>
      <w:bookmarkStart w:id="878" w:name="_Toc34217314"/>
      <w:bookmarkStart w:id="879" w:name="_Toc34217466"/>
      <w:bookmarkStart w:id="880" w:name="_Toc39051829"/>
      <w:bookmarkStart w:id="881" w:name="_Toc43210401"/>
      <w:bookmarkStart w:id="882" w:name="_Toc49853307"/>
      <w:bookmarkStart w:id="883" w:name="_Toc56530097"/>
      <w:bookmarkStart w:id="884" w:name="_Toc161912945"/>
      <w:r w:rsidRPr="00164490">
        <w:t>6.2.3.4.1</w:t>
      </w:r>
      <w:r w:rsidRPr="00164490">
        <w:tab/>
        <w:t>Description</w:t>
      </w:r>
      <w:bookmarkEnd w:id="877"/>
      <w:bookmarkEnd w:id="878"/>
      <w:bookmarkEnd w:id="879"/>
      <w:bookmarkEnd w:id="880"/>
      <w:bookmarkEnd w:id="881"/>
      <w:bookmarkEnd w:id="882"/>
      <w:bookmarkEnd w:id="883"/>
      <w:bookmarkEnd w:id="884"/>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Heading5"/>
      </w:pPr>
      <w:bookmarkStart w:id="885" w:name="_Toc20142369"/>
      <w:bookmarkStart w:id="886" w:name="_Toc34217315"/>
      <w:bookmarkStart w:id="887" w:name="_Toc34217467"/>
      <w:bookmarkStart w:id="888" w:name="_Toc39051830"/>
      <w:bookmarkStart w:id="889" w:name="_Toc43210402"/>
      <w:bookmarkStart w:id="890" w:name="_Toc49853308"/>
      <w:bookmarkStart w:id="891" w:name="_Toc56530098"/>
      <w:bookmarkStart w:id="892" w:name="_Toc161912946"/>
      <w:r w:rsidRPr="00164490">
        <w:t>6.2.3.4.2</w:t>
      </w:r>
      <w:r w:rsidRPr="00164490">
        <w:tab/>
        <w:t>Resource Definition</w:t>
      </w:r>
      <w:bookmarkEnd w:id="885"/>
      <w:bookmarkEnd w:id="886"/>
      <w:bookmarkEnd w:id="887"/>
      <w:bookmarkEnd w:id="888"/>
      <w:bookmarkEnd w:id="889"/>
      <w:bookmarkEnd w:id="890"/>
      <w:bookmarkEnd w:id="891"/>
      <w:bookmarkEnd w:id="892"/>
    </w:p>
    <w:p w14:paraId="0D7C4B72" w14:textId="77777777" w:rsidR="00B02215" w:rsidRPr="00164490" w:rsidRDefault="00B02215" w:rsidP="00B02215">
      <w:r w:rsidRPr="00164490">
        <w:t>Resource URI: {apiRoot}/nnssf-nssaiavailability/{apiVersion}/nssai-availability/subscriptions/{subscriptionId}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3" w:name="_Toc20142370"/>
      <w:bookmarkStart w:id="894" w:name="_Toc34217316"/>
      <w:bookmarkStart w:id="895" w:name="_Toc34217468"/>
      <w:bookmarkStart w:id="896" w:name="_Toc39051831"/>
      <w:bookmarkStart w:id="897" w:name="_Toc43210403"/>
      <w:bookmarkStart w:id="898" w:name="_Toc49853309"/>
      <w:bookmarkStart w:id="899" w:name="_Toc56530099"/>
      <w:bookmarkStart w:id="900" w:name="_Toc161912947"/>
      <w:r w:rsidRPr="00164490">
        <w:t>6.2.3.4.3</w:t>
      </w:r>
      <w:r w:rsidRPr="00164490">
        <w:tab/>
        <w:t>Resource Standard Methods</w:t>
      </w:r>
      <w:bookmarkEnd w:id="893"/>
      <w:bookmarkEnd w:id="894"/>
      <w:bookmarkEnd w:id="895"/>
      <w:bookmarkEnd w:id="896"/>
      <w:bookmarkEnd w:id="897"/>
      <w:bookmarkEnd w:id="898"/>
      <w:bookmarkEnd w:id="899"/>
      <w:bookmarkEnd w:id="900"/>
    </w:p>
    <w:p w14:paraId="7652A543" w14:textId="77777777" w:rsidR="00B02215" w:rsidRPr="00164490" w:rsidRDefault="00B02215" w:rsidP="00A26364">
      <w:pPr>
        <w:pStyle w:val="H6"/>
      </w:pPr>
      <w:bookmarkStart w:id="901" w:name="_Toc20142371"/>
      <w:bookmarkStart w:id="902" w:name="_Toc34217317"/>
      <w:bookmarkStart w:id="903" w:name="_Toc34217469"/>
      <w:bookmarkStart w:id="904" w:name="_Toc39051832"/>
      <w:bookmarkStart w:id="905" w:name="_Toc43210404"/>
      <w:bookmarkStart w:id="906" w:name="_Toc49853310"/>
      <w:bookmarkStart w:id="907" w:name="_Toc56530100"/>
      <w:r w:rsidRPr="00164490">
        <w:t>6.2.3.4.3.1</w:t>
      </w:r>
      <w:r w:rsidRPr="00164490">
        <w:tab/>
        <w:t>DELETE</w:t>
      </w:r>
      <w:bookmarkEnd w:id="901"/>
      <w:bookmarkEnd w:id="902"/>
      <w:bookmarkEnd w:id="903"/>
      <w:bookmarkEnd w:id="904"/>
      <w:bookmarkEnd w:id="905"/>
      <w:bookmarkEnd w:id="906"/>
      <w:bookmarkEnd w:id="907"/>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08" w:name="_Toc49853311"/>
      <w:bookmarkStart w:id="909" w:name="_Toc56530101"/>
      <w:r w:rsidRPr="00164490">
        <w:t>6.2.3.4.3.2</w:t>
      </w:r>
      <w:r w:rsidRPr="00164490">
        <w:tab/>
        <w:t>PATCH</w:t>
      </w:r>
      <w:bookmarkEnd w:id="908"/>
      <w:bookmarkEnd w:id="909"/>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0" w:name="_PERM_MCCTEMPBM_CRPT30470062___4"/>
            <w:r w:rsidRPr="00164490">
              <w:rPr>
                <w:b w:val="0"/>
                <w:sz w:val="18"/>
              </w:rPr>
              <w:t>-</w:t>
            </w:r>
            <w:r w:rsidRPr="00164490">
              <w:rPr>
                <w:b w:val="0"/>
                <w:sz w:val="18"/>
              </w:rPr>
              <w:tab/>
              <w:t>SUBSCRIPTION_NOT_FOUND.</w:t>
            </w:r>
            <w:bookmarkEnd w:id="910"/>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1" w:name="_Toc20142372"/>
      <w:bookmarkStart w:id="912" w:name="_Toc34217318"/>
      <w:bookmarkStart w:id="913" w:name="_Toc34217470"/>
      <w:bookmarkStart w:id="914" w:name="_Toc39051833"/>
      <w:bookmarkStart w:id="915" w:name="_Toc43210405"/>
      <w:bookmarkStart w:id="916" w:name="_Toc49853312"/>
      <w:bookmarkStart w:id="917" w:name="_Toc56530102"/>
      <w:bookmarkStart w:id="918" w:name="_Toc161912948"/>
      <w:r w:rsidRPr="00164490">
        <w:t>6.2.3.5</w:t>
      </w:r>
      <w:r w:rsidRPr="00164490">
        <w:tab/>
        <w:t>Resource: NSSAI Availability Store</w:t>
      </w:r>
      <w:bookmarkEnd w:id="911"/>
      <w:bookmarkEnd w:id="912"/>
      <w:bookmarkEnd w:id="913"/>
      <w:bookmarkEnd w:id="914"/>
      <w:bookmarkEnd w:id="915"/>
      <w:bookmarkEnd w:id="916"/>
      <w:bookmarkEnd w:id="917"/>
      <w:bookmarkEnd w:id="918"/>
    </w:p>
    <w:p w14:paraId="3FA7464C" w14:textId="77777777" w:rsidR="00B02215" w:rsidRPr="00164490" w:rsidRDefault="00B02215" w:rsidP="00553D27">
      <w:pPr>
        <w:pStyle w:val="Heading5"/>
      </w:pPr>
      <w:bookmarkStart w:id="919" w:name="_Toc20142373"/>
      <w:bookmarkStart w:id="920" w:name="_Toc34217319"/>
      <w:bookmarkStart w:id="921" w:name="_Toc34217471"/>
      <w:bookmarkStart w:id="922" w:name="_Toc39051834"/>
      <w:bookmarkStart w:id="923" w:name="_Toc43210406"/>
      <w:bookmarkStart w:id="924" w:name="_Toc49853313"/>
      <w:bookmarkStart w:id="925" w:name="_Toc56530103"/>
      <w:bookmarkStart w:id="926" w:name="_Toc161912949"/>
      <w:r w:rsidRPr="00164490">
        <w:t>6.2.3.5.1</w:t>
      </w:r>
      <w:r w:rsidRPr="00164490">
        <w:tab/>
        <w:t>Description</w:t>
      </w:r>
      <w:bookmarkEnd w:id="919"/>
      <w:bookmarkEnd w:id="920"/>
      <w:bookmarkEnd w:id="921"/>
      <w:bookmarkEnd w:id="922"/>
      <w:bookmarkEnd w:id="923"/>
      <w:bookmarkEnd w:id="924"/>
      <w:bookmarkEnd w:id="925"/>
      <w:bookmarkEnd w:id="926"/>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Heading5"/>
      </w:pPr>
      <w:bookmarkStart w:id="927" w:name="_Toc20142374"/>
      <w:bookmarkStart w:id="928" w:name="_Toc34217320"/>
      <w:bookmarkStart w:id="929" w:name="_Toc34217472"/>
      <w:bookmarkStart w:id="930" w:name="_Toc39051835"/>
      <w:bookmarkStart w:id="931" w:name="_Toc43210407"/>
      <w:bookmarkStart w:id="932" w:name="_Toc49853314"/>
      <w:bookmarkStart w:id="933" w:name="_Toc56530104"/>
      <w:bookmarkStart w:id="934" w:name="_Toc161912950"/>
      <w:r w:rsidRPr="00164490">
        <w:t>6.2.3.5.2</w:t>
      </w:r>
      <w:r w:rsidRPr="00164490">
        <w:tab/>
        <w:t>Resource Definition</w:t>
      </w:r>
      <w:bookmarkEnd w:id="927"/>
      <w:bookmarkEnd w:id="928"/>
      <w:bookmarkEnd w:id="929"/>
      <w:bookmarkEnd w:id="930"/>
      <w:bookmarkEnd w:id="931"/>
      <w:bookmarkEnd w:id="932"/>
      <w:bookmarkEnd w:id="933"/>
      <w:bookmarkEnd w:id="934"/>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35" w:name="_Toc20142375"/>
      <w:bookmarkStart w:id="936" w:name="_Toc34217321"/>
      <w:bookmarkStart w:id="937" w:name="_Toc34217473"/>
      <w:bookmarkStart w:id="938" w:name="_Toc39051836"/>
      <w:bookmarkStart w:id="939" w:name="_Toc43210408"/>
      <w:bookmarkStart w:id="940" w:name="_Toc49853315"/>
      <w:bookmarkStart w:id="941" w:name="_Toc56530105"/>
      <w:bookmarkStart w:id="942" w:name="_Toc161912951"/>
      <w:r w:rsidRPr="00164490">
        <w:t>6.2.3.5.3</w:t>
      </w:r>
      <w:r w:rsidRPr="00164490">
        <w:tab/>
        <w:t>Resource Standard Methods</w:t>
      </w:r>
      <w:bookmarkEnd w:id="935"/>
      <w:bookmarkEnd w:id="936"/>
      <w:bookmarkEnd w:id="937"/>
      <w:bookmarkEnd w:id="938"/>
      <w:bookmarkEnd w:id="939"/>
      <w:bookmarkEnd w:id="940"/>
      <w:bookmarkEnd w:id="941"/>
      <w:bookmarkEnd w:id="942"/>
    </w:p>
    <w:p w14:paraId="1D8FE8F2" w14:textId="77777777" w:rsidR="00B02215" w:rsidRPr="00164490" w:rsidRDefault="00B02215" w:rsidP="00A26364">
      <w:pPr>
        <w:pStyle w:val="H6"/>
      </w:pPr>
      <w:bookmarkStart w:id="943" w:name="_Toc20142376"/>
      <w:bookmarkStart w:id="944" w:name="_Toc34217322"/>
      <w:bookmarkStart w:id="945" w:name="_Toc34217474"/>
      <w:bookmarkStart w:id="946" w:name="_Toc39051837"/>
      <w:bookmarkStart w:id="947" w:name="_Toc43210409"/>
      <w:bookmarkStart w:id="948" w:name="_Toc49853316"/>
      <w:bookmarkStart w:id="949" w:name="_Toc56530106"/>
      <w:r w:rsidRPr="00164490">
        <w:t>6.2.3.5.3.1</w:t>
      </w:r>
      <w:r w:rsidRPr="00164490">
        <w:tab/>
        <w:t>OPTIONS</w:t>
      </w:r>
      <w:bookmarkEnd w:id="943"/>
      <w:bookmarkEnd w:id="944"/>
      <w:bookmarkEnd w:id="945"/>
      <w:bookmarkEnd w:id="946"/>
      <w:bookmarkEnd w:id="947"/>
      <w:bookmarkEnd w:id="948"/>
      <w:bookmarkEnd w:id="949"/>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0" w:name="_Toc20142377"/>
      <w:bookmarkStart w:id="951" w:name="_Toc34217323"/>
      <w:bookmarkStart w:id="952" w:name="_Toc34217475"/>
      <w:bookmarkStart w:id="953" w:name="_Toc39051838"/>
      <w:bookmarkStart w:id="954" w:name="_Toc43210410"/>
      <w:bookmarkStart w:id="955" w:name="_Toc49853317"/>
      <w:bookmarkStart w:id="956" w:name="_Toc56530107"/>
      <w:bookmarkStart w:id="957" w:name="_Toc161912952"/>
      <w:r w:rsidRPr="00164490">
        <w:t>6.2.4</w:t>
      </w:r>
      <w:r w:rsidRPr="00164490">
        <w:tab/>
        <w:t>Custom Operations without associated resources</w:t>
      </w:r>
      <w:bookmarkEnd w:id="950"/>
      <w:bookmarkEnd w:id="951"/>
      <w:bookmarkEnd w:id="952"/>
      <w:bookmarkEnd w:id="953"/>
      <w:bookmarkEnd w:id="954"/>
      <w:bookmarkEnd w:id="955"/>
      <w:bookmarkEnd w:id="956"/>
      <w:bookmarkEnd w:id="957"/>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58" w:name="_Toc20142378"/>
      <w:bookmarkStart w:id="959" w:name="_Toc34217324"/>
      <w:bookmarkStart w:id="960" w:name="_Toc34217476"/>
      <w:bookmarkStart w:id="961" w:name="_Toc39051839"/>
      <w:bookmarkStart w:id="962" w:name="_Toc43210411"/>
      <w:bookmarkStart w:id="963" w:name="_Toc49853318"/>
      <w:bookmarkStart w:id="964" w:name="_Toc56530108"/>
      <w:bookmarkStart w:id="965" w:name="_Toc161912953"/>
      <w:r w:rsidRPr="00164490">
        <w:lastRenderedPageBreak/>
        <w:t>6.2.5</w:t>
      </w:r>
      <w:r w:rsidRPr="00164490">
        <w:tab/>
        <w:t>Notifications</w:t>
      </w:r>
      <w:bookmarkEnd w:id="958"/>
      <w:bookmarkEnd w:id="959"/>
      <w:bookmarkEnd w:id="960"/>
      <w:bookmarkEnd w:id="961"/>
      <w:bookmarkEnd w:id="962"/>
      <w:bookmarkEnd w:id="963"/>
      <w:bookmarkEnd w:id="964"/>
      <w:bookmarkEnd w:id="965"/>
    </w:p>
    <w:p w14:paraId="30FF7234" w14:textId="77777777" w:rsidR="00B02215" w:rsidRPr="00164490" w:rsidRDefault="00B02215" w:rsidP="00553D27">
      <w:pPr>
        <w:pStyle w:val="Heading4"/>
      </w:pPr>
      <w:bookmarkStart w:id="966" w:name="_Toc20142379"/>
      <w:bookmarkStart w:id="967" w:name="_Toc34217325"/>
      <w:bookmarkStart w:id="968" w:name="_Toc34217477"/>
      <w:bookmarkStart w:id="969" w:name="_Toc39051840"/>
      <w:bookmarkStart w:id="970" w:name="_Toc43210412"/>
      <w:bookmarkStart w:id="971" w:name="_Toc49853319"/>
      <w:bookmarkStart w:id="972" w:name="_Toc56530109"/>
      <w:bookmarkStart w:id="973" w:name="_Toc161912954"/>
      <w:r w:rsidRPr="00164490">
        <w:t>6.2.5.1</w:t>
      </w:r>
      <w:r w:rsidRPr="00164490">
        <w:tab/>
        <w:t>General</w:t>
      </w:r>
      <w:bookmarkEnd w:id="966"/>
      <w:bookmarkEnd w:id="967"/>
      <w:bookmarkEnd w:id="968"/>
      <w:bookmarkEnd w:id="969"/>
      <w:bookmarkEnd w:id="970"/>
      <w:bookmarkEnd w:id="971"/>
      <w:bookmarkEnd w:id="972"/>
      <w:bookmarkEnd w:id="973"/>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74" w:name="_Toc20142380"/>
      <w:bookmarkStart w:id="975" w:name="_Toc34217326"/>
      <w:bookmarkStart w:id="976" w:name="_Toc34217478"/>
      <w:bookmarkStart w:id="977" w:name="_Toc39051841"/>
      <w:bookmarkStart w:id="978" w:name="_Toc43210413"/>
      <w:bookmarkStart w:id="979" w:name="_Toc49853320"/>
      <w:bookmarkStart w:id="980" w:name="_Toc56530110"/>
      <w:bookmarkStart w:id="981" w:name="_Toc161912955"/>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4"/>
      <w:bookmarkEnd w:id="975"/>
      <w:bookmarkEnd w:id="976"/>
      <w:bookmarkEnd w:id="977"/>
      <w:bookmarkEnd w:id="978"/>
      <w:bookmarkEnd w:id="979"/>
      <w:bookmarkEnd w:id="980"/>
      <w:bookmarkEnd w:id="981"/>
    </w:p>
    <w:p w14:paraId="3285EFF4" w14:textId="77777777" w:rsidR="00B02215" w:rsidRPr="00164490" w:rsidRDefault="00B02215" w:rsidP="00553D27">
      <w:pPr>
        <w:pStyle w:val="Heading5"/>
      </w:pPr>
      <w:bookmarkStart w:id="982" w:name="_Toc20142381"/>
      <w:bookmarkStart w:id="983" w:name="_Toc34217327"/>
      <w:bookmarkStart w:id="984" w:name="_Toc34217479"/>
      <w:bookmarkStart w:id="985" w:name="_Toc39051842"/>
      <w:bookmarkStart w:id="986" w:name="_Toc43210414"/>
      <w:bookmarkStart w:id="987" w:name="_Toc49853321"/>
      <w:bookmarkStart w:id="988" w:name="_Toc56530111"/>
      <w:bookmarkStart w:id="989" w:name="_Toc161912956"/>
      <w:r w:rsidRPr="00164490">
        <w:t>6.2.5.2.1</w:t>
      </w:r>
      <w:r w:rsidRPr="00164490">
        <w:tab/>
        <w:t>Description</w:t>
      </w:r>
      <w:bookmarkEnd w:id="982"/>
      <w:bookmarkEnd w:id="983"/>
      <w:bookmarkEnd w:id="984"/>
      <w:bookmarkEnd w:id="985"/>
      <w:bookmarkEnd w:id="986"/>
      <w:bookmarkEnd w:id="987"/>
      <w:bookmarkEnd w:id="988"/>
      <w:bookmarkEnd w:id="989"/>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0" w:name="_Toc20142382"/>
      <w:bookmarkStart w:id="991" w:name="_Toc34217328"/>
      <w:bookmarkStart w:id="992" w:name="_Toc34217480"/>
      <w:bookmarkStart w:id="993" w:name="_Toc39051843"/>
      <w:bookmarkStart w:id="994" w:name="_Toc43210415"/>
      <w:bookmarkStart w:id="995" w:name="_Toc49853322"/>
      <w:bookmarkStart w:id="996" w:name="_Toc56530112"/>
      <w:bookmarkStart w:id="997" w:name="_Toc161912957"/>
      <w:r w:rsidRPr="00164490">
        <w:t>6.2.5.2.2</w:t>
      </w:r>
      <w:r w:rsidRPr="00164490">
        <w:tab/>
        <w:t>Notification Definition</w:t>
      </w:r>
      <w:bookmarkEnd w:id="990"/>
      <w:bookmarkEnd w:id="991"/>
      <w:bookmarkEnd w:id="992"/>
      <w:bookmarkEnd w:id="993"/>
      <w:bookmarkEnd w:id="994"/>
      <w:bookmarkEnd w:id="995"/>
      <w:bookmarkEnd w:id="996"/>
      <w:bookmarkEnd w:id="997"/>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998" w:name="_Toc20142383"/>
      <w:bookmarkStart w:id="999" w:name="_Toc34217329"/>
      <w:bookmarkStart w:id="1000" w:name="_Toc34217481"/>
      <w:bookmarkStart w:id="1001" w:name="_Toc39051844"/>
      <w:bookmarkStart w:id="1002" w:name="_Toc43210416"/>
      <w:bookmarkStart w:id="1003" w:name="_Toc49853323"/>
      <w:bookmarkStart w:id="1004" w:name="_Toc56530113"/>
      <w:bookmarkStart w:id="1005" w:name="_Toc161912958"/>
      <w:r w:rsidRPr="00164490">
        <w:t>6.2.5.2.3</w:t>
      </w:r>
      <w:r w:rsidRPr="00164490">
        <w:tab/>
        <w:t>Notification Standard Methods</w:t>
      </w:r>
      <w:bookmarkEnd w:id="998"/>
      <w:bookmarkEnd w:id="999"/>
      <w:bookmarkEnd w:id="1000"/>
      <w:bookmarkEnd w:id="1001"/>
      <w:bookmarkEnd w:id="1002"/>
      <w:bookmarkEnd w:id="1003"/>
      <w:bookmarkEnd w:id="1004"/>
      <w:bookmarkEnd w:id="1005"/>
    </w:p>
    <w:p w14:paraId="15E1CAF7" w14:textId="77777777" w:rsidR="00B02215" w:rsidRPr="00164490" w:rsidRDefault="00B02215" w:rsidP="00A26364">
      <w:pPr>
        <w:pStyle w:val="H6"/>
      </w:pPr>
      <w:bookmarkStart w:id="1006" w:name="_Toc20142384"/>
      <w:bookmarkStart w:id="1007" w:name="_Toc34217330"/>
      <w:bookmarkStart w:id="1008" w:name="_Toc34217482"/>
      <w:bookmarkStart w:id="1009" w:name="_Toc39051845"/>
      <w:bookmarkStart w:id="1010" w:name="_Toc43210417"/>
      <w:bookmarkStart w:id="1011" w:name="_Toc49853324"/>
      <w:bookmarkStart w:id="1012" w:name="_Toc56530114"/>
      <w:r w:rsidRPr="00164490">
        <w:t>6.2.5.2.3.1</w:t>
      </w:r>
      <w:r w:rsidRPr="00164490">
        <w:tab/>
        <w:t>POST</w:t>
      </w:r>
      <w:bookmarkEnd w:id="1006"/>
      <w:bookmarkEnd w:id="1007"/>
      <w:bookmarkEnd w:id="1008"/>
      <w:bookmarkEnd w:id="1009"/>
      <w:bookmarkEnd w:id="1010"/>
      <w:bookmarkEnd w:id="1011"/>
      <w:bookmarkEnd w:id="1012"/>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3" w:name="_Toc20142385"/>
      <w:bookmarkStart w:id="1014" w:name="_Toc34217331"/>
      <w:bookmarkStart w:id="1015" w:name="_Toc34217483"/>
      <w:bookmarkStart w:id="1016" w:name="_Toc39051846"/>
      <w:bookmarkStart w:id="1017" w:name="_Toc43210418"/>
      <w:bookmarkStart w:id="1018" w:name="_Toc49853325"/>
      <w:bookmarkStart w:id="1019" w:name="_Toc56530115"/>
      <w:bookmarkStart w:id="1020" w:name="_Toc161912959"/>
      <w:r w:rsidRPr="00164490">
        <w:t>6.2.6</w:t>
      </w:r>
      <w:r w:rsidRPr="00164490">
        <w:tab/>
        <w:t>Data Model</w:t>
      </w:r>
      <w:bookmarkEnd w:id="1013"/>
      <w:bookmarkEnd w:id="1014"/>
      <w:bookmarkEnd w:id="1015"/>
      <w:bookmarkEnd w:id="1016"/>
      <w:bookmarkEnd w:id="1017"/>
      <w:bookmarkEnd w:id="1018"/>
      <w:bookmarkEnd w:id="1019"/>
      <w:bookmarkEnd w:id="1020"/>
    </w:p>
    <w:p w14:paraId="0665A032" w14:textId="77777777" w:rsidR="00B02215" w:rsidRPr="00164490" w:rsidRDefault="00B02215" w:rsidP="00553D27">
      <w:pPr>
        <w:pStyle w:val="Heading4"/>
      </w:pPr>
      <w:bookmarkStart w:id="1021" w:name="_Toc20142386"/>
      <w:bookmarkStart w:id="1022" w:name="_Toc34217332"/>
      <w:bookmarkStart w:id="1023" w:name="_Toc34217484"/>
      <w:bookmarkStart w:id="1024" w:name="_Toc39051847"/>
      <w:bookmarkStart w:id="1025" w:name="_Toc43210419"/>
      <w:bookmarkStart w:id="1026" w:name="_Toc49853326"/>
      <w:bookmarkStart w:id="1027" w:name="_Toc56530116"/>
      <w:bookmarkStart w:id="1028" w:name="_Toc161912960"/>
      <w:r w:rsidRPr="00164490">
        <w:t>6.2.6.1</w:t>
      </w:r>
      <w:r w:rsidRPr="00164490">
        <w:tab/>
        <w:t>General</w:t>
      </w:r>
      <w:bookmarkEnd w:id="1021"/>
      <w:bookmarkEnd w:id="1022"/>
      <w:bookmarkEnd w:id="1023"/>
      <w:bookmarkEnd w:id="1024"/>
      <w:bookmarkEnd w:id="1025"/>
      <w:bookmarkEnd w:id="1026"/>
      <w:bookmarkEnd w:id="1027"/>
      <w:bookmarkEnd w:id="1028"/>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77777777" w:rsidR="00B02215" w:rsidRPr="00164490" w:rsidRDefault="00B02215" w:rsidP="00B02215">
      <w:r w:rsidRPr="00164490">
        <w:t>Table 6.2.6.1-2 specifies data types re-used by the Nnssf service based interface protocol from other specifications.</w:t>
      </w:r>
    </w:p>
    <w:p w14:paraId="13629E01" w14:textId="77777777" w:rsidR="00B02215" w:rsidRPr="00164490" w:rsidRDefault="00B02215" w:rsidP="00B02215">
      <w:pPr>
        <w:pStyle w:val="TH"/>
      </w:pPr>
      <w:r w:rsidRPr="00164490">
        <w:t xml:space="preserve">Table 6.2.6.1-2: </w:t>
      </w:r>
      <w:r w:rsidRPr="00164490">
        <w:rPr>
          <w:rFonts w:hint="eastAsia"/>
          <w:lang w:eastAsia="zh-CN"/>
        </w:rPr>
        <w:t>Nnssf</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164490" w:rsidRDefault="00B02215" w:rsidP="002A65CD">
            <w:pPr>
              <w:pStyle w:val="TAL"/>
              <w:rPr>
                <w:rFonts w:cs="Arial"/>
                <w:szCs w:val="18"/>
              </w:rPr>
            </w:pPr>
            <w:r w:rsidRPr="00164490">
              <w:rPr>
                <w:rFonts w:cs="Arial"/>
                <w:szCs w:val="18"/>
              </w:rPr>
              <w:t xml:space="preserve">Used to negotiate the applicability of the optional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29" w:name="_Toc20142387"/>
      <w:bookmarkStart w:id="1030" w:name="_Toc34217333"/>
      <w:bookmarkStart w:id="1031" w:name="_Toc34217485"/>
      <w:bookmarkStart w:id="1032" w:name="_Toc39051848"/>
      <w:bookmarkStart w:id="1033" w:name="_Toc43210420"/>
      <w:bookmarkStart w:id="1034" w:name="_Toc49853327"/>
      <w:bookmarkStart w:id="1035" w:name="_Toc56530117"/>
      <w:bookmarkStart w:id="1036" w:name="_Toc161912961"/>
      <w:r w:rsidRPr="00164490">
        <w:rPr>
          <w:lang w:val="en-US"/>
        </w:rPr>
        <w:t>6.2.6.2</w:t>
      </w:r>
      <w:r w:rsidRPr="00164490">
        <w:rPr>
          <w:lang w:val="en-US"/>
        </w:rPr>
        <w:tab/>
        <w:t>Structured data types</w:t>
      </w:r>
      <w:bookmarkEnd w:id="1029"/>
      <w:bookmarkEnd w:id="1030"/>
      <w:bookmarkEnd w:id="1031"/>
      <w:bookmarkEnd w:id="1032"/>
      <w:bookmarkEnd w:id="1033"/>
      <w:bookmarkEnd w:id="1034"/>
      <w:bookmarkEnd w:id="1035"/>
      <w:bookmarkEnd w:id="1036"/>
    </w:p>
    <w:p w14:paraId="48C51FB5" w14:textId="77777777" w:rsidR="00B02215" w:rsidRPr="00164490" w:rsidRDefault="00B02215" w:rsidP="00553D27">
      <w:pPr>
        <w:pStyle w:val="Heading5"/>
      </w:pPr>
      <w:bookmarkStart w:id="1037" w:name="_Toc20142388"/>
      <w:bookmarkStart w:id="1038" w:name="_Toc34217334"/>
      <w:bookmarkStart w:id="1039" w:name="_Toc34217486"/>
      <w:bookmarkStart w:id="1040" w:name="_Toc39051849"/>
      <w:bookmarkStart w:id="1041" w:name="_Toc43210421"/>
      <w:bookmarkStart w:id="1042" w:name="_Toc49853328"/>
      <w:bookmarkStart w:id="1043" w:name="_Toc56530118"/>
      <w:bookmarkStart w:id="1044" w:name="_Toc161912962"/>
      <w:r w:rsidRPr="00164490">
        <w:t>6.2.6.2.1</w:t>
      </w:r>
      <w:r w:rsidRPr="00164490">
        <w:tab/>
        <w:t>Introduction</w:t>
      </w:r>
      <w:bookmarkEnd w:id="1037"/>
      <w:bookmarkEnd w:id="1038"/>
      <w:bookmarkEnd w:id="1039"/>
      <w:bookmarkEnd w:id="1040"/>
      <w:bookmarkEnd w:id="1041"/>
      <w:bookmarkEnd w:id="1042"/>
      <w:bookmarkEnd w:id="1043"/>
      <w:bookmarkEnd w:id="1044"/>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45" w:name="_Toc20142389"/>
      <w:bookmarkStart w:id="1046" w:name="_Toc34217335"/>
      <w:bookmarkStart w:id="1047" w:name="_Toc34217487"/>
      <w:bookmarkStart w:id="1048" w:name="_Toc39051850"/>
      <w:bookmarkStart w:id="1049" w:name="_Toc43210422"/>
      <w:bookmarkStart w:id="1050" w:name="_Toc49853329"/>
      <w:bookmarkStart w:id="1051" w:name="_Toc56530119"/>
      <w:bookmarkStart w:id="1052" w:name="_Toc161912963"/>
      <w:r w:rsidRPr="00164490">
        <w:lastRenderedPageBreak/>
        <w:t>6.2.6.2.2</w:t>
      </w:r>
      <w:r w:rsidRPr="00164490">
        <w:tab/>
        <w:t>Type: NssaiAvailabilityInfo</w:t>
      </w:r>
      <w:bookmarkEnd w:id="1045"/>
      <w:bookmarkEnd w:id="1046"/>
      <w:bookmarkEnd w:id="1047"/>
      <w:bookmarkEnd w:id="1048"/>
      <w:bookmarkEnd w:id="1049"/>
      <w:bookmarkEnd w:id="1050"/>
      <w:bookmarkEnd w:id="1051"/>
      <w:bookmarkEnd w:id="1052"/>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5B6F1979" w:rsidR="00B02215" w:rsidRPr="00164490" w:rsidRDefault="00B02215" w:rsidP="002A65CD">
            <w:pPr>
              <w:pStyle w:val="TAL"/>
              <w:rPr>
                <w:lang w:eastAsia="zh-CN"/>
              </w:rPr>
            </w:pPr>
            <w:r w:rsidRPr="00164490">
              <w:rPr>
                <w:rFonts w:cs="Arial"/>
                <w:szCs w:val="18"/>
              </w:rPr>
              <w:t xml:space="preserve">This IE shall be present if at least one optional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3" w:name="_Toc20142390"/>
      <w:bookmarkStart w:id="1054" w:name="_Toc34217336"/>
      <w:bookmarkStart w:id="1055" w:name="_Toc34217488"/>
      <w:bookmarkStart w:id="1056" w:name="_Toc39051851"/>
      <w:bookmarkStart w:id="1057" w:name="_Toc43210423"/>
      <w:bookmarkStart w:id="1058" w:name="_Toc49853330"/>
      <w:bookmarkStart w:id="1059" w:name="_Toc56530120"/>
      <w:bookmarkStart w:id="1060" w:name="_Toc161912964"/>
      <w:r w:rsidRPr="00164490">
        <w:t>6.2.6.2.3</w:t>
      </w:r>
      <w:r w:rsidRPr="00164490">
        <w:tab/>
        <w:t xml:space="preserve">Type: </w:t>
      </w:r>
      <w:r w:rsidRPr="00164490">
        <w:rPr>
          <w:rFonts w:hint="eastAsia"/>
          <w:lang w:eastAsia="zh-CN"/>
        </w:rPr>
        <w:t>Supported</w:t>
      </w:r>
      <w:r w:rsidRPr="00164490">
        <w:t>NssaiAvailabilityData</w:t>
      </w:r>
      <w:bookmarkEnd w:id="1053"/>
      <w:bookmarkEnd w:id="1054"/>
      <w:bookmarkEnd w:id="1055"/>
      <w:bookmarkEnd w:id="1056"/>
      <w:bookmarkEnd w:id="1057"/>
      <w:bookmarkEnd w:id="1058"/>
      <w:bookmarkEnd w:id="1059"/>
      <w:bookmarkEnd w:id="1060"/>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1" w:name="_Toc20142391"/>
      <w:bookmarkStart w:id="1062" w:name="_Toc34217337"/>
      <w:bookmarkStart w:id="1063" w:name="_Toc34217489"/>
      <w:bookmarkStart w:id="1064" w:name="_Toc39051852"/>
      <w:bookmarkStart w:id="1065" w:name="_Toc43210424"/>
      <w:bookmarkStart w:id="1066" w:name="_Toc49853331"/>
      <w:bookmarkStart w:id="1067" w:name="_Toc56530121"/>
      <w:bookmarkStart w:id="1068" w:name="_Toc161912965"/>
      <w:r w:rsidRPr="00164490">
        <w:lastRenderedPageBreak/>
        <w:t>6.2.6.2.4</w:t>
      </w:r>
      <w:r w:rsidRPr="00164490">
        <w:tab/>
        <w:t>Type: AuthorizedNssaiAvailabilityData</w:t>
      </w:r>
      <w:bookmarkEnd w:id="1061"/>
      <w:bookmarkEnd w:id="1062"/>
      <w:bookmarkEnd w:id="1063"/>
      <w:bookmarkEnd w:id="1064"/>
      <w:bookmarkEnd w:id="1065"/>
      <w:bookmarkEnd w:id="1066"/>
      <w:bookmarkEnd w:id="1067"/>
      <w:bookmarkEnd w:id="1068"/>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69" w:name="_Toc20142392"/>
      <w:bookmarkStart w:id="1070" w:name="_Toc34217338"/>
      <w:bookmarkStart w:id="1071" w:name="_Toc34217490"/>
      <w:bookmarkStart w:id="1072" w:name="_Toc39051853"/>
      <w:bookmarkStart w:id="1073" w:name="_Toc43210425"/>
      <w:bookmarkStart w:id="1074" w:name="_Toc49853332"/>
      <w:bookmarkStart w:id="1075" w:name="_Toc56530122"/>
      <w:bookmarkStart w:id="1076" w:name="_Toc161912966"/>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69"/>
      <w:bookmarkEnd w:id="1070"/>
      <w:bookmarkEnd w:id="1071"/>
      <w:bookmarkEnd w:id="1072"/>
      <w:bookmarkEnd w:id="1073"/>
      <w:bookmarkEnd w:id="1074"/>
      <w:bookmarkEnd w:id="1075"/>
      <w:bookmarkEnd w:id="1076"/>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77"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77"/>
    </w:tbl>
    <w:p w14:paraId="03C70427" w14:textId="77777777" w:rsidR="00B02215" w:rsidRPr="00164490" w:rsidRDefault="00B02215" w:rsidP="00B02215"/>
    <w:p w14:paraId="04F6F469" w14:textId="77777777" w:rsidR="00B02215" w:rsidRPr="00164490" w:rsidRDefault="00B02215" w:rsidP="00553D27">
      <w:pPr>
        <w:pStyle w:val="Heading5"/>
      </w:pPr>
      <w:bookmarkStart w:id="1078" w:name="_Toc20142393"/>
      <w:bookmarkStart w:id="1079" w:name="_Toc34217339"/>
      <w:bookmarkStart w:id="1080" w:name="_Toc34217491"/>
      <w:bookmarkStart w:id="1081" w:name="_Toc39051854"/>
      <w:bookmarkStart w:id="1082" w:name="_Toc43210426"/>
      <w:bookmarkStart w:id="1083" w:name="_Toc49853333"/>
      <w:bookmarkStart w:id="1084" w:name="_Toc56530123"/>
      <w:bookmarkStart w:id="1085" w:name="_Toc161912967"/>
      <w:r w:rsidRPr="00164490">
        <w:t>6.2.6.2.6</w:t>
      </w:r>
      <w:r w:rsidRPr="00164490">
        <w:tab/>
        <w:t xml:space="preserve">Type: </w:t>
      </w:r>
      <w:bookmarkEnd w:id="1078"/>
      <w:r w:rsidRPr="00164490">
        <w:t>AuthorizedNssaiAvailabilityInfo</w:t>
      </w:r>
      <w:bookmarkEnd w:id="1079"/>
      <w:bookmarkEnd w:id="1080"/>
      <w:bookmarkEnd w:id="1081"/>
      <w:bookmarkEnd w:id="1082"/>
      <w:bookmarkEnd w:id="1083"/>
      <w:bookmarkEnd w:id="1084"/>
      <w:bookmarkEnd w:id="1085"/>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18D27938" w:rsidR="00B02215" w:rsidRPr="00164490" w:rsidRDefault="00B02215" w:rsidP="002A65CD">
            <w:pPr>
              <w:pStyle w:val="TAL"/>
              <w:rPr>
                <w:lang w:eastAsia="zh-CN"/>
              </w:rPr>
            </w:pPr>
            <w:r w:rsidRPr="00164490">
              <w:rPr>
                <w:rFonts w:cs="Arial"/>
                <w:szCs w:val="18"/>
              </w:rPr>
              <w:t xml:space="preserve">This IE shall be present if at least one optional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86" w:name="_Toc20142394"/>
      <w:bookmarkStart w:id="1087" w:name="_Toc34217340"/>
      <w:bookmarkStart w:id="1088" w:name="_Toc34217492"/>
      <w:bookmarkStart w:id="1089" w:name="_Toc39051855"/>
      <w:bookmarkStart w:id="1090" w:name="_Toc43210427"/>
      <w:bookmarkStart w:id="1091" w:name="_Toc49853334"/>
      <w:bookmarkStart w:id="1092" w:name="_Toc56530124"/>
      <w:bookmarkStart w:id="1093" w:name="_Toc161912968"/>
      <w:r w:rsidRPr="00164490">
        <w:t>6.2.6.2.7</w:t>
      </w:r>
      <w:r w:rsidRPr="00164490">
        <w:tab/>
        <w:t>Type: PatchDocument</w:t>
      </w:r>
      <w:bookmarkEnd w:id="1086"/>
      <w:bookmarkEnd w:id="1087"/>
      <w:bookmarkEnd w:id="1088"/>
      <w:bookmarkEnd w:id="1089"/>
      <w:bookmarkEnd w:id="1090"/>
      <w:bookmarkEnd w:id="1091"/>
      <w:bookmarkEnd w:id="1092"/>
      <w:bookmarkEnd w:id="1093"/>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094" w:name="_Toc20142395"/>
      <w:bookmarkStart w:id="1095" w:name="_Toc34217341"/>
      <w:bookmarkStart w:id="1096" w:name="_Toc34217493"/>
      <w:bookmarkStart w:id="1097" w:name="_Toc39051856"/>
      <w:bookmarkStart w:id="1098" w:name="_Toc43210428"/>
      <w:bookmarkStart w:id="1099" w:name="_Toc49853335"/>
      <w:bookmarkStart w:id="1100" w:name="_Toc56530125"/>
      <w:bookmarkStart w:id="1101" w:name="_Toc161912969"/>
      <w:r w:rsidRPr="00164490">
        <w:lastRenderedPageBreak/>
        <w:t>6.2.6.2.</w:t>
      </w:r>
      <w:r w:rsidRPr="00164490">
        <w:rPr>
          <w:rFonts w:hint="eastAsia"/>
          <w:lang w:eastAsia="zh-CN"/>
        </w:rPr>
        <w:t>8</w:t>
      </w:r>
      <w:r w:rsidRPr="00164490">
        <w:tab/>
        <w:t>Type: NssfEventSubscriptionCreateData</w:t>
      </w:r>
      <w:bookmarkEnd w:id="1094"/>
      <w:bookmarkEnd w:id="1095"/>
      <w:bookmarkEnd w:id="1096"/>
      <w:bookmarkEnd w:id="1097"/>
      <w:bookmarkEnd w:id="1098"/>
      <w:bookmarkEnd w:id="1099"/>
      <w:bookmarkEnd w:id="1100"/>
      <w:bookmarkEnd w:id="1101"/>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77777777"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A690129" w14:textId="54BAB1F9" w:rsidR="006A73BB" w:rsidRPr="00164490" w:rsidRDefault="00D00A08" w:rsidP="00D00A08">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FE61805" w:rsidR="00D00A08" w:rsidRPr="00164490" w:rsidRDefault="00D00A08" w:rsidP="00D00A08">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lastRenderedPageBreak/>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3B2BF70A" w:rsidR="00BD59E9" w:rsidRPr="00164490" w:rsidRDefault="00BD59E9" w:rsidP="00BD59E9">
            <w:pPr>
              <w:pStyle w:val="TAL"/>
              <w:rPr>
                <w:lang w:eastAsia="zh-CN"/>
              </w:rPr>
            </w:pPr>
            <w:r w:rsidRPr="00164490">
              <w:rPr>
                <w:rFonts w:cs="Arial"/>
                <w:szCs w:val="18"/>
              </w:rPr>
              <w:t xml:space="preserve">This IE shall be present if at least one optional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2" w:name="_Toc20142396"/>
      <w:bookmarkStart w:id="1103" w:name="_Toc34217342"/>
      <w:bookmarkStart w:id="1104" w:name="_Toc34217494"/>
      <w:bookmarkStart w:id="1105" w:name="_Toc39051857"/>
      <w:bookmarkStart w:id="1106" w:name="_Toc43210429"/>
      <w:bookmarkStart w:id="1107" w:name="_Toc49853336"/>
      <w:bookmarkStart w:id="1108" w:name="_Toc56530126"/>
      <w:bookmarkStart w:id="1109" w:name="_Toc161912970"/>
      <w:r w:rsidRPr="00164490">
        <w:t>6.2.6.2.</w:t>
      </w:r>
      <w:r w:rsidRPr="00164490">
        <w:rPr>
          <w:rFonts w:hint="eastAsia"/>
          <w:lang w:eastAsia="zh-CN"/>
        </w:rPr>
        <w:t>9</w:t>
      </w:r>
      <w:r w:rsidRPr="00164490">
        <w:tab/>
        <w:t>Type: NssfEventSubscriptionCreatedData</w:t>
      </w:r>
      <w:bookmarkEnd w:id="1102"/>
      <w:bookmarkEnd w:id="1103"/>
      <w:bookmarkEnd w:id="1104"/>
      <w:bookmarkEnd w:id="1105"/>
      <w:bookmarkEnd w:id="1106"/>
      <w:bookmarkEnd w:id="1107"/>
      <w:bookmarkEnd w:id="1108"/>
      <w:bookmarkEnd w:id="1109"/>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2081155C" w:rsidR="00A6235C" w:rsidRPr="00164490" w:rsidRDefault="00A6235C" w:rsidP="00A6235C">
            <w:pPr>
              <w:pStyle w:val="TAL"/>
              <w:rPr>
                <w:lang w:eastAsia="zh-CN"/>
              </w:rPr>
            </w:pPr>
            <w:r w:rsidRPr="00164490">
              <w:rPr>
                <w:rFonts w:cs="Arial"/>
                <w:szCs w:val="18"/>
              </w:rPr>
              <w:t xml:space="preserve">This IE shall be present if at least one optional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0" w:name="_Toc20142397"/>
      <w:bookmarkStart w:id="1111" w:name="_Toc34217343"/>
      <w:bookmarkStart w:id="1112" w:name="_Toc34217495"/>
      <w:bookmarkStart w:id="1113" w:name="_Toc39051858"/>
      <w:bookmarkStart w:id="1114" w:name="_Toc43210430"/>
      <w:bookmarkStart w:id="1115" w:name="_Toc49853337"/>
      <w:bookmarkStart w:id="1116" w:name="_Toc56530127"/>
      <w:bookmarkStart w:id="1117" w:name="_Toc161912971"/>
      <w:r w:rsidRPr="00164490">
        <w:lastRenderedPageBreak/>
        <w:t>6.2.6.2.</w:t>
      </w:r>
      <w:r w:rsidRPr="00164490">
        <w:rPr>
          <w:rFonts w:hint="eastAsia"/>
          <w:lang w:eastAsia="zh-CN"/>
        </w:rPr>
        <w:t>10</w:t>
      </w:r>
      <w:r w:rsidRPr="00164490">
        <w:tab/>
        <w:t>Type: NssfEventNotification</w:t>
      </w:r>
      <w:bookmarkEnd w:id="1110"/>
      <w:bookmarkEnd w:id="1111"/>
      <w:bookmarkEnd w:id="1112"/>
      <w:bookmarkEnd w:id="1113"/>
      <w:bookmarkEnd w:id="1114"/>
      <w:bookmarkEnd w:id="1115"/>
      <w:bookmarkEnd w:id="1116"/>
      <w:bookmarkEnd w:id="1117"/>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164490" w:rsidRDefault="002F5173" w:rsidP="002A65CD">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77777777"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18"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18"/>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729CF8BB" w14:textId="3945B25D" w:rsidR="00DB1FA4" w:rsidRPr="00164490" w:rsidRDefault="00DB1FA4" w:rsidP="00DB1FA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164490" w:rsidRDefault="002F5173" w:rsidP="00A6235C">
            <w:pPr>
              <w:pStyle w:val="TAN"/>
              <w:rPr>
                <w:noProof/>
              </w:rPr>
            </w:pPr>
            <w:r w:rsidRPr="00164490">
              <w:rPr>
                <w:rFonts w:eastAsiaTheme="minorEastAsia"/>
                <w:noProof/>
              </w:rPr>
              <w:t>NOTE:</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19" w:name="_Hlk142322865"/>
      <w:bookmarkStart w:id="1120" w:name="_Toc161912972"/>
      <w:r w:rsidRPr="00164490">
        <w:lastRenderedPageBreak/>
        <w:t>6.2.6.2.11</w:t>
      </w:r>
      <w:r w:rsidR="00D00A08" w:rsidRPr="00164490">
        <w:tab/>
        <w:t>Type: SnssaiReplacementSubscribeInfo</w:t>
      </w:r>
      <w:bookmarkEnd w:id="1120"/>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1" w:name="_Toc161912973"/>
      <w:r w:rsidRPr="00164490">
        <w:t>6.2.6.2.12</w:t>
      </w:r>
      <w:r w:rsidR="00D00A08" w:rsidRPr="00164490">
        <w:tab/>
        <w:t>Type: NsiUnavailabilitySubscribeInfo</w:t>
      </w:r>
      <w:bookmarkEnd w:id="1121"/>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19"/>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2" w:name="_Toc20142398"/>
      <w:bookmarkStart w:id="1123" w:name="_Toc34217344"/>
      <w:bookmarkStart w:id="1124" w:name="_Toc34217496"/>
      <w:bookmarkStart w:id="1125" w:name="_Toc39051859"/>
      <w:bookmarkStart w:id="1126" w:name="_Toc43210431"/>
      <w:bookmarkStart w:id="1127" w:name="_Toc49853338"/>
      <w:bookmarkStart w:id="1128" w:name="_Toc56530128"/>
      <w:bookmarkStart w:id="1129" w:name="_Toc161912974"/>
      <w:r w:rsidRPr="00164490">
        <w:rPr>
          <w:lang w:val="en-US"/>
        </w:rPr>
        <w:t>6.2.6.3</w:t>
      </w:r>
      <w:r w:rsidRPr="00164490">
        <w:rPr>
          <w:lang w:val="en-US"/>
        </w:rPr>
        <w:tab/>
        <w:t>Simple data types and enumerations</w:t>
      </w:r>
      <w:bookmarkEnd w:id="1122"/>
      <w:bookmarkEnd w:id="1123"/>
      <w:bookmarkEnd w:id="1124"/>
      <w:bookmarkEnd w:id="1125"/>
      <w:bookmarkEnd w:id="1126"/>
      <w:bookmarkEnd w:id="1127"/>
      <w:bookmarkEnd w:id="1128"/>
      <w:bookmarkEnd w:id="1129"/>
    </w:p>
    <w:p w14:paraId="1FFC35C0" w14:textId="77777777" w:rsidR="00B02215" w:rsidRPr="00164490" w:rsidRDefault="00B02215" w:rsidP="00553D27">
      <w:pPr>
        <w:pStyle w:val="Heading5"/>
      </w:pPr>
      <w:bookmarkStart w:id="1130" w:name="_Toc20142399"/>
      <w:bookmarkStart w:id="1131" w:name="_Toc34217345"/>
      <w:bookmarkStart w:id="1132" w:name="_Toc34217497"/>
      <w:bookmarkStart w:id="1133" w:name="_Toc39051860"/>
      <w:bookmarkStart w:id="1134" w:name="_Toc43210432"/>
      <w:bookmarkStart w:id="1135" w:name="_Toc49853339"/>
      <w:bookmarkStart w:id="1136" w:name="_Toc56530129"/>
      <w:bookmarkStart w:id="1137" w:name="_Toc161912975"/>
      <w:r w:rsidRPr="00164490">
        <w:t>6.2.6.3.1</w:t>
      </w:r>
      <w:r w:rsidRPr="00164490">
        <w:tab/>
        <w:t>Introduction</w:t>
      </w:r>
      <w:bookmarkEnd w:id="1130"/>
      <w:bookmarkEnd w:id="1131"/>
      <w:bookmarkEnd w:id="1132"/>
      <w:bookmarkEnd w:id="1133"/>
      <w:bookmarkEnd w:id="1134"/>
      <w:bookmarkEnd w:id="1135"/>
      <w:bookmarkEnd w:id="1136"/>
      <w:bookmarkEnd w:id="1137"/>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38" w:name="_Toc20142400"/>
      <w:bookmarkStart w:id="1139" w:name="_Toc34217346"/>
      <w:bookmarkStart w:id="1140" w:name="_Toc34217498"/>
      <w:bookmarkStart w:id="1141" w:name="_Toc39051861"/>
      <w:bookmarkStart w:id="1142" w:name="_Toc43210433"/>
      <w:bookmarkStart w:id="1143" w:name="_Toc49853340"/>
      <w:bookmarkStart w:id="1144" w:name="_Toc56530130"/>
      <w:bookmarkStart w:id="1145" w:name="_Toc161912976"/>
      <w:r w:rsidRPr="00164490">
        <w:t>6.2.6.3.2</w:t>
      </w:r>
      <w:r w:rsidRPr="00164490">
        <w:tab/>
        <w:t>Simple data types</w:t>
      </w:r>
      <w:bookmarkEnd w:id="1138"/>
      <w:bookmarkEnd w:id="1139"/>
      <w:bookmarkEnd w:id="1140"/>
      <w:bookmarkEnd w:id="1141"/>
      <w:bookmarkEnd w:id="1142"/>
      <w:bookmarkEnd w:id="1143"/>
      <w:bookmarkEnd w:id="1144"/>
      <w:bookmarkEnd w:id="1145"/>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46" w:name="_Toc20142401"/>
      <w:bookmarkStart w:id="1147" w:name="_Toc34217347"/>
      <w:bookmarkStart w:id="1148" w:name="_Toc34217499"/>
      <w:bookmarkStart w:id="1149" w:name="_Toc39051862"/>
      <w:bookmarkStart w:id="1150" w:name="_Toc43210434"/>
      <w:bookmarkStart w:id="1151" w:name="_Toc49853341"/>
      <w:bookmarkStart w:id="1152" w:name="_Toc56530131"/>
      <w:bookmarkStart w:id="1153" w:name="_Toc161912977"/>
      <w:r w:rsidRPr="00164490">
        <w:t>6.2.6.3.3</w:t>
      </w:r>
      <w:r w:rsidRPr="00164490">
        <w:tab/>
        <w:t>Enumeration: NssfEventType</w:t>
      </w:r>
      <w:bookmarkEnd w:id="1146"/>
      <w:bookmarkEnd w:id="1147"/>
      <w:bookmarkEnd w:id="1148"/>
      <w:bookmarkEnd w:id="1149"/>
      <w:bookmarkEnd w:id="1150"/>
      <w:bookmarkEnd w:id="1151"/>
      <w:bookmarkEnd w:id="1152"/>
      <w:bookmarkEnd w:id="1153"/>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54" w:name="_Toc20142402"/>
      <w:bookmarkStart w:id="1155" w:name="_Toc34217348"/>
      <w:bookmarkStart w:id="1156" w:name="_Toc34217500"/>
      <w:bookmarkStart w:id="1157" w:name="_Toc39051863"/>
      <w:bookmarkStart w:id="1158" w:name="_Toc43210435"/>
      <w:bookmarkStart w:id="1159" w:name="_Toc49853342"/>
      <w:bookmarkStart w:id="1160" w:name="_Toc56530132"/>
      <w:bookmarkStart w:id="1161" w:name="_Toc161912978"/>
      <w:r w:rsidRPr="00164490">
        <w:t>6.2.6.4</w:t>
      </w:r>
      <w:r w:rsidRPr="00164490">
        <w:tab/>
        <w:t>Binary data</w:t>
      </w:r>
      <w:bookmarkEnd w:id="1154"/>
      <w:bookmarkEnd w:id="1155"/>
      <w:bookmarkEnd w:id="1156"/>
      <w:bookmarkEnd w:id="1157"/>
      <w:bookmarkEnd w:id="1158"/>
      <w:bookmarkEnd w:id="1159"/>
      <w:bookmarkEnd w:id="1160"/>
      <w:bookmarkEnd w:id="1161"/>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2" w:name="_Toc20142403"/>
      <w:bookmarkStart w:id="1163" w:name="_Toc34217349"/>
      <w:bookmarkStart w:id="1164" w:name="_Toc34217501"/>
      <w:bookmarkStart w:id="1165" w:name="_Toc39051864"/>
      <w:bookmarkStart w:id="1166" w:name="_Toc43210436"/>
      <w:bookmarkStart w:id="1167" w:name="_Toc49853343"/>
      <w:bookmarkStart w:id="1168" w:name="_Toc56530133"/>
      <w:bookmarkStart w:id="1169" w:name="_Toc161912979"/>
      <w:r w:rsidRPr="00164490">
        <w:t>6.2.7</w:t>
      </w:r>
      <w:r w:rsidRPr="00164490">
        <w:tab/>
        <w:t>Error Handling</w:t>
      </w:r>
      <w:bookmarkEnd w:id="1162"/>
      <w:bookmarkEnd w:id="1163"/>
      <w:bookmarkEnd w:id="1164"/>
      <w:bookmarkEnd w:id="1165"/>
      <w:bookmarkEnd w:id="1166"/>
      <w:bookmarkEnd w:id="1167"/>
      <w:bookmarkEnd w:id="1168"/>
      <w:bookmarkEnd w:id="1169"/>
    </w:p>
    <w:p w14:paraId="5938F058" w14:textId="77777777" w:rsidR="00B02215" w:rsidRPr="00164490" w:rsidRDefault="00B02215" w:rsidP="00553D27">
      <w:pPr>
        <w:pStyle w:val="Heading4"/>
      </w:pPr>
      <w:bookmarkStart w:id="1170" w:name="_Toc20142404"/>
      <w:bookmarkStart w:id="1171" w:name="_Toc34217350"/>
      <w:bookmarkStart w:id="1172" w:name="_Toc34217502"/>
      <w:bookmarkStart w:id="1173" w:name="_Toc39051865"/>
      <w:bookmarkStart w:id="1174" w:name="_Toc43210437"/>
      <w:bookmarkStart w:id="1175" w:name="_Toc49853344"/>
      <w:bookmarkStart w:id="1176" w:name="_Toc56530134"/>
      <w:bookmarkStart w:id="1177" w:name="_Toc161912980"/>
      <w:r w:rsidRPr="00164490">
        <w:t>6.2.7.1</w:t>
      </w:r>
      <w:r w:rsidRPr="00164490">
        <w:tab/>
        <w:t>General</w:t>
      </w:r>
      <w:bookmarkEnd w:id="1170"/>
      <w:bookmarkEnd w:id="1171"/>
      <w:bookmarkEnd w:id="1172"/>
      <w:bookmarkEnd w:id="1173"/>
      <w:bookmarkEnd w:id="1174"/>
      <w:bookmarkEnd w:id="1175"/>
      <w:bookmarkEnd w:id="1176"/>
      <w:bookmarkEnd w:id="1177"/>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Heading4"/>
      </w:pPr>
      <w:bookmarkStart w:id="1178" w:name="_Toc20142405"/>
      <w:bookmarkStart w:id="1179" w:name="_Toc34217351"/>
      <w:bookmarkStart w:id="1180" w:name="_Toc34217503"/>
      <w:bookmarkStart w:id="1181" w:name="_Toc39051866"/>
      <w:bookmarkStart w:id="1182" w:name="_Toc43210438"/>
      <w:bookmarkStart w:id="1183" w:name="_Toc49853345"/>
      <w:bookmarkStart w:id="1184" w:name="_Toc56530135"/>
      <w:bookmarkStart w:id="1185" w:name="_Toc161912981"/>
      <w:r w:rsidRPr="00164490">
        <w:t>6.2.7.2</w:t>
      </w:r>
      <w:r w:rsidRPr="00164490">
        <w:tab/>
        <w:t>Protocol Errors</w:t>
      </w:r>
      <w:bookmarkEnd w:id="1178"/>
      <w:bookmarkEnd w:id="1179"/>
      <w:bookmarkEnd w:id="1180"/>
      <w:bookmarkEnd w:id="1181"/>
      <w:bookmarkEnd w:id="1182"/>
      <w:bookmarkEnd w:id="1183"/>
      <w:bookmarkEnd w:id="1184"/>
      <w:bookmarkEnd w:id="1185"/>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Heading4"/>
      </w:pPr>
      <w:bookmarkStart w:id="1186" w:name="_Toc20142406"/>
      <w:bookmarkStart w:id="1187" w:name="_Toc34217352"/>
      <w:bookmarkStart w:id="1188" w:name="_Toc34217504"/>
      <w:bookmarkStart w:id="1189" w:name="_Toc39051867"/>
      <w:bookmarkStart w:id="1190" w:name="_Toc43210439"/>
      <w:bookmarkStart w:id="1191" w:name="_Toc49853346"/>
      <w:bookmarkStart w:id="1192" w:name="_Toc56530136"/>
      <w:bookmarkStart w:id="1193" w:name="_Toc161912982"/>
      <w:r w:rsidRPr="00164490">
        <w:t>6.2.7.3</w:t>
      </w:r>
      <w:r w:rsidRPr="00164490">
        <w:tab/>
        <w:t>Application Errors</w:t>
      </w:r>
      <w:bookmarkEnd w:id="1186"/>
      <w:bookmarkEnd w:id="1187"/>
      <w:bookmarkEnd w:id="1188"/>
      <w:bookmarkEnd w:id="1189"/>
      <w:bookmarkEnd w:id="1190"/>
      <w:bookmarkEnd w:id="1191"/>
      <w:bookmarkEnd w:id="1192"/>
      <w:bookmarkEnd w:id="1193"/>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194" w:name="_Toc20142407"/>
      <w:bookmarkStart w:id="1195" w:name="_Toc34217353"/>
      <w:bookmarkStart w:id="1196" w:name="_Toc34217505"/>
      <w:bookmarkStart w:id="1197" w:name="_Toc39051868"/>
      <w:bookmarkStart w:id="1198" w:name="_Toc43210440"/>
      <w:bookmarkStart w:id="1199" w:name="_Toc49853347"/>
      <w:bookmarkStart w:id="1200" w:name="_Toc56530137"/>
      <w:bookmarkStart w:id="1201" w:name="_Toc161912983"/>
      <w:r w:rsidRPr="00164490">
        <w:t>6.2.</w:t>
      </w:r>
      <w:r w:rsidRPr="00164490">
        <w:rPr>
          <w:rFonts w:hint="eastAsia"/>
          <w:lang w:eastAsia="zh-CN"/>
        </w:rPr>
        <w:t>8</w:t>
      </w:r>
      <w:r w:rsidRPr="00164490">
        <w:tab/>
        <w:t>Feature negotiation</w:t>
      </w:r>
      <w:bookmarkEnd w:id="1194"/>
      <w:bookmarkEnd w:id="1195"/>
      <w:bookmarkEnd w:id="1196"/>
      <w:bookmarkEnd w:id="1197"/>
      <w:bookmarkEnd w:id="1198"/>
      <w:bookmarkEnd w:id="1199"/>
      <w:bookmarkEnd w:id="1200"/>
      <w:bookmarkEnd w:id="1201"/>
    </w:p>
    <w:p w14:paraId="42CADDB3" w14:textId="1A21D24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optional features applicable between the NSSF and the NF Service Consumer, for the Nnssf_NSSAIAvailability service, if any.</w:t>
      </w:r>
    </w:p>
    <w:p w14:paraId="7BA7E887" w14:textId="77777777" w:rsidR="00B02215" w:rsidRPr="00164490" w:rsidRDefault="00B02215" w:rsidP="00B02215">
      <w:pPr>
        <w:rPr>
          <w:lang w:val="en-US"/>
        </w:rPr>
      </w:pPr>
      <w:r w:rsidRPr="00164490">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2"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2"/>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3" w:name="_Hlk131764375"/>
            <w:r w:rsidRPr="00164490">
              <w:rPr>
                <w:lang w:val="en-US"/>
              </w:rPr>
              <w:t>clause </w:t>
            </w:r>
            <w:r w:rsidRPr="00164490">
              <w:t>5.15.5.3 of 3GPP TS 23.501 [2].</w:t>
            </w:r>
            <w:bookmarkEnd w:id="1203"/>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04" w:name="_Toc20142408"/>
      <w:bookmarkStart w:id="1205" w:name="_Toc34217354"/>
      <w:bookmarkStart w:id="1206" w:name="_Toc34217506"/>
      <w:bookmarkStart w:id="1207" w:name="_Toc39051869"/>
      <w:bookmarkStart w:id="1208" w:name="_Toc43210441"/>
      <w:bookmarkStart w:id="1209" w:name="_Toc49853348"/>
      <w:bookmarkStart w:id="1210" w:name="_Toc56530138"/>
      <w:bookmarkStart w:id="1211" w:name="_Toc161912984"/>
      <w:r w:rsidRPr="00164490">
        <w:rPr>
          <w:lang w:val="en-US"/>
        </w:rPr>
        <w:t>6.2.9</w:t>
      </w:r>
      <w:r w:rsidRPr="00164490">
        <w:rPr>
          <w:lang w:val="en-US"/>
        </w:rPr>
        <w:tab/>
        <w:t>Security</w:t>
      </w:r>
      <w:bookmarkEnd w:id="1204"/>
      <w:bookmarkEnd w:id="1205"/>
      <w:bookmarkEnd w:id="1206"/>
      <w:bookmarkEnd w:id="1207"/>
      <w:bookmarkEnd w:id="1208"/>
      <w:bookmarkEnd w:id="1209"/>
      <w:bookmarkEnd w:id="1210"/>
      <w:bookmarkEnd w:id="1211"/>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2" w:name="_Toc56530139"/>
      <w:bookmarkStart w:id="1213" w:name="_Toc161912985"/>
      <w:r w:rsidRPr="00164490">
        <w:t>6.2.10</w:t>
      </w:r>
      <w:r w:rsidRPr="00164490">
        <w:tab/>
        <w:t>HTTP redirection</w:t>
      </w:r>
      <w:bookmarkEnd w:id="1212"/>
      <w:bookmarkEnd w:id="1213"/>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Heading8"/>
      </w:pPr>
      <w:r w:rsidRPr="00164490">
        <w:br w:type="page"/>
      </w:r>
      <w:bookmarkStart w:id="1214" w:name="_Toc20142409"/>
      <w:bookmarkStart w:id="1215" w:name="_Toc34217355"/>
      <w:bookmarkStart w:id="1216" w:name="_Toc34217507"/>
      <w:bookmarkStart w:id="1217" w:name="_Toc39051870"/>
      <w:bookmarkStart w:id="1218" w:name="_Toc43210442"/>
      <w:bookmarkStart w:id="1219" w:name="_Toc49853349"/>
      <w:bookmarkStart w:id="1220" w:name="_Toc56530140"/>
      <w:bookmarkStart w:id="1221" w:name="_Toc161912986"/>
      <w:r w:rsidRPr="00164490">
        <w:lastRenderedPageBreak/>
        <w:t>Annex A (normative):</w:t>
      </w:r>
      <w:r w:rsidRPr="00164490">
        <w:br/>
        <w:t>OpenAPI specification</w:t>
      </w:r>
      <w:bookmarkEnd w:id="1214"/>
      <w:bookmarkEnd w:id="1215"/>
      <w:bookmarkEnd w:id="1216"/>
      <w:bookmarkEnd w:id="1217"/>
      <w:bookmarkEnd w:id="1218"/>
      <w:bookmarkEnd w:id="1219"/>
      <w:bookmarkEnd w:id="1220"/>
      <w:bookmarkEnd w:id="1221"/>
    </w:p>
    <w:p w14:paraId="11683FE9" w14:textId="77777777" w:rsidR="00B02215" w:rsidRPr="00164490" w:rsidRDefault="00B02215" w:rsidP="00371FFB">
      <w:pPr>
        <w:pStyle w:val="Heading1"/>
      </w:pPr>
      <w:bookmarkStart w:id="1222" w:name="_Toc20142410"/>
      <w:bookmarkStart w:id="1223" w:name="_Toc34217356"/>
      <w:bookmarkStart w:id="1224" w:name="_Toc34217508"/>
      <w:bookmarkStart w:id="1225" w:name="_Toc39051871"/>
      <w:bookmarkStart w:id="1226" w:name="_Toc43210443"/>
      <w:bookmarkStart w:id="1227" w:name="_Toc49853350"/>
      <w:bookmarkStart w:id="1228" w:name="_Toc56530141"/>
      <w:bookmarkStart w:id="1229" w:name="_Toc161912987"/>
      <w:r w:rsidRPr="00164490">
        <w:t>A.1</w:t>
      </w:r>
      <w:r w:rsidRPr="00164490">
        <w:tab/>
        <w:t>General</w:t>
      </w:r>
      <w:bookmarkEnd w:id="1222"/>
      <w:bookmarkEnd w:id="1223"/>
      <w:bookmarkEnd w:id="1224"/>
      <w:bookmarkEnd w:id="1225"/>
      <w:bookmarkEnd w:id="1226"/>
      <w:bookmarkEnd w:id="1227"/>
      <w:bookmarkEnd w:id="1228"/>
      <w:bookmarkEnd w:id="1229"/>
    </w:p>
    <w:p w14:paraId="67688683" w14:textId="77777777" w:rsidR="00B02215" w:rsidRPr="00164490" w:rsidRDefault="00B02215" w:rsidP="00B02215">
      <w:pPr>
        <w:rPr>
          <w:lang w:val="en-US"/>
        </w:rPr>
      </w:pPr>
      <w:r w:rsidRPr="00164490">
        <w:rPr>
          <w:lang w:val="en-US"/>
        </w:rPr>
        <w:t>This Annex specifies the formal definition of the Nnssf_NSSelection service.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0" w:name="_Toc20142411"/>
      <w:bookmarkStart w:id="1231" w:name="_Toc34217357"/>
      <w:bookmarkStart w:id="1232" w:name="_Toc34217509"/>
      <w:bookmarkStart w:id="1233" w:name="_Toc39051872"/>
      <w:bookmarkStart w:id="1234" w:name="_Toc43210444"/>
      <w:bookmarkStart w:id="1235" w:name="_Toc49853351"/>
      <w:bookmarkStart w:id="1236" w:name="_Toc56530142"/>
      <w:bookmarkStart w:id="1237" w:name="_Toc161912988"/>
      <w:r w:rsidRPr="00164490">
        <w:t>A.2</w:t>
      </w:r>
      <w:r w:rsidRPr="00164490">
        <w:tab/>
        <w:t>Nnssf_NSSelection API</w:t>
      </w:r>
      <w:bookmarkEnd w:id="1230"/>
      <w:bookmarkEnd w:id="1231"/>
      <w:bookmarkEnd w:id="1232"/>
      <w:bookmarkEnd w:id="1233"/>
      <w:bookmarkEnd w:id="1234"/>
      <w:bookmarkEnd w:id="1235"/>
      <w:bookmarkEnd w:id="1236"/>
      <w:bookmarkEnd w:id="1237"/>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096314CB" w:rsidR="00B02215" w:rsidRPr="00164490" w:rsidRDefault="00B02215" w:rsidP="00B02215">
      <w:pPr>
        <w:pStyle w:val="PL"/>
      </w:pPr>
      <w:r w:rsidRPr="00164490">
        <w:t xml:space="preserve">  version: '2.</w:t>
      </w:r>
      <w:r w:rsidR="005009FC" w:rsidRPr="00164490">
        <w:t>3</w:t>
      </w:r>
      <w:r w:rsidRPr="00164490">
        <w:t>.</w:t>
      </w:r>
      <w:r w:rsidR="002754CF" w:rsidRPr="00164490">
        <w:t>0</w:t>
      </w:r>
      <w:r w:rsidR="005009FC" w:rsidRPr="00164490">
        <w:t>-alpha.</w:t>
      </w:r>
      <w:r w:rsidR="001830B7" w:rsidRPr="00164490">
        <w:t>3</w:t>
      </w:r>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50CE748B"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1830B7" w:rsidRPr="00164490">
        <w:t>6</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lastRenderedPageBreak/>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lastRenderedPageBreak/>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lastRenderedPageBreak/>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lastRenderedPageBreak/>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273C3331"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NSSAI</w:t>
      </w:r>
      <w:r w:rsidR="002B5FCA" w:rsidRPr="00164490">
        <w:rPr>
          <w:rFonts w:cs="Arial"/>
          <w:szCs w:val="18"/>
          <w:lang w:eastAsia="zh-CN"/>
        </w:rPr>
        <w:t>(s)</w:t>
      </w:r>
      <w:r w:rsidR="002B5FCA" w:rsidRPr="00164490">
        <w:rPr>
          <w:rFonts w:cs="Arial" w:hint="eastAsia"/>
          <w:szCs w:val="18"/>
          <w:lang w:eastAsia="zh-CN"/>
        </w:rPr>
        <w:t xml:space="preserve">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77777777" w:rsidR="005C43BC" w:rsidRPr="00164490" w:rsidRDefault="005C43BC"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lastRenderedPageBreak/>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38" w:name="_Toc20142412"/>
      <w:bookmarkStart w:id="1239" w:name="_Toc34217358"/>
      <w:bookmarkStart w:id="1240" w:name="_Toc34217510"/>
      <w:bookmarkStart w:id="1241" w:name="_Toc39051873"/>
      <w:bookmarkStart w:id="1242" w:name="_Toc43210445"/>
      <w:bookmarkStart w:id="1243" w:name="_Toc49853352"/>
      <w:bookmarkStart w:id="1244" w:name="_Toc56530143"/>
      <w:bookmarkStart w:id="1245" w:name="_Toc161912989"/>
      <w:r w:rsidRPr="00164490">
        <w:t>A.3</w:t>
      </w:r>
      <w:r w:rsidRPr="00164490">
        <w:tab/>
        <w:t>Nnssf_NSSAIAvailability API</w:t>
      </w:r>
      <w:bookmarkEnd w:id="1238"/>
      <w:bookmarkEnd w:id="1239"/>
      <w:bookmarkEnd w:id="1240"/>
      <w:bookmarkEnd w:id="1241"/>
      <w:bookmarkEnd w:id="1242"/>
      <w:bookmarkEnd w:id="1243"/>
      <w:bookmarkEnd w:id="1244"/>
      <w:bookmarkEnd w:id="1245"/>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899ADA2" w:rsidR="00B02215" w:rsidRPr="00164490" w:rsidRDefault="00B02215" w:rsidP="00B02215">
      <w:pPr>
        <w:pStyle w:val="PL"/>
      </w:pPr>
      <w:r w:rsidRPr="00164490">
        <w:t xml:space="preserve">  version: '1.</w:t>
      </w:r>
      <w:r w:rsidR="00784240" w:rsidRPr="00164490">
        <w:t>3</w:t>
      </w:r>
      <w:r w:rsidRPr="00164490">
        <w:t>.</w:t>
      </w:r>
      <w:r w:rsidR="00804C5C" w:rsidRPr="00164490">
        <w:t>0</w:t>
      </w:r>
      <w:r w:rsidR="00784240" w:rsidRPr="00164490">
        <w:t>-alpha.</w:t>
      </w:r>
      <w:r w:rsidR="001830B7" w:rsidRPr="00164490">
        <w:t>6</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602DCAD8"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1830B7" w:rsidRPr="00164490">
        <w:t>6</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lastRenderedPageBreak/>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lastRenderedPageBreak/>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lastRenderedPageBreak/>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77777777" w:rsidR="00B02215" w:rsidRPr="00164490" w:rsidRDefault="00B02215" w:rsidP="00B02215">
      <w:pPr>
        <w:pStyle w:val="PL"/>
      </w:pPr>
      <w:r w:rsidRPr="00164490">
        <w:t xml:space="preserve">          '{request.body#/nfNssaiAvailabilityUri}':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lastRenderedPageBreak/>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0310A176" w14:textId="77777777" w:rsidR="00B02215" w:rsidRPr="00164490" w:rsidRDefault="00B02215" w:rsidP="00B02215">
      <w:pPr>
        <w:pStyle w:val="PL"/>
      </w:pP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lastRenderedPageBreak/>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lastRenderedPageBreak/>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lastRenderedPageBreak/>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lastRenderedPageBreak/>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lastRenderedPageBreak/>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46" w:name="_Hlk132874485"/>
      <w:r w:rsidRPr="00164490">
        <w:t xml:space="preserve">            </w:t>
      </w:r>
      <w:bookmarkEnd w:id="124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lastRenderedPageBreak/>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47" w:name="historyclause"/>
      <w:r w:rsidRPr="00164490">
        <w:br w:type="page"/>
      </w:r>
      <w:bookmarkStart w:id="1248" w:name="_Toc20142413"/>
      <w:bookmarkStart w:id="1249" w:name="_Toc34217359"/>
      <w:bookmarkStart w:id="1250" w:name="_Toc34217511"/>
      <w:bookmarkStart w:id="1251" w:name="_Toc39051874"/>
      <w:bookmarkStart w:id="1252" w:name="_Toc43210446"/>
      <w:bookmarkStart w:id="1253" w:name="_Toc49853353"/>
      <w:bookmarkStart w:id="1254" w:name="_Toc56530144"/>
      <w:bookmarkStart w:id="1255" w:name="_Toc161912990"/>
      <w:r w:rsidRPr="00164490">
        <w:lastRenderedPageBreak/>
        <w:t>Annex B (informative):</w:t>
      </w:r>
      <w:r w:rsidRPr="00164490">
        <w:br/>
        <w:t>Change history</w:t>
      </w:r>
      <w:bookmarkEnd w:id="1248"/>
      <w:bookmarkEnd w:id="1249"/>
      <w:bookmarkEnd w:id="1250"/>
      <w:bookmarkEnd w:id="1251"/>
      <w:bookmarkEnd w:id="1252"/>
      <w:bookmarkEnd w:id="1253"/>
      <w:bookmarkEnd w:id="1254"/>
      <w:bookmarkEnd w:id="1255"/>
    </w:p>
    <w:bookmarkEnd w:id="124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EC66F7">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EC66F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EC66F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EC66F7">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EC66F7">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EC66F7">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EC66F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EC66F7">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EC66F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EC66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EC66F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EC66F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EC66F7">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EC66F7">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EC66F7">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EC66F7">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EC66F7">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EC66F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bl>
    <w:p w14:paraId="5CED7F69" w14:textId="77777777" w:rsidR="00080512" w:rsidRPr="00F51C09" w:rsidRDefault="00080512" w:rsidP="00B02215"/>
    <w:sectPr w:rsidR="00080512" w:rsidRPr="00F51C0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F700B" w14:textId="77777777" w:rsidR="003139D0" w:rsidRDefault="003139D0">
      <w:r>
        <w:separator/>
      </w:r>
    </w:p>
  </w:endnote>
  <w:endnote w:type="continuationSeparator" w:id="0">
    <w:p w14:paraId="7A6FA599" w14:textId="77777777" w:rsidR="003139D0" w:rsidRDefault="0031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DB1FA4" w:rsidRDefault="00DB1FA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EA960" w14:textId="77777777" w:rsidR="003139D0" w:rsidRDefault="003139D0">
      <w:r>
        <w:separator/>
      </w:r>
    </w:p>
  </w:footnote>
  <w:footnote w:type="continuationSeparator" w:id="0">
    <w:p w14:paraId="50537FF4" w14:textId="77777777" w:rsidR="003139D0" w:rsidRDefault="00313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1A87CC3C" w:rsidR="00DB1FA4" w:rsidRDefault="00DB1F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DB1FA4" w:rsidRDefault="00DB1F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3969">
      <w:rPr>
        <w:rFonts w:ascii="Arial" w:hAnsi="Arial" w:cs="Arial"/>
        <w:b/>
        <w:noProof/>
        <w:sz w:val="18"/>
        <w:szCs w:val="18"/>
      </w:rPr>
      <w:t>85</w:t>
    </w:r>
    <w:r>
      <w:rPr>
        <w:rFonts w:ascii="Arial" w:hAnsi="Arial" w:cs="Arial"/>
        <w:b/>
        <w:sz w:val="18"/>
        <w:szCs w:val="18"/>
      </w:rPr>
      <w:fldChar w:fldCharType="end"/>
    </w:r>
  </w:p>
  <w:p w14:paraId="04CF43EB" w14:textId="7687D06F" w:rsidR="00DB1FA4" w:rsidRDefault="00DB1F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2EB2">
      <w:rPr>
        <w:rFonts w:ascii="Arial" w:hAnsi="Arial" w:cs="Arial"/>
        <w:b/>
        <w:noProof/>
        <w:sz w:val="18"/>
        <w:szCs w:val="18"/>
      </w:rPr>
      <w:t>Release 18</w:t>
    </w:r>
    <w:r>
      <w:rPr>
        <w:rFonts w:ascii="Arial" w:hAnsi="Arial" w:cs="Arial"/>
        <w:b/>
        <w:sz w:val="18"/>
        <w:szCs w:val="18"/>
      </w:rPr>
      <w:fldChar w:fldCharType="end"/>
    </w:r>
  </w:p>
  <w:p w14:paraId="1E6D2EBE" w14:textId="77777777" w:rsidR="00DB1FA4" w:rsidRDefault="00DB1F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81048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48915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681506">
    <w:abstractNumId w:val="11"/>
  </w:num>
  <w:num w:numId="4" w16cid:durableId="719473944">
    <w:abstractNumId w:val="29"/>
  </w:num>
  <w:num w:numId="5" w16cid:durableId="930964366">
    <w:abstractNumId w:val="27"/>
  </w:num>
  <w:num w:numId="6" w16cid:durableId="1224368796">
    <w:abstractNumId w:val="21"/>
  </w:num>
  <w:num w:numId="7" w16cid:durableId="1856072437">
    <w:abstractNumId w:val="20"/>
  </w:num>
  <w:num w:numId="8" w16cid:durableId="348070940">
    <w:abstractNumId w:val="19"/>
  </w:num>
  <w:num w:numId="9" w16cid:durableId="14005218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6882112">
    <w:abstractNumId w:val="23"/>
  </w:num>
  <w:num w:numId="11" w16cid:durableId="107743779">
    <w:abstractNumId w:val="28"/>
  </w:num>
  <w:num w:numId="12" w16cid:durableId="1982145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12312070">
    <w:abstractNumId w:val="8"/>
  </w:num>
  <w:num w:numId="14" w16cid:durableId="2044088133">
    <w:abstractNumId w:val="12"/>
  </w:num>
  <w:num w:numId="15" w16cid:durableId="260920219">
    <w:abstractNumId w:val="30"/>
  </w:num>
  <w:num w:numId="16" w16cid:durableId="863982000">
    <w:abstractNumId w:val="16"/>
  </w:num>
  <w:num w:numId="17" w16cid:durableId="1129200396">
    <w:abstractNumId w:val="15"/>
  </w:num>
  <w:num w:numId="18" w16cid:durableId="1003977145">
    <w:abstractNumId w:val="25"/>
  </w:num>
  <w:num w:numId="19" w16cid:durableId="310062288">
    <w:abstractNumId w:val="7"/>
  </w:num>
  <w:num w:numId="20" w16cid:durableId="718169674">
    <w:abstractNumId w:val="6"/>
  </w:num>
  <w:num w:numId="21" w16cid:durableId="1392919562">
    <w:abstractNumId w:val="5"/>
  </w:num>
  <w:num w:numId="22" w16cid:durableId="680863996">
    <w:abstractNumId w:val="4"/>
  </w:num>
  <w:num w:numId="23" w16cid:durableId="785081751">
    <w:abstractNumId w:val="3"/>
  </w:num>
  <w:num w:numId="24" w16cid:durableId="1142843773">
    <w:abstractNumId w:val="2"/>
  </w:num>
  <w:num w:numId="25" w16cid:durableId="2082099923">
    <w:abstractNumId w:val="1"/>
  </w:num>
  <w:num w:numId="26" w16cid:durableId="683284042">
    <w:abstractNumId w:val="0"/>
  </w:num>
  <w:num w:numId="27" w16cid:durableId="1715154348">
    <w:abstractNumId w:val="9"/>
  </w:num>
  <w:num w:numId="28" w16cid:durableId="679741317">
    <w:abstractNumId w:val="13"/>
  </w:num>
  <w:num w:numId="29" w16cid:durableId="148056823">
    <w:abstractNumId w:val="24"/>
  </w:num>
  <w:num w:numId="30" w16cid:durableId="1225990501">
    <w:abstractNumId w:val="14"/>
  </w:num>
  <w:num w:numId="31" w16cid:durableId="366027615">
    <w:abstractNumId w:val="17"/>
  </w:num>
  <w:num w:numId="32" w16cid:durableId="1543787896">
    <w:abstractNumId w:val="22"/>
  </w:num>
  <w:num w:numId="33" w16cid:durableId="1249657721">
    <w:abstractNumId w:val="18"/>
  </w:num>
  <w:num w:numId="34" w16cid:durableId="12775169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55A6"/>
    <w:rsid w:val="00065EFE"/>
    <w:rsid w:val="000804D9"/>
    <w:rsid w:val="00080512"/>
    <w:rsid w:val="000A0FF4"/>
    <w:rsid w:val="000A703C"/>
    <w:rsid w:val="000C40D0"/>
    <w:rsid w:val="000C47C3"/>
    <w:rsid w:val="000D092D"/>
    <w:rsid w:val="000D58AB"/>
    <w:rsid w:val="000E4E63"/>
    <w:rsid w:val="000F246C"/>
    <w:rsid w:val="001140E4"/>
    <w:rsid w:val="001327BD"/>
    <w:rsid w:val="00133525"/>
    <w:rsid w:val="00134E9D"/>
    <w:rsid w:val="001365D8"/>
    <w:rsid w:val="001452F8"/>
    <w:rsid w:val="00164490"/>
    <w:rsid w:val="001647F0"/>
    <w:rsid w:val="00167253"/>
    <w:rsid w:val="00174BAF"/>
    <w:rsid w:val="001830B7"/>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36223"/>
    <w:rsid w:val="0034459A"/>
    <w:rsid w:val="0035462D"/>
    <w:rsid w:val="00357523"/>
    <w:rsid w:val="00367196"/>
    <w:rsid w:val="00371FFB"/>
    <w:rsid w:val="003765B8"/>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55777"/>
    <w:rsid w:val="00464BC2"/>
    <w:rsid w:val="00465515"/>
    <w:rsid w:val="00491FD1"/>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5C86"/>
    <w:rsid w:val="006F17DA"/>
    <w:rsid w:val="006F3539"/>
    <w:rsid w:val="00701116"/>
    <w:rsid w:val="00713C44"/>
    <w:rsid w:val="00716112"/>
    <w:rsid w:val="007173C5"/>
    <w:rsid w:val="00717871"/>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B0AB8"/>
    <w:rsid w:val="007B600E"/>
    <w:rsid w:val="007B7FB6"/>
    <w:rsid w:val="007C7E0B"/>
    <w:rsid w:val="007D4216"/>
    <w:rsid w:val="007D55AE"/>
    <w:rsid w:val="007E794E"/>
    <w:rsid w:val="007E7B59"/>
    <w:rsid w:val="007F0356"/>
    <w:rsid w:val="007F0F4A"/>
    <w:rsid w:val="007F2390"/>
    <w:rsid w:val="007F2D5E"/>
    <w:rsid w:val="008028A4"/>
    <w:rsid w:val="00804C5C"/>
    <w:rsid w:val="008158A9"/>
    <w:rsid w:val="0082238E"/>
    <w:rsid w:val="00827F76"/>
    <w:rsid w:val="00830747"/>
    <w:rsid w:val="0083087A"/>
    <w:rsid w:val="00830C09"/>
    <w:rsid w:val="00832471"/>
    <w:rsid w:val="00837A63"/>
    <w:rsid w:val="00846A69"/>
    <w:rsid w:val="0085168A"/>
    <w:rsid w:val="008768CA"/>
    <w:rsid w:val="0088070B"/>
    <w:rsid w:val="00890FB6"/>
    <w:rsid w:val="008959E6"/>
    <w:rsid w:val="008A54D6"/>
    <w:rsid w:val="008A7CE9"/>
    <w:rsid w:val="008C384C"/>
    <w:rsid w:val="008D007E"/>
    <w:rsid w:val="008D6FCC"/>
    <w:rsid w:val="008E14CE"/>
    <w:rsid w:val="008E6A07"/>
    <w:rsid w:val="008F7860"/>
    <w:rsid w:val="0090271F"/>
    <w:rsid w:val="00902E23"/>
    <w:rsid w:val="00904E81"/>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6985"/>
    <w:rsid w:val="009E4D86"/>
    <w:rsid w:val="009F37B7"/>
    <w:rsid w:val="00A10F02"/>
    <w:rsid w:val="00A124FF"/>
    <w:rsid w:val="00A164B4"/>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D58"/>
    <w:rsid w:val="00B51EC7"/>
    <w:rsid w:val="00B57A95"/>
    <w:rsid w:val="00B646CB"/>
    <w:rsid w:val="00B748C9"/>
    <w:rsid w:val="00B75CF8"/>
    <w:rsid w:val="00B808FC"/>
    <w:rsid w:val="00B87B7A"/>
    <w:rsid w:val="00B93086"/>
    <w:rsid w:val="00BA19ED"/>
    <w:rsid w:val="00BA3B13"/>
    <w:rsid w:val="00BA4B8D"/>
    <w:rsid w:val="00BB2048"/>
    <w:rsid w:val="00BC0F7D"/>
    <w:rsid w:val="00BC2F30"/>
    <w:rsid w:val="00BC7A62"/>
    <w:rsid w:val="00BD4041"/>
    <w:rsid w:val="00BD59E9"/>
    <w:rsid w:val="00BD7D31"/>
    <w:rsid w:val="00BE0086"/>
    <w:rsid w:val="00BE3255"/>
    <w:rsid w:val="00BF128E"/>
    <w:rsid w:val="00BF6C9B"/>
    <w:rsid w:val="00C074DD"/>
    <w:rsid w:val="00C1496A"/>
    <w:rsid w:val="00C14AD3"/>
    <w:rsid w:val="00C1575C"/>
    <w:rsid w:val="00C17164"/>
    <w:rsid w:val="00C21811"/>
    <w:rsid w:val="00C247F6"/>
    <w:rsid w:val="00C33079"/>
    <w:rsid w:val="00C40AF8"/>
    <w:rsid w:val="00C45231"/>
    <w:rsid w:val="00C470EA"/>
    <w:rsid w:val="00C7001A"/>
    <w:rsid w:val="00C72833"/>
    <w:rsid w:val="00C7376D"/>
    <w:rsid w:val="00C80F1D"/>
    <w:rsid w:val="00C91B01"/>
    <w:rsid w:val="00C927AE"/>
    <w:rsid w:val="00C92E38"/>
    <w:rsid w:val="00C93F40"/>
    <w:rsid w:val="00C94A53"/>
    <w:rsid w:val="00C9728E"/>
    <w:rsid w:val="00CA0205"/>
    <w:rsid w:val="00CA3D0C"/>
    <w:rsid w:val="00CB018E"/>
    <w:rsid w:val="00CE2179"/>
    <w:rsid w:val="00CF6152"/>
    <w:rsid w:val="00CF7CEF"/>
    <w:rsid w:val="00D00A08"/>
    <w:rsid w:val="00D04880"/>
    <w:rsid w:val="00D05D3F"/>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743B"/>
    <w:rsid w:val="00E721F0"/>
    <w:rsid w:val="00E77645"/>
    <w:rsid w:val="00E859F6"/>
    <w:rsid w:val="00E90C63"/>
    <w:rsid w:val="00EA0B80"/>
    <w:rsid w:val="00EA15B0"/>
    <w:rsid w:val="00EA5EA7"/>
    <w:rsid w:val="00EA7D87"/>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34A21-2DC0-4F2F-B9FE-A3E6558FF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28048</Words>
  <Characters>171939</Characters>
  <Application>Microsoft Office Word</Application>
  <DocSecurity>0</DocSecurity>
  <Lines>7815</Lines>
  <Paragraphs>6451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 Support</dc:creator>
  <cp:keywords/>
  <dc:description/>
  <cp:lastModifiedBy>KK-MCC</cp:lastModifiedBy>
  <cp:revision>21</cp:revision>
  <cp:lastPrinted>2019-02-25T14:05:00Z</cp:lastPrinted>
  <dcterms:created xsi:type="dcterms:W3CDTF">2023-11-21T08:58:00Z</dcterms:created>
  <dcterms:modified xsi:type="dcterms:W3CDTF">2024-03-21T10:30:00Z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(3)jrFPOMsWN677sq9RYLHAFwtk2lUrkxtVIWPKAkVsLYscBZQIs3XuPUCvg3Wky0sCbtLougXb
EsFJl8h7+NKIlhrqJcewpJEl6ygRw4uJW05dKDUFaBmAT43sHRCTPjoyY1yw2DQfvRHZQE9A
OaIGrNo3GOLhNlLthtoD39MdCc6uadV0Tw/1axOzBrE/iaGWAcKV2n9vwJp1yzOQXx264W1L
Pp7HbVbYiSW64mU2aK</vt:lpwstr>
  </property>
  <property fmtid="{D5CDD505-2E9C-101B-9397-08002B2CF9AE}" pid="3" name="_2015_ms_pID_7253431">
    <vt:lpwstr>Hq+O9/k/5ImcGGD4kNYyQEDCmYy7nJRJpmGCZMKeMjt+6VwsmA27GX
5wDWWZDE47yW3bWg7JDPCWGXEjIQLEQVaTuJ+FsfNy6cfYSOF05X2Bbuo7UmWtM7Xgq37aYM
OkFbQd1ib9ENlraVmSLy+NJT8gaPZhRuwiW0OFuM9sA603XEtgq4c3BzemQf8SWVbKOEfMWU
mMtxbS3b5XOcDzitgAV/MueU76nU9pfahI9W</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