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1FD5D703"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CD2A2B">
              <w:t>8</w:t>
            </w:r>
            <w:r w:rsidR="00E3130E">
              <w:t>.</w:t>
            </w:r>
            <w:r w:rsidR="00D81D40">
              <w:t>3</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D81D40">
              <w:rPr>
                <w:sz w:val="32"/>
              </w:rPr>
              <w:t>4</w:t>
            </w:r>
            <w:r w:rsidR="00E3130E">
              <w:rPr>
                <w:sz w:val="32"/>
              </w:rPr>
              <w:t>-</w:t>
            </w:r>
            <w:r w:rsidR="00356304">
              <w:rPr>
                <w:sz w:val="32"/>
              </w:rPr>
              <w:t>0</w:t>
            </w:r>
            <w:r w:rsidR="00D81D40">
              <w:rPr>
                <w:sz w:val="32"/>
              </w:rPr>
              <w:t>3</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2969011"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F5CC083"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6225A2">
              <w:rPr>
                <w:noProof/>
                <w:sz w:val="18"/>
              </w:rPr>
              <w:t>4</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98147841"/>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98147842"/>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98147843"/>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98147844"/>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98147845"/>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98147846"/>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98147847"/>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98147848"/>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w:t>
            </w:r>
            <w:r>
              <w:rPr>
                <w:lang w:eastAsia="zh-CN"/>
              </w:rPr>
              <w:t>43</w:t>
            </w:r>
            <w:r>
              <w:rPr>
                <w:lang w:eastAsia="zh-CN"/>
              </w:rPr>
              <w:t>]</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98147849"/>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98147850"/>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98147851"/>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98147852"/>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98147853"/>
      <w:r>
        <w:lastRenderedPageBreak/>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98147854"/>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9"/>
        <w:gridCol w:w="1704"/>
        <w:gridCol w:w="1415"/>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lastRenderedPageBreak/>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lastRenderedPageBreak/>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lastRenderedPageBreak/>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lastRenderedPageBreak/>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lastRenderedPageBreak/>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lastRenderedPageBreak/>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lastRenderedPageBreak/>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lastRenderedPageBreak/>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5"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2"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lastRenderedPageBreak/>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lastRenderedPageBreak/>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lastRenderedPageBreak/>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 xml:space="preserve">29.173 </w:t>
            </w:r>
            <w:r>
              <w:lastRenderedPageBreak/>
              <w:t>[25]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lastRenderedPageBreak/>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2"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4D13B9">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lastRenderedPageBreak/>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5"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2"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lastRenderedPageBreak/>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lastRenderedPageBreak/>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lastRenderedPageBreak/>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lastRenderedPageBreak/>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5"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5"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5"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lastRenderedPageBreak/>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lastRenderedPageBreak/>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lastRenderedPageBreak/>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lastRenderedPageBreak/>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1F51B8"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1F51B8" w:rsidRDefault="001F51B8" w:rsidP="001F51B8">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1F51B8" w:rsidRDefault="001F51B8" w:rsidP="001F51B8">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1F51B8" w:rsidRDefault="001F51B8"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1F51B8" w:rsidRDefault="001F51B8" w:rsidP="001F51B8">
            <w:pPr>
              <w:pStyle w:val="TAC"/>
            </w:pPr>
            <w:r>
              <w:t>29.128 [36]</w:t>
            </w:r>
          </w:p>
        </w:tc>
      </w:tr>
      <w:tr w:rsidR="001F51B8"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1F51B8" w:rsidRDefault="001F51B8" w:rsidP="001F51B8">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1F51B8" w:rsidRDefault="001F51B8" w:rsidP="001F51B8">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1F51B8" w:rsidRDefault="001F51B8" w:rsidP="001F51B8">
            <w:pPr>
              <w:spacing w:after="0"/>
              <w:rPr>
                <w:rFonts w:ascii="Arial" w:hAnsi="Arial"/>
                <w:sz w:val="18"/>
              </w:rPr>
            </w:pPr>
          </w:p>
        </w:tc>
      </w:tr>
      <w:tr w:rsidR="001F51B8"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1F51B8" w:rsidRDefault="001F51B8" w:rsidP="001F51B8">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1F51B8" w:rsidRDefault="001F51B8" w:rsidP="001F51B8">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1F51B8" w:rsidRDefault="001F51B8" w:rsidP="001F51B8">
            <w:pPr>
              <w:spacing w:after="0"/>
              <w:rPr>
                <w:rFonts w:ascii="Arial" w:hAnsi="Arial"/>
                <w:sz w:val="18"/>
              </w:rPr>
            </w:pPr>
          </w:p>
        </w:tc>
      </w:tr>
      <w:tr w:rsidR="001F51B8"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1F51B8" w:rsidRDefault="001F51B8" w:rsidP="001F51B8">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1F51B8" w:rsidRDefault="001F51B8" w:rsidP="001F51B8">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1F51B8" w:rsidRDefault="001F51B8" w:rsidP="001F51B8">
            <w:pPr>
              <w:spacing w:after="0"/>
              <w:rPr>
                <w:rFonts w:ascii="Arial" w:hAnsi="Arial"/>
                <w:sz w:val="18"/>
              </w:rPr>
            </w:pPr>
          </w:p>
        </w:tc>
      </w:tr>
      <w:tr w:rsidR="001F51B8"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1F51B8" w:rsidRDefault="001F51B8" w:rsidP="001F51B8">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1F51B8" w:rsidRDefault="001F51B8" w:rsidP="001F51B8">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1F51B8" w:rsidRDefault="001F51B8" w:rsidP="001F51B8">
            <w:pPr>
              <w:spacing w:after="0"/>
              <w:rPr>
                <w:rFonts w:ascii="Arial" w:hAnsi="Arial"/>
                <w:sz w:val="18"/>
              </w:rPr>
            </w:pPr>
          </w:p>
        </w:tc>
      </w:tr>
      <w:tr w:rsidR="001F51B8"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1F51B8" w:rsidRDefault="001F51B8" w:rsidP="001F51B8">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1F51B8" w:rsidRDefault="001F51B8" w:rsidP="001F51B8">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1F51B8" w:rsidRDefault="001F51B8" w:rsidP="001F51B8">
            <w:pPr>
              <w:spacing w:after="0"/>
              <w:rPr>
                <w:rFonts w:ascii="Arial" w:hAnsi="Arial"/>
                <w:sz w:val="18"/>
              </w:rPr>
            </w:pPr>
          </w:p>
        </w:tc>
      </w:tr>
      <w:tr w:rsidR="001F51B8"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1F51B8" w:rsidRDefault="001F51B8" w:rsidP="001F51B8">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1F51B8" w:rsidRDefault="001F51B8" w:rsidP="001F51B8">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1F51B8" w:rsidRDefault="001F51B8" w:rsidP="001F51B8">
            <w:pPr>
              <w:spacing w:after="0"/>
              <w:rPr>
                <w:rFonts w:ascii="Arial" w:hAnsi="Arial"/>
                <w:sz w:val="18"/>
              </w:rPr>
            </w:pPr>
          </w:p>
        </w:tc>
      </w:tr>
      <w:tr w:rsidR="001F51B8"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1F51B8" w:rsidRDefault="001F51B8" w:rsidP="001F51B8">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1F51B8" w:rsidRDefault="001F51B8" w:rsidP="001F51B8">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1F51B8" w:rsidRDefault="001F51B8" w:rsidP="001F51B8">
            <w:pPr>
              <w:spacing w:after="0"/>
              <w:rPr>
                <w:rFonts w:ascii="Arial" w:hAnsi="Arial"/>
                <w:sz w:val="18"/>
              </w:rPr>
            </w:pPr>
          </w:p>
        </w:tc>
      </w:tr>
      <w:tr w:rsidR="001F51B8"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1F51B8" w:rsidRDefault="001F51B8" w:rsidP="001F51B8">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1F51B8" w:rsidRDefault="001F51B8" w:rsidP="001F51B8">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1F51B8" w:rsidRDefault="001F51B8" w:rsidP="001F51B8">
            <w:pPr>
              <w:spacing w:after="0"/>
              <w:rPr>
                <w:rFonts w:ascii="Arial" w:hAnsi="Arial"/>
                <w:sz w:val="18"/>
              </w:rPr>
            </w:pPr>
          </w:p>
        </w:tc>
      </w:tr>
      <w:tr w:rsidR="001F51B8"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1F51B8" w:rsidRDefault="001F51B8" w:rsidP="001F51B8">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1F51B8" w:rsidRDefault="001F51B8" w:rsidP="001F51B8">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1F51B8" w:rsidRDefault="001F51B8" w:rsidP="001F51B8">
            <w:pPr>
              <w:spacing w:after="0"/>
              <w:rPr>
                <w:rFonts w:ascii="Arial" w:hAnsi="Arial"/>
                <w:sz w:val="18"/>
              </w:rPr>
            </w:pPr>
          </w:p>
        </w:tc>
      </w:tr>
      <w:tr w:rsidR="001F51B8"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1F51B8" w:rsidRDefault="001F51B8" w:rsidP="001F51B8">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1F51B8" w:rsidRDefault="001F51B8" w:rsidP="001F51B8">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1F51B8" w:rsidRDefault="001F51B8" w:rsidP="001F51B8">
            <w:pPr>
              <w:spacing w:after="0"/>
              <w:rPr>
                <w:rFonts w:ascii="Arial" w:hAnsi="Arial"/>
                <w:sz w:val="18"/>
              </w:rPr>
            </w:pPr>
          </w:p>
        </w:tc>
      </w:tr>
      <w:tr w:rsidR="001F51B8"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1F51B8" w:rsidRDefault="001F51B8" w:rsidP="001F51B8">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1F51B8" w:rsidRDefault="001F51B8" w:rsidP="001F51B8">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1F51B8" w:rsidRDefault="001F51B8"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1F51B8" w:rsidRDefault="001F51B8" w:rsidP="001F51B8">
            <w:pPr>
              <w:spacing w:after="0"/>
              <w:rPr>
                <w:rFonts w:ascii="Arial" w:hAnsi="Arial"/>
                <w:sz w:val="18"/>
              </w:rPr>
            </w:pPr>
          </w:p>
        </w:tc>
      </w:tr>
      <w:tr w:rsidR="001F51B8"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1F51B8" w:rsidRDefault="001F51B8" w:rsidP="001F51B8">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1F51B8" w:rsidRDefault="001F51B8" w:rsidP="001F51B8">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1F51B8" w:rsidRDefault="001F51B8" w:rsidP="001F51B8">
            <w:pPr>
              <w:spacing w:after="0"/>
              <w:rPr>
                <w:rFonts w:ascii="Arial" w:hAnsi="Arial"/>
                <w:sz w:val="18"/>
              </w:rPr>
            </w:pPr>
          </w:p>
        </w:tc>
      </w:tr>
      <w:tr w:rsidR="001F51B8"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1F51B8" w:rsidRDefault="001F51B8" w:rsidP="001F51B8">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1F51B8" w:rsidRDefault="001F51B8" w:rsidP="001F51B8">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1F51B8" w:rsidRDefault="001F51B8" w:rsidP="001F51B8">
            <w:pPr>
              <w:spacing w:after="0"/>
              <w:rPr>
                <w:rFonts w:ascii="Arial" w:hAnsi="Arial"/>
                <w:sz w:val="18"/>
              </w:rPr>
            </w:pPr>
          </w:p>
        </w:tc>
      </w:tr>
      <w:tr w:rsidR="001F51B8"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1F51B8" w:rsidRDefault="001F51B8" w:rsidP="001F51B8">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1F51B8" w:rsidRDefault="001F51B8" w:rsidP="001F51B8">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1F51B8" w:rsidRDefault="001F51B8" w:rsidP="001F51B8">
            <w:pPr>
              <w:spacing w:after="0"/>
              <w:rPr>
                <w:rFonts w:ascii="Arial" w:hAnsi="Arial"/>
                <w:sz w:val="18"/>
              </w:rPr>
            </w:pPr>
          </w:p>
        </w:tc>
      </w:tr>
      <w:tr w:rsidR="001F51B8"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1F51B8" w:rsidRDefault="001F51B8" w:rsidP="001F51B8">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1F51B8" w:rsidRDefault="001F51B8" w:rsidP="001F51B8">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1F51B8" w:rsidRDefault="001F51B8" w:rsidP="001F51B8">
            <w:pPr>
              <w:spacing w:after="0"/>
              <w:rPr>
                <w:rFonts w:ascii="Arial" w:hAnsi="Arial"/>
                <w:sz w:val="18"/>
              </w:rPr>
            </w:pPr>
          </w:p>
        </w:tc>
      </w:tr>
      <w:tr w:rsidR="001F51B8"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1F51B8" w:rsidRDefault="001F51B8" w:rsidP="001F51B8">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1F51B8" w:rsidRDefault="001F51B8" w:rsidP="001F51B8">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1F51B8" w:rsidRDefault="001F51B8"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1F51B8" w:rsidRDefault="001F51B8" w:rsidP="001F51B8">
            <w:pPr>
              <w:spacing w:after="0"/>
              <w:rPr>
                <w:rFonts w:ascii="Arial" w:hAnsi="Arial"/>
                <w:sz w:val="18"/>
              </w:rPr>
            </w:pPr>
          </w:p>
        </w:tc>
      </w:tr>
      <w:tr w:rsidR="001F51B8"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1F51B8" w:rsidRDefault="001F51B8" w:rsidP="001F51B8">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1F51B8" w:rsidRDefault="001F51B8" w:rsidP="001F51B8">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1F51B8" w:rsidRDefault="001F51B8" w:rsidP="001F51B8">
            <w:pPr>
              <w:spacing w:after="0"/>
              <w:rPr>
                <w:rFonts w:ascii="Arial" w:hAnsi="Arial"/>
                <w:sz w:val="18"/>
              </w:rPr>
            </w:pPr>
          </w:p>
        </w:tc>
      </w:tr>
      <w:tr w:rsidR="001F51B8"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1F51B8" w:rsidRDefault="001F51B8" w:rsidP="001F51B8">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1F51B8" w:rsidRDefault="001F51B8"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1F51B8" w:rsidRDefault="001F51B8"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1F51B8" w:rsidRDefault="001F51B8" w:rsidP="001F51B8">
            <w:pPr>
              <w:spacing w:after="0"/>
              <w:rPr>
                <w:rFonts w:ascii="Arial" w:hAnsi="Arial"/>
                <w:sz w:val="18"/>
              </w:rPr>
            </w:pPr>
          </w:p>
        </w:tc>
      </w:tr>
      <w:tr w:rsidR="001F51B8"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1F51B8" w:rsidRDefault="001F51B8" w:rsidP="001F51B8">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1F51B8" w:rsidRDefault="001F51B8" w:rsidP="001F51B8">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1F51B8" w:rsidRDefault="001F51B8" w:rsidP="001F51B8">
            <w:pPr>
              <w:spacing w:after="0"/>
              <w:rPr>
                <w:rFonts w:ascii="Arial" w:hAnsi="Arial"/>
                <w:sz w:val="18"/>
              </w:rPr>
            </w:pPr>
          </w:p>
        </w:tc>
      </w:tr>
      <w:tr w:rsidR="001F51B8"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1F51B8" w:rsidRDefault="001F51B8" w:rsidP="001F51B8">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1F51B8" w:rsidRDefault="001F51B8" w:rsidP="001F51B8">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1F51B8" w:rsidRDefault="001F51B8"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1F51B8" w:rsidRDefault="001F51B8" w:rsidP="001F51B8">
            <w:pPr>
              <w:spacing w:after="0"/>
              <w:rPr>
                <w:rFonts w:ascii="Arial" w:hAnsi="Arial"/>
                <w:sz w:val="18"/>
              </w:rPr>
            </w:pPr>
          </w:p>
        </w:tc>
      </w:tr>
      <w:tr w:rsidR="001F51B8"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1F51B8" w:rsidRDefault="001F51B8" w:rsidP="001F51B8">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1F51B8" w:rsidRDefault="001F51B8" w:rsidP="001F51B8">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1F51B8" w:rsidRDefault="001F51B8" w:rsidP="001F51B8">
            <w:pPr>
              <w:spacing w:after="0"/>
              <w:rPr>
                <w:rFonts w:ascii="Arial" w:hAnsi="Arial"/>
                <w:sz w:val="18"/>
              </w:rPr>
            </w:pPr>
          </w:p>
        </w:tc>
      </w:tr>
      <w:tr w:rsidR="001F51B8"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1F51B8" w:rsidRDefault="001F51B8" w:rsidP="001F51B8">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1F51B8" w:rsidRDefault="001F51B8" w:rsidP="001F51B8">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1F51B8" w:rsidRDefault="001F51B8" w:rsidP="001F51B8">
            <w:pPr>
              <w:spacing w:after="0"/>
              <w:rPr>
                <w:rFonts w:ascii="Arial" w:hAnsi="Arial"/>
                <w:sz w:val="18"/>
              </w:rPr>
            </w:pPr>
          </w:p>
        </w:tc>
      </w:tr>
      <w:tr w:rsidR="001F51B8"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1F51B8" w:rsidRDefault="001F51B8" w:rsidP="001F51B8">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1F51B8" w:rsidRDefault="001F51B8"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1F51B8" w:rsidRDefault="001F51B8"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1F51B8" w:rsidRDefault="001F51B8" w:rsidP="001F51B8">
            <w:pPr>
              <w:spacing w:after="0"/>
              <w:rPr>
                <w:rFonts w:ascii="Arial" w:hAnsi="Arial"/>
                <w:sz w:val="18"/>
              </w:rPr>
            </w:pPr>
          </w:p>
        </w:tc>
      </w:tr>
      <w:tr w:rsidR="001F51B8"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1F51B8" w:rsidRDefault="001F51B8" w:rsidP="001F51B8">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1F51B8" w:rsidRDefault="001F51B8" w:rsidP="001F51B8">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1F51B8" w:rsidRDefault="001F51B8" w:rsidP="001F51B8">
            <w:pPr>
              <w:spacing w:after="0"/>
              <w:rPr>
                <w:rFonts w:ascii="Arial" w:hAnsi="Arial"/>
                <w:sz w:val="18"/>
              </w:rPr>
            </w:pPr>
          </w:p>
        </w:tc>
      </w:tr>
      <w:tr w:rsidR="001F51B8"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1F51B8" w:rsidRDefault="001F51B8" w:rsidP="001F51B8">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1F51B8" w:rsidRDefault="001F51B8" w:rsidP="001F51B8">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1F51B8" w:rsidRDefault="001F51B8" w:rsidP="001F51B8">
            <w:pPr>
              <w:spacing w:after="0"/>
              <w:rPr>
                <w:rFonts w:ascii="Arial" w:hAnsi="Arial"/>
                <w:sz w:val="18"/>
              </w:rPr>
            </w:pPr>
          </w:p>
        </w:tc>
      </w:tr>
      <w:tr w:rsidR="001F51B8"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1F51B8" w:rsidRDefault="001F51B8" w:rsidP="001F51B8">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1F51B8" w:rsidRDefault="001F51B8" w:rsidP="001F51B8">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1F51B8" w:rsidRDefault="001F51B8"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1F51B8" w:rsidRDefault="001F51B8" w:rsidP="001F51B8">
            <w:pPr>
              <w:spacing w:after="0"/>
              <w:rPr>
                <w:rFonts w:ascii="Arial" w:hAnsi="Arial"/>
                <w:sz w:val="18"/>
              </w:rPr>
            </w:pPr>
          </w:p>
        </w:tc>
      </w:tr>
      <w:tr w:rsidR="001F51B8"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1F51B8" w:rsidRDefault="001F51B8" w:rsidP="001F51B8">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1F51B8" w:rsidRDefault="001F51B8" w:rsidP="001F51B8">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1F51B8" w:rsidRDefault="001F51B8" w:rsidP="001F51B8">
            <w:pPr>
              <w:spacing w:after="0"/>
              <w:rPr>
                <w:rFonts w:ascii="Arial" w:hAnsi="Arial"/>
                <w:sz w:val="18"/>
              </w:rPr>
            </w:pPr>
          </w:p>
        </w:tc>
      </w:tr>
      <w:tr w:rsidR="001F51B8"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1F51B8" w:rsidRDefault="001F51B8" w:rsidP="001F51B8">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1F51B8" w:rsidRDefault="001F51B8" w:rsidP="001F51B8">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1F51B8" w:rsidRDefault="001F51B8" w:rsidP="001F51B8">
            <w:pPr>
              <w:spacing w:after="0"/>
              <w:rPr>
                <w:rFonts w:ascii="Arial" w:hAnsi="Arial"/>
                <w:sz w:val="18"/>
              </w:rPr>
            </w:pPr>
          </w:p>
        </w:tc>
      </w:tr>
      <w:tr w:rsidR="001F51B8"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1F51B8" w:rsidRDefault="001F51B8" w:rsidP="001F51B8">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1F51B8" w:rsidRDefault="001F51B8" w:rsidP="001F51B8">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1F51B8" w:rsidRDefault="001F51B8" w:rsidP="001F51B8">
            <w:pPr>
              <w:spacing w:after="0"/>
              <w:rPr>
                <w:rFonts w:ascii="Arial" w:hAnsi="Arial"/>
                <w:sz w:val="18"/>
              </w:rPr>
            </w:pPr>
          </w:p>
        </w:tc>
      </w:tr>
      <w:tr w:rsidR="001F51B8"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1F51B8" w:rsidRDefault="001F51B8" w:rsidP="001F51B8">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1F51B8" w:rsidRDefault="001F51B8" w:rsidP="001F51B8">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1F51B8" w:rsidRDefault="001F51B8" w:rsidP="001F51B8">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1F51B8" w:rsidRDefault="001F51B8" w:rsidP="001F51B8">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1F51B8" w:rsidRDefault="001F51B8" w:rsidP="001F51B8">
            <w:pPr>
              <w:pStyle w:val="TAC"/>
              <w:jc w:val="left"/>
            </w:pPr>
            <w:r>
              <w:t>Note: The AVP codes from 4331 to 4399 are reserved for TS 29.128.</w:t>
            </w:r>
          </w:p>
        </w:tc>
      </w:tr>
      <w:tr w:rsidR="001F51B8"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lastRenderedPageBreak/>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98147855"/>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98147856"/>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98147857"/>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lastRenderedPageBreak/>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98147858"/>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98147859"/>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98147860"/>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lastRenderedPageBreak/>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98147861"/>
      <w:r>
        <w:lastRenderedPageBreak/>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98147862"/>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98147863"/>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98147864"/>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98147865"/>
      <w:r>
        <w:t>A.4</w:t>
      </w:r>
      <w:r>
        <w:tab/>
        <w:t>Result codes</w:t>
      </w:r>
      <w:bookmarkEnd w:id="160"/>
      <w:bookmarkEnd w:id="161"/>
      <w:bookmarkEnd w:id="162"/>
      <w:bookmarkEnd w:id="163"/>
      <w:bookmarkEnd w:id="164"/>
      <w:bookmarkEnd w:id="165"/>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_Toc98147866"/>
      <w:bookmarkStart w:id="172" w:name="historyclause"/>
      <w:r>
        <w:lastRenderedPageBreak/>
        <w:t>Annex B (informative):</w:t>
      </w:r>
      <w:r>
        <w:br/>
        <w:t>Change history</w:t>
      </w:r>
      <w:bookmarkEnd w:id="166"/>
      <w:bookmarkEnd w:id="167"/>
      <w:bookmarkEnd w:id="168"/>
      <w:bookmarkEnd w:id="169"/>
      <w:bookmarkEnd w:id="170"/>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2"/>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569D" w14:textId="77777777" w:rsidR="0096724C" w:rsidRDefault="0096724C">
      <w:r>
        <w:separator/>
      </w:r>
    </w:p>
  </w:endnote>
  <w:endnote w:type="continuationSeparator" w:id="0">
    <w:p w14:paraId="434C7542" w14:textId="77777777" w:rsidR="0096724C" w:rsidRDefault="0096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309F" w14:textId="77777777" w:rsidR="0096724C" w:rsidRDefault="0096724C">
      <w:r>
        <w:separator/>
      </w:r>
    </w:p>
  </w:footnote>
  <w:footnote w:type="continuationSeparator" w:id="0">
    <w:p w14:paraId="378B9D2D" w14:textId="77777777" w:rsidR="0096724C" w:rsidRDefault="0096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73F4C784"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D40">
      <w:rPr>
        <w:rFonts w:ascii="Arial" w:hAnsi="Arial" w:cs="Arial"/>
        <w:b/>
        <w:noProof/>
        <w:sz w:val="18"/>
        <w:szCs w:val="18"/>
      </w:rPr>
      <w:t>3GPP TS 29.230 V18.3.0 (2024-03)</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0C821168"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D40">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51834"/>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1F51B8"/>
    <w:rsid w:val="002006CC"/>
    <w:rsid w:val="002035C3"/>
    <w:rsid w:val="002347A2"/>
    <w:rsid w:val="00262280"/>
    <w:rsid w:val="002675F0"/>
    <w:rsid w:val="002B3806"/>
    <w:rsid w:val="002B43BB"/>
    <w:rsid w:val="002B6339"/>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19021</Words>
  <Characters>108423</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29.230_CR0707_(Rel-18)_NG_RTC</cp:lastModifiedBy>
  <cp:revision>4</cp:revision>
  <cp:lastPrinted>2019-02-25T14:05:00Z</cp:lastPrinted>
  <dcterms:created xsi:type="dcterms:W3CDTF">2024-03-26T13:37:00Z</dcterms:created>
  <dcterms:modified xsi:type="dcterms:W3CDTF">2024-03-26T13:37:00Z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