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A19F0" w:rsidRPr="005E2969" w14:paraId="7DE8E854" w14:textId="77777777" w:rsidTr="000C02DD">
        <w:trPr>
          <w:cantSplit/>
        </w:trPr>
        <w:tc>
          <w:tcPr>
            <w:tcW w:w="10423" w:type="dxa"/>
            <w:gridSpan w:val="2"/>
            <w:shd w:val="clear" w:color="auto" w:fill="auto"/>
          </w:tcPr>
          <w:p w14:paraId="0048A4DA" w14:textId="77777777" w:rsidR="005A19F0" w:rsidRPr="005E2969" w:rsidRDefault="005A19F0" w:rsidP="000C02DD">
            <w:pPr>
              <w:pStyle w:val="ZA"/>
              <w:framePr w:w="0" w:hRule="auto" w:wrap="auto" w:vAnchor="margin" w:hAnchor="text" w:yAlign="inline"/>
            </w:pPr>
            <w:bookmarkStart w:id="0" w:name="page1"/>
            <w:r>
              <w:rPr>
                <w:sz w:val="64"/>
              </w:rPr>
              <w:t xml:space="preserve">3GPP TS 24.647 </w:t>
            </w:r>
            <w:r>
              <w:t xml:space="preserve">V18.0.0 </w:t>
            </w:r>
            <w:r>
              <w:rPr>
                <w:sz w:val="32"/>
              </w:rPr>
              <w:t>(2024-04)</w:t>
            </w:r>
          </w:p>
        </w:tc>
      </w:tr>
      <w:tr w:rsidR="005A19F0" w:rsidRPr="005E2969" w14:paraId="25430B66" w14:textId="77777777" w:rsidTr="000C02DD">
        <w:trPr>
          <w:cantSplit/>
          <w:trHeight w:hRule="exact" w:val="1134"/>
        </w:trPr>
        <w:tc>
          <w:tcPr>
            <w:tcW w:w="10423" w:type="dxa"/>
            <w:gridSpan w:val="2"/>
            <w:shd w:val="clear" w:color="auto" w:fill="auto"/>
          </w:tcPr>
          <w:p w14:paraId="6B25D401" w14:textId="77777777" w:rsidR="005A19F0" w:rsidRPr="005E2969" w:rsidRDefault="005A19F0" w:rsidP="000C02DD">
            <w:pPr>
              <w:pStyle w:val="TAR"/>
            </w:pPr>
            <w:r>
              <w:t>Technical Specification</w:t>
            </w:r>
          </w:p>
        </w:tc>
      </w:tr>
      <w:tr w:rsidR="005A19F0" w:rsidRPr="005E2969" w14:paraId="7D856DF8" w14:textId="77777777" w:rsidTr="000C02DD">
        <w:trPr>
          <w:cantSplit/>
          <w:trHeight w:hRule="exact" w:val="3685"/>
        </w:trPr>
        <w:tc>
          <w:tcPr>
            <w:tcW w:w="10423" w:type="dxa"/>
            <w:gridSpan w:val="2"/>
            <w:tcBorders>
              <w:bottom w:val="single" w:sz="12" w:space="0" w:color="auto"/>
            </w:tcBorders>
            <w:shd w:val="clear" w:color="auto" w:fill="auto"/>
          </w:tcPr>
          <w:p w14:paraId="1819043A" w14:textId="77777777" w:rsidR="005A19F0" w:rsidRDefault="005A19F0" w:rsidP="000C02DD">
            <w:pPr>
              <w:pStyle w:val="ZT"/>
              <w:framePr w:wrap="auto" w:hAnchor="text" w:yAlign="inline"/>
            </w:pPr>
            <w:r>
              <w:t>3rd Generation Partnership Project;</w:t>
            </w:r>
          </w:p>
          <w:p w14:paraId="12C3D314" w14:textId="77777777" w:rsidR="005A19F0" w:rsidRPr="005E2969" w:rsidRDefault="005A19F0" w:rsidP="000C02DD">
            <w:pPr>
              <w:pStyle w:val="ZT"/>
              <w:framePr w:wrap="auto" w:hAnchor="text" w:yAlign="inline"/>
              <w:rPr>
                <w:i/>
                <w:sz w:val="28"/>
              </w:rPr>
            </w:pPr>
            <w:r w:rsidRPr="00E305C5">
              <w:t>Technical Specification Group Core Network and Terminals;</w:t>
            </w:r>
            <w:r w:rsidDel="008E5ECA">
              <w:t xml:space="preserve"> </w:t>
            </w:r>
            <w:r w:rsidRPr="006E4EA9">
              <w:t>Advice Of Charge (AOC)</w:t>
            </w:r>
            <w:r w:rsidRPr="002A51A0">
              <w:t xml:space="preserve"> using IP Multimedia (IM) Core Network (CN) subsystem</w:t>
            </w:r>
            <w:r w:rsidRPr="006E4EA9">
              <w:t xml:space="preserve"> </w:t>
            </w:r>
            <w:r>
              <w:br/>
              <w:t>(</w:t>
            </w:r>
            <w:r>
              <w:rPr>
                <w:rStyle w:val="ZGSM"/>
              </w:rPr>
              <w:t>Release 18</w:t>
            </w:r>
            <w:r>
              <w:t>)</w:t>
            </w:r>
          </w:p>
        </w:tc>
      </w:tr>
      <w:tr w:rsidR="005A19F0" w:rsidRPr="005E2969" w14:paraId="4FCEF788" w14:textId="77777777" w:rsidTr="000C02DD">
        <w:trPr>
          <w:cantSplit/>
        </w:trPr>
        <w:tc>
          <w:tcPr>
            <w:tcW w:w="10423" w:type="dxa"/>
            <w:gridSpan w:val="2"/>
            <w:tcBorders>
              <w:top w:val="single" w:sz="12" w:space="0" w:color="auto"/>
              <w:bottom w:val="dashed" w:sz="4" w:space="0" w:color="auto"/>
            </w:tcBorders>
            <w:shd w:val="clear" w:color="auto" w:fill="auto"/>
          </w:tcPr>
          <w:p w14:paraId="02D8BCC8" w14:textId="77777777" w:rsidR="005A19F0" w:rsidRPr="005E2969" w:rsidRDefault="005A19F0" w:rsidP="000C02DD">
            <w:pPr>
              <w:pStyle w:val="FP"/>
            </w:pPr>
          </w:p>
        </w:tc>
      </w:tr>
      <w:bookmarkStart w:id="1" w:name="_Hlk99699974"/>
      <w:bookmarkEnd w:id="1"/>
      <w:bookmarkStart w:id="2" w:name="_MON_1684549432"/>
      <w:bookmarkEnd w:id="2"/>
      <w:tr w:rsidR="005A19F0" w:rsidRPr="005E2969" w14:paraId="1C289AF1" w14:textId="77777777" w:rsidTr="000C02DD">
        <w:trPr>
          <w:cantSplit/>
          <w:trHeight w:hRule="exact" w:val="1531"/>
        </w:trPr>
        <w:tc>
          <w:tcPr>
            <w:tcW w:w="5211" w:type="dxa"/>
            <w:tcBorders>
              <w:top w:val="dashed" w:sz="4" w:space="0" w:color="auto"/>
              <w:bottom w:val="dashed" w:sz="4" w:space="0" w:color="auto"/>
            </w:tcBorders>
            <w:shd w:val="clear" w:color="auto" w:fill="auto"/>
          </w:tcPr>
          <w:p w14:paraId="51FB030F" w14:textId="77777777" w:rsidR="005A19F0" w:rsidRPr="005E2969" w:rsidRDefault="005A19F0" w:rsidP="000C02DD">
            <w:pPr>
              <w:pStyle w:val="TAL"/>
            </w:pPr>
            <w:r w:rsidRPr="005A19F0">
              <w:rPr>
                <w:i/>
              </w:rPr>
              <w:object w:dxaOrig="2026" w:dyaOrig="1251" w14:anchorId="7451C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5pt;height:62.5pt" o:ole="">
                  <v:imagedata r:id="rId7" o:title=""/>
                </v:shape>
                <o:OLEObject Type="Embed" ProgID="Word.Picture.8" ShapeID="_x0000_i1042" DrawAspect="Content" ObjectID="_1773777053" r:id="rId8"/>
              </w:object>
            </w:r>
          </w:p>
        </w:tc>
        <w:tc>
          <w:tcPr>
            <w:tcW w:w="5212" w:type="dxa"/>
            <w:tcBorders>
              <w:top w:val="dashed" w:sz="4" w:space="0" w:color="auto"/>
              <w:bottom w:val="dashed" w:sz="4" w:space="0" w:color="auto"/>
            </w:tcBorders>
            <w:shd w:val="clear" w:color="auto" w:fill="auto"/>
          </w:tcPr>
          <w:p w14:paraId="25B14173" w14:textId="35C3E782" w:rsidR="005A19F0" w:rsidRPr="005E2969" w:rsidRDefault="005A19F0" w:rsidP="000C02DD">
            <w:pPr>
              <w:pStyle w:val="TAR"/>
            </w:pPr>
            <w:r w:rsidRPr="00542240">
              <w:rPr>
                <w:noProof/>
              </w:rPr>
              <w:pict w14:anchorId="592320E2">
                <v:shape id="Picture 1" o:spid="_x0000_i1044" type="#_x0000_t75" style="width:128pt;height:75pt;visibility:visible;mso-wrap-style:square">
                  <v:imagedata r:id="rId9" o:title=""/>
                </v:shape>
              </w:pict>
            </w:r>
          </w:p>
        </w:tc>
      </w:tr>
      <w:tr w:rsidR="005A19F0" w:rsidRPr="005E2969" w14:paraId="389EBB7B" w14:textId="77777777" w:rsidTr="000C02DD">
        <w:trPr>
          <w:cantSplit/>
          <w:trHeight w:hRule="exact" w:val="5783"/>
        </w:trPr>
        <w:tc>
          <w:tcPr>
            <w:tcW w:w="10423" w:type="dxa"/>
            <w:gridSpan w:val="2"/>
            <w:tcBorders>
              <w:top w:val="dashed" w:sz="4" w:space="0" w:color="auto"/>
              <w:bottom w:val="dashed" w:sz="4" w:space="0" w:color="auto"/>
            </w:tcBorders>
            <w:shd w:val="clear" w:color="auto" w:fill="auto"/>
          </w:tcPr>
          <w:p w14:paraId="5CCCD1F0" w14:textId="77777777" w:rsidR="005A19F0" w:rsidRPr="005E2969" w:rsidRDefault="005A19F0" w:rsidP="000C02DD">
            <w:pPr>
              <w:pStyle w:val="FP"/>
            </w:pPr>
          </w:p>
        </w:tc>
      </w:tr>
      <w:tr w:rsidR="005A19F0" w:rsidRPr="005E2969" w14:paraId="41A1DB16" w14:textId="77777777" w:rsidTr="000C02DD">
        <w:trPr>
          <w:cantSplit/>
          <w:trHeight w:hRule="exact" w:val="964"/>
        </w:trPr>
        <w:tc>
          <w:tcPr>
            <w:tcW w:w="10423" w:type="dxa"/>
            <w:gridSpan w:val="2"/>
            <w:tcBorders>
              <w:top w:val="dashed" w:sz="4" w:space="0" w:color="auto"/>
            </w:tcBorders>
            <w:shd w:val="clear" w:color="auto" w:fill="auto"/>
          </w:tcPr>
          <w:p w14:paraId="3C8B289D" w14:textId="77777777" w:rsidR="005A19F0" w:rsidRPr="005E2969" w:rsidRDefault="005A19F0" w:rsidP="000C02DD">
            <w:pPr>
              <w:rPr>
                <w:sz w:val="16"/>
                <w:szCs w:val="16"/>
              </w:rPr>
            </w:pPr>
            <w:r w:rsidRPr="005E2969">
              <w:rPr>
                <w:sz w:val="16"/>
                <w:szCs w:val="16"/>
              </w:rPr>
              <w:t>The present document has been developed within the 3rd Generation Partnership Project (3GPP</w:t>
            </w:r>
            <w:r w:rsidRPr="005E2969">
              <w:rPr>
                <w:sz w:val="16"/>
                <w:szCs w:val="16"/>
                <w:vertAlign w:val="superscript"/>
              </w:rPr>
              <w:t xml:space="preserve"> TM</w:t>
            </w:r>
            <w:r w:rsidRPr="005E2969">
              <w:rPr>
                <w:sz w:val="16"/>
                <w:szCs w:val="16"/>
              </w:rPr>
              <w:t>) and may be further elaborated for the purposes of 3GPP.</w:t>
            </w:r>
            <w:r w:rsidRPr="005E2969">
              <w:rPr>
                <w:sz w:val="16"/>
                <w:szCs w:val="16"/>
              </w:rPr>
              <w:br/>
              <w:t>The present document has not been subject to any approval process by the 3GPP</w:t>
            </w:r>
            <w:r w:rsidRPr="005E2969">
              <w:rPr>
                <w:sz w:val="16"/>
                <w:szCs w:val="16"/>
                <w:vertAlign w:val="superscript"/>
              </w:rPr>
              <w:t xml:space="preserve"> </w:t>
            </w:r>
            <w:r w:rsidRPr="005E2969">
              <w:rPr>
                <w:sz w:val="16"/>
                <w:szCs w:val="16"/>
              </w:rPr>
              <w:t>Organizational Partners and shall not be implemented.</w:t>
            </w:r>
            <w:r w:rsidRPr="005E2969">
              <w:rPr>
                <w:sz w:val="16"/>
                <w:szCs w:val="16"/>
              </w:rPr>
              <w:br/>
              <w:t>This Specification is provided for future development work within 3GPP</w:t>
            </w:r>
            <w:r w:rsidRPr="005E2969">
              <w:rPr>
                <w:sz w:val="16"/>
                <w:szCs w:val="16"/>
                <w:vertAlign w:val="superscript"/>
              </w:rPr>
              <w:t xml:space="preserve"> </w:t>
            </w:r>
            <w:r w:rsidRPr="005E2969">
              <w:rPr>
                <w:sz w:val="16"/>
                <w:szCs w:val="16"/>
              </w:rPr>
              <w:t>only. The Organizational Partners accept no liability for any use of this Specification.</w:t>
            </w:r>
            <w:r w:rsidRPr="005E2969">
              <w:rPr>
                <w:sz w:val="16"/>
                <w:szCs w:val="16"/>
              </w:rPr>
              <w:br/>
              <w:t>Specifications and Reports for implementation of the 3GPP</w:t>
            </w:r>
            <w:r w:rsidRPr="005E2969">
              <w:rPr>
                <w:sz w:val="16"/>
                <w:szCs w:val="16"/>
                <w:vertAlign w:val="superscript"/>
              </w:rPr>
              <w:t xml:space="preserve"> TM</w:t>
            </w:r>
            <w:r w:rsidRPr="005E2969">
              <w:rPr>
                <w:sz w:val="16"/>
                <w:szCs w:val="16"/>
              </w:rPr>
              <w:t xml:space="preserve"> system should be obtained via the 3GPP Organizational Partners' Publications Offices.</w:t>
            </w:r>
          </w:p>
        </w:tc>
      </w:tr>
    </w:tbl>
    <w:p w14:paraId="795EC2D7" w14:textId="77777777" w:rsidR="005A19F0" w:rsidRPr="005E2969" w:rsidRDefault="005A19F0" w:rsidP="005A19F0">
      <w:pPr>
        <w:sectPr w:rsidR="005A19F0" w:rsidRPr="005E296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A19F0" w:rsidRPr="005E2969" w14:paraId="2E0C22BE" w14:textId="77777777" w:rsidTr="000C02DD">
        <w:trPr>
          <w:cantSplit/>
          <w:trHeight w:hRule="exact" w:val="5669"/>
        </w:trPr>
        <w:tc>
          <w:tcPr>
            <w:tcW w:w="10423" w:type="dxa"/>
            <w:shd w:val="clear" w:color="auto" w:fill="auto"/>
          </w:tcPr>
          <w:p w14:paraId="4365A8DE" w14:textId="77777777" w:rsidR="005A19F0" w:rsidRPr="005E2969" w:rsidRDefault="005A19F0" w:rsidP="000C02DD">
            <w:pPr>
              <w:pStyle w:val="FP"/>
            </w:pPr>
            <w:bookmarkStart w:id="4" w:name="page2"/>
          </w:p>
        </w:tc>
      </w:tr>
      <w:tr w:rsidR="005A19F0" w:rsidRPr="005E2969" w14:paraId="2799E272" w14:textId="77777777" w:rsidTr="000C02DD">
        <w:trPr>
          <w:cantSplit/>
          <w:trHeight w:hRule="exact" w:val="5386"/>
        </w:trPr>
        <w:tc>
          <w:tcPr>
            <w:tcW w:w="10423" w:type="dxa"/>
            <w:shd w:val="clear" w:color="auto" w:fill="auto"/>
          </w:tcPr>
          <w:p w14:paraId="229DA18D" w14:textId="77777777" w:rsidR="005A19F0" w:rsidRPr="005E2969" w:rsidRDefault="005A19F0" w:rsidP="000C02DD">
            <w:pPr>
              <w:pStyle w:val="FP"/>
              <w:spacing w:after="240"/>
              <w:ind w:left="2835" w:right="2835"/>
              <w:jc w:val="center"/>
              <w:rPr>
                <w:rFonts w:ascii="Arial" w:hAnsi="Arial"/>
                <w:b/>
                <w:i/>
                <w:noProof/>
              </w:rPr>
            </w:pPr>
            <w:bookmarkStart w:id="5" w:name="coords3gpp"/>
            <w:r w:rsidRPr="005E2969">
              <w:rPr>
                <w:rFonts w:ascii="Arial" w:hAnsi="Arial"/>
                <w:b/>
                <w:i/>
                <w:noProof/>
              </w:rPr>
              <w:t>3GPP</w:t>
            </w:r>
          </w:p>
          <w:p w14:paraId="144B5F7D" w14:textId="77777777" w:rsidR="005A19F0" w:rsidRPr="005E2969" w:rsidRDefault="005A19F0" w:rsidP="000C02DD">
            <w:pPr>
              <w:pStyle w:val="FP"/>
              <w:pBdr>
                <w:bottom w:val="single" w:sz="6" w:space="1" w:color="auto"/>
              </w:pBdr>
              <w:ind w:left="2835" w:right="2835"/>
              <w:jc w:val="center"/>
              <w:rPr>
                <w:noProof/>
              </w:rPr>
            </w:pPr>
            <w:r w:rsidRPr="005E2969">
              <w:rPr>
                <w:noProof/>
              </w:rPr>
              <w:t>Postal address</w:t>
            </w:r>
          </w:p>
          <w:p w14:paraId="2A9AF9E8" w14:textId="77777777" w:rsidR="005A19F0" w:rsidRPr="005E2969" w:rsidRDefault="005A19F0" w:rsidP="000C02DD">
            <w:pPr>
              <w:pStyle w:val="FP"/>
              <w:ind w:left="2835" w:right="2835"/>
              <w:jc w:val="center"/>
              <w:rPr>
                <w:rFonts w:ascii="Arial" w:hAnsi="Arial"/>
                <w:noProof/>
                <w:sz w:val="18"/>
              </w:rPr>
            </w:pPr>
          </w:p>
          <w:p w14:paraId="1671F54D" w14:textId="77777777" w:rsidR="005A19F0" w:rsidRPr="005E2969" w:rsidRDefault="005A19F0" w:rsidP="000C02DD">
            <w:pPr>
              <w:pStyle w:val="FP"/>
              <w:pBdr>
                <w:bottom w:val="single" w:sz="6" w:space="1" w:color="auto"/>
              </w:pBdr>
              <w:spacing w:before="240"/>
              <w:ind w:left="2835" w:right="2835"/>
              <w:jc w:val="center"/>
              <w:rPr>
                <w:noProof/>
              </w:rPr>
            </w:pPr>
            <w:r w:rsidRPr="005E2969">
              <w:rPr>
                <w:noProof/>
              </w:rPr>
              <w:t>3GPP support office address</w:t>
            </w:r>
          </w:p>
          <w:p w14:paraId="2CDC5168" w14:textId="77777777" w:rsidR="005A19F0" w:rsidRPr="003B0A12" w:rsidRDefault="005A19F0" w:rsidP="000C02DD">
            <w:pPr>
              <w:pStyle w:val="FP"/>
              <w:ind w:left="2835" w:right="2835"/>
              <w:jc w:val="center"/>
              <w:rPr>
                <w:rFonts w:ascii="Arial" w:hAnsi="Arial"/>
                <w:noProof/>
                <w:sz w:val="18"/>
                <w:lang w:val="fr-FR"/>
              </w:rPr>
            </w:pPr>
            <w:r w:rsidRPr="003B0A12">
              <w:rPr>
                <w:rFonts w:ascii="Arial" w:hAnsi="Arial"/>
                <w:noProof/>
                <w:sz w:val="18"/>
                <w:lang w:val="fr-FR"/>
              </w:rPr>
              <w:t>650 Route des Lucioles - Sophia Antipolis</w:t>
            </w:r>
          </w:p>
          <w:p w14:paraId="1B2BD2BB" w14:textId="77777777" w:rsidR="005A19F0" w:rsidRPr="003B0A12" w:rsidRDefault="005A19F0" w:rsidP="000C02DD">
            <w:pPr>
              <w:pStyle w:val="FP"/>
              <w:ind w:left="2835" w:right="2835"/>
              <w:jc w:val="center"/>
              <w:rPr>
                <w:rFonts w:ascii="Arial" w:hAnsi="Arial"/>
                <w:noProof/>
                <w:sz w:val="18"/>
                <w:lang w:val="fr-FR"/>
              </w:rPr>
            </w:pPr>
            <w:r w:rsidRPr="003B0A12">
              <w:rPr>
                <w:rFonts w:ascii="Arial" w:hAnsi="Arial"/>
                <w:noProof/>
                <w:sz w:val="18"/>
                <w:lang w:val="fr-FR"/>
              </w:rPr>
              <w:t>Valbonne - FRANCE</w:t>
            </w:r>
          </w:p>
          <w:p w14:paraId="7B402280" w14:textId="77777777" w:rsidR="005A19F0" w:rsidRPr="005E2969" w:rsidRDefault="005A19F0" w:rsidP="000C02DD">
            <w:pPr>
              <w:pStyle w:val="FP"/>
              <w:spacing w:after="20"/>
              <w:ind w:left="2835" w:right="2835"/>
              <w:jc w:val="center"/>
              <w:rPr>
                <w:rFonts w:ascii="Arial" w:hAnsi="Arial"/>
                <w:noProof/>
                <w:sz w:val="18"/>
              </w:rPr>
            </w:pPr>
            <w:r w:rsidRPr="005E2969">
              <w:rPr>
                <w:rFonts w:ascii="Arial" w:hAnsi="Arial"/>
                <w:noProof/>
                <w:sz w:val="18"/>
              </w:rPr>
              <w:t>Tel.: +33 4 92 94 42 00 Fax: +33 4 93 65 47 16</w:t>
            </w:r>
          </w:p>
          <w:p w14:paraId="66788F25" w14:textId="77777777" w:rsidR="005A19F0" w:rsidRPr="005E2969" w:rsidRDefault="005A19F0" w:rsidP="000C02DD">
            <w:pPr>
              <w:pStyle w:val="FP"/>
              <w:pBdr>
                <w:bottom w:val="single" w:sz="6" w:space="1" w:color="auto"/>
              </w:pBdr>
              <w:spacing w:before="240"/>
              <w:ind w:left="2835" w:right="2835"/>
              <w:jc w:val="center"/>
              <w:rPr>
                <w:noProof/>
              </w:rPr>
            </w:pPr>
            <w:r w:rsidRPr="005E2969">
              <w:rPr>
                <w:noProof/>
              </w:rPr>
              <w:t>Internet</w:t>
            </w:r>
          </w:p>
          <w:p w14:paraId="3A186804" w14:textId="77777777" w:rsidR="005A19F0" w:rsidRPr="005E2969" w:rsidRDefault="005A19F0" w:rsidP="000C02DD">
            <w:pPr>
              <w:pStyle w:val="FP"/>
              <w:ind w:left="2835" w:right="2835"/>
              <w:jc w:val="center"/>
              <w:rPr>
                <w:rFonts w:ascii="Arial" w:hAnsi="Arial"/>
                <w:noProof/>
                <w:sz w:val="18"/>
              </w:rPr>
            </w:pPr>
            <w:r w:rsidRPr="005E2969">
              <w:rPr>
                <w:rFonts w:ascii="Arial" w:hAnsi="Arial"/>
                <w:noProof/>
                <w:sz w:val="18"/>
              </w:rPr>
              <w:t>https://www.3gpp.org</w:t>
            </w:r>
            <w:bookmarkEnd w:id="5"/>
          </w:p>
          <w:p w14:paraId="555B38AB" w14:textId="77777777" w:rsidR="005A19F0" w:rsidRPr="005E2969" w:rsidRDefault="005A19F0" w:rsidP="000C02DD">
            <w:pPr>
              <w:rPr>
                <w:noProof/>
              </w:rPr>
            </w:pPr>
          </w:p>
        </w:tc>
      </w:tr>
      <w:tr w:rsidR="005A19F0" w:rsidRPr="005E2969" w14:paraId="43E759BF" w14:textId="77777777" w:rsidTr="000C02DD">
        <w:trPr>
          <w:cantSplit/>
        </w:trPr>
        <w:tc>
          <w:tcPr>
            <w:tcW w:w="10423" w:type="dxa"/>
            <w:shd w:val="clear" w:color="auto" w:fill="auto"/>
            <w:vAlign w:val="bottom"/>
          </w:tcPr>
          <w:p w14:paraId="5590FF96" w14:textId="77777777" w:rsidR="005A19F0" w:rsidRPr="005E2969" w:rsidRDefault="005A19F0" w:rsidP="000C02DD">
            <w:pPr>
              <w:pStyle w:val="FP"/>
              <w:pBdr>
                <w:bottom w:val="single" w:sz="6" w:space="1" w:color="auto"/>
              </w:pBdr>
              <w:spacing w:after="240"/>
              <w:jc w:val="center"/>
              <w:rPr>
                <w:rFonts w:ascii="Arial" w:hAnsi="Arial"/>
                <w:b/>
                <w:i/>
                <w:noProof/>
              </w:rPr>
            </w:pPr>
            <w:bookmarkStart w:id="6" w:name="copyrightNotification"/>
            <w:r w:rsidRPr="005E2969">
              <w:rPr>
                <w:rFonts w:ascii="Arial" w:hAnsi="Arial"/>
                <w:b/>
                <w:i/>
                <w:noProof/>
              </w:rPr>
              <w:t>Copyright Notification</w:t>
            </w:r>
          </w:p>
          <w:p w14:paraId="36AA04F8" w14:textId="77777777" w:rsidR="005A19F0" w:rsidRPr="005E2969" w:rsidRDefault="005A19F0" w:rsidP="000C02DD">
            <w:pPr>
              <w:pStyle w:val="FP"/>
              <w:jc w:val="center"/>
              <w:rPr>
                <w:noProof/>
              </w:rPr>
            </w:pPr>
            <w:r w:rsidRPr="005E2969">
              <w:rPr>
                <w:noProof/>
              </w:rPr>
              <w:t>No part may be reproduced except as authorized by written permission.</w:t>
            </w:r>
            <w:r w:rsidRPr="005E2969">
              <w:rPr>
                <w:noProof/>
              </w:rPr>
              <w:br/>
              <w:t>The copyright and the foregoing restriction extend to reproduction in all media.</w:t>
            </w:r>
          </w:p>
          <w:p w14:paraId="338D7204" w14:textId="77777777" w:rsidR="005A19F0" w:rsidRPr="005E2969" w:rsidRDefault="005A19F0" w:rsidP="000C02DD">
            <w:pPr>
              <w:pStyle w:val="FP"/>
              <w:jc w:val="center"/>
              <w:rPr>
                <w:noProof/>
              </w:rPr>
            </w:pPr>
          </w:p>
          <w:p w14:paraId="545BC7B6" w14:textId="77777777" w:rsidR="005A19F0" w:rsidRPr="005E2969" w:rsidRDefault="005A19F0" w:rsidP="000C02DD">
            <w:pPr>
              <w:pStyle w:val="FP"/>
              <w:jc w:val="center"/>
              <w:rPr>
                <w:noProof/>
                <w:sz w:val="18"/>
              </w:rPr>
            </w:pPr>
            <w:r w:rsidRPr="005E2969">
              <w:rPr>
                <w:noProof/>
                <w:sz w:val="18"/>
              </w:rPr>
              <w:t xml:space="preserve">© </w:t>
            </w:r>
            <w:r>
              <w:rPr>
                <w:noProof/>
                <w:sz w:val="18"/>
              </w:rPr>
              <w:t>2024</w:t>
            </w:r>
            <w:r w:rsidRPr="005E2969">
              <w:rPr>
                <w:noProof/>
                <w:sz w:val="18"/>
              </w:rPr>
              <w:t>, 3GPP Organizational Partners (ARIB, ATIS, CCSA, ETSI, TSDSI, TTA, TTC).</w:t>
            </w:r>
            <w:bookmarkStart w:id="7" w:name="copyrightaddon"/>
            <w:bookmarkEnd w:id="7"/>
          </w:p>
          <w:p w14:paraId="60097D2A" w14:textId="77777777" w:rsidR="005A19F0" w:rsidRPr="005E2969" w:rsidRDefault="005A19F0" w:rsidP="000C02DD">
            <w:pPr>
              <w:pStyle w:val="FP"/>
              <w:jc w:val="center"/>
              <w:rPr>
                <w:noProof/>
                <w:sz w:val="18"/>
              </w:rPr>
            </w:pPr>
            <w:r w:rsidRPr="005E2969">
              <w:rPr>
                <w:noProof/>
                <w:sz w:val="18"/>
              </w:rPr>
              <w:t>All rights reserved.</w:t>
            </w:r>
          </w:p>
          <w:p w14:paraId="67138B3F" w14:textId="77777777" w:rsidR="005A19F0" w:rsidRPr="005E2969" w:rsidRDefault="005A19F0" w:rsidP="000C02DD">
            <w:pPr>
              <w:pStyle w:val="FP"/>
              <w:rPr>
                <w:noProof/>
                <w:sz w:val="18"/>
              </w:rPr>
            </w:pPr>
          </w:p>
          <w:p w14:paraId="73D1EBAA" w14:textId="77777777" w:rsidR="005A19F0" w:rsidRPr="005E2969" w:rsidRDefault="005A19F0" w:rsidP="000C02DD">
            <w:pPr>
              <w:pStyle w:val="FP"/>
              <w:rPr>
                <w:noProof/>
                <w:sz w:val="18"/>
              </w:rPr>
            </w:pPr>
            <w:r w:rsidRPr="005E2969">
              <w:rPr>
                <w:noProof/>
                <w:sz w:val="18"/>
              </w:rPr>
              <w:t>UMTS™ is a Trade Mark of ETSI registered for the benefit of its members</w:t>
            </w:r>
          </w:p>
          <w:p w14:paraId="574ADBA8" w14:textId="77777777" w:rsidR="005A19F0" w:rsidRPr="005E2969" w:rsidRDefault="005A19F0" w:rsidP="000C02DD">
            <w:pPr>
              <w:pStyle w:val="FP"/>
              <w:rPr>
                <w:noProof/>
                <w:sz w:val="18"/>
              </w:rPr>
            </w:pPr>
            <w:r w:rsidRPr="005E2969">
              <w:rPr>
                <w:noProof/>
                <w:sz w:val="18"/>
              </w:rPr>
              <w:t>3GPP™ is a Trade Mark of ETSI registered for the benefit of its Members and of the 3GPP Organizational Partners</w:t>
            </w:r>
            <w:r w:rsidRPr="005E2969">
              <w:rPr>
                <w:noProof/>
                <w:sz w:val="18"/>
              </w:rPr>
              <w:br/>
              <w:t>LTE™ is a Trade Mark of ETSI registered for the benefit of its Members and of the 3GPP Organizational Partners</w:t>
            </w:r>
          </w:p>
          <w:p w14:paraId="6DD9A275" w14:textId="77777777" w:rsidR="005A19F0" w:rsidRPr="005E2969" w:rsidRDefault="005A19F0" w:rsidP="000C02DD">
            <w:pPr>
              <w:pStyle w:val="FP"/>
              <w:rPr>
                <w:noProof/>
                <w:sz w:val="18"/>
              </w:rPr>
            </w:pPr>
            <w:r w:rsidRPr="005E2969">
              <w:rPr>
                <w:noProof/>
                <w:sz w:val="18"/>
              </w:rPr>
              <w:t>GSM® and the GSM logo are registered and owned by the GSM Association</w:t>
            </w:r>
            <w:bookmarkEnd w:id="6"/>
          </w:p>
          <w:p w14:paraId="513A47F5" w14:textId="77777777" w:rsidR="005A19F0" w:rsidRPr="005E2969" w:rsidRDefault="005A19F0" w:rsidP="000C02DD"/>
        </w:tc>
      </w:tr>
      <w:bookmarkEnd w:id="4"/>
    </w:tbl>
    <w:p w14:paraId="2E1FE28B" w14:textId="1D6AC2C4" w:rsidR="004A3549" w:rsidRDefault="005A19F0">
      <w:pPr>
        <w:pStyle w:val="TT"/>
      </w:pPr>
      <w:r w:rsidRPr="005E2969">
        <w:br w:type="page"/>
      </w:r>
      <w:r w:rsidR="004A3549">
        <w:lastRenderedPageBreak/>
        <w:t>Contents</w:t>
      </w:r>
    </w:p>
    <w:p w14:paraId="68EFC20E" w14:textId="4C9B2EC0" w:rsidR="003B0A12" w:rsidRDefault="00EA4892">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3B0A12" w:rsidRPr="004345C4">
        <w:rPr>
          <w:lang w:val="en-US"/>
        </w:rPr>
        <w:t>Foreword</w:t>
      </w:r>
      <w:r w:rsidR="003B0A12">
        <w:tab/>
      </w:r>
      <w:r w:rsidR="003B0A12">
        <w:fldChar w:fldCharType="begin" w:fldLock="1"/>
      </w:r>
      <w:r w:rsidR="003B0A12">
        <w:instrText xml:space="preserve"> PAGEREF _Toc163164346 \h </w:instrText>
      </w:r>
      <w:r w:rsidR="003B0A12">
        <w:fldChar w:fldCharType="separate"/>
      </w:r>
      <w:r w:rsidR="003B0A12">
        <w:t>6</w:t>
      </w:r>
      <w:r w:rsidR="003B0A12">
        <w:fldChar w:fldCharType="end"/>
      </w:r>
    </w:p>
    <w:p w14:paraId="50F48700" w14:textId="0C2E748E" w:rsidR="003B0A12" w:rsidRDefault="003B0A1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_Toc163164347 \h </w:instrText>
      </w:r>
      <w:r>
        <w:fldChar w:fldCharType="separate"/>
      </w:r>
      <w:r>
        <w:t>7</w:t>
      </w:r>
      <w:r>
        <w:fldChar w:fldCharType="end"/>
      </w:r>
    </w:p>
    <w:p w14:paraId="4FEBE4C3" w14:textId="4D350086" w:rsidR="003B0A12" w:rsidRDefault="003B0A1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_Toc163164348 \h </w:instrText>
      </w:r>
      <w:r>
        <w:fldChar w:fldCharType="separate"/>
      </w:r>
      <w:r>
        <w:t>7</w:t>
      </w:r>
      <w:r>
        <w:fldChar w:fldCharType="end"/>
      </w:r>
    </w:p>
    <w:p w14:paraId="27B3FDE9" w14:textId="4D2E672A" w:rsidR="003B0A12" w:rsidRDefault="003B0A12">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_Toc163164349 \h </w:instrText>
      </w:r>
      <w:r>
        <w:fldChar w:fldCharType="separate"/>
      </w:r>
      <w:r>
        <w:t>8</w:t>
      </w:r>
      <w:r>
        <w:fldChar w:fldCharType="end"/>
      </w:r>
    </w:p>
    <w:p w14:paraId="3F208ACB" w14:textId="257D2EC3" w:rsidR="003B0A12" w:rsidRDefault="003B0A12">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_Toc163164350 \h </w:instrText>
      </w:r>
      <w:r>
        <w:fldChar w:fldCharType="separate"/>
      </w:r>
      <w:r>
        <w:t>8</w:t>
      </w:r>
      <w:r>
        <w:fldChar w:fldCharType="end"/>
      </w:r>
    </w:p>
    <w:p w14:paraId="5E795B98" w14:textId="0EE67E95" w:rsidR="003B0A12" w:rsidRDefault="003B0A12">
      <w:pPr>
        <w:pStyle w:val="TOC2"/>
        <w:rPr>
          <w:rFonts w:ascii="Calibri" w:hAnsi="Calibri"/>
          <w:kern w:val="2"/>
          <w:sz w:val="22"/>
          <w:szCs w:val="22"/>
        </w:rPr>
      </w:pPr>
      <w:r>
        <w:t>3.2</w:t>
      </w:r>
      <w:r>
        <w:rPr>
          <w:rFonts w:ascii="Calibri" w:hAnsi="Calibri"/>
          <w:kern w:val="2"/>
          <w:sz w:val="22"/>
          <w:szCs w:val="22"/>
        </w:rPr>
        <w:tab/>
      </w:r>
      <w:r w:rsidRPr="004345C4">
        <w:rPr>
          <w:color w:val="000000"/>
        </w:rPr>
        <w:t>Abbreviations</w:t>
      </w:r>
      <w:r>
        <w:tab/>
      </w:r>
      <w:r>
        <w:fldChar w:fldCharType="begin" w:fldLock="1"/>
      </w:r>
      <w:r>
        <w:instrText xml:space="preserve"> PAGEREF _Toc163164351 \h </w:instrText>
      </w:r>
      <w:r>
        <w:fldChar w:fldCharType="separate"/>
      </w:r>
      <w:r>
        <w:t>8</w:t>
      </w:r>
      <w:r>
        <w:fldChar w:fldCharType="end"/>
      </w:r>
    </w:p>
    <w:p w14:paraId="70BBCBDB" w14:textId="06C47501" w:rsidR="003B0A12" w:rsidRDefault="003B0A12">
      <w:pPr>
        <w:pStyle w:val="TOC1"/>
        <w:rPr>
          <w:rFonts w:ascii="Calibri" w:hAnsi="Calibri"/>
          <w:kern w:val="2"/>
          <w:szCs w:val="22"/>
        </w:rPr>
      </w:pPr>
      <w:r>
        <w:t>4</w:t>
      </w:r>
      <w:r>
        <w:rPr>
          <w:rFonts w:ascii="Calibri" w:hAnsi="Calibri"/>
          <w:kern w:val="2"/>
          <w:szCs w:val="22"/>
        </w:rPr>
        <w:tab/>
      </w:r>
      <w:r>
        <w:t>Advice Of Charge (AOC)</w:t>
      </w:r>
      <w:r>
        <w:tab/>
      </w:r>
      <w:r>
        <w:fldChar w:fldCharType="begin" w:fldLock="1"/>
      </w:r>
      <w:r>
        <w:instrText xml:space="preserve"> PAGEREF _Toc163164352 \h </w:instrText>
      </w:r>
      <w:r>
        <w:fldChar w:fldCharType="separate"/>
      </w:r>
      <w:r>
        <w:t>9</w:t>
      </w:r>
      <w:r>
        <w:fldChar w:fldCharType="end"/>
      </w:r>
    </w:p>
    <w:p w14:paraId="6F887123" w14:textId="0D1CE9C2" w:rsidR="003B0A12" w:rsidRDefault="003B0A12">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_Toc163164353 \h </w:instrText>
      </w:r>
      <w:r>
        <w:fldChar w:fldCharType="separate"/>
      </w:r>
      <w:r>
        <w:t>9</w:t>
      </w:r>
      <w:r>
        <w:fldChar w:fldCharType="end"/>
      </w:r>
    </w:p>
    <w:p w14:paraId="60695129" w14:textId="79F6F29B" w:rsidR="003B0A12" w:rsidRDefault="003B0A12">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_Toc163164354 \h </w:instrText>
      </w:r>
      <w:r>
        <w:fldChar w:fldCharType="separate"/>
      </w:r>
      <w:r>
        <w:t>9</w:t>
      </w:r>
      <w:r>
        <w:fldChar w:fldCharType="end"/>
      </w:r>
    </w:p>
    <w:p w14:paraId="435B7F11" w14:textId="4339FA31" w:rsidR="003B0A12" w:rsidRDefault="003B0A12">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_Toc163164355 \h </w:instrText>
      </w:r>
      <w:r>
        <w:fldChar w:fldCharType="separate"/>
      </w:r>
      <w:r>
        <w:t>9</w:t>
      </w:r>
      <w:r>
        <w:fldChar w:fldCharType="end"/>
      </w:r>
    </w:p>
    <w:p w14:paraId="28267B9B" w14:textId="40A44E14" w:rsidR="003B0A12" w:rsidRDefault="003B0A12">
      <w:pPr>
        <w:pStyle w:val="TOC3"/>
        <w:rPr>
          <w:rFonts w:ascii="Calibri" w:hAnsi="Calibri"/>
          <w:kern w:val="2"/>
          <w:sz w:val="22"/>
          <w:szCs w:val="22"/>
        </w:rPr>
      </w:pPr>
      <w:r>
        <w:t>4.2.2</w:t>
      </w:r>
      <w:r>
        <w:rPr>
          <w:rFonts w:ascii="Calibri" w:hAnsi="Calibri"/>
          <w:kern w:val="2"/>
          <w:sz w:val="22"/>
          <w:szCs w:val="22"/>
        </w:rPr>
        <w:tab/>
      </w:r>
      <w:r>
        <w:t>Charging information at communication set-up time (AOC-S)</w:t>
      </w:r>
      <w:r>
        <w:tab/>
      </w:r>
      <w:r>
        <w:fldChar w:fldCharType="begin" w:fldLock="1"/>
      </w:r>
      <w:r>
        <w:instrText xml:space="preserve"> PAGEREF _Toc163164356 \h </w:instrText>
      </w:r>
      <w:r>
        <w:fldChar w:fldCharType="separate"/>
      </w:r>
      <w:r>
        <w:t>9</w:t>
      </w:r>
      <w:r>
        <w:fldChar w:fldCharType="end"/>
      </w:r>
    </w:p>
    <w:p w14:paraId="6760A746" w14:textId="2ABB724C" w:rsidR="003B0A12" w:rsidRDefault="003B0A12">
      <w:pPr>
        <w:pStyle w:val="TOC2"/>
        <w:rPr>
          <w:rFonts w:ascii="Calibri" w:hAnsi="Calibri"/>
          <w:kern w:val="2"/>
          <w:sz w:val="22"/>
          <w:szCs w:val="22"/>
        </w:rPr>
      </w:pPr>
      <w:r>
        <w:t>4.3</w:t>
      </w:r>
      <w:r>
        <w:rPr>
          <w:rFonts w:ascii="Calibri" w:hAnsi="Calibri"/>
          <w:kern w:val="2"/>
          <w:sz w:val="22"/>
          <w:szCs w:val="22"/>
        </w:rPr>
        <w:tab/>
      </w:r>
      <w:r>
        <w:t>Charging information during the communication (AOC-D)</w:t>
      </w:r>
      <w:r>
        <w:tab/>
      </w:r>
      <w:r>
        <w:fldChar w:fldCharType="begin" w:fldLock="1"/>
      </w:r>
      <w:r>
        <w:instrText xml:space="preserve"> PAGEREF _Toc163164357 \h </w:instrText>
      </w:r>
      <w:r>
        <w:fldChar w:fldCharType="separate"/>
      </w:r>
      <w:r>
        <w:t>9</w:t>
      </w:r>
      <w:r>
        <w:fldChar w:fldCharType="end"/>
      </w:r>
    </w:p>
    <w:p w14:paraId="01FE0A97" w14:textId="54759AB6" w:rsidR="003B0A12" w:rsidRDefault="003B0A12">
      <w:pPr>
        <w:pStyle w:val="TOC2"/>
        <w:rPr>
          <w:rFonts w:ascii="Calibri" w:hAnsi="Calibri"/>
          <w:kern w:val="2"/>
          <w:sz w:val="22"/>
          <w:szCs w:val="22"/>
        </w:rPr>
      </w:pPr>
      <w:r>
        <w:t>4.4</w:t>
      </w:r>
      <w:r>
        <w:rPr>
          <w:rFonts w:ascii="Calibri" w:hAnsi="Calibri"/>
          <w:kern w:val="2"/>
          <w:sz w:val="22"/>
          <w:szCs w:val="22"/>
        </w:rPr>
        <w:tab/>
      </w:r>
      <w:r>
        <w:t>Charging information at the end of the communication (AOC-E)</w:t>
      </w:r>
      <w:r>
        <w:tab/>
      </w:r>
      <w:r>
        <w:fldChar w:fldCharType="begin" w:fldLock="1"/>
      </w:r>
      <w:r>
        <w:instrText xml:space="preserve"> PAGEREF _Toc163164358 \h </w:instrText>
      </w:r>
      <w:r>
        <w:fldChar w:fldCharType="separate"/>
      </w:r>
      <w:r>
        <w:t>9</w:t>
      </w:r>
      <w:r>
        <w:fldChar w:fldCharType="end"/>
      </w:r>
    </w:p>
    <w:p w14:paraId="09E8F463" w14:textId="551D6572" w:rsidR="003B0A12" w:rsidRDefault="003B0A12">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_Toc163164359 \h </w:instrText>
      </w:r>
      <w:r>
        <w:fldChar w:fldCharType="separate"/>
      </w:r>
      <w:r>
        <w:t>9</w:t>
      </w:r>
      <w:r>
        <w:fldChar w:fldCharType="end"/>
      </w:r>
    </w:p>
    <w:p w14:paraId="48F42FEA" w14:textId="41F5A2AB" w:rsidR="003B0A12" w:rsidRDefault="003B0A12">
      <w:pPr>
        <w:pStyle w:val="TOC3"/>
        <w:rPr>
          <w:rFonts w:ascii="Calibri" w:hAnsi="Calibri"/>
          <w:kern w:val="2"/>
          <w:sz w:val="22"/>
          <w:szCs w:val="22"/>
        </w:rPr>
      </w:pPr>
      <w:r>
        <w:t>4.5.1</w:t>
      </w:r>
      <w:r>
        <w:rPr>
          <w:rFonts w:ascii="Calibri" w:hAnsi="Calibri"/>
          <w:kern w:val="2"/>
          <w:sz w:val="22"/>
          <w:szCs w:val="22"/>
        </w:rPr>
        <w:tab/>
      </w:r>
      <w:r>
        <w:t>Provision/withdrawal</w:t>
      </w:r>
      <w:r>
        <w:tab/>
      </w:r>
      <w:r>
        <w:fldChar w:fldCharType="begin" w:fldLock="1"/>
      </w:r>
      <w:r>
        <w:instrText xml:space="preserve"> PAGEREF _Toc163164360 \h </w:instrText>
      </w:r>
      <w:r>
        <w:fldChar w:fldCharType="separate"/>
      </w:r>
      <w:r>
        <w:t>9</w:t>
      </w:r>
      <w:r>
        <w:fldChar w:fldCharType="end"/>
      </w:r>
    </w:p>
    <w:p w14:paraId="5ADF0C72" w14:textId="1DC1C6BB" w:rsidR="003B0A12" w:rsidRDefault="003B0A12">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_Toc163164361 \h </w:instrText>
      </w:r>
      <w:r>
        <w:fldChar w:fldCharType="separate"/>
      </w:r>
      <w:r>
        <w:t>9</w:t>
      </w:r>
      <w:r>
        <w:fldChar w:fldCharType="end"/>
      </w:r>
    </w:p>
    <w:p w14:paraId="39ED6A46" w14:textId="3BBFD4C8" w:rsidR="003B0A12" w:rsidRDefault="003B0A12">
      <w:pPr>
        <w:pStyle w:val="TOC3"/>
        <w:rPr>
          <w:rFonts w:ascii="Calibri" w:hAnsi="Calibri"/>
          <w:kern w:val="2"/>
          <w:sz w:val="22"/>
          <w:szCs w:val="22"/>
        </w:rPr>
      </w:pPr>
      <w:r>
        <w:t>4.5.3</w:t>
      </w:r>
      <w:r>
        <w:rPr>
          <w:rFonts w:ascii="Calibri" w:hAnsi="Calibri"/>
          <w:kern w:val="2"/>
          <w:sz w:val="22"/>
          <w:szCs w:val="22"/>
        </w:rPr>
        <w:tab/>
      </w:r>
      <w:r>
        <w:t>Requirements on the terminating network side</w:t>
      </w:r>
      <w:r>
        <w:tab/>
      </w:r>
      <w:r>
        <w:fldChar w:fldCharType="begin" w:fldLock="1"/>
      </w:r>
      <w:r>
        <w:instrText xml:space="preserve"> PAGEREF _Toc163164362 \h </w:instrText>
      </w:r>
      <w:r>
        <w:fldChar w:fldCharType="separate"/>
      </w:r>
      <w:r>
        <w:t>10</w:t>
      </w:r>
      <w:r>
        <w:fldChar w:fldCharType="end"/>
      </w:r>
    </w:p>
    <w:p w14:paraId="6412D8BE" w14:textId="2B69FBE4" w:rsidR="003B0A12" w:rsidRDefault="003B0A12">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_Toc163164363 \h </w:instrText>
      </w:r>
      <w:r>
        <w:fldChar w:fldCharType="separate"/>
      </w:r>
      <w:r>
        <w:t>10</w:t>
      </w:r>
      <w:r>
        <w:fldChar w:fldCharType="end"/>
      </w:r>
    </w:p>
    <w:p w14:paraId="4211DEA5" w14:textId="60A1C391" w:rsidR="003B0A12" w:rsidRDefault="003B0A12">
      <w:pPr>
        <w:pStyle w:val="TOC2"/>
        <w:rPr>
          <w:rFonts w:ascii="Calibri" w:hAnsi="Calibri"/>
          <w:kern w:val="2"/>
          <w:sz w:val="22"/>
          <w:szCs w:val="22"/>
        </w:rPr>
      </w:pPr>
      <w:r>
        <w:t>4.7</w:t>
      </w:r>
      <w:r>
        <w:rPr>
          <w:rFonts w:ascii="Calibri" w:hAnsi="Calibri"/>
          <w:kern w:val="2"/>
          <w:sz w:val="22"/>
          <w:szCs w:val="22"/>
        </w:rPr>
        <w:tab/>
      </w:r>
      <w:r w:rsidRPr="004345C4">
        <w:rPr>
          <w:color w:val="000000"/>
        </w:rPr>
        <w:t>Signalling requirements</w:t>
      </w:r>
      <w:r>
        <w:tab/>
      </w:r>
      <w:r>
        <w:fldChar w:fldCharType="begin" w:fldLock="1"/>
      </w:r>
      <w:r>
        <w:instrText xml:space="preserve"> PAGEREF _Toc163164364 \h </w:instrText>
      </w:r>
      <w:r>
        <w:fldChar w:fldCharType="separate"/>
      </w:r>
      <w:r>
        <w:t>10</w:t>
      </w:r>
      <w:r>
        <w:fldChar w:fldCharType="end"/>
      </w:r>
    </w:p>
    <w:p w14:paraId="42972FD1" w14:textId="1219DEAB" w:rsidR="003B0A12" w:rsidRDefault="003B0A12">
      <w:pPr>
        <w:pStyle w:val="TOC3"/>
        <w:rPr>
          <w:rFonts w:ascii="Calibri" w:hAnsi="Calibri"/>
          <w:kern w:val="2"/>
          <w:sz w:val="22"/>
          <w:szCs w:val="22"/>
        </w:rPr>
      </w:pPr>
      <w:r>
        <w:t>4.7.1</w:t>
      </w:r>
      <w:r>
        <w:rPr>
          <w:rFonts w:ascii="Calibri" w:hAnsi="Calibri"/>
          <w:kern w:val="2"/>
          <w:sz w:val="22"/>
          <w:szCs w:val="22"/>
        </w:rPr>
        <w:tab/>
      </w:r>
      <w:r w:rsidRPr="004345C4">
        <w:rPr>
          <w:color w:val="000000"/>
        </w:rPr>
        <w:t>Activation/deactivation</w:t>
      </w:r>
      <w:r>
        <w:tab/>
      </w:r>
      <w:r>
        <w:fldChar w:fldCharType="begin" w:fldLock="1"/>
      </w:r>
      <w:r>
        <w:instrText xml:space="preserve"> PAGEREF _Toc163164365 \h </w:instrText>
      </w:r>
      <w:r>
        <w:fldChar w:fldCharType="separate"/>
      </w:r>
      <w:r>
        <w:t>10</w:t>
      </w:r>
      <w:r>
        <w:fldChar w:fldCharType="end"/>
      </w:r>
    </w:p>
    <w:p w14:paraId="3D123087" w14:textId="1FE10DA8" w:rsidR="003B0A12" w:rsidRDefault="003B0A12">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_Toc163164366 \h </w:instrText>
      </w:r>
      <w:r>
        <w:fldChar w:fldCharType="separate"/>
      </w:r>
      <w:r>
        <w:t>10</w:t>
      </w:r>
      <w:r>
        <w:fldChar w:fldCharType="end"/>
      </w:r>
    </w:p>
    <w:p w14:paraId="7DDC8F72" w14:textId="09995E31" w:rsidR="003B0A12" w:rsidRDefault="003B0A12">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_Toc163164367 \h </w:instrText>
      </w:r>
      <w:r>
        <w:fldChar w:fldCharType="separate"/>
      </w:r>
      <w:r>
        <w:t>10</w:t>
      </w:r>
      <w:r>
        <w:fldChar w:fldCharType="end"/>
      </w:r>
    </w:p>
    <w:p w14:paraId="1177F18B" w14:textId="6AB08CBC" w:rsidR="003B0A12" w:rsidRDefault="003B0A12">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_Toc163164368 \h </w:instrText>
      </w:r>
      <w:r>
        <w:fldChar w:fldCharType="separate"/>
      </w:r>
      <w:r>
        <w:t>10</w:t>
      </w:r>
      <w:r>
        <w:fldChar w:fldCharType="end"/>
      </w:r>
    </w:p>
    <w:p w14:paraId="417A0EFA" w14:textId="314EA0F4" w:rsidR="003B0A12" w:rsidRDefault="003B0A12">
      <w:pPr>
        <w:pStyle w:val="TOC4"/>
        <w:rPr>
          <w:rFonts w:ascii="Calibri" w:hAnsi="Calibri"/>
          <w:kern w:val="2"/>
          <w:sz w:val="22"/>
          <w:szCs w:val="22"/>
        </w:rPr>
      </w:pPr>
      <w:r>
        <w:t>4.7.2.0</w:t>
      </w:r>
      <w:r>
        <w:rPr>
          <w:rFonts w:ascii="Calibri" w:hAnsi="Calibri"/>
          <w:kern w:val="2"/>
          <w:sz w:val="22"/>
          <w:szCs w:val="22"/>
        </w:rPr>
        <w:tab/>
      </w:r>
      <w:r>
        <w:t>Introduction</w:t>
      </w:r>
      <w:r>
        <w:tab/>
      </w:r>
      <w:r>
        <w:fldChar w:fldCharType="begin" w:fldLock="1"/>
      </w:r>
      <w:r>
        <w:instrText xml:space="preserve"> PAGEREF _Toc163164369 \h </w:instrText>
      </w:r>
      <w:r>
        <w:fldChar w:fldCharType="separate"/>
      </w:r>
      <w:r>
        <w:t>10</w:t>
      </w:r>
      <w:r>
        <w:fldChar w:fldCharType="end"/>
      </w:r>
    </w:p>
    <w:p w14:paraId="029D707B" w14:textId="2AC67F47" w:rsidR="003B0A12" w:rsidRDefault="003B0A12">
      <w:pPr>
        <w:pStyle w:val="TOC4"/>
        <w:rPr>
          <w:rFonts w:ascii="Calibri" w:hAnsi="Calibri"/>
          <w:kern w:val="2"/>
          <w:sz w:val="22"/>
          <w:szCs w:val="22"/>
        </w:rPr>
      </w:pPr>
      <w:r>
        <w:t>4.7.2.1</w:t>
      </w:r>
      <w:r>
        <w:rPr>
          <w:rFonts w:ascii="Calibri" w:hAnsi="Calibri"/>
          <w:kern w:val="2"/>
          <w:sz w:val="22"/>
          <w:szCs w:val="22"/>
        </w:rPr>
        <w:tab/>
      </w:r>
      <w:r>
        <w:t>Actions at the served UE</w:t>
      </w:r>
      <w:r>
        <w:tab/>
      </w:r>
      <w:r>
        <w:fldChar w:fldCharType="begin" w:fldLock="1"/>
      </w:r>
      <w:r>
        <w:instrText xml:space="preserve"> PAGEREF _Toc163164370 \h </w:instrText>
      </w:r>
      <w:r>
        <w:fldChar w:fldCharType="separate"/>
      </w:r>
      <w:r>
        <w:t>10</w:t>
      </w:r>
      <w:r>
        <w:fldChar w:fldCharType="end"/>
      </w:r>
    </w:p>
    <w:p w14:paraId="6CF0C21F" w14:textId="3C14BF20" w:rsidR="003B0A12" w:rsidRDefault="003B0A12">
      <w:pPr>
        <w:pStyle w:val="TOC4"/>
        <w:rPr>
          <w:rFonts w:ascii="Calibri" w:hAnsi="Calibri"/>
          <w:kern w:val="2"/>
          <w:sz w:val="22"/>
          <w:szCs w:val="22"/>
        </w:rPr>
      </w:pPr>
      <w:r>
        <w:t>4.7.2.2</w:t>
      </w:r>
      <w:r>
        <w:rPr>
          <w:rFonts w:ascii="Calibri" w:hAnsi="Calibri"/>
          <w:kern w:val="2"/>
          <w:sz w:val="22"/>
          <w:szCs w:val="22"/>
        </w:rPr>
        <w:tab/>
      </w:r>
      <w:r>
        <w:t>Actions at the AS of the served user</w:t>
      </w:r>
      <w:r>
        <w:tab/>
      </w:r>
      <w:r>
        <w:fldChar w:fldCharType="begin" w:fldLock="1"/>
      </w:r>
      <w:r>
        <w:instrText xml:space="preserve"> PAGEREF _Toc163164371 \h </w:instrText>
      </w:r>
      <w:r>
        <w:fldChar w:fldCharType="separate"/>
      </w:r>
      <w:r>
        <w:t>11</w:t>
      </w:r>
      <w:r>
        <w:fldChar w:fldCharType="end"/>
      </w:r>
    </w:p>
    <w:p w14:paraId="6B541C3E" w14:textId="09BBDD95" w:rsidR="003B0A12" w:rsidRDefault="003B0A12">
      <w:pPr>
        <w:pStyle w:val="TOC5"/>
        <w:rPr>
          <w:rFonts w:ascii="Calibri" w:hAnsi="Calibri"/>
          <w:kern w:val="2"/>
          <w:sz w:val="22"/>
          <w:szCs w:val="22"/>
        </w:rPr>
      </w:pPr>
      <w:r>
        <w:t>4.7.2.2.0</w:t>
      </w:r>
      <w:r>
        <w:rPr>
          <w:rFonts w:ascii="Calibri" w:hAnsi="Calibri"/>
          <w:kern w:val="2"/>
          <w:sz w:val="22"/>
          <w:szCs w:val="22"/>
        </w:rPr>
        <w:tab/>
      </w:r>
      <w:r>
        <w:t>General</w:t>
      </w:r>
      <w:r>
        <w:tab/>
      </w:r>
      <w:r>
        <w:fldChar w:fldCharType="begin" w:fldLock="1"/>
      </w:r>
      <w:r>
        <w:instrText xml:space="preserve"> PAGEREF _Toc163164372 \h </w:instrText>
      </w:r>
      <w:r>
        <w:fldChar w:fldCharType="separate"/>
      </w:r>
      <w:r>
        <w:t>11</w:t>
      </w:r>
      <w:r>
        <w:fldChar w:fldCharType="end"/>
      </w:r>
    </w:p>
    <w:p w14:paraId="14CC668B" w14:textId="6E4C6E47" w:rsidR="003B0A12" w:rsidRDefault="003B0A12">
      <w:pPr>
        <w:pStyle w:val="TOC5"/>
        <w:rPr>
          <w:rFonts w:ascii="Calibri" w:hAnsi="Calibri"/>
          <w:kern w:val="2"/>
          <w:sz w:val="22"/>
          <w:szCs w:val="22"/>
        </w:rPr>
      </w:pPr>
      <w:r>
        <w:t>4.7.2.2.1</w:t>
      </w:r>
      <w:r>
        <w:rPr>
          <w:rFonts w:ascii="Calibri" w:hAnsi="Calibri"/>
          <w:kern w:val="2"/>
          <w:sz w:val="22"/>
          <w:szCs w:val="22"/>
        </w:rPr>
        <w:tab/>
      </w:r>
      <w:r>
        <w:t>Actions for AOC-S</w:t>
      </w:r>
      <w:r>
        <w:tab/>
      </w:r>
      <w:r>
        <w:fldChar w:fldCharType="begin" w:fldLock="1"/>
      </w:r>
      <w:r>
        <w:instrText xml:space="preserve"> PAGEREF _Toc163164373 \h </w:instrText>
      </w:r>
      <w:r>
        <w:fldChar w:fldCharType="separate"/>
      </w:r>
      <w:r>
        <w:t>11</w:t>
      </w:r>
      <w:r>
        <w:fldChar w:fldCharType="end"/>
      </w:r>
    </w:p>
    <w:p w14:paraId="0086AB41" w14:textId="2E997F6C" w:rsidR="003B0A12" w:rsidRDefault="003B0A12">
      <w:pPr>
        <w:pStyle w:val="TOC5"/>
        <w:rPr>
          <w:rFonts w:ascii="Calibri" w:hAnsi="Calibri"/>
          <w:kern w:val="2"/>
          <w:sz w:val="22"/>
          <w:szCs w:val="22"/>
        </w:rPr>
      </w:pPr>
      <w:r>
        <w:t>4.7.2.2.2</w:t>
      </w:r>
      <w:r>
        <w:rPr>
          <w:rFonts w:ascii="Calibri" w:hAnsi="Calibri"/>
          <w:kern w:val="2"/>
          <w:sz w:val="22"/>
          <w:szCs w:val="22"/>
        </w:rPr>
        <w:tab/>
      </w:r>
      <w:r>
        <w:t>Actions for AOC-D</w:t>
      </w:r>
      <w:r>
        <w:tab/>
      </w:r>
      <w:r>
        <w:fldChar w:fldCharType="begin" w:fldLock="1"/>
      </w:r>
      <w:r>
        <w:instrText xml:space="preserve"> PAGEREF _Toc163164374 \h </w:instrText>
      </w:r>
      <w:r>
        <w:fldChar w:fldCharType="separate"/>
      </w:r>
      <w:r>
        <w:t>12</w:t>
      </w:r>
      <w:r>
        <w:fldChar w:fldCharType="end"/>
      </w:r>
    </w:p>
    <w:p w14:paraId="49649E66" w14:textId="1FCC6217" w:rsidR="003B0A12" w:rsidRDefault="003B0A12">
      <w:pPr>
        <w:pStyle w:val="TOC5"/>
        <w:rPr>
          <w:rFonts w:ascii="Calibri" w:hAnsi="Calibri"/>
          <w:kern w:val="2"/>
          <w:sz w:val="22"/>
          <w:szCs w:val="22"/>
        </w:rPr>
      </w:pPr>
      <w:r>
        <w:t>4.7.2.2.3</w:t>
      </w:r>
      <w:r>
        <w:rPr>
          <w:rFonts w:ascii="Calibri" w:hAnsi="Calibri"/>
          <w:kern w:val="2"/>
          <w:sz w:val="22"/>
          <w:szCs w:val="22"/>
        </w:rPr>
        <w:tab/>
      </w:r>
      <w:r>
        <w:t>Actions for AOC-E</w:t>
      </w:r>
      <w:r>
        <w:tab/>
      </w:r>
      <w:r>
        <w:fldChar w:fldCharType="begin" w:fldLock="1"/>
      </w:r>
      <w:r>
        <w:instrText xml:space="preserve"> PAGEREF _Toc163164375 \h </w:instrText>
      </w:r>
      <w:r>
        <w:fldChar w:fldCharType="separate"/>
      </w:r>
      <w:r>
        <w:t>12</w:t>
      </w:r>
      <w:r>
        <w:fldChar w:fldCharType="end"/>
      </w:r>
    </w:p>
    <w:p w14:paraId="341D9B54" w14:textId="08CF37B9" w:rsidR="003B0A12" w:rsidRDefault="003B0A12">
      <w:pPr>
        <w:pStyle w:val="TOC2"/>
        <w:rPr>
          <w:rFonts w:ascii="Calibri" w:hAnsi="Calibri"/>
          <w:kern w:val="2"/>
          <w:sz w:val="22"/>
          <w:szCs w:val="22"/>
        </w:rPr>
      </w:pPr>
      <w:r>
        <w:t>4.8</w:t>
      </w:r>
      <w:r>
        <w:rPr>
          <w:rFonts w:ascii="Calibri" w:hAnsi="Calibri"/>
          <w:kern w:val="2"/>
          <w:sz w:val="22"/>
          <w:szCs w:val="22"/>
        </w:rPr>
        <w:tab/>
      </w:r>
      <w:r>
        <w:t>Interaction with other services</w:t>
      </w:r>
      <w:r>
        <w:tab/>
      </w:r>
      <w:r>
        <w:fldChar w:fldCharType="begin" w:fldLock="1"/>
      </w:r>
      <w:r>
        <w:instrText xml:space="preserve"> PAGEREF _Toc163164376 \h </w:instrText>
      </w:r>
      <w:r>
        <w:fldChar w:fldCharType="separate"/>
      </w:r>
      <w:r>
        <w:t>12</w:t>
      </w:r>
      <w:r>
        <w:fldChar w:fldCharType="end"/>
      </w:r>
    </w:p>
    <w:p w14:paraId="6EDCB683" w14:textId="5C845CA2" w:rsidR="003B0A12" w:rsidRDefault="003B0A12">
      <w:pPr>
        <w:pStyle w:val="TOC3"/>
        <w:rPr>
          <w:rFonts w:ascii="Calibri" w:hAnsi="Calibri"/>
          <w:kern w:val="2"/>
          <w:sz w:val="22"/>
          <w:szCs w:val="22"/>
        </w:rPr>
      </w:pPr>
      <w:r>
        <w:t>4.8.1</w:t>
      </w:r>
      <w:r>
        <w:rPr>
          <w:rFonts w:ascii="Calibri" w:hAnsi="Calibri"/>
          <w:kern w:val="2"/>
          <w:sz w:val="22"/>
          <w:szCs w:val="22"/>
        </w:rPr>
        <w:tab/>
      </w:r>
      <w:r>
        <w:t>Communication Waiting (CW)</w:t>
      </w:r>
      <w:r>
        <w:tab/>
      </w:r>
      <w:r>
        <w:fldChar w:fldCharType="begin" w:fldLock="1"/>
      </w:r>
      <w:r>
        <w:instrText xml:space="preserve"> PAGEREF _Toc163164377 \h </w:instrText>
      </w:r>
      <w:r>
        <w:fldChar w:fldCharType="separate"/>
      </w:r>
      <w:r>
        <w:t>12</w:t>
      </w:r>
      <w:r>
        <w:fldChar w:fldCharType="end"/>
      </w:r>
    </w:p>
    <w:p w14:paraId="2452A6FE" w14:textId="0975619E" w:rsidR="003B0A12" w:rsidRDefault="003B0A12">
      <w:pPr>
        <w:pStyle w:val="TOC3"/>
        <w:rPr>
          <w:rFonts w:ascii="Calibri" w:hAnsi="Calibri"/>
          <w:kern w:val="2"/>
          <w:sz w:val="22"/>
          <w:szCs w:val="22"/>
        </w:rPr>
      </w:pPr>
      <w:r>
        <w:t>4.8.2</w:t>
      </w:r>
      <w:r>
        <w:rPr>
          <w:rFonts w:ascii="Calibri" w:hAnsi="Calibri"/>
          <w:kern w:val="2"/>
          <w:sz w:val="22"/>
          <w:szCs w:val="22"/>
        </w:rPr>
        <w:tab/>
      </w:r>
      <w:r>
        <w:t>Communication Hold (HOLD)</w:t>
      </w:r>
      <w:r>
        <w:tab/>
      </w:r>
      <w:r>
        <w:fldChar w:fldCharType="begin" w:fldLock="1"/>
      </w:r>
      <w:r>
        <w:instrText xml:space="preserve"> PAGEREF _Toc163164378 \h </w:instrText>
      </w:r>
      <w:r>
        <w:fldChar w:fldCharType="separate"/>
      </w:r>
      <w:r>
        <w:t>12</w:t>
      </w:r>
      <w:r>
        <w:fldChar w:fldCharType="end"/>
      </w:r>
    </w:p>
    <w:p w14:paraId="11DD2B3A" w14:textId="668F8257" w:rsidR="003B0A12" w:rsidRDefault="003B0A12">
      <w:pPr>
        <w:pStyle w:val="TOC3"/>
        <w:rPr>
          <w:rFonts w:ascii="Calibri" w:hAnsi="Calibri"/>
          <w:kern w:val="2"/>
          <w:sz w:val="22"/>
          <w:szCs w:val="22"/>
        </w:rPr>
      </w:pPr>
      <w:r>
        <w:t>4.8.3</w:t>
      </w:r>
      <w:r>
        <w:rPr>
          <w:rFonts w:ascii="Calibri" w:hAnsi="Calibri"/>
          <w:kern w:val="2"/>
          <w:sz w:val="22"/>
          <w:szCs w:val="22"/>
        </w:rPr>
        <w:tab/>
      </w:r>
      <w:r>
        <w:t>Terminating Identification Presentation (TIP)</w:t>
      </w:r>
      <w:r>
        <w:tab/>
      </w:r>
      <w:r>
        <w:fldChar w:fldCharType="begin" w:fldLock="1"/>
      </w:r>
      <w:r>
        <w:instrText xml:space="preserve"> PAGEREF _Toc163164379 \h </w:instrText>
      </w:r>
      <w:r>
        <w:fldChar w:fldCharType="separate"/>
      </w:r>
      <w:r>
        <w:t>12</w:t>
      </w:r>
      <w:r>
        <w:fldChar w:fldCharType="end"/>
      </w:r>
    </w:p>
    <w:p w14:paraId="6CD01873" w14:textId="3CEDA34F" w:rsidR="003B0A12" w:rsidRDefault="003B0A12">
      <w:pPr>
        <w:pStyle w:val="TOC3"/>
        <w:rPr>
          <w:rFonts w:ascii="Calibri" w:hAnsi="Calibri"/>
          <w:kern w:val="2"/>
          <w:sz w:val="22"/>
          <w:szCs w:val="22"/>
        </w:rPr>
      </w:pPr>
      <w:r>
        <w:t>4.8.4</w:t>
      </w:r>
      <w:r>
        <w:rPr>
          <w:rFonts w:ascii="Calibri" w:hAnsi="Calibri"/>
          <w:kern w:val="2"/>
          <w:sz w:val="22"/>
          <w:szCs w:val="22"/>
        </w:rPr>
        <w:tab/>
      </w:r>
      <w:r>
        <w:t>Terminating Identification Restriction (TIR)</w:t>
      </w:r>
      <w:r>
        <w:tab/>
      </w:r>
      <w:r>
        <w:fldChar w:fldCharType="begin" w:fldLock="1"/>
      </w:r>
      <w:r>
        <w:instrText xml:space="preserve"> PAGEREF _Toc163164380 \h </w:instrText>
      </w:r>
      <w:r>
        <w:fldChar w:fldCharType="separate"/>
      </w:r>
      <w:r>
        <w:t>12</w:t>
      </w:r>
      <w:r>
        <w:fldChar w:fldCharType="end"/>
      </w:r>
    </w:p>
    <w:p w14:paraId="0646DF74" w14:textId="3B335ACB" w:rsidR="003B0A12" w:rsidRDefault="003B0A12">
      <w:pPr>
        <w:pStyle w:val="TOC3"/>
        <w:rPr>
          <w:rFonts w:ascii="Calibri" w:hAnsi="Calibri"/>
          <w:kern w:val="2"/>
          <w:sz w:val="22"/>
          <w:szCs w:val="22"/>
        </w:rPr>
      </w:pPr>
      <w:r>
        <w:t>4.8.5</w:t>
      </w:r>
      <w:r>
        <w:rPr>
          <w:rFonts w:ascii="Calibri" w:hAnsi="Calibri"/>
          <w:kern w:val="2"/>
          <w:sz w:val="22"/>
          <w:szCs w:val="22"/>
        </w:rPr>
        <w:tab/>
      </w:r>
      <w:r>
        <w:t>Originating Identification Presentation (OIP)</w:t>
      </w:r>
      <w:r>
        <w:tab/>
      </w:r>
      <w:r>
        <w:fldChar w:fldCharType="begin" w:fldLock="1"/>
      </w:r>
      <w:r>
        <w:instrText xml:space="preserve"> PAGEREF _Toc163164381 \h </w:instrText>
      </w:r>
      <w:r>
        <w:fldChar w:fldCharType="separate"/>
      </w:r>
      <w:r>
        <w:t>12</w:t>
      </w:r>
      <w:r>
        <w:fldChar w:fldCharType="end"/>
      </w:r>
    </w:p>
    <w:p w14:paraId="67F7195D" w14:textId="11E9E5B3" w:rsidR="003B0A12" w:rsidRDefault="003B0A12">
      <w:pPr>
        <w:pStyle w:val="TOC3"/>
        <w:rPr>
          <w:rFonts w:ascii="Calibri" w:hAnsi="Calibri"/>
          <w:kern w:val="2"/>
          <w:sz w:val="22"/>
          <w:szCs w:val="22"/>
        </w:rPr>
      </w:pPr>
      <w:r>
        <w:t>4.8.6</w:t>
      </w:r>
      <w:r>
        <w:rPr>
          <w:rFonts w:ascii="Calibri" w:hAnsi="Calibri"/>
          <w:kern w:val="2"/>
          <w:sz w:val="22"/>
          <w:szCs w:val="22"/>
        </w:rPr>
        <w:tab/>
      </w:r>
      <w:r>
        <w:t>Originating Identification Restriction (OIR)</w:t>
      </w:r>
      <w:r>
        <w:tab/>
      </w:r>
      <w:r>
        <w:fldChar w:fldCharType="begin" w:fldLock="1"/>
      </w:r>
      <w:r>
        <w:instrText xml:space="preserve"> PAGEREF _Toc163164382 \h </w:instrText>
      </w:r>
      <w:r>
        <w:fldChar w:fldCharType="separate"/>
      </w:r>
      <w:r>
        <w:t>13</w:t>
      </w:r>
      <w:r>
        <w:fldChar w:fldCharType="end"/>
      </w:r>
    </w:p>
    <w:p w14:paraId="0D94F5C8" w14:textId="57268CA3" w:rsidR="003B0A12" w:rsidRDefault="003B0A12">
      <w:pPr>
        <w:pStyle w:val="TOC3"/>
        <w:rPr>
          <w:rFonts w:ascii="Calibri" w:hAnsi="Calibri"/>
          <w:kern w:val="2"/>
          <w:sz w:val="22"/>
          <w:szCs w:val="22"/>
        </w:rPr>
      </w:pPr>
      <w:r>
        <w:t>4.8.7</w:t>
      </w:r>
      <w:r>
        <w:rPr>
          <w:rFonts w:ascii="Calibri" w:hAnsi="Calibri"/>
          <w:kern w:val="2"/>
          <w:sz w:val="22"/>
          <w:szCs w:val="22"/>
        </w:rPr>
        <w:tab/>
      </w:r>
      <w:r>
        <w:t>CONFerence calling (CONF)</w:t>
      </w:r>
      <w:r>
        <w:tab/>
      </w:r>
      <w:r>
        <w:fldChar w:fldCharType="begin" w:fldLock="1"/>
      </w:r>
      <w:r>
        <w:instrText xml:space="preserve"> PAGEREF _Toc163164383 \h </w:instrText>
      </w:r>
      <w:r>
        <w:fldChar w:fldCharType="separate"/>
      </w:r>
      <w:r>
        <w:t>13</w:t>
      </w:r>
      <w:r>
        <w:fldChar w:fldCharType="end"/>
      </w:r>
    </w:p>
    <w:p w14:paraId="26A5A9D6" w14:textId="41708E36" w:rsidR="003B0A12" w:rsidRDefault="003B0A12">
      <w:pPr>
        <w:pStyle w:val="TOC3"/>
        <w:rPr>
          <w:rFonts w:ascii="Calibri" w:hAnsi="Calibri"/>
          <w:kern w:val="2"/>
          <w:sz w:val="22"/>
          <w:szCs w:val="22"/>
        </w:rPr>
      </w:pPr>
      <w:r>
        <w:t>4.8.8</w:t>
      </w:r>
      <w:r>
        <w:rPr>
          <w:rFonts w:ascii="Calibri" w:hAnsi="Calibri"/>
          <w:kern w:val="2"/>
          <w:sz w:val="22"/>
          <w:szCs w:val="22"/>
        </w:rPr>
        <w:tab/>
      </w:r>
      <w:r>
        <w:t>Communication DIVersion services (CDIV)</w:t>
      </w:r>
      <w:r>
        <w:tab/>
      </w:r>
      <w:r>
        <w:fldChar w:fldCharType="begin" w:fldLock="1"/>
      </w:r>
      <w:r>
        <w:instrText xml:space="preserve"> PAGEREF _Toc163164384 \h </w:instrText>
      </w:r>
      <w:r>
        <w:fldChar w:fldCharType="separate"/>
      </w:r>
      <w:r>
        <w:t>13</w:t>
      </w:r>
      <w:r>
        <w:fldChar w:fldCharType="end"/>
      </w:r>
    </w:p>
    <w:p w14:paraId="3C7148B7" w14:textId="74624547" w:rsidR="003B0A12" w:rsidRDefault="003B0A12">
      <w:pPr>
        <w:pStyle w:val="TOC3"/>
        <w:rPr>
          <w:rFonts w:ascii="Calibri" w:hAnsi="Calibri"/>
          <w:kern w:val="2"/>
          <w:sz w:val="22"/>
          <w:szCs w:val="22"/>
        </w:rPr>
      </w:pPr>
      <w:r>
        <w:t>4.8.9</w:t>
      </w:r>
      <w:r>
        <w:rPr>
          <w:rFonts w:ascii="Calibri" w:hAnsi="Calibri"/>
          <w:kern w:val="2"/>
          <w:sz w:val="22"/>
          <w:szCs w:val="22"/>
        </w:rPr>
        <w:tab/>
      </w:r>
      <w:r>
        <w:t>Advice Of Charge (AOC)</w:t>
      </w:r>
      <w:r>
        <w:tab/>
      </w:r>
      <w:r>
        <w:fldChar w:fldCharType="begin" w:fldLock="1"/>
      </w:r>
      <w:r>
        <w:instrText xml:space="preserve"> PAGEREF _Toc163164385 \h </w:instrText>
      </w:r>
      <w:r>
        <w:fldChar w:fldCharType="separate"/>
      </w:r>
      <w:r>
        <w:t>13</w:t>
      </w:r>
      <w:r>
        <w:fldChar w:fldCharType="end"/>
      </w:r>
    </w:p>
    <w:p w14:paraId="60FF6361" w14:textId="23D765B6" w:rsidR="003B0A12" w:rsidRDefault="003B0A12">
      <w:pPr>
        <w:pStyle w:val="TOC3"/>
        <w:rPr>
          <w:rFonts w:ascii="Calibri" w:hAnsi="Calibri"/>
          <w:kern w:val="2"/>
          <w:sz w:val="22"/>
          <w:szCs w:val="22"/>
        </w:rPr>
      </w:pPr>
      <w:r>
        <w:t>4.8.10</w:t>
      </w:r>
      <w:r>
        <w:rPr>
          <w:rFonts w:ascii="Calibri" w:hAnsi="Calibri"/>
          <w:kern w:val="2"/>
          <w:sz w:val="22"/>
          <w:szCs w:val="22"/>
        </w:rPr>
        <w:tab/>
      </w:r>
      <w:r>
        <w:t>Completion of Communications to Busy Subscriber (CCBS) Completion of Communications by No Reply (CCNR)</w:t>
      </w:r>
      <w:r>
        <w:tab/>
      </w:r>
      <w:r>
        <w:fldChar w:fldCharType="begin" w:fldLock="1"/>
      </w:r>
      <w:r>
        <w:instrText xml:space="preserve"> PAGEREF _Toc163164386 \h </w:instrText>
      </w:r>
      <w:r>
        <w:fldChar w:fldCharType="separate"/>
      </w:r>
      <w:r>
        <w:t>13</w:t>
      </w:r>
      <w:r>
        <w:fldChar w:fldCharType="end"/>
      </w:r>
    </w:p>
    <w:p w14:paraId="40946458" w14:textId="028D7179" w:rsidR="003B0A12" w:rsidRDefault="003B0A12">
      <w:pPr>
        <w:pStyle w:val="TOC3"/>
        <w:rPr>
          <w:rFonts w:ascii="Calibri" w:hAnsi="Calibri"/>
          <w:kern w:val="2"/>
          <w:sz w:val="22"/>
          <w:szCs w:val="22"/>
        </w:rPr>
      </w:pPr>
      <w:r>
        <w:t>4.8.11</w:t>
      </w:r>
      <w:r>
        <w:rPr>
          <w:rFonts w:ascii="Calibri" w:hAnsi="Calibri"/>
          <w:kern w:val="2"/>
          <w:sz w:val="22"/>
          <w:szCs w:val="22"/>
        </w:rPr>
        <w:tab/>
      </w:r>
      <w:r>
        <w:t>Malicious Communication IDentification (MCID)</w:t>
      </w:r>
      <w:r>
        <w:tab/>
      </w:r>
      <w:r>
        <w:fldChar w:fldCharType="begin" w:fldLock="1"/>
      </w:r>
      <w:r>
        <w:instrText xml:space="preserve"> PAGEREF _Toc163164387 \h </w:instrText>
      </w:r>
      <w:r>
        <w:fldChar w:fldCharType="separate"/>
      </w:r>
      <w:r>
        <w:t>13</w:t>
      </w:r>
      <w:r>
        <w:fldChar w:fldCharType="end"/>
      </w:r>
    </w:p>
    <w:p w14:paraId="17DA5139" w14:textId="2942CB23" w:rsidR="003B0A12" w:rsidRDefault="003B0A12">
      <w:pPr>
        <w:pStyle w:val="TOC3"/>
        <w:rPr>
          <w:rFonts w:ascii="Calibri" w:hAnsi="Calibri"/>
          <w:kern w:val="2"/>
          <w:sz w:val="22"/>
          <w:szCs w:val="22"/>
        </w:rPr>
      </w:pPr>
      <w:r>
        <w:t>4.8.12</w:t>
      </w:r>
      <w:r>
        <w:rPr>
          <w:rFonts w:ascii="Calibri" w:hAnsi="Calibri"/>
          <w:kern w:val="2"/>
          <w:sz w:val="22"/>
          <w:szCs w:val="22"/>
        </w:rPr>
        <w:tab/>
      </w:r>
      <w:r>
        <w:t>Anonymous Communication Rejection and Communication Barring (ACR/CB)</w:t>
      </w:r>
      <w:r>
        <w:tab/>
      </w:r>
      <w:r>
        <w:fldChar w:fldCharType="begin" w:fldLock="1"/>
      </w:r>
      <w:r>
        <w:instrText xml:space="preserve"> PAGEREF _Toc163164388 \h </w:instrText>
      </w:r>
      <w:r>
        <w:fldChar w:fldCharType="separate"/>
      </w:r>
      <w:r>
        <w:t>13</w:t>
      </w:r>
      <w:r>
        <w:fldChar w:fldCharType="end"/>
      </w:r>
    </w:p>
    <w:p w14:paraId="2D6AB599" w14:textId="1666857D" w:rsidR="003B0A12" w:rsidRDefault="003B0A12">
      <w:pPr>
        <w:pStyle w:val="TOC3"/>
        <w:rPr>
          <w:rFonts w:ascii="Calibri" w:hAnsi="Calibri"/>
          <w:kern w:val="2"/>
          <w:sz w:val="22"/>
          <w:szCs w:val="22"/>
        </w:rPr>
      </w:pPr>
      <w:r>
        <w:t>4.8.13</w:t>
      </w:r>
      <w:r>
        <w:rPr>
          <w:rFonts w:ascii="Calibri" w:hAnsi="Calibri"/>
          <w:kern w:val="2"/>
          <w:sz w:val="22"/>
          <w:szCs w:val="22"/>
        </w:rPr>
        <w:tab/>
      </w:r>
      <w:r>
        <w:t>Explicit Communication Transfer (ECT)</w:t>
      </w:r>
      <w:r>
        <w:tab/>
      </w:r>
      <w:r>
        <w:fldChar w:fldCharType="begin" w:fldLock="1"/>
      </w:r>
      <w:r>
        <w:instrText xml:space="preserve"> PAGEREF _Toc163164389 \h </w:instrText>
      </w:r>
      <w:r>
        <w:fldChar w:fldCharType="separate"/>
      </w:r>
      <w:r>
        <w:t>13</w:t>
      </w:r>
      <w:r>
        <w:fldChar w:fldCharType="end"/>
      </w:r>
    </w:p>
    <w:p w14:paraId="71C589C4" w14:textId="6E0FB143" w:rsidR="003B0A12" w:rsidRDefault="003B0A12">
      <w:pPr>
        <w:pStyle w:val="TOC3"/>
        <w:rPr>
          <w:rFonts w:ascii="Calibri" w:hAnsi="Calibri"/>
          <w:kern w:val="2"/>
          <w:sz w:val="22"/>
          <w:szCs w:val="22"/>
        </w:rPr>
      </w:pPr>
      <w:r>
        <w:t>4.8.14</w:t>
      </w:r>
      <w:r>
        <w:rPr>
          <w:rFonts w:ascii="Calibri" w:hAnsi="Calibri"/>
          <w:kern w:val="2"/>
          <w:sz w:val="22"/>
          <w:szCs w:val="22"/>
        </w:rPr>
        <w:tab/>
      </w:r>
      <w:r>
        <w:t>Enhanced Calling Name (eCNAM)</w:t>
      </w:r>
      <w:r>
        <w:tab/>
      </w:r>
      <w:r>
        <w:fldChar w:fldCharType="begin" w:fldLock="1"/>
      </w:r>
      <w:r>
        <w:instrText xml:space="preserve"> PAGEREF _Toc163164390 \h </w:instrText>
      </w:r>
      <w:r>
        <w:fldChar w:fldCharType="separate"/>
      </w:r>
      <w:r>
        <w:t>13</w:t>
      </w:r>
      <w:r>
        <w:fldChar w:fldCharType="end"/>
      </w:r>
    </w:p>
    <w:p w14:paraId="42432694" w14:textId="1222966E" w:rsidR="003B0A12" w:rsidRDefault="003B0A12">
      <w:pPr>
        <w:pStyle w:val="TOC3"/>
        <w:rPr>
          <w:rFonts w:ascii="Calibri" w:hAnsi="Calibri"/>
          <w:kern w:val="2"/>
          <w:sz w:val="22"/>
          <w:szCs w:val="22"/>
        </w:rPr>
      </w:pPr>
      <w:r>
        <w:t>4.8.15</w:t>
      </w:r>
      <w:r>
        <w:rPr>
          <w:rFonts w:ascii="Calibri" w:hAnsi="Calibri"/>
          <w:kern w:val="2"/>
          <w:sz w:val="22"/>
          <w:szCs w:val="22"/>
        </w:rPr>
        <w:tab/>
      </w:r>
      <w:r>
        <w:t>Multi-Device (MuD)</w:t>
      </w:r>
      <w:r>
        <w:tab/>
      </w:r>
      <w:r>
        <w:fldChar w:fldCharType="begin" w:fldLock="1"/>
      </w:r>
      <w:r>
        <w:instrText xml:space="preserve"> PAGEREF _Toc163164391 \h </w:instrText>
      </w:r>
      <w:r>
        <w:fldChar w:fldCharType="separate"/>
      </w:r>
      <w:r>
        <w:t>13</w:t>
      </w:r>
      <w:r>
        <w:fldChar w:fldCharType="end"/>
      </w:r>
    </w:p>
    <w:p w14:paraId="252BD7B4" w14:textId="35EE45AE" w:rsidR="003B0A12" w:rsidRDefault="003B0A12">
      <w:pPr>
        <w:pStyle w:val="TOC3"/>
        <w:rPr>
          <w:rFonts w:ascii="Calibri" w:hAnsi="Calibri"/>
          <w:kern w:val="2"/>
          <w:sz w:val="22"/>
          <w:szCs w:val="22"/>
        </w:rPr>
      </w:pPr>
      <w:r>
        <w:t>4.8.16</w:t>
      </w:r>
      <w:r>
        <w:rPr>
          <w:rFonts w:ascii="Calibri" w:hAnsi="Calibri"/>
          <w:kern w:val="2"/>
          <w:sz w:val="22"/>
          <w:szCs w:val="22"/>
        </w:rPr>
        <w:tab/>
      </w:r>
      <w:r>
        <w:t>Multi-Identity (MiD)</w:t>
      </w:r>
      <w:r>
        <w:tab/>
      </w:r>
      <w:r>
        <w:fldChar w:fldCharType="begin" w:fldLock="1"/>
      </w:r>
      <w:r>
        <w:instrText xml:space="preserve"> PAGEREF _Toc163164392 \h </w:instrText>
      </w:r>
      <w:r>
        <w:fldChar w:fldCharType="separate"/>
      </w:r>
      <w:r>
        <w:t>13</w:t>
      </w:r>
      <w:r>
        <w:fldChar w:fldCharType="end"/>
      </w:r>
    </w:p>
    <w:p w14:paraId="1DFEE95D" w14:textId="79103C54" w:rsidR="003B0A12" w:rsidRDefault="003B0A12">
      <w:pPr>
        <w:pStyle w:val="TOC2"/>
        <w:rPr>
          <w:rFonts w:ascii="Calibri" w:hAnsi="Calibri"/>
          <w:kern w:val="2"/>
          <w:sz w:val="22"/>
          <w:szCs w:val="22"/>
        </w:rPr>
      </w:pPr>
      <w:r>
        <w:t>4.9</w:t>
      </w:r>
      <w:r>
        <w:rPr>
          <w:rFonts w:ascii="Calibri" w:hAnsi="Calibri"/>
          <w:kern w:val="2"/>
          <w:sz w:val="22"/>
          <w:szCs w:val="22"/>
        </w:rPr>
        <w:tab/>
      </w:r>
      <w:r>
        <w:t>Interactions with other networks</w:t>
      </w:r>
      <w:r>
        <w:tab/>
      </w:r>
      <w:r>
        <w:fldChar w:fldCharType="begin" w:fldLock="1"/>
      </w:r>
      <w:r>
        <w:instrText xml:space="preserve"> PAGEREF _Toc163164393 \h </w:instrText>
      </w:r>
      <w:r>
        <w:fldChar w:fldCharType="separate"/>
      </w:r>
      <w:r>
        <w:t>13</w:t>
      </w:r>
      <w:r>
        <w:fldChar w:fldCharType="end"/>
      </w:r>
    </w:p>
    <w:p w14:paraId="574B4783" w14:textId="2C532B61" w:rsidR="003B0A12" w:rsidRDefault="003B0A12">
      <w:pPr>
        <w:pStyle w:val="TOC2"/>
        <w:rPr>
          <w:rFonts w:ascii="Calibri" w:hAnsi="Calibri"/>
          <w:kern w:val="2"/>
          <w:sz w:val="22"/>
          <w:szCs w:val="22"/>
        </w:rPr>
      </w:pPr>
      <w:r>
        <w:t>4.10</w:t>
      </w:r>
      <w:r>
        <w:rPr>
          <w:rFonts w:ascii="Calibri" w:hAnsi="Calibri"/>
          <w:kern w:val="2"/>
          <w:sz w:val="22"/>
          <w:szCs w:val="22"/>
        </w:rPr>
        <w:tab/>
      </w:r>
      <w:r w:rsidRPr="004345C4">
        <w:rPr>
          <w:color w:val="000000"/>
        </w:rPr>
        <w:t>Parameter values (timers)</w:t>
      </w:r>
      <w:r>
        <w:tab/>
      </w:r>
      <w:r>
        <w:fldChar w:fldCharType="begin" w:fldLock="1"/>
      </w:r>
      <w:r>
        <w:instrText xml:space="preserve"> PAGEREF _Toc163164394 \h </w:instrText>
      </w:r>
      <w:r>
        <w:fldChar w:fldCharType="separate"/>
      </w:r>
      <w:r>
        <w:t>14</w:t>
      </w:r>
      <w:r>
        <w:fldChar w:fldCharType="end"/>
      </w:r>
    </w:p>
    <w:p w14:paraId="7E03454D" w14:textId="337F49D8" w:rsidR="003B0A12" w:rsidRDefault="003B0A12">
      <w:pPr>
        <w:pStyle w:val="TOC1"/>
        <w:rPr>
          <w:rFonts w:ascii="Calibri" w:hAnsi="Calibri"/>
          <w:kern w:val="2"/>
          <w:szCs w:val="22"/>
        </w:rPr>
      </w:pPr>
      <w:r>
        <w:t>5</w:t>
      </w:r>
      <w:r>
        <w:rPr>
          <w:rFonts w:ascii="Calibri" w:hAnsi="Calibri"/>
          <w:kern w:val="2"/>
          <w:szCs w:val="22"/>
        </w:rPr>
        <w:tab/>
      </w:r>
      <w:r>
        <w:t>Extensions within the present document</w:t>
      </w:r>
      <w:r>
        <w:tab/>
      </w:r>
      <w:r>
        <w:fldChar w:fldCharType="begin" w:fldLock="1"/>
      </w:r>
      <w:r>
        <w:instrText xml:space="preserve"> PAGEREF _Toc163164395 \h </w:instrText>
      </w:r>
      <w:r>
        <w:fldChar w:fldCharType="separate"/>
      </w:r>
      <w:r>
        <w:t>14</w:t>
      </w:r>
      <w:r>
        <w:fldChar w:fldCharType="end"/>
      </w:r>
    </w:p>
    <w:p w14:paraId="5E869D92" w14:textId="4E1D1A2E" w:rsidR="003B0A12" w:rsidRDefault="003B0A12">
      <w:pPr>
        <w:pStyle w:val="TOC2"/>
        <w:rPr>
          <w:rFonts w:ascii="Calibri" w:hAnsi="Calibri"/>
          <w:kern w:val="2"/>
          <w:sz w:val="22"/>
          <w:szCs w:val="22"/>
        </w:rPr>
      </w:pPr>
      <w:r>
        <w:t>5.1</w:t>
      </w:r>
      <w:r>
        <w:rPr>
          <w:rFonts w:ascii="Calibri" w:hAnsi="Calibri"/>
          <w:kern w:val="2"/>
          <w:sz w:val="22"/>
          <w:szCs w:val="22"/>
        </w:rPr>
        <w:tab/>
      </w:r>
      <w:r>
        <w:t>AOC information XML body</w:t>
      </w:r>
      <w:r>
        <w:tab/>
      </w:r>
      <w:r>
        <w:fldChar w:fldCharType="begin" w:fldLock="1"/>
      </w:r>
      <w:r>
        <w:instrText xml:space="preserve"> PAGEREF _Toc163164396 \h </w:instrText>
      </w:r>
      <w:r>
        <w:fldChar w:fldCharType="separate"/>
      </w:r>
      <w:r>
        <w:t>14</w:t>
      </w:r>
      <w:r>
        <w:fldChar w:fldCharType="end"/>
      </w:r>
    </w:p>
    <w:p w14:paraId="6D57DAF4" w14:textId="740763F2" w:rsidR="003B0A12" w:rsidRDefault="003B0A12">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_Toc163164397 \h </w:instrText>
      </w:r>
      <w:r>
        <w:fldChar w:fldCharType="separate"/>
      </w:r>
      <w:r>
        <w:t>14</w:t>
      </w:r>
      <w:r>
        <w:fldChar w:fldCharType="end"/>
      </w:r>
    </w:p>
    <w:p w14:paraId="5E77B894" w14:textId="12136D0C" w:rsidR="003B0A12" w:rsidRDefault="003B0A12">
      <w:pPr>
        <w:pStyle w:val="TOC3"/>
        <w:rPr>
          <w:rFonts w:ascii="Calibri" w:hAnsi="Calibri"/>
          <w:kern w:val="2"/>
          <w:sz w:val="22"/>
          <w:szCs w:val="22"/>
        </w:rPr>
      </w:pPr>
      <w:r>
        <w:t>5.1.2</w:t>
      </w:r>
      <w:r>
        <w:rPr>
          <w:rFonts w:ascii="Calibri" w:hAnsi="Calibri"/>
          <w:kern w:val="2"/>
          <w:sz w:val="22"/>
          <w:szCs w:val="22"/>
        </w:rPr>
        <w:tab/>
      </w:r>
      <w:r>
        <w:t>MIME type definition</w:t>
      </w:r>
      <w:r>
        <w:tab/>
      </w:r>
      <w:r>
        <w:fldChar w:fldCharType="begin" w:fldLock="1"/>
      </w:r>
      <w:r>
        <w:instrText xml:space="preserve"> PAGEREF _Toc163164398 \h </w:instrText>
      </w:r>
      <w:r>
        <w:fldChar w:fldCharType="separate"/>
      </w:r>
      <w:r>
        <w:t>14</w:t>
      </w:r>
      <w:r>
        <w:fldChar w:fldCharType="end"/>
      </w:r>
    </w:p>
    <w:p w14:paraId="31F0DC02" w14:textId="33A5EC9F" w:rsidR="003B0A12" w:rsidRDefault="003B0A12">
      <w:pPr>
        <w:pStyle w:val="TOC4"/>
        <w:rPr>
          <w:rFonts w:ascii="Calibri" w:hAnsi="Calibri"/>
          <w:kern w:val="2"/>
          <w:sz w:val="22"/>
          <w:szCs w:val="22"/>
        </w:rPr>
      </w:pPr>
      <w:r>
        <w:lastRenderedPageBreak/>
        <w:t>5.1.2.1</w:t>
      </w:r>
      <w:r>
        <w:rPr>
          <w:rFonts w:ascii="Calibri" w:hAnsi="Calibri"/>
          <w:kern w:val="2"/>
          <w:sz w:val="22"/>
          <w:szCs w:val="22"/>
        </w:rPr>
        <w:tab/>
      </w:r>
      <w:r>
        <w:t>Introduction</w:t>
      </w:r>
      <w:r>
        <w:tab/>
      </w:r>
      <w:r>
        <w:fldChar w:fldCharType="begin" w:fldLock="1"/>
      </w:r>
      <w:r>
        <w:instrText xml:space="preserve"> PAGEREF _Toc163164399 \h </w:instrText>
      </w:r>
      <w:r>
        <w:fldChar w:fldCharType="separate"/>
      </w:r>
      <w:r>
        <w:t>14</w:t>
      </w:r>
      <w:r>
        <w:fldChar w:fldCharType="end"/>
      </w:r>
    </w:p>
    <w:p w14:paraId="00351531" w14:textId="7A66165D" w:rsidR="003B0A12" w:rsidRDefault="003B0A12">
      <w:pPr>
        <w:pStyle w:val="TOC4"/>
        <w:rPr>
          <w:rFonts w:ascii="Calibri" w:hAnsi="Calibri"/>
          <w:kern w:val="2"/>
          <w:sz w:val="22"/>
          <w:szCs w:val="22"/>
        </w:rPr>
      </w:pPr>
      <w:r>
        <w:t>5.1.2.2</w:t>
      </w:r>
      <w:r>
        <w:rPr>
          <w:rFonts w:ascii="Calibri" w:hAnsi="Calibri"/>
          <w:kern w:val="2"/>
          <w:sz w:val="22"/>
          <w:szCs w:val="22"/>
        </w:rPr>
        <w:tab/>
      </w:r>
      <w:r>
        <w:t>Syntax</w:t>
      </w:r>
      <w:r>
        <w:tab/>
      </w:r>
      <w:r>
        <w:fldChar w:fldCharType="begin" w:fldLock="1"/>
      </w:r>
      <w:r>
        <w:instrText xml:space="preserve"> PAGEREF _Toc163164400 \h </w:instrText>
      </w:r>
      <w:r>
        <w:fldChar w:fldCharType="separate"/>
      </w:r>
      <w:r>
        <w:t>14</w:t>
      </w:r>
      <w:r>
        <w:fldChar w:fldCharType="end"/>
      </w:r>
    </w:p>
    <w:p w14:paraId="0F7AB1D3" w14:textId="15C0F710" w:rsidR="003B0A12" w:rsidRDefault="003B0A12">
      <w:pPr>
        <w:pStyle w:val="TOC4"/>
        <w:rPr>
          <w:rFonts w:ascii="Calibri" w:hAnsi="Calibri"/>
          <w:kern w:val="2"/>
          <w:sz w:val="22"/>
          <w:szCs w:val="22"/>
        </w:rPr>
      </w:pPr>
      <w:r>
        <w:t>5.1.2.3</w:t>
      </w:r>
      <w:r>
        <w:rPr>
          <w:rFonts w:ascii="Calibri" w:hAnsi="Calibri"/>
          <w:kern w:val="2"/>
          <w:sz w:val="22"/>
          <w:szCs w:val="22"/>
        </w:rPr>
        <w:tab/>
      </w:r>
      <w:r>
        <w:t>Operation</w:t>
      </w:r>
      <w:r>
        <w:tab/>
      </w:r>
      <w:r>
        <w:fldChar w:fldCharType="begin" w:fldLock="1"/>
      </w:r>
      <w:r>
        <w:instrText xml:space="preserve"> PAGEREF _Toc163164401 \h </w:instrText>
      </w:r>
      <w:r>
        <w:fldChar w:fldCharType="separate"/>
      </w:r>
      <w:r>
        <w:t>14</w:t>
      </w:r>
      <w:r>
        <w:fldChar w:fldCharType="end"/>
      </w:r>
    </w:p>
    <w:p w14:paraId="7104A7E5" w14:textId="227A3EF5" w:rsidR="003B0A12" w:rsidRDefault="003B0A12" w:rsidP="003B0A12">
      <w:pPr>
        <w:pStyle w:val="TOC8"/>
        <w:rPr>
          <w:rFonts w:ascii="Calibri" w:hAnsi="Calibri"/>
          <w:b w:val="0"/>
          <w:kern w:val="2"/>
          <w:szCs w:val="22"/>
        </w:rPr>
      </w:pPr>
      <w:r>
        <w:t>Annex A (informative):</w:t>
      </w:r>
      <w:r>
        <w:tab/>
        <w:t>Signalling flows</w:t>
      </w:r>
      <w:r>
        <w:tab/>
      </w:r>
      <w:r>
        <w:fldChar w:fldCharType="begin" w:fldLock="1"/>
      </w:r>
      <w:r>
        <w:instrText xml:space="preserve"> PAGEREF _Toc163164402 \h </w:instrText>
      </w:r>
      <w:r>
        <w:fldChar w:fldCharType="separate"/>
      </w:r>
      <w:r>
        <w:t>16</w:t>
      </w:r>
      <w:r>
        <w:fldChar w:fldCharType="end"/>
      </w:r>
    </w:p>
    <w:p w14:paraId="5AA9E5E5" w14:textId="56200D84" w:rsidR="003B0A12" w:rsidRDefault="003B0A12">
      <w:pPr>
        <w:pStyle w:val="TOC1"/>
        <w:rPr>
          <w:rFonts w:ascii="Calibri" w:hAnsi="Calibri"/>
          <w:kern w:val="2"/>
          <w:szCs w:val="22"/>
        </w:rPr>
      </w:pPr>
      <w:r>
        <w:t>A.1</w:t>
      </w:r>
      <w:r>
        <w:rPr>
          <w:rFonts w:ascii="Calibri" w:hAnsi="Calibri"/>
          <w:kern w:val="2"/>
          <w:szCs w:val="22"/>
        </w:rPr>
        <w:tab/>
      </w:r>
      <w:r>
        <w:t>Introduction</w:t>
      </w:r>
      <w:r>
        <w:tab/>
      </w:r>
      <w:r>
        <w:fldChar w:fldCharType="begin" w:fldLock="1"/>
      </w:r>
      <w:r>
        <w:instrText xml:space="preserve"> PAGEREF _Toc163164403 \h </w:instrText>
      </w:r>
      <w:r>
        <w:fldChar w:fldCharType="separate"/>
      </w:r>
      <w:r>
        <w:t>16</w:t>
      </w:r>
      <w:r>
        <w:fldChar w:fldCharType="end"/>
      </w:r>
    </w:p>
    <w:p w14:paraId="42E56F36" w14:textId="6A47BB01" w:rsidR="003B0A12" w:rsidRDefault="003B0A12">
      <w:pPr>
        <w:pStyle w:val="TOC1"/>
        <w:rPr>
          <w:rFonts w:ascii="Calibri" w:hAnsi="Calibri"/>
          <w:kern w:val="2"/>
          <w:szCs w:val="22"/>
        </w:rPr>
      </w:pPr>
      <w:r>
        <w:t>A.2</w:t>
      </w:r>
      <w:r>
        <w:rPr>
          <w:rFonts w:ascii="Calibri" w:hAnsi="Calibri"/>
          <w:kern w:val="2"/>
          <w:szCs w:val="22"/>
        </w:rPr>
        <w:tab/>
      </w:r>
      <w:r>
        <w:t>User originating AOC service</w:t>
      </w:r>
      <w:r>
        <w:tab/>
      </w:r>
      <w:r>
        <w:fldChar w:fldCharType="begin" w:fldLock="1"/>
      </w:r>
      <w:r>
        <w:instrText xml:space="preserve"> PAGEREF _Toc163164404 \h </w:instrText>
      </w:r>
      <w:r>
        <w:fldChar w:fldCharType="separate"/>
      </w:r>
      <w:r>
        <w:t>16</w:t>
      </w:r>
      <w:r>
        <w:fldChar w:fldCharType="end"/>
      </w:r>
    </w:p>
    <w:p w14:paraId="76E84F78" w14:textId="16E53057" w:rsidR="003B0A12" w:rsidRDefault="003B0A12">
      <w:pPr>
        <w:pStyle w:val="TOC2"/>
        <w:rPr>
          <w:rFonts w:ascii="Calibri" w:hAnsi="Calibri"/>
          <w:kern w:val="2"/>
          <w:sz w:val="22"/>
          <w:szCs w:val="22"/>
        </w:rPr>
      </w:pPr>
      <w:r>
        <w:t>A.2.1</w:t>
      </w:r>
      <w:r>
        <w:rPr>
          <w:rFonts w:ascii="Calibri" w:hAnsi="Calibri"/>
          <w:kern w:val="2"/>
          <w:sz w:val="22"/>
          <w:szCs w:val="22"/>
        </w:rPr>
        <w:tab/>
      </w:r>
      <w:r>
        <w:t>AOC-S</w:t>
      </w:r>
      <w:r>
        <w:tab/>
      </w:r>
      <w:r>
        <w:fldChar w:fldCharType="begin" w:fldLock="1"/>
      </w:r>
      <w:r>
        <w:instrText xml:space="preserve"> PAGEREF _Toc163164405 \h </w:instrText>
      </w:r>
      <w:r>
        <w:fldChar w:fldCharType="separate"/>
      </w:r>
      <w:r>
        <w:t>16</w:t>
      </w:r>
      <w:r>
        <w:fldChar w:fldCharType="end"/>
      </w:r>
    </w:p>
    <w:p w14:paraId="493D9B2A" w14:textId="5211F487" w:rsidR="003B0A12" w:rsidRDefault="003B0A12">
      <w:pPr>
        <w:pStyle w:val="TOC3"/>
        <w:rPr>
          <w:rFonts w:ascii="Calibri" w:hAnsi="Calibri"/>
          <w:kern w:val="2"/>
          <w:sz w:val="22"/>
          <w:szCs w:val="22"/>
        </w:rPr>
      </w:pPr>
      <w:r>
        <w:t>A.2.1.1</w:t>
      </w:r>
      <w:r>
        <w:rPr>
          <w:rFonts w:ascii="Calibri" w:hAnsi="Calibri"/>
          <w:kern w:val="2"/>
          <w:sz w:val="22"/>
          <w:szCs w:val="22"/>
        </w:rPr>
        <w:tab/>
      </w:r>
      <w:r>
        <w:t>AOC-S with</w:t>
      </w:r>
      <w:r>
        <w:rPr>
          <w:lang w:eastAsia="zh-CN"/>
        </w:rPr>
        <w:t xml:space="preserve"> AOC</w:t>
      </w:r>
      <w:r>
        <w:t xml:space="preserve"> information in reliable 1xx responses</w:t>
      </w:r>
      <w:r>
        <w:tab/>
      </w:r>
      <w:r>
        <w:fldChar w:fldCharType="begin" w:fldLock="1"/>
      </w:r>
      <w:r>
        <w:instrText xml:space="preserve"> PAGEREF _Toc163164406 \h </w:instrText>
      </w:r>
      <w:r>
        <w:fldChar w:fldCharType="separate"/>
      </w:r>
      <w:r>
        <w:t>16</w:t>
      </w:r>
      <w:r>
        <w:fldChar w:fldCharType="end"/>
      </w:r>
    </w:p>
    <w:p w14:paraId="5B767BBD" w14:textId="3B3C187D" w:rsidR="003B0A12" w:rsidRDefault="003B0A12">
      <w:pPr>
        <w:pStyle w:val="TOC3"/>
        <w:rPr>
          <w:rFonts w:ascii="Calibri" w:hAnsi="Calibri"/>
          <w:kern w:val="2"/>
          <w:sz w:val="22"/>
          <w:szCs w:val="22"/>
        </w:rPr>
      </w:pPr>
      <w:r>
        <w:t>A.2.1.2</w:t>
      </w:r>
      <w:r>
        <w:rPr>
          <w:rFonts w:ascii="Calibri" w:hAnsi="Calibri"/>
          <w:kern w:val="2"/>
          <w:sz w:val="22"/>
          <w:szCs w:val="22"/>
        </w:rPr>
        <w:tab/>
      </w:r>
      <w:r>
        <w:t>AOC-S with AOC information in a 200 (OK) response</w:t>
      </w:r>
      <w:r>
        <w:tab/>
      </w:r>
      <w:r>
        <w:fldChar w:fldCharType="begin" w:fldLock="1"/>
      </w:r>
      <w:r>
        <w:instrText xml:space="preserve"> PAGEREF _Toc163164407 \h </w:instrText>
      </w:r>
      <w:r>
        <w:fldChar w:fldCharType="separate"/>
      </w:r>
      <w:r>
        <w:t>17</w:t>
      </w:r>
      <w:r>
        <w:fldChar w:fldCharType="end"/>
      </w:r>
    </w:p>
    <w:p w14:paraId="6B75E78F" w14:textId="6AC8C7EE" w:rsidR="003B0A12" w:rsidRDefault="003B0A12">
      <w:pPr>
        <w:pStyle w:val="TOC3"/>
        <w:rPr>
          <w:rFonts w:ascii="Calibri" w:hAnsi="Calibri"/>
          <w:kern w:val="2"/>
          <w:sz w:val="22"/>
          <w:szCs w:val="22"/>
        </w:rPr>
      </w:pPr>
      <w:r>
        <w:t>A.2.1.</w:t>
      </w:r>
      <w:r>
        <w:rPr>
          <w:lang w:eastAsia="zh-CN"/>
        </w:rPr>
        <w:t>3</w:t>
      </w:r>
      <w:r>
        <w:rPr>
          <w:rFonts w:ascii="Calibri" w:hAnsi="Calibri"/>
          <w:kern w:val="2"/>
          <w:sz w:val="22"/>
          <w:szCs w:val="22"/>
        </w:rPr>
        <w:tab/>
      </w:r>
      <w:r>
        <w:t>AOC-</w:t>
      </w:r>
      <w:r>
        <w:rPr>
          <w:lang w:eastAsia="zh-CN"/>
        </w:rPr>
        <w:t>S with AOC information in INFO messages</w:t>
      </w:r>
      <w:r>
        <w:tab/>
      </w:r>
      <w:r>
        <w:fldChar w:fldCharType="begin" w:fldLock="1"/>
      </w:r>
      <w:r>
        <w:instrText xml:space="preserve"> PAGEREF _Toc163164408 \h </w:instrText>
      </w:r>
      <w:r>
        <w:fldChar w:fldCharType="separate"/>
      </w:r>
      <w:r>
        <w:t>18</w:t>
      </w:r>
      <w:r>
        <w:fldChar w:fldCharType="end"/>
      </w:r>
    </w:p>
    <w:p w14:paraId="25415A5A" w14:textId="5437891F" w:rsidR="003B0A12" w:rsidRDefault="003B0A12">
      <w:pPr>
        <w:pStyle w:val="TOC2"/>
        <w:rPr>
          <w:rFonts w:ascii="Calibri" w:hAnsi="Calibri"/>
          <w:kern w:val="2"/>
          <w:sz w:val="22"/>
          <w:szCs w:val="22"/>
        </w:rPr>
      </w:pPr>
      <w:r>
        <w:t>A.2.2</w:t>
      </w:r>
      <w:r>
        <w:rPr>
          <w:rFonts w:ascii="Calibri" w:hAnsi="Calibri"/>
          <w:kern w:val="2"/>
          <w:sz w:val="22"/>
          <w:szCs w:val="22"/>
        </w:rPr>
        <w:tab/>
      </w:r>
      <w:r>
        <w:t>AOC-D</w:t>
      </w:r>
      <w:r>
        <w:tab/>
      </w:r>
      <w:r>
        <w:fldChar w:fldCharType="begin" w:fldLock="1"/>
      </w:r>
      <w:r>
        <w:instrText xml:space="preserve"> PAGEREF _Toc163164409 \h </w:instrText>
      </w:r>
      <w:r>
        <w:fldChar w:fldCharType="separate"/>
      </w:r>
      <w:r>
        <w:t>18</w:t>
      </w:r>
      <w:r>
        <w:fldChar w:fldCharType="end"/>
      </w:r>
    </w:p>
    <w:p w14:paraId="5733FCD8" w14:textId="708381EE" w:rsidR="003B0A12" w:rsidRDefault="003B0A12">
      <w:pPr>
        <w:pStyle w:val="TOC2"/>
        <w:rPr>
          <w:rFonts w:ascii="Calibri" w:hAnsi="Calibri"/>
          <w:kern w:val="2"/>
          <w:sz w:val="22"/>
          <w:szCs w:val="22"/>
        </w:rPr>
      </w:pPr>
      <w:r>
        <w:t>A.2.3</w:t>
      </w:r>
      <w:r>
        <w:rPr>
          <w:rFonts w:ascii="Calibri" w:hAnsi="Calibri"/>
          <w:kern w:val="2"/>
          <w:sz w:val="22"/>
          <w:szCs w:val="22"/>
        </w:rPr>
        <w:tab/>
      </w:r>
      <w:r>
        <w:t>AOC-E</w:t>
      </w:r>
      <w:r>
        <w:tab/>
      </w:r>
      <w:r>
        <w:fldChar w:fldCharType="begin" w:fldLock="1"/>
      </w:r>
      <w:r>
        <w:instrText xml:space="preserve"> PAGEREF _Toc163164410 \h </w:instrText>
      </w:r>
      <w:r>
        <w:fldChar w:fldCharType="separate"/>
      </w:r>
      <w:r>
        <w:t>19</w:t>
      </w:r>
      <w:r>
        <w:fldChar w:fldCharType="end"/>
      </w:r>
    </w:p>
    <w:p w14:paraId="0077D59F" w14:textId="29936235" w:rsidR="003B0A12" w:rsidRDefault="003B0A12">
      <w:pPr>
        <w:pStyle w:val="TOC1"/>
        <w:rPr>
          <w:rFonts w:ascii="Calibri" w:hAnsi="Calibri"/>
          <w:kern w:val="2"/>
          <w:szCs w:val="22"/>
        </w:rPr>
      </w:pPr>
      <w:r>
        <w:t>A.3</w:t>
      </w:r>
      <w:r>
        <w:rPr>
          <w:rFonts w:ascii="Calibri" w:hAnsi="Calibri"/>
          <w:kern w:val="2"/>
          <w:szCs w:val="22"/>
        </w:rPr>
        <w:tab/>
      </w:r>
      <w:r>
        <w:t>User terminating AOC service</w:t>
      </w:r>
      <w:r>
        <w:tab/>
      </w:r>
      <w:r>
        <w:fldChar w:fldCharType="begin" w:fldLock="1"/>
      </w:r>
      <w:r>
        <w:instrText xml:space="preserve"> PAGEREF _Toc163164411 \h </w:instrText>
      </w:r>
      <w:r>
        <w:fldChar w:fldCharType="separate"/>
      </w:r>
      <w:r>
        <w:t>21</w:t>
      </w:r>
      <w:r>
        <w:fldChar w:fldCharType="end"/>
      </w:r>
    </w:p>
    <w:p w14:paraId="104ADE80" w14:textId="5E2DF63D" w:rsidR="003B0A12" w:rsidRDefault="003B0A12">
      <w:pPr>
        <w:pStyle w:val="TOC2"/>
        <w:rPr>
          <w:rFonts w:ascii="Calibri" w:hAnsi="Calibri"/>
          <w:kern w:val="2"/>
          <w:sz w:val="22"/>
          <w:szCs w:val="22"/>
        </w:rPr>
      </w:pPr>
      <w:r>
        <w:t>A.3.1</w:t>
      </w:r>
      <w:r>
        <w:rPr>
          <w:rFonts w:ascii="Calibri" w:hAnsi="Calibri"/>
          <w:kern w:val="2"/>
          <w:sz w:val="22"/>
          <w:szCs w:val="22"/>
        </w:rPr>
        <w:tab/>
      </w:r>
      <w:r>
        <w:t>AOC-S</w:t>
      </w:r>
      <w:r>
        <w:tab/>
      </w:r>
      <w:r>
        <w:fldChar w:fldCharType="begin" w:fldLock="1"/>
      </w:r>
      <w:r>
        <w:instrText xml:space="preserve"> PAGEREF _Toc163164412 \h </w:instrText>
      </w:r>
      <w:r>
        <w:fldChar w:fldCharType="separate"/>
      </w:r>
      <w:r>
        <w:t>21</w:t>
      </w:r>
      <w:r>
        <w:fldChar w:fldCharType="end"/>
      </w:r>
    </w:p>
    <w:p w14:paraId="23468EA6" w14:textId="343B9B7C" w:rsidR="003B0A12" w:rsidRDefault="003B0A12">
      <w:pPr>
        <w:pStyle w:val="TOC3"/>
        <w:rPr>
          <w:rFonts w:ascii="Calibri" w:hAnsi="Calibri"/>
          <w:kern w:val="2"/>
          <w:sz w:val="22"/>
          <w:szCs w:val="22"/>
        </w:rPr>
      </w:pPr>
      <w:r>
        <w:t>A.</w:t>
      </w:r>
      <w:r>
        <w:rPr>
          <w:lang w:eastAsia="zh-CN"/>
        </w:rPr>
        <w:t>3</w:t>
      </w:r>
      <w:r>
        <w:t>.1.1</w:t>
      </w:r>
      <w:r>
        <w:rPr>
          <w:rFonts w:ascii="Calibri" w:hAnsi="Calibri"/>
          <w:kern w:val="2"/>
          <w:sz w:val="22"/>
          <w:szCs w:val="22"/>
        </w:rPr>
        <w:tab/>
      </w:r>
      <w:r>
        <w:t xml:space="preserve">AOC-S with </w:t>
      </w:r>
      <w:r>
        <w:rPr>
          <w:lang w:eastAsia="zh-CN"/>
        </w:rPr>
        <w:t>AOC</w:t>
      </w:r>
      <w:r>
        <w:t xml:space="preserve"> info</w:t>
      </w:r>
      <w:r>
        <w:rPr>
          <w:lang w:eastAsia="zh-CN"/>
        </w:rPr>
        <w:t>rmation</w:t>
      </w:r>
      <w:r>
        <w:t xml:space="preserve"> during session set-up</w:t>
      </w:r>
      <w:r>
        <w:tab/>
      </w:r>
      <w:r>
        <w:fldChar w:fldCharType="begin" w:fldLock="1"/>
      </w:r>
      <w:r>
        <w:instrText xml:space="preserve"> PAGEREF _Toc163164413 \h </w:instrText>
      </w:r>
      <w:r>
        <w:fldChar w:fldCharType="separate"/>
      </w:r>
      <w:r>
        <w:t>21</w:t>
      </w:r>
      <w:r>
        <w:fldChar w:fldCharType="end"/>
      </w:r>
    </w:p>
    <w:p w14:paraId="64DB337B" w14:textId="57FF3B41" w:rsidR="003B0A12" w:rsidRDefault="003B0A12">
      <w:pPr>
        <w:pStyle w:val="TOC3"/>
        <w:rPr>
          <w:rFonts w:ascii="Calibri" w:hAnsi="Calibri"/>
          <w:kern w:val="2"/>
          <w:sz w:val="22"/>
          <w:szCs w:val="22"/>
        </w:rPr>
      </w:pPr>
      <w:r>
        <w:t>A.</w:t>
      </w:r>
      <w:r>
        <w:rPr>
          <w:lang w:eastAsia="zh-CN"/>
        </w:rPr>
        <w:t>3</w:t>
      </w:r>
      <w:r>
        <w:t>.1.</w:t>
      </w:r>
      <w:r>
        <w:rPr>
          <w:lang w:eastAsia="zh-CN"/>
        </w:rPr>
        <w:t>2</w:t>
      </w:r>
      <w:r>
        <w:rPr>
          <w:rFonts w:ascii="Calibri" w:hAnsi="Calibri"/>
          <w:kern w:val="2"/>
          <w:sz w:val="22"/>
          <w:szCs w:val="22"/>
        </w:rPr>
        <w:tab/>
      </w:r>
      <w:r>
        <w:t>AOC-</w:t>
      </w:r>
      <w:r>
        <w:rPr>
          <w:lang w:eastAsia="zh-CN"/>
        </w:rPr>
        <w:t>S with AOC information in INFO messages</w:t>
      </w:r>
      <w:r>
        <w:tab/>
      </w:r>
      <w:r>
        <w:fldChar w:fldCharType="begin" w:fldLock="1"/>
      </w:r>
      <w:r>
        <w:instrText xml:space="preserve"> PAGEREF _Toc163164414 \h </w:instrText>
      </w:r>
      <w:r>
        <w:fldChar w:fldCharType="separate"/>
      </w:r>
      <w:r>
        <w:t>22</w:t>
      </w:r>
      <w:r>
        <w:fldChar w:fldCharType="end"/>
      </w:r>
    </w:p>
    <w:p w14:paraId="4852EE95" w14:textId="258914A4" w:rsidR="003B0A12" w:rsidRDefault="003B0A12">
      <w:pPr>
        <w:pStyle w:val="TOC2"/>
        <w:rPr>
          <w:rFonts w:ascii="Calibri" w:hAnsi="Calibri"/>
          <w:kern w:val="2"/>
          <w:sz w:val="22"/>
          <w:szCs w:val="22"/>
        </w:rPr>
      </w:pPr>
      <w:r>
        <w:t>A.3.2</w:t>
      </w:r>
      <w:r>
        <w:rPr>
          <w:rFonts w:ascii="Calibri" w:hAnsi="Calibri"/>
          <w:kern w:val="2"/>
          <w:sz w:val="22"/>
          <w:szCs w:val="22"/>
        </w:rPr>
        <w:tab/>
      </w:r>
      <w:r>
        <w:t>AOC-D</w:t>
      </w:r>
      <w:r>
        <w:tab/>
      </w:r>
      <w:r>
        <w:fldChar w:fldCharType="begin" w:fldLock="1"/>
      </w:r>
      <w:r>
        <w:instrText xml:space="preserve"> PAGEREF _Toc163164415 \h </w:instrText>
      </w:r>
      <w:r>
        <w:fldChar w:fldCharType="separate"/>
      </w:r>
      <w:r>
        <w:t>22</w:t>
      </w:r>
      <w:r>
        <w:fldChar w:fldCharType="end"/>
      </w:r>
    </w:p>
    <w:p w14:paraId="309793B6" w14:textId="53E288B2" w:rsidR="003B0A12" w:rsidRDefault="003B0A12">
      <w:pPr>
        <w:pStyle w:val="TOC2"/>
        <w:rPr>
          <w:rFonts w:ascii="Calibri" w:hAnsi="Calibri"/>
          <w:kern w:val="2"/>
          <w:sz w:val="22"/>
          <w:szCs w:val="22"/>
        </w:rPr>
      </w:pPr>
      <w:r>
        <w:t>A.3.3</w:t>
      </w:r>
      <w:r>
        <w:rPr>
          <w:rFonts w:ascii="Calibri" w:hAnsi="Calibri"/>
          <w:kern w:val="2"/>
          <w:sz w:val="22"/>
          <w:szCs w:val="22"/>
        </w:rPr>
        <w:tab/>
      </w:r>
      <w:r>
        <w:t>AOC-E</w:t>
      </w:r>
      <w:r>
        <w:tab/>
      </w:r>
      <w:r>
        <w:fldChar w:fldCharType="begin" w:fldLock="1"/>
      </w:r>
      <w:r>
        <w:instrText xml:space="preserve"> PAGEREF _Toc163164416 \h </w:instrText>
      </w:r>
      <w:r>
        <w:fldChar w:fldCharType="separate"/>
      </w:r>
      <w:r>
        <w:t>23</w:t>
      </w:r>
      <w:r>
        <w:fldChar w:fldCharType="end"/>
      </w:r>
    </w:p>
    <w:p w14:paraId="420A6ED4" w14:textId="66B4A32A" w:rsidR="003B0A12" w:rsidRDefault="003B0A12" w:rsidP="003B0A12">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_Toc163164417 \h </w:instrText>
      </w:r>
      <w:r>
        <w:fldChar w:fldCharType="separate"/>
      </w:r>
      <w:r>
        <w:t>25</w:t>
      </w:r>
      <w:r>
        <w:fldChar w:fldCharType="end"/>
      </w:r>
    </w:p>
    <w:p w14:paraId="254AA052" w14:textId="65DBFAAF" w:rsidR="003B0A12" w:rsidRDefault="003B0A12" w:rsidP="003B0A12">
      <w:pPr>
        <w:pStyle w:val="TOC8"/>
        <w:rPr>
          <w:rFonts w:ascii="Calibri" w:hAnsi="Calibri"/>
          <w:b w:val="0"/>
          <w:kern w:val="2"/>
          <w:szCs w:val="22"/>
        </w:rPr>
      </w:pPr>
      <w:r>
        <w:t>Annex C (normative):</w:t>
      </w:r>
      <w:r>
        <w:tab/>
        <w:t>Charging Information Elements</w:t>
      </w:r>
      <w:r>
        <w:tab/>
      </w:r>
      <w:r>
        <w:fldChar w:fldCharType="begin" w:fldLock="1"/>
      </w:r>
      <w:r>
        <w:instrText xml:space="preserve"> PAGEREF _Toc163164418 \h </w:instrText>
      </w:r>
      <w:r>
        <w:fldChar w:fldCharType="separate"/>
      </w:r>
      <w:r>
        <w:t>26</w:t>
      </w:r>
      <w:r>
        <w:fldChar w:fldCharType="end"/>
      </w:r>
    </w:p>
    <w:p w14:paraId="3AF53372" w14:textId="5B1DFB27" w:rsidR="003B0A12" w:rsidRDefault="003B0A12">
      <w:pPr>
        <w:pStyle w:val="TOC1"/>
        <w:rPr>
          <w:rFonts w:ascii="Calibri" w:hAnsi="Calibri"/>
          <w:kern w:val="2"/>
          <w:szCs w:val="22"/>
        </w:rPr>
      </w:pPr>
      <w:r>
        <w:t>C.1</w:t>
      </w:r>
      <w:r>
        <w:rPr>
          <w:rFonts w:ascii="Calibri" w:hAnsi="Calibri"/>
          <w:kern w:val="2"/>
          <w:szCs w:val="22"/>
        </w:rPr>
        <w:tab/>
      </w:r>
      <w:r>
        <w:t>General</w:t>
      </w:r>
      <w:r>
        <w:tab/>
      </w:r>
      <w:r>
        <w:fldChar w:fldCharType="begin" w:fldLock="1"/>
      </w:r>
      <w:r>
        <w:instrText xml:space="preserve"> PAGEREF _Toc163164419 \h </w:instrText>
      </w:r>
      <w:r>
        <w:fldChar w:fldCharType="separate"/>
      </w:r>
      <w:r>
        <w:t>26</w:t>
      </w:r>
      <w:r>
        <w:fldChar w:fldCharType="end"/>
      </w:r>
    </w:p>
    <w:p w14:paraId="6BC36518" w14:textId="173F5A12" w:rsidR="003B0A12" w:rsidRDefault="003B0A12">
      <w:pPr>
        <w:pStyle w:val="TOC1"/>
        <w:rPr>
          <w:rFonts w:ascii="Calibri" w:hAnsi="Calibri"/>
          <w:kern w:val="2"/>
          <w:szCs w:val="22"/>
        </w:rPr>
      </w:pPr>
      <w:r>
        <w:t>C.2</w:t>
      </w:r>
      <w:r>
        <w:rPr>
          <w:rFonts w:ascii="Calibri" w:hAnsi="Calibri"/>
          <w:kern w:val="2"/>
          <w:szCs w:val="22"/>
        </w:rPr>
        <w:tab/>
      </w:r>
      <w:r>
        <w:t>AOC-S</w:t>
      </w:r>
      <w:r>
        <w:tab/>
      </w:r>
      <w:r>
        <w:fldChar w:fldCharType="begin" w:fldLock="1"/>
      </w:r>
      <w:r>
        <w:instrText xml:space="preserve"> PAGEREF _Toc163164420 \h </w:instrText>
      </w:r>
      <w:r>
        <w:fldChar w:fldCharType="separate"/>
      </w:r>
      <w:r>
        <w:t>26</w:t>
      </w:r>
      <w:r>
        <w:fldChar w:fldCharType="end"/>
      </w:r>
    </w:p>
    <w:p w14:paraId="420A2AE7" w14:textId="2E64322E" w:rsidR="003B0A12" w:rsidRDefault="003B0A12">
      <w:pPr>
        <w:pStyle w:val="TOC2"/>
        <w:rPr>
          <w:rFonts w:ascii="Calibri" w:hAnsi="Calibri"/>
          <w:kern w:val="2"/>
          <w:sz w:val="22"/>
          <w:szCs w:val="22"/>
        </w:rPr>
      </w:pPr>
      <w:r>
        <w:t>C.2.1</w:t>
      </w:r>
      <w:r>
        <w:rPr>
          <w:rFonts w:ascii="Calibri" w:hAnsi="Calibri"/>
          <w:kern w:val="2"/>
          <w:sz w:val="22"/>
          <w:szCs w:val="22"/>
        </w:rPr>
        <w:tab/>
      </w:r>
      <w:r>
        <w:t>Charged Items</w:t>
      </w:r>
      <w:r>
        <w:tab/>
      </w:r>
      <w:r>
        <w:fldChar w:fldCharType="begin" w:fldLock="1"/>
      </w:r>
      <w:r>
        <w:instrText xml:space="preserve"> PAGEREF _Toc163164421 \h </w:instrText>
      </w:r>
      <w:r>
        <w:fldChar w:fldCharType="separate"/>
      </w:r>
      <w:r>
        <w:t>26</w:t>
      </w:r>
      <w:r>
        <w:fldChar w:fldCharType="end"/>
      </w:r>
    </w:p>
    <w:p w14:paraId="1B1CAA06" w14:textId="348D1D30" w:rsidR="003B0A12" w:rsidRDefault="003B0A12">
      <w:pPr>
        <w:pStyle w:val="TOC3"/>
        <w:rPr>
          <w:rFonts w:ascii="Calibri" w:hAnsi="Calibri"/>
          <w:kern w:val="2"/>
          <w:sz w:val="22"/>
          <w:szCs w:val="22"/>
        </w:rPr>
      </w:pPr>
      <w:r>
        <w:t>C.2.1.1</w:t>
      </w:r>
      <w:r>
        <w:rPr>
          <w:rFonts w:ascii="Calibri" w:hAnsi="Calibri"/>
          <w:kern w:val="2"/>
          <w:sz w:val="22"/>
          <w:szCs w:val="22"/>
        </w:rPr>
        <w:tab/>
      </w:r>
      <w:r>
        <w:t>Charged Item: basic communication</w:t>
      </w:r>
      <w:r>
        <w:tab/>
      </w:r>
      <w:r>
        <w:fldChar w:fldCharType="begin" w:fldLock="1"/>
      </w:r>
      <w:r>
        <w:instrText xml:space="preserve"> PAGEREF _Toc163164422 \h </w:instrText>
      </w:r>
      <w:r>
        <w:fldChar w:fldCharType="separate"/>
      </w:r>
      <w:r>
        <w:t>26</w:t>
      </w:r>
      <w:r>
        <w:fldChar w:fldCharType="end"/>
      </w:r>
    </w:p>
    <w:p w14:paraId="35B3744F" w14:textId="3B12719E" w:rsidR="003B0A12" w:rsidRDefault="003B0A12">
      <w:pPr>
        <w:pStyle w:val="TOC3"/>
        <w:rPr>
          <w:rFonts w:ascii="Calibri" w:hAnsi="Calibri"/>
          <w:kern w:val="2"/>
          <w:sz w:val="22"/>
          <w:szCs w:val="22"/>
        </w:rPr>
      </w:pPr>
      <w:r>
        <w:t>C.2.1.2</w:t>
      </w:r>
      <w:r>
        <w:rPr>
          <w:rFonts w:ascii="Calibri" w:hAnsi="Calibri"/>
          <w:kern w:val="2"/>
          <w:sz w:val="22"/>
          <w:szCs w:val="22"/>
        </w:rPr>
        <w:tab/>
      </w:r>
      <w:r>
        <w:t>Charged Item: communication attempt</w:t>
      </w:r>
      <w:r>
        <w:tab/>
      </w:r>
      <w:r>
        <w:fldChar w:fldCharType="begin" w:fldLock="1"/>
      </w:r>
      <w:r>
        <w:instrText xml:space="preserve"> PAGEREF _Toc163164423 \h </w:instrText>
      </w:r>
      <w:r>
        <w:fldChar w:fldCharType="separate"/>
      </w:r>
      <w:r>
        <w:t>26</w:t>
      </w:r>
      <w:r>
        <w:fldChar w:fldCharType="end"/>
      </w:r>
    </w:p>
    <w:p w14:paraId="4081C328" w14:textId="6DF15499" w:rsidR="003B0A12" w:rsidRDefault="003B0A12">
      <w:pPr>
        <w:pStyle w:val="TOC3"/>
        <w:rPr>
          <w:rFonts w:ascii="Calibri" w:hAnsi="Calibri"/>
          <w:kern w:val="2"/>
          <w:sz w:val="22"/>
          <w:szCs w:val="22"/>
        </w:rPr>
      </w:pPr>
      <w:r>
        <w:t>C.2.1.3</w:t>
      </w:r>
      <w:r>
        <w:rPr>
          <w:rFonts w:ascii="Calibri" w:hAnsi="Calibri"/>
          <w:kern w:val="2"/>
          <w:sz w:val="22"/>
          <w:szCs w:val="22"/>
        </w:rPr>
        <w:tab/>
      </w:r>
      <w:r>
        <w:t>Charged Item: communication setup</w:t>
      </w:r>
      <w:r>
        <w:tab/>
      </w:r>
      <w:r>
        <w:fldChar w:fldCharType="begin" w:fldLock="1"/>
      </w:r>
      <w:r>
        <w:instrText xml:space="preserve"> PAGEREF _Toc163164424 \h </w:instrText>
      </w:r>
      <w:r>
        <w:fldChar w:fldCharType="separate"/>
      </w:r>
      <w:r>
        <w:t>26</w:t>
      </w:r>
      <w:r>
        <w:fldChar w:fldCharType="end"/>
      </w:r>
    </w:p>
    <w:p w14:paraId="4D28A1CF" w14:textId="6EF1099A" w:rsidR="003B0A12" w:rsidRDefault="003B0A12">
      <w:pPr>
        <w:pStyle w:val="TOC3"/>
        <w:rPr>
          <w:rFonts w:ascii="Calibri" w:hAnsi="Calibri"/>
          <w:kern w:val="2"/>
          <w:sz w:val="22"/>
          <w:szCs w:val="22"/>
        </w:rPr>
      </w:pPr>
      <w:r>
        <w:t>C.2.1.4</w:t>
      </w:r>
      <w:r>
        <w:rPr>
          <w:rFonts w:ascii="Calibri" w:hAnsi="Calibri"/>
          <w:kern w:val="2"/>
          <w:sz w:val="22"/>
          <w:szCs w:val="22"/>
        </w:rPr>
        <w:tab/>
      </w:r>
      <w:r>
        <w:t>Charged Item: operation of services</w:t>
      </w:r>
      <w:r>
        <w:tab/>
      </w:r>
      <w:r>
        <w:fldChar w:fldCharType="begin" w:fldLock="1"/>
      </w:r>
      <w:r>
        <w:instrText xml:space="preserve"> PAGEREF _Toc163164425 \h </w:instrText>
      </w:r>
      <w:r>
        <w:fldChar w:fldCharType="separate"/>
      </w:r>
      <w:r>
        <w:t>27</w:t>
      </w:r>
      <w:r>
        <w:fldChar w:fldCharType="end"/>
      </w:r>
    </w:p>
    <w:p w14:paraId="2AD45898" w14:textId="32E9B631" w:rsidR="003B0A12" w:rsidRDefault="003B0A12">
      <w:pPr>
        <w:pStyle w:val="TOC3"/>
        <w:rPr>
          <w:rFonts w:ascii="Calibri" w:hAnsi="Calibri"/>
          <w:kern w:val="2"/>
          <w:sz w:val="22"/>
          <w:szCs w:val="22"/>
        </w:rPr>
      </w:pPr>
      <w:r>
        <w:t>C.2.1.5</w:t>
      </w:r>
      <w:r>
        <w:rPr>
          <w:rFonts w:ascii="Calibri" w:hAnsi="Calibri"/>
          <w:kern w:val="2"/>
          <w:sz w:val="22"/>
          <w:szCs w:val="22"/>
        </w:rPr>
        <w:tab/>
      </w:r>
      <w:r>
        <w:t>Void</w:t>
      </w:r>
      <w:r>
        <w:tab/>
      </w:r>
      <w:r>
        <w:fldChar w:fldCharType="begin" w:fldLock="1"/>
      </w:r>
      <w:r>
        <w:instrText xml:space="preserve"> PAGEREF _Toc163164426 \h </w:instrText>
      </w:r>
      <w:r>
        <w:fldChar w:fldCharType="separate"/>
      </w:r>
      <w:r>
        <w:t>27</w:t>
      </w:r>
      <w:r>
        <w:fldChar w:fldCharType="end"/>
      </w:r>
    </w:p>
    <w:p w14:paraId="2F578341" w14:textId="51E29ABA" w:rsidR="003B0A12" w:rsidRDefault="003B0A12">
      <w:pPr>
        <w:pStyle w:val="TOC2"/>
        <w:rPr>
          <w:rFonts w:ascii="Calibri" w:hAnsi="Calibri"/>
          <w:kern w:val="2"/>
          <w:sz w:val="22"/>
          <w:szCs w:val="22"/>
        </w:rPr>
      </w:pPr>
      <w:r>
        <w:t>C.2.2</w:t>
      </w:r>
      <w:r>
        <w:rPr>
          <w:rFonts w:ascii="Calibri" w:hAnsi="Calibri"/>
          <w:kern w:val="2"/>
          <w:sz w:val="22"/>
          <w:szCs w:val="22"/>
        </w:rPr>
        <w:tab/>
      </w:r>
      <w:r>
        <w:t>Expressing Charging Rates</w:t>
      </w:r>
      <w:r>
        <w:tab/>
      </w:r>
      <w:r>
        <w:fldChar w:fldCharType="begin" w:fldLock="1"/>
      </w:r>
      <w:r>
        <w:instrText xml:space="preserve"> PAGEREF _Toc163164427 \h </w:instrText>
      </w:r>
      <w:r>
        <w:fldChar w:fldCharType="separate"/>
      </w:r>
      <w:r>
        <w:t>27</w:t>
      </w:r>
      <w:r>
        <w:fldChar w:fldCharType="end"/>
      </w:r>
    </w:p>
    <w:p w14:paraId="4B532BC1" w14:textId="6EFC54CE" w:rsidR="003B0A12" w:rsidRDefault="003B0A12">
      <w:pPr>
        <w:pStyle w:val="TOC3"/>
        <w:rPr>
          <w:rFonts w:ascii="Calibri" w:hAnsi="Calibri"/>
          <w:kern w:val="2"/>
          <w:sz w:val="22"/>
          <w:szCs w:val="22"/>
        </w:rPr>
      </w:pPr>
      <w:r>
        <w:t>C.2.2.1</w:t>
      </w:r>
      <w:r>
        <w:rPr>
          <w:rFonts w:ascii="Calibri" w:hAnsi="Calibri"/>
          <w:kern w:val="2"/>
          <w:sz w:val="22"/>
          <w:szCs w:val="22"/>
        </w:rPr>
        <w:tab/>
      </w:r>
      <w:r w:rsidRPr="004345C4">
        <w:rPr>
          <w:caps/>
        </w:rPr>
        <w:t>d</w:t>
      </w:r>
      <w:r>
        <w:t>uration charge: Price per time unit, and unit time</w:t>
      </w:r>
      <w:r>
        <w:tab/>
      </w:r>
      <w:r>
        <w:fldChar w:fldCharType="begin" w:fldLock="1"/>
      </w:r>
      <w:r>
        <w:instrText xml:space="preserve"> PAGEREF _Toc163164428 \h </w:instrText>
      </w:r>
      <w:r>
        <w:fldChar w:fldCharType="separate"/>
      </w:r>
      <w:r>
        <w:t>27</w:t>
      </w:r>
      <w:r>
        <w:fldChar w:fldCharType="end"/>
      </w:r>
    </w:p>
    <w:p w14:paraId="50C26E78" w14:textId="481A815E" w:rsidR="003B0A12" w:rsidRDefault="003B0A12">
      <w:pPr>
        <w:pStyle w:val="TOC3"/>
        <w:rPr>
          <w:rFonts w:ascii="Calibri" w:hAnsi="Calibri"/>
          <w:kern w:val="2"/>
          <w:sz w:val="22"/>
          <w:szCs w:val="22"/>
        </w:rPr>
      </w:pPr>
      <w:r>
        <w:t>C.2.2.2</w:t>
      </w:r>
      <w:r>
        <w:rPr>
          <w:rFonts w:ascii="Calibri" w:hAnsi="Calibri"/>
          <w:kern w:val="2"/>
          <w:sz w:val="22"/>
          <w:szCs w:val="22"/>
        </w:rPr>
        <w:tab/>
      </w:r>
      <w:r w:rsidRPr="004345C4">
        <w:rPr>
          <w:caps/>
        </w:rPr>
        <w:t>s</w:t>
      </w:r>
      <w:r>
        <w:t>pecific: free of charge</w:t>
      </w:r>
      <w:r>
        <w:tab/>
      </w:r>
      <w:r>
        <w:fldChar w:fldCharType="begin" w:fldLock="1"/>
      </w:r>
      <w:r>
        <w:instrText xml:space="preserve"> PAGEREF _Toc163164429 \h </w:instrText>
      </w:r>
      <w:r>
        <w:fldChar w:fldCharType="separate"/>
      </w:r>
      <w:r>
        <w:t>27</w:t>
      </w:r>
      <w:r>
        <w:fldChar w:fldCharType="end"/>
      </w:r>
    </w:p>
    <w:p w14:paraId="4E14C5E3" w14:textId="0F9F7266" w:rsidR="003B0A12" w:rsidRDefault="003B0A12">
      <w:pPr>
        <w:pStyle w:val="TOC3"/>
        <w:rPr>
          <w:rFonts w:ascii="Calibri" w:hAnsi="Calibri"/>
          <w:kern w:val="2"/>
          <w:sz w:val="22"/>
          <w:szCs w:val="22"/>
        </w:rPr>
      </w:pPr>
      <w:r>
        <w:t>C.2.2.3</w:t>
      </w:r>
      <w:r>
        <w:rPr>
          <w:rFonts w:ascii="Calibri" w:hAnsi="Calibri"/>
          <w:kern w:val="2"/>
          <w:sz w:val="22"/>
          <w:szCs w:val="22"/>
        </w:rPr>
        <w:tab/>
      </w:r>
      <w:r w:rsidRPr="004345C4">
        <w:rPr>
          <w:caps/>
        </w:rPr>
        <w:t>s</w:t>
      </w:r>
      <w:r>
        <w:t>pecific: flat rate</w:t>
      </w:r>
      <w:r>
        <w:tab/>
      </w:r>
      <w:r>
        <w:fldChar w:fldCharType="begin" w:fldLock="1"/>
      </w:r>
      <w:r>
        <w:instrText xml:space="preserve"> PAGEREF _Toc163164430 \h </w:instrText>
      </w:r>
      <w:r>
        <w:fldChar w:fldCharType="separate"/>
      </w:r>
      <w:r>
        <w:t>27</w:t>
      </w:r>
      <w:r>
        <w:fldChar w:fldCharType="end"/>
      </w:r>
    </w:p>
    <w:p w14:paraId="0DF87C92" w14:textId="07452A11" w:rsidR="003B0A12" w:rsidRDefault="003B0A12">
      <w:pPr>
        <w:pStyle w:val="TOC3"/>
        <w:rPr>
          <w:rFonts w:ascii="Calibri" w:hAnsi="Calibri"/>
          <w:kern w:val="2"/>
          <w:sz w:val="22"/>
          <w:szCs w:val="22"/>
        </w:rPr>
      </w:pPr>
      <w:r>
        <w:t>C.2.2.4</w:t>
      </w:r>
      <w:r>
        <w:rPr>
          <w:rFonts w:ascii="Calibri" w:hAnsi="Calibri"/>
          <w:kern w:val="2"/>
          <w:sz w:val="22"/>
          <w:szCs w:val="22"/>
        </w:rPr>
        <w:tab/>
      </w:r>
      <w:r>
        <w:t>Void</w:t>
      </w:r>
      <w:r>
        <w:tab/>
      </w:r>
      <w:r>
        <w:fldChar w:fldCharType="begin" w:fldLock="1"/>
      </w:r>
      <w:r>
        <w:instrText xml:space="preserve"> PAGEREF _Toc163164431 \h </w:instrText>
      </w:r>
      <w:r>
        <w:fldChar w:fldCharType="separate"/>
      </w:r>
      <w:r>
        <w:t>28</w:t>
      </w:r>
      <w:r>
        <w:fldChar w:fldCharType="end"/>
      </w:r>
    </w:p>
    <w:p w14:paraId="10CF9E1F" w14:textId="5A95BC6B" w:rsidR="003B0A12" w:rsidRDefault="003B0A12">
      <w:pPr>
        <w:pStyle w:val="TOC3"/>
        <w:rPr>
          <w:rFonts w:ascii="Calibri" w:hAnsi="Calibri"/>
          <w:kern w:val="2"/>
          <w:sz w:val="22"/>
          <w:szCs w:val="22"/>
        </w:rPr>
      </w:pPr>
      <w:r>
        <w:t>C.2.2.5</w:t>
      </w:r>
      <w:r>
        <w:rPr>
          <w:rFonts w:ascii="Calibri" w:hAnsi="Calibri"/>
          <w:kern w:val="2"/>
          <w:sz w:val="22"/>
          <w:szCs w:val="22"/>
        </w:rPr>
        <w:tab/>
      </w:r>
      <w:r>
        <w:t>Charging unit</w:t>
      </w:r>
      <w:r>
        <w:tab/>
      </w:r>
      <w:r>
        <w:fldChar w:fldCharType="begin" w:fldLock="1"/>
      </w:r>
      <w:r>
        <w:instrText xml:space="preserve"> PAGEREF _Toc163164432 \h </w:instrText>
      </w:r>
      <w:r>
        <w:fldChar w:fldCharType="separate"/>
      </w:r>
      <w:r>
        <w:t>28</w:t>
      </w:r>
      <w:r>
        <w:fldChar w:fldCharType="end"/>
      </w:r>
    </w:p>
    <w:p w14:paraId="07F1BDC4" w14:textId="6DFAF4D6" w:rsidR="003B0A12" w:rsidRDefault="003B0A12">
      <w:pPr>
        <w:pStyle w:val="TOC3"/>
        <w:rPr>
          <w:rFonts w:ascii="Calibri" w:hAnsi="Calibri"/>
          <w:kern w:val="2"/>
          <w:sz w:val="22"/>
          <w:szCs w:val="22"/>
        </w:rPr>
      </w:pPr>
      <w:r>
        <w:t>C.2.2.6</w:t>
      </w:r>
      <w:r>
        <w:rPr>
          <w:rFonts w:ascii="Calibri" w:hAnsi="Calibri"/>
          <w:kern w:val="2"/>
          <w:sz w:val="22"/>
          <w:szCs w:val="22"/>
        </w:rPr>
        <w:tab/>
      </w:r>
      <w:r w:rsidRPr="004345C4">
        <w:rPr>
          <w:caps/>
        </w:rPr>
        <w:t>n</w:t>
      </w:r>
      <w:r>
        <w:t>ot available</w:t>
      </w:r>
      <w:r>
        <w:tab/>
      </w:r>
      <w:r>
        <w:fldChar w:fldCharType="begin" w:fldLock="1"/>
      </w:r>
      <w:r>
        <w:instrText xml:space="preserve"> PAGEREF _Toc163164433 \h </w:instrText>
      </w:r>
      <w:r>
        <w:fldChar w:fldCharType="separate"/>
      </w:r>
      <w:r>
        <w:t>28</w:t>
      </w:r>
      <w:r>
        <w:fldChar w:fldCharType="end"/>
      </w:r>
    </w:p>
    <w:p w14:paraId="6009CC03" w14:textId="709CFE23" w:rsidR="003B0A12" w:rsidRDefault="003B0A12">
      <w:pPr>
        <w:pStyle w:val="TOC1"/>
        <w:rPr>
          <w:rFonts w:ascii="Calibri" w:hAnsi="Calibri"/>
          <w:kern w:val="2"/>
          <w:szCs w:val="22"/>
        </w:rPr>
      </w:pPr>
      <w:r>
        <w:t>C.3</w:t>
      </w:r>
      <w:r>
        <w:rPr>
          <w:rFonts w:ascii="Calibri" w:hAnsi="Calibri"/>
          <w:kern w:val="2"/>
          <w:szCs w:val="22"/>
        </w:rPr>
        <w:tab/>
      </w:r>
      <w:r>
        <w:t>AOC-D</w:t>
      </w:r>
      <w:r>
        <w:tab/>
      </w:r>
      <w:r>
        <w:fldChar w:fldCharType="begin" w:fldLock="1"/>
      </w:r>
      <w:r>
        <w:instrText xml:space="preserve"> PAGEREF _Toc163164434 \h </w:instrText>
      </w:r>
      <w:r>
        <w:fldChar w:fldCharType="separate"/>
      </w:r>
      <w:r>
        <w:t>28</w:t>
      </w:r>
      <w:r>
        <w:fldChar w:fldCharType="end"/>
      </w:r>
    </w:p>
    <w:p w14:paraId="72E477B0" w14:textId="70CE5889" w:rsidR="003B0A12" w:rsidRDefault="003B0A12">
      <w:pPr>
        <w:pStyle w:val="TOC2"/>
        <w:rPr>
          <w:rFonts w:ascii="Calibri" w:hAnsi="Calibri"/>
          <w:kern w:val="2"/>
          <w:sz w:val="22"/>
          <w:szCs w:val="22"/>
        </w:rPr>
      </w:pPr>
      <w:r>
        <w:t>C.3.1</w:t>
      </w:r>
      <w:r>
        <w:rPr>
          <w:rFonts w:ascii="Calibri" w:hAnsi="Calibri"/>
          <w:kern w:val="2"/>
          <w:sz w:val="22"/>
          <w:szCs w:val="22"/>
        </w:rPr>
        <w:tab/>
      </w:r>
      <w:r w:rsidRPr="004345C4">
        <w:rPr>
          <w:caps/>
        </w:rPr>
        <w:t>t</w:t>
      </w:r>
      <w:r>
        <w:t>ype of charging information</w:t>
      </w:r>
      <w:r>
        <w:tab/>
      </w:r>
      <w:r>
        <w:fldChar w:fldCharType="begin" w:fldLock="1"/>
      </w:r>
      <w:r>
        <w:instrText xml:space="preserve"> PAGEREF _Toc163164435 \h </w:instrText>
      </w:r>
      <w:r>
        <w:fldChar w:fldCharType="separate"/>
      </w:r>
      <w:r>
        <w:t>28</w:t>
      </w:r>
      <w:r>
        <w:fldChar w:fldCharType="end"/>
      </w:r>
    </w:p>
    <w:p w14:paraId="41D08AA8" w14:textId="6A1C309F" w:rsidR="003B0A12" w:rsidRDefault="003B0A12">
      <w:pPr>
        <w:pStyle w:val="TOC2"/>
        <w:rPr>
          <w:rFonts w:ascii="Calibri" w:hAnsi="Calibri"/>
          <w:kern w:val="2"/>
          <w:sz w:val="22"/>
          <w:szCs w:val="22"/>
        </w:rPr>
      </w:pPr>
      <w:r>
        <w:t>C.3.2</w:t>
      </w:r>
      <w:r>
        <w:rPr>
          <w:rFonts w:ascii="Calibri" w:hAnsi="Calibri"/>
          <w:kern w:val="2"/>
          <w:sz w:val="22"/>
          <w:szCs w:val="22"/>
        </w:rPr>
        <w:tab/>
      </w:r>
      <w:r w:rsidRPr="004345C4">
        <w:rPr>
          <w:caps/>
        </w:rPr>
        <w:t>r</w:t>
      </w:r>
      <w:r>
        <w:t>ecorded charges</w:t>
      </w:r>
      <w:r>
        <w:tab/>
      </w:r>
      <w:r>
        <w:fldChar w:fldCharType="begin" w:fldLock="1"/>
      </w:r>
      <w:r>
        <w:instrText xml:space="preserve"> PAGEREF _Toc163164436 \h </w:instrText>
      </w:r>
      <w:r>
        <w:fldChar w:fldCharType="separate"/>
      </w:r>
      <w:r>
        <w:t>28</w:t>
      </w:r>
      <w:r>
        <w:fldChar w:fldCharType="end"/>
      </w:r>
    </w:p>
    <w:p w14:paraId="78642246" w14:textId="5B8479D9" w:rsidR="003B0A12" w:rsidRDefault="003B0A12">
      <w:pPr>
        <w:pStyle w:val="TOC2"/>
        <w:rPr>
          <w:rFonts w:ascii="Calibri" w:hAnsi="Calibri"/>
          <w:kern w:val="2"/>
          <w:sz w:val="22"/>
          <w:szCs w:val="22"/>
        </w:rPr>
      </w:pPr>
      <w:r>
        <w:t>C.3.3</w:t>
      </w:r>
      <w:r>
        <w:rPr>
          <w:rFonts w:ascii="Calibri" w:hAnsi="Calibri"/>
          <w:kern w:val="2"/>
          <w:sz w:val="22"/>
          <w:szCs w:val="22"/>
        </w:rPr>
        <w:tab/>
      </w:r>
      <w:r>
        <w:t>Void</w:t>
      </w:r>
      <w:r>
        <w:tab/>
      </w:r>
      <w:r>
        <w:fldChar w:fldCharType="begin" w:fldLock="1"/>
      </w:r>
      <w:r>
        <w:instrText xml:space="preserve"> PAGEREF _Toc163164437 \h </w:instrText>
      </w:r>
      <w:r>
        <w:fldChar w:fldCharType="separate"/>
      </w:r>
      <w:r>
        <w:t>28</w:t>
      </w:r>
      <w:r>
        <w:fldChar w:fldCharType="end"/>
      </w:r>
    </w:p>
    <w:p w14:paraId="3483D011" w14:textId="0919D47E" w:rsidR="003B0A12" w:rsidRDefault="003B0A12">
      <w:pPr>
        <w:pStyle w:val="TOC1"/>
        <w:rPr>
          <w:rFonts w:ascii="Calibri" w:hAnsi="Calibri"/>
          <w:kern w:val="2"/>
          <w:szCs w:val="22"/>
          <w:lang w:val="fr-FR"/>
        </w:rPr>
      </w:pPr>
      <w:r w:rsidRPr="003B0A12">
        <w:rPr>
          <w:lang w:val="fr-FR"/>
        </w:rPr>
        <w:t>C.4</w:t>
      </w:r>
      <w:r>
        <w:rPr>
          <w:rFonts w:ascii="Calibri" w:hAnsi="Calibri"/>
          <w:kern w:val="2"/>
          <w:szCs w:val="22"/>
          <w:lang w:val="fr-FR"/>
        </w:rPr>
        <w:tab/>
      </w:r>
      <w:r w:rsidRPr="003B0A12">
        <w:rPr>
          <w:lang w:val="fr-FR"/>
        </w:rPr>
        <w:t>AOC-E</w:t>
      </w:r>
      <w:r w:rsidRPr="003B0A12">
        <w:rPr>
          <w:lang w:val="fr-FR"/>
        </w:rPr>
        <w:tab/>
      </w:r>
      <w:r>
        <w:fldChar w:fldCharType="begin" w:fldLock="1"/>
      </w:r>
      <w:r w:rsidRPr="003B0A12">
        <w:rPr>
          <w:lang w:val="fr-FR"/>
        </w:rPr>
        <w:instrText xml:space="preserve"> PAGEREF _Toc163164438 \h </w:instrText>
      </w:r>
      <w:r>
        <w:fldChar w:fldCharType="separate"/>
      </w:r>
      <w:r w:rsidRPr="003B0A12">
        <w:rPr>
          <w:lang w:val="fr-FR"/>
        </w:rPr>
        <w:t>28</w:t>
      </w:r>
      <w:r>
        <w:fldChar w:fldCharType="end"/>
      </w:r>
    </w:p>
    <w:p w14:paraId="3FD1E0BC" w14:textId="20C53AE4" w:rsidR="003B0A12" w:rsidRDefault="003B0A12">
      <w:pPr>
        <w:pStyle w:val="TOC2"/>
        <w:rPr>
          <w:rFonts w:ascii="Calibri" w:hAnsi="Calibri"/>
          <w:kern w:val="2"/>
          <w:sz w:val="22"/>
          <w:szCs w:val="22"/>
          <w:lang w:val="fr-FR"/>
        </w:rPr>
      </w:pPr>
      <w:r w:rsidRPr="003B0A12">
        <w:rPr>
          <w:lang w:val="fr-FR"/>
        </w:rPr>
        <w:t>C.4.1</w:t>
      </w:r>
      <w:r>
        <w:rPr>
          <w:rFonts w:ascii="Calibri" w:hAnsi="Calibri"/>
          <w:kern w:val="2"/>
          <w:sz w:val="22"/>
          <w:szCs w:val="22"/>
          <w:lang w:val="fr-FR"/>
        </w:rPr>
        <w:tab/>
      </w:r>
      <w:r w:rsidRPr="003B0A12">
        <w:rPr>
          <w:lang w:val="fr-FR"/>
        </w:rPr>
        <w:t>Void</w:t>
      </w:r>
      <w:r w:rsidRPr="003B0A12">
        <w:rPr>
          <w:lang w:val="fr-FR"/>
        </w:rPr>
        <w:tab/>
      </w:r>
      <w:r>
        <w:fldChar w:fldCharType="begin" w:fldLock="1"/>
      </w:r>
      <w:r w:rsidRPr="003B0A12">
        <w:rPr>
          <w:lang w:val="fr-FR"/>
        </w:rPr>
        <w:instrText xml:space="preserve"> PAGEREF _Toc163164439 \h </w:instrText>
      </w:r>
      <w:r>
        <w:fldChar w:fldCharType="separate"/>
      </w:r>
      <w:r w:rsidRPr="003B0A12">
        <w:rPr>
          <w:lang w:val="fr-FR"/>
        </w:rPr>
        <w:t>29</w:t>
      </w:r>
      <w:r>
        <w:fldChar w:fldCharType="end"/>
      </w:r>
    </w:p>
    <w:p w14:paraId="71A76DDA" w14:textId="65AE00E8" w:rsidR="003B0A12" w:rsidRDefault="003B0A12">
      <w:pPr>
        <w:pStyle w:val="TOC1"/>
        <w:rPr>
          <w:rFonts w:ascii="Calibri" w:hAnsi="Calibri"/>
          <w:kern w:val="2"/>
          <w:szCs w:val="22"/>
        </w:rPr>
      </w:pPr>
      <w:r>
        <w:t>C.5</w:t>
      </w:r>
      <w:r>
        <w:rPr>
          <w:rFonts w:ascii="Calibri" w:hAnsi="Calibri"/>
          <w:kern w:val="2"/>
          <w:szCs w:val="22"/>
        </w:rPr>
        <w:tab/>
      </w:r>
      <w:r>
        <w:t>Common types/information elements</w:t>
      </w:r>
      <w:r>
        <w:tab/>
      </w:r>
      <w:r>
        <w:fldChar w:fldCharType="begin" w:fldLock="1"/>
      </w:r>
      <w:r>
        <w:instrText xml:space="preserve"> PAGEREF _Toc163164440 \h </w:instrText>
      </w:r>
      <w:r>
        <w:fldChar w:fldCharType="separate"/>
      </w:r>
      <w:r>
        <w:t>29</w:t>
      </w:r>
      <w:r>
        <w:fldChar w:fldCharType="end"/>
      </w:r>
    </w:p>
    <w:p w14:paraId="3F2E3111" w14:textId="7F07DD16" w:rsidR="003B0A12" w:rsidRDefault="003B0A12">
      <w:pPr>
        <w:pStyle w:val="TOC2"/>
        <w:rPr>
          <w:rFonts w:ascii="Calibri" w:hAnsi="Calibri"/>
          <w:kern w:val="2"/>
          <w:sz w:val="22"/>
          <w:szCs w:val="22"/>
        </w:rPr>
      </w:pPr>
      <w:r>
        <w:t>C.5.1</w:t>
      </w:r>
      <w:r>
        <w:rPr>
          <w:rFonts w:ascii="Calibri" w:hAnsi="Calibri"/>
          <w:kern w:val="2"/>
          <w:sz w:val="22"/>
          <w:szCs w:val="22"/>
        </w:rPr>
        <w:tab/>
      </w:r>
      <w:r w:rsidRPr="004345C4">
        <w:rPr>
          <w:caps/>
        </w:rPr>
        <w:t>t</w:t>
      </w:r>
      <w:r>
        <w:t>ime unit</w:t>
      </w:r>
      <w:r>
        <w:tab/>
      </w:r>
      <w:r>
        <w:fldChar w:fldCharType="begin" w:fldLock="1"/>
      </w:r>
      <w:r>
        <w:instrText xml:space="preserve"> PAGEREF _Toc163164441 \h </w:instrText>
      </w:r>
      <w:r>
        <w:fldChar w:fldCharType="separate"/>
      </w:r>
      <w:r>
        <w:t>29</w:t>
      </w:r>
      <w:r>
        <w:fldChar w:fldCharType="end"/>
      </w:r>
    </w:p>
    <w:p w14:paraId="6A1D302A" w14:textId="0ACDA054" w:rsidR="003B0A12" w:rsidRDefault="003B0A12">
      <w:pPr>
        <w:pStyle w:val="TOC2"/>
        <w:rPr>
          <w:rFonts w:ascii="Calibri" w:hAnsi="Calibri"/>
          <w:kern w:val="2"/>
          <w:sz w:val="22"/>
          <w:szCs w:val="22"/>
        </w:rPr>
      </w:pPr>
      <w:r>
        <w:t>C.5.2</w:t>
      </w:r>
      <w:r>
        <w:rPr>
          <w:rFonts w:ascii="Calibri" w:hAnsi="Calibri"/>
          <w:kern w:val="2"/>
          <w:sz w:val="22"/>
          <w:szCs w:val="22"/>
        </w:rPr>
        <w:tab/>
      </w:r>
      <w:r w:rsidRPr="004345C4">
        <w:rPr>
          <w:caps/>
        </w:rPr>
        <w:t>d</w:t>
      </w:r>
      <w:r>
        <w:t>ecimal</w:t>
      </w:r>
      <w:r>
        <w:tab/>
      </w:r>
      <w:r>
        <w:fldChar w:fldCharType="begin" w:fldLock="1"/>
      </w:r>
      <w:r>
        <w:instrText xml:space="preserve"> PAGEREF _Toc163164442 \h </w:instrText>
      </w:r>
      <w:r>
        <w:fldChar w:fldCharType="separate"/>
      </w:r>
      <w:r>
        <w:t>29</w:t>
      </w:r>
      <w:r>
        <w:fldChar w:fldCharType="end"/>
      </w:r>
    </w:p>
    <w:p w14:paraId="7CCDB709" w14:textId="7278685B" w:rsidR="003B0A12" w:rsidRDefault="003B0A12">
      <w:pPr>
        <w:pStyle w:val="TOC2"/>
        <w:rPr>
          <w:rFonts w:ascii="Calibri" w:hAnsi="Calibri"/>
          <w:kern w:val="2"/>
          <w:sz w:val="22"/>
          <w:szCs w:val="22"/>
        </w:rPr>
      </w:pPr>
      <w:r>
        <w:t>C.5.3</w:t>
      </w:r>
      <w:r>
        <w:rPr>
          <w:rFonts w:ascii="Calibri" w:hAnsi="Calibri"/>
          <w:kern w:val="2"/>
          <w:sz w:val="22"/>
          <w:szCs w:val="22"/>
        </w:rPr>
        <w:tab/>
      </w:r>
      <w:r w:rsidRPr="004345C4">
        <w:rPr>
          <w:caps/>
        </w:rPr>
        <w:t>s</w:t>
      </w:r>
      <w:r>
        <w:t>cale</w:t>
      </w:r>
      <w:r>
        <w:tab/>
      </w:r>
      <w:r>
        <w:fldChar w:fldCharType="begin" w:fldLock="1"/>
      </w:r>
      <w:r>
        <w:instrText xml:space="preserve"> PAGEREF _Toc163164443 \h </w:instrText>
      </w:r>
      <w:r>
        <w:fldChar w:fldCharType="separate"/>
      </w:r>
      <w:r>
        <w:t>29</w:t>
      </w:r>
      <w:r>
        <w:fldChar w:fldCharType="end"/>
      </w:r>
    </w:p>
    <w:p w14:paraId="7AF3D72A" w14:textId="64C1FF85" w:rsidR="003B0A12" w:rsidRDefault="003B0A12">
      <w:pPr>
        <w:pStyle w:val="TOC2"/>
        <w:rPr>
          <w:rFonts w:ascii="Calibri" w:hAnsi="Calibri"/>
          <w:kern w:val="2"/>
          <w:sz w:val="22"/>
          <w:szCs w:val="22"/>
        </w:rPr>
      </w:pPr>
      <w:r>
        <w:t>C.5.4</w:t>
      </w:r>
      <w:r>
        <w:rPr>
          <w:rFonts w:ascii="Calibri" w:hAnsi="Calibri"/>
          <w:kern w:val="2"/>
          <w:sz w:val="22"/>
          <w:szCs w:val="22"/>
        </w:rPr>
        <w:tab/>
      </w:r>
      <w:r w:rsidRPr="004345C4">
        <w:rPr>
          <w:caps/>
        </w:rPr>
        <w:t>c</w:t>
      </w:r>
      <w:r>
        <w:t>urrency identifier</w:t>
      </w:r>
      <w:r>
        <w:tab/>
      </w:r>
      <w:r>
        <w:fldChar w:fldCharType="begin" w:fldLock="1"/>
      </w:r>
      <w:r>
        <w:instrText xml:space="preserve"> PAGEREF _Toc163164444 \h </w:instrText>
      </w:r>
      <w:r>
        <w:fldChar w:fldCharType="separate"/>
      </w:r>
      <w:r>
        <w:t>29</w:t>
      </w:r>
      <w:r>
        <w:fldChar w:fldCharType="end"/>
      </w:r>
    </w:p>
    <w:p w14:paraId="7792730C" w14:textId="4EF5B733" w:rsidR="003B0A12" w:rsidRDefault="003B0A12">
      <w:pPr>
        <w:pStyle w:val="TOC2"/>
        <w:rPr>
          <w:rFonts w:ascii="Calibri" w:hAnsi="Calibri"/>
          <w:kern w:val="2"/>
          <w:sz w:val="22"/>
          <w:szCs w:val="22"/>
        </w:rPr>
      </w:pPr>
      <w:r>
        <w:t>C.5.5</w:t>
      </w:r>
      <w:r>
        <w:rPr>
          <w:rFonts w:ascii="Calibri" w:hAnsi="Calibri"/>
          <w:kern w:val="2"/>
          <w:sz w:val="22"/>
          <w:szCs w:val="22"/>
        </w:rPr>
        <w:tab/>
      </w:r>
      <w:r w:rsidRPr="004345C4">
        <w:rPr>
          <w:caps/>
        </w:rPr>
        <w:t>c</w:t>
      </w:r>
      <w:r>
        <w:t>urrency amount</w:t>
      </w:r>
      <w:r>
        <w:tab/>
      </w:r>
      <w:r>
        <w:fldChar w:fldCharType="begin" w:fldLock="1"/>
      </w:r>
      <w:r>
        <w:instrText xml:space="preserve"> PAGEREF _Toc163164445 \h </w:instrText>
      </w:r>
      <w:r>
        <w:fldChar w:fldCharType="separate"/>
      </w:r>
      <w:r>
        <w:t>29</w:t>
      </w:r>
      <w:r>
        <w:fldChar w:fldCharType="end"/>
      </w:r>
    </w:p>
    <w:p w14:paraId="485478E3" w14:textId="4A78E537" w:rsidR="003B0A12" w:rsidRDefault="003B0A12">
      <w:pPr>
        <w:pStyle w:val="TOC2"/>
        <w:rPr>
          <w:rFonts w:ascii="Calibri" w:hAnsi="Calibri"/>
          <w:kern w:val="2"/>
          <w:sz w:val="22"/>
          <w:szCs w:val="22"/>
        </w:rPr>
      </w:pPr>
      <w:r>
        <w:t>C.5.6</w:t>
      </w:r>
      <w:r>
        <w:rPr>
          <w:rFonts w:ascii="Calibri" w:hAnsi="Calibri"/>
          <w:kern w:val="2"/>
          <w:sz w:val="22"/>
          <w:szCs w:val="22"/>
        </w:rPr>
        <w:tab/>
      </w:r>
      <w:r w:rsidRPr="004345C4">
        <w:rPr>
          <w:caps/>
        </w:rPr>
        <w:t>l</w:t>
      </w:r>
      <w:r>
        <w:t>ength of time unit</w:t>
      </w:r>
      <w:r>
        <w:tab/>
      </w:r>
      <w:r>
        <w:fldChar w:fldCharType="begin" w:fldLock="1"/>
      </w:r>
      <w:r>
        <w:instrText xml:space="preserve"> PAGEREF _Toc163164446 \h </w:instrText>
      </w:r>
      <w:r>
        <w:fldChar w:fldCharType="separate"/>
      </w:r>
      <w:r>
        <w:t>29</w:t>
      </w:r>
      <w:r>
        <w:fldChar w:fldCharType="end"/>
      </w:r>
    </w:p>
    <w:p w14:paraId="6BAE7B19" w14:textId="57850E40" w:rsidR="003B0A12" w:rsidRDefault="003B0A12">
      <w:pPr>
        <w:pStyle w:val="TOC2"/>
        <w:rPr>
          <w:rFonts w:ascii="Calibri" w:hAnsi="Calibri"/>
          <w:kern w:val="2"/>
          <w:sz w:val="22"/>
          <w:szCs w:val="22"/>
        </w:rPr>
      </w:pPr>
      <w:r>
        <w:t>C.5.7</w:t>
      </w:r>
      <w:r>
        <w:rPr>
          <w:rFonts w:ascii="Calibri" w:hAnsi="Calibri"/>
          <w:kern w:val="2"/>
          <w:sz w:val="22"/>
          <w:szCs w:val="22"/>
        </w:rPr>
        <w:tab/>
      </w:r>
      <w:r w:rsidRPr="004345C4">
        <w:rPr>
          <w:caps/>
        </w:rPr>
        <w:t>g</w:t>
      </w:r>
      <w:r>
        <w:t>ranularity</w:t>
      </w:r>
      <w:r>
        <w:tab/>
      </w:r>
      <w:r>
        <w:fldChar w:fldCharType="begin" w:fldLock="1"/>
      </w:r>
      <w:r>
        <w:instrText xml:space="preserve"> PAGEREF _Toc163164447 \h </w:instrText>
      </w:r>
      <w:r>
        <w:fldChar w:fldCharType="separate"/>
      </w:r>
      <w:r>
        <w:t>29</w:t>
      </w:r>
      <w:r>
        <w:fldChar w:fldCharType="end"/>
      </w:r>
    </w:p>
    <w:p w14:paraId="1FB557BC" w14:textId="42A28067" w:rsidR="003B0A12" w:rsidRDefault="003B0A12">
      <w:pPr>
        <w:pStyle w:val="TOC2"/>
        <w:rPr>
          <w:rFonts w:ascii="Calibri" w:hAnsi="Calibri"/>
          <w:kern w:val="2"/>
          <w:sz w:val="22"/>
          <w:szCs w:val="22"/>
        </w:rPr>
      </w:pPr>
      <w:r>
        <w:t>C.5.8</w:t>
      </w:r>
      <w:r>
        <w:rPr>
          <w:rFonts w:ascii="Calibri" w:hAnsi="Calibri"/>
          <w:kern w:val="2"/>
          <w:sz w:val="22"/>
          <w:szCs w:val="22"/>
        </w:rPr>
        <w:tab/>
      </w:r>
      <w:r w:rsidRPr="004345C4">
        <w:rPr>
          <w:caps/>
        </w:rPr>
        <w:t>t</w:t>
      </w:r>
      <w:r>
        <w:t>ype of charging</w:t>
      </w:r>
      <w:r>
        <w:tab/>
      </w:r>
      <w:r>
        <w:fldChar w:fldCharType="begin" w:fldLock="1"/>
      </w:r>
      <w:r>
        <w:instrText xml:space="preserve"> PAGEREF _Toc163164448 \h </w:instrText>
      </w:r>
      <w:r>
        <w:fldChar w:fldCharType="separate"/>
      </w:r>
      <w:r>
        <w:t>30</w:t>
      </w:r>
      <w:r>
        <w:fldChar w:fldCharType="end"/>
      </w:r>
    </w:p>
    <w:p w14:paraId="0AF37F46" w14:textId="119393E8" w:rsidR="003B0A12" w:rsidRDefault="003B0A12">
      <w:pPr>
        <w:pStyle w:val="TOC2"/>
        <w:rPr>
          <w:rFonts w:ascii="Calibri" w:hAnsi="Calibri"/>
          <w:kern w:val="2"/>
          <w:sz w:val="22"/>
          <w:szCs w:val="22"/>
        </w:rPr>
      </w:pPr>
      <w:r>
        <w:t>C.5.9</w:t>
      </w:r>
      <w:r>
        <w:rPr>
          <w:rFonts w:ascii="Calibri" w:hAnsi="Calibri"/>
          <w:kern w:val="2"/>
          <w:sz w:val="22"/>
          <w:szCs w:val="22"/>
        </w:rPr>
        <w:tab/>
      </w:r>
      <w:r w:rsidRPr="004345C4">
        <w:rPr>
          <w:caps/>
        </w:rPr>
        <w:t>r</w:t>
      </w:r>
      <w:r>
        <w:t>ecorded number of currency units</w:t>
      </w:r>
      <w:r>
        <w:tab/>
      </w:r>
      <w:r>
        <w:fldChar w:fldCharType="begin" w:fldLock="1"/>
      </w:r>
      <w:r>
        <w:instrText xml:space="preserve"> PAGEREF _Toc163164449 \h </w:instrText>
      </w:r>
      <w:r>
        <w:fldChar w:fldCharType="separate"/>
      </w:r>
      <w:r>
        <w:t>30</w:t>
      </w:r>
      <w:r>
        <w:fldChar w:fldCharType="end"/>
      </w:r>
    </w:p>
    <w:p w14:paraId="3A6647D8" w14:textId="4A49BB23" w:rsidR="003B0A12" w:rsidRDefault="003B0A12">
      <w:pPr>
        <w:pStyle w:val="TOC1"/>
        <w:rPr>
          <w:rFonts w:ascii="Calibri" w:hAnsi="Calibri"/>
          <w:kern w:val="2"/>
          <w:szCs w:val="22"/>
        </w:rPr>
      </w:pPr>
      <w:r>
        <w:t>C.6</w:t>
      </w:r>
      <w:r>
        <w:rPr>
          <w:rFonts w:ascii="Calibri" w:hAnsi="Calibri"/>
          <w:kern w:val="2"/>
          <w:szCs w:val="22"/>
        </w:rPr>
        <w:tab/>
      </w:r>
      <w:r>
        <w:t>Charge Advice Information (CAI)</w:t>
      </w:r>
      <w:r>
        <w:tab/>
      </w:r>
      <w:r>
        <w:fldChar w:fldCharType="begin" w:fldLock="1"/>
      </w:r>
      <w:r>
        <w:instrText xml:space="preserve"> PAGEREF _Toc163164450 \h </w:instrText>
      </w:r>
      <w:r>
        <w:fldChar w:fldCharType="separate"/>
      </w:r>
      <w:r>
        <w:t>30</w:t>
      </w:r>
      <w:r>
        <w:fldChar w:fldCharType="end"/>
      </w:r>
    </w:p>
    <w:p w14:paraId="00DEF1C7" w14:textId="7CFC1BE3" w:rsidR="003B0A12" w:rsidRDefault="003B0A12">
      <w:pPr>
        <w:pStyle w:val="TOC2"/>
        <w:rPr>
          <w:rFonts w:ascii="Calibri" w:hAnsi="Calibri"/>
          <w:kern w:val="2"/>
          <w:sz w:val="22"/>
          <w:szCs w:val="22"/>
        </w:rPr>
      </w:pPr>
      <w:r>
        <w:t>C.6.1</w:t>
      </w:r>
      <w:r>
        <w:rPr>
          <w:rFonts w:ascii="Calibri" w:hAnsi="Calibri"/>
          <w:kern w:val="2"/>
          <w:sz w:val="22"/>
          <w:szCs w:val="22"/>
        </w:rPr>
        <w:tab/>
      </w:r>
      <w:r>
        <w:t>General</w:t>
      </w:r>
      <w:r>
        <w:tab/>
      </w:r>
      <w:r>
        <w:fldChar w:fldCharType="begin" w:fldLock="1"/>
      </w:r>
      <w:r>
        <w:instrText xml:space="preserve"> PAGEREF _Toc163164451 \h </w:instrText>
      </w:r>
      <w:r>
        <w:fldChar w:fldCharType="separate"/>
      </w:r>
      <w:r>
        <w:t>30</w:t>
      </w:r>
      <w:r>
        <w:fldChar w:fldCharType="end"/>
      </w:r>
    </w:p>
    <w:p w14:paraId="03EE1DA3" w14:textId="0388248F" w:rsidR="003B0A12" w:rsidRDefault="003B0A12">
      <w:pPr>
        <w:pStyle w:val="TOC2"/>
        <w:rPr>
          <w:rFonts w:ascii="Calibri" w:hAnsi="Calibri"/>
          <w:kern w:val="2"/>
          <w:sz w:val="22"/>
          <w:szCs w:val="22"/>
        </w:rPr>
      </w:pPr>
      <w:r>
        <w:lastRenderedPageBreak/>
        <w:t>C.6.2</w:t>
      </w:r>
      <w:r>
        <w:rPr>
          <w:rFonts w:ascii="Calibri" w:hAnsi="Calibri"/>
          <w:kern w:val="2"/>
          <w:sz w:val="22"/>
          <w:szCs w:val="22"/>
        </w:rPr>
        <w:tab/>
      </w:r>
      <w:r>
        <w:t>CAI items</w:t>
      </w:r>
      <w:r>
        <w:tab/>
      </w:r>
      <w:r>
        <w:fldChar w:fldCharType="begin" w:fldLock="1"/>
      </w:r>
      <w:r>
        <w:instrText xml:space="preserve"> PAGEREF _Toc163164452 \h </w:instrText>
      </w:r>
      <w:r>
        <w:fldChar w:fldCharType="separate"/>
      </w:r>
      <w:r>
        <w:t>30</w:t>
      </w:r>
      <w:r>
        <w:fldChar w:fldCharType="end"/>
      </w:r>
    </w:p>
    <w:p w14:paraId="60F3AE7C" w14:textId="40576951" w:rsidR="003B0A12" w:rsidRDefault="003B0A12">
      <w:pPr>
        <w:pStyle w:val="TOC3"/>
        <w:rPr>
          <w:rFonts w:ascii="Calibri" w:hAnsi="Calibri"/>
          <w:kern w:val="2"/>
          <w:sz w:val="22"/>
          <w:szCs w:val="22"/>
        </w:rPr>
      </w:pPr>
      <w:r>
        <w:t>C.6.2.1</w:t>
      </w:r>
      <w:r>
        <w:rPr>
          <w:rFonts w:ascii="Calibri" w:hAnsi="Calibri"/>
          <w:kern w:val="2"/>
          <w:sz w:val="22"/>
          <w:szCs w:val="22"/>
        </w:rPr>
        <w:tab/>
      </w:r>
      <w:r>
        <w:t>General</w:t>
      </w:r>
      <w:r>
        <w:tab/>
      </w:r>
      <w:r>
        <w:fldChar w:fldCharType="begin" w:fldLock="1"/>
      </w:r>
      <w:r>
        <w:instrText xml:space="preserve"> PAGEREF _Toc163164453 \h </w:instrText>
      </w:r>
      <w:r>
        <w:fldChar w:fldCharType="separate"/>
      </w:r>
      <w:r>
        <w:t>30</w:t>
      </w:r>
      <w:r>
        <w:fldChar w:fldCharType="end"/>
      </w:r>
    </w:p>
    <w:p w14:paraId="7F79C030" w14:textId="65E8BFAA" w:rsidR="003B0A12" w:rsidRDefault="003B0A12">
      <w:pPr>
        <w:pStyle w:val="TOC3"/>
        <w:rPr>
          <w:rFonts w:ascii="Calibri" w:hAnsi="Calibri"/>
          <w:kern w:val="2"/>
          <w:sz w:val="22"/>
          <w:szCs w:val="22"/>
        </w:rPr>
      </w:pPr>
      <w:r>
        <w:t>C.6.2.2</w:t>
      </w:r>
      <w:r>
        <w:rPr>
          <w:rFonts w:ascii="Calibri" w:hAnsi="Calibri"/>
          <w:kern w:val="2"/>
          <w:sz w:val="22"/>
          <w:szCs w:val="22"/>
        </w:rPr>
        <w:tab/>
      </w:r>
      <w:r>
        <w:t>Initial cost</w:t>
      </w:r>
      <w:r>
        <w:tab/>
      </w:r>
      <w:r>
        <w:fldChar w:fldCharType="begin" w:fldLock="1"/>
      </w:r>
      <w:r>
        <w:instrText xml:space="preserve"> PAGEREF _Toc163164454 \h </w:instrText>
      </w:r>
      <w:r>
        <w:fldChar w:fldCharType="separate"/>
      </w:r>
      <w:r>
        <w:t>30</w:t>
      </w:r>
      <w:r>
        <w:fldChar w:fldCharType="end"/>
      </w:r>
    </w:p>
    <w:p w14:paraId="7CCEFD07" w14:textId="371B26E1" w:rsidR="003B0A12" w:rsidRDefault="003B0A12">
      <w:pPr>
        <w:pStyle w:val="TOC3"/>
        <w:rPr>
          <w:rFonts w:ascii="Calibri" w:hAnsi="Calibri"/>
          <w:kern w:val="2"/>
          <w:sz w:val="22"/>
          <w:szCs w:val="22"/>
        </w:rPr>
      </w:pPr>
      <w:r>
        <w:t>C.6.2.3</w:t>
      </w:r>
      <w:r>
        <w:rPr>
          <w:rFonts w:ascii="Calibri" w:hAnsi="Calibri"/>
          <w:kern w:val="2"/>
          <w:sz w:val="22"/>
          <w:szCs w:val="22"/>
        </w:rPr>
        <w:tab/>
      </w:r>
      <w:r>
        <w:t>Time related</w:t>
      </w:r>
      <w:r>
        <w:tab/>
      </w:r>
      <w:r>
        <w:fldChar w:fldCharType="begin" w:fldLock="1"/>
      </w:r>
      <w:r>
        <w:instrText xml:space="preserve"> PAGEREF _Toc163164455 \h </w:instrText>
      </w:r>
      <w:r>
        <w:fldChar w:fldCharType="separate"/>
      </w:r>
      <w:r>
        <w:t>30</w:t>
      </w:r>
      <w:r>
        <w:fldChar w:fldCharType="end"/>
      </w:r>
    </w:p>
    <w:p w14:paraId="2BCDDEAB" w14:textId="7E4F0152" w:rsidR="003B0A12" w:rsidRDefault="003B0A12">
      <w:pPr>
        <w:pStyle w:val="TOC3"/>
        <w:rPr>
          <w:rFonts w:ascii="Calibri" w:hAnsi="Calibri"/>
          <w:kern w:val="2"/>
          <w:sz w:val="22"/>
          <w:szCs w:val="22"/>
        </w:rPr>
      </w:pPr>
      <w:r>
        <w:t>C.6.2.4</w:t>
      </w:r>
      <w:r>
        <w:rPr>
          <w:rFonts w:ascii="Calibri" w:hAnsi="Calibri"/>
          <w:kern w:val="2"/>
          <w:sz w:val="22"/>
          <w:szCs w:val="22"/>
        </w:rPr>
        <w:tab/>
      </w:r>
      <w:r>
        <w:t>Volume related</w:t>
      </w:r>
      <w:r>
        <w:tab/>
      </w:r>
      <w:r>
        <w:fldChar w:fldCharType="begin" w:fldLock="1"/>
      </w:r>
      <w:r>
        <w:instrText xml:space="preserve"> PAGEREF _Toc163164456 \h </w:instrText>
      </w:r>
      <w:r>
        <w:fldChar w:fldCharType="separate"/>
      </w:r>
      <w:r>
        <w:t>30</w:t>
      </w:r>
      <w:r>
        <w:fldChar w:fldCharType="end"/>
      </w:r>
    </w:p>
    <w:p w14:paraId="13E419F8" w14:textId="2DF69356" w:rsidR="003B0A12" w:rsidRDefault="003B0A12" w:rsidP="003B0A12">
      <w:pPr>
        <w:pStyle w:val="TOC8"/>
        <w:rPr>
          <w:rFonts w:ascii="Calibri" w:hAnsi="Calibri"/>
          <w:b w:val="0"/>
          <w:kern w:val="2"/>
          <w:szCs w:val="22"/>
        </w:rPr>
      </w:pPr>
      <w:r w:rsidRPr="004345C4">
        <w:rPr>
          <w:lang w:val="de-DE"/>
        </w:rPr>
        <w:t>Annex D (normative</w:t>
      </w:r>
      <w:r>
        <w:rPr>
          <w:lang w:val="de-DE"/>
        </w:rPr>
        <w:t>):</w:t>
      </w:r>
      <w:r>
        <w:rPr>
          <w:lang w:val="de-DE"/>
        </w:rPr>
        <w:tab/>
      </w:r>
      <w:r w:rsidRPr="004345C4">
        <w:rPr>
          <w:lang w:val="de-DE"/>
        </w:rPr>
        <w:t>AOC XML Schema, version 1.0:</w:t>
      </w:r>
      <w:r>
        <w:tab/>
      </w:r>
      <w:r>
        <w:fldChar w:fldCharType="begin" w:fldLock="1"/>
      </w:r>
      <w:r>
        <w:instrText xml:space="preserve"> PAGEREF _Toc163164457 \h </w:instrText>
      </w:r>
      <w:r>
        <w:fldChar w:fldCharType="separate"/>
      </w:r>
      <w:r>
        <w:t>32</w:t>
      </w:r>
      <w:r>
        <w:fldChar w:fldCharType="end"/>
      </w:r>
    </w:p>
    <w:p w14:paraId="5F4B0FE6" w14:textId="77777777" w:rsidR="003B0A12" w:rsidRDefault="003B0A12">
      <w:pPr>
        <w:pStyle w:val="TOC1"/>
        <w:rPr>
          <w:lang w:val="en-US"/>
        </w:rPr>
      </w:pPr>
      <w:r>
        <w:rPr>
          <w:lang w:val="en-US"/>
        </w:rPr>
        <w:t>D.1</w:t>
      </w:r>
      <w:r>
        <w:rPr>
          <w:lang w:val="en-US"/>
        </w:rPr>
        <w:tab/>
        <w:t>Basic XML schema</w:t>
      </w:r>
      <w:r>
        <w:rPr>
          <w:lang w:val="en-US"/>
        </w:rPr>
        <w:tab/>
        <w:t>32</w:t>
      </w:r>
    </w:p>
    <w:p w14:paraId="10132BC6" w14:textId="1972AC5C" w:rsidR="003B0A12" w:rsidRDefault="003B0A12">
      <w:pPr>
        <w:pStyle w:val="TOC1"/>
        <w:rPr>
          <w:rFonts w:ascii="Calibri" w:hAnsi="Calibri"/>
          <w:kern w:val="2"/>
          <w:szCs w:val="22"/>
        </w:rPr>
      </w:pPr>
      <w:r>
        <w:t>D.2</w:t>
      </w:r>
      <w:r>
        <w:rPr>
          <w:rFonts w:ascii="Calibri" w:hAnsi="Calibri"/>
          <w:kern w:val="2"/>
          <w:szCs w:val="22"/>
        </w:rPr>
        <w:tab/>
      </w:r>
      <w:r>
        <w:t>Extensions</w:t>
      </w:r>
      <w:r>
        <w:tab/>
      </w:r>
      <w:r>
        <w:fldChar w:fldCharType="begin" w:fldLock="1"/>
      </w:r>
      <w:r>
        <w:instrText xml:space="preserve"> PAGEREF _Toc163164459 \h </w:instrText>
      </w:r>
      <w:r>
        <w:fldChar w:fldCharType="separate"/>
      </w:r>
      <w:r>
        <w:t>34</w:t>
      </w:r>
      <w:r>
        <w:fldChar w:fldCharType="end"/>
      </w:r>
    </w:p>
    <w:p w14:paraId="4A82FB2F" w14:textId="0EC9C2A8" w:rsidR="003B0A12" w:rsidRDefault="003B0A12" w:rsidP="003B0A12">
      <w:pPr>
        <w:pStyle w:val="TOC8"/>
        <w:rPr>
          <w:rFonts w:ascii="Calibri" w:hAnsi="Calibri"/>
          <w:b w:val="0"/>
          <w:kern w:val="2"/>
          <w:szCs w:val="22"/>
        </w:rPr>
      </w:pPr>
      <w:r>
        <w:t>Annex E (informative):</w:t>
      </w:r>
      <w:r>
        <w:tab/>
        <w:t>IANA Registration templates</w:t>
      </w:r>
      <w:r>
        <w:tab/>
      </w:r>
      <w:r>
        <w:fldChar w:fldCharType="begin" w:fldLock="1"/>
      </w:r>
      <w:r>
        <w:instrText xml:space="preserve"> PAGEREF _Toc163164460 \h </w:instrText>
      </w:r>
      <w:r>
        <w:fldChar w:fldCharType="separate"/>
      </w:r>
      <w:r>
        <w:t>36</w:t>
      </w:r>
      <w:r>
        <w:fldChar w:fldCharType="end"/>
      </w:r>
    </w:p>
    <w:p w14:paraId="1DEB1304" w14:textId="5D0C4FDE" w:rsidR="003B0A12" w:rsidRDefault="003B0A12">
      <w:pPr>
        <w:pStyle w:val="TOC1"/>
        <w:rPr>
          <w:rFonts w:ascii="Calibri" w:hAnsi="Calibri"/>
          <w:kern w:val="2"/>
          <w:szCs w:val="22"/>
        </w:rPr>
      </w:pPr>
      <w:r>
        <w:t>E.1</w:t>
      </w:r>
      <w:r>
        <w:rPr>
          <w:rFonts w:ascii="Calibri" w:hAnsi="Calibri"/>
          <w:kern w:val="2"/>
          <w:szCs w:val="22"/>
        </w:rPr>
        <w:tab/>
      </w:r>
      <w:r>
        <w:t>IANA registry for Application Media Types</w:t>
      </w:r>
      <w:r>
        <w:tab/>
      </w:r>
      <w:r>
        <w:fldChar w:fldCharType="begin" w:fldLock="1"/>
      </w:r>
      <w:r>
        <w:instrText xml:space="preserve"> PAGEREF _Toc163164461 \h </w:instrText>
      </w:r>
      <w:r>
        <w:fldChar w:fldCharType="separate"/>
      </w:r>
      <w:r>
        <w:t>36</w:t>
      </w:r>
      <w:r>
        <w:fldChar w:fldCharType="end"/>
      </w:r>
    </w:p>
    <w:p w14:paraId="5E454B3B" w14:textId="4E462275" w:rsidR="003B0A12" w:rsidRDefault="003B0A12">
      <w:pPr>
        <w:pStyle w:val="TOC2"/>
        <w:rPr>
          <w:rFonts w:ascii="Calibri" w:hAnsi="Calibri"/>
          <w:kern w:val="2"/>
          <w:sz w:val="22"/>
          <w:szCs w:val="22"/>
        </w:rPr>
      </w:pPr>
      <w:r>
        <w:t>E.1.1</w:t>
      </w:r>
      <w:r>
        <w:rPr>
          <w:rFonts w:ascii="Calibri" w:hAnsi="Calibri"/>
          <w:kern w:val="2"/>
          <w:sz w:val="22"/>
          <w:szCs w:val="22"/>
        </w:rPr>
        <w:tab/>
      </w:r>
      <w:r>
        <w:t>IANA Registration template for application/vnd.etsi.aoc+xml</w:t>
      </w:r>
      <w:r>
        <w:tab/>
      </w:r>
      <w:r>
        <w:fldChar w:fldCharType="begin" w:fldLock="1"/>
      </w:r>
      <w:r>
        <w:instrText xml:space="preserve"> PAGEREF _Toc163164462 \h </w:instrText>
      </w:r>
      <w:r>
        <w:fldChar w:fldCharType="separate"/>
      </w:r>
      <w:r>
        <w:t>36</w:t>
      </w:r>
      <w:r>
        <w:fldChar w:fldCharType="end"/>
      </w:r>
    </w:p>
    <w:p w14:paraId="2363FAEA" w14:textId="65924139" w:rsidR="003B0A12" w:rsidRDefault="003B0A12" w:rsidP="003B0A12">
      <w:pPr>
        <w:pStyle w:val="TOC8"/>
        <w:rPr>
          <w:rFonts w:ascii="Calibri" w:hAnsi="Calibri"/>
          <w:b w:val="0"/>
          <w:kern w:val="2"/>
          <w:szCs w:val="22"/>
        </w:rPr>
      </w:pPr>
      <w:r>
        <w:t>Annex F (informative):</w:t>
      </w:r>
      <w:r>
        <w:tab/>
        <w:t>Change history</w:t>
      </w:r>
      <w:r>
        <w:tab/>
      </w:r>
      <w:r>
        <w:fldChar w:fldCharType="begin" w:fldLock="1"/>
      </w:r>
      <w:r>
        <w:instrText xml:space="preserve"> PAGEREF _Toc163164463 \h </w:instrText>
      </w:r>
      <w:r>
        <w:fldChar w:fldCharType="separate"/>
      </w:r>
      <w:r>
        <w:t>38</w:t>
      </w:r>
      <w:r>
        <w:fldChar w:fldCharType="end"/>
      </w:r>
    </w:p>
    <w:p w14:paraId="67EA21D9" w14:textId="4D9DACBD" w:rsidR="004A3549" w:rsidRPr="00416E16" w:rsidRDefault="00EA4892">
      <w:pPr>
        <w:rPr>
          <w:lang w:val="de-DE"/>
        </w:rPr>
      </w:pPr>
      <w:r>
        <w:rPr>
          <w:noProof/>
          <w:sz w:val="22"/>
        </w:rPr>
        <w:fldChar w:fldCharType="end"/>
      </w:r>
    </w:p>
    <w:p w14:paraId="1C217CDE" w14:textId="77777777" w:rsidR="004A3549" w:rsidRPr="000D4EA7" w:rsidRDefault="004A3549">
      <w:pPr>
        <w:pStyle w:val="Heading1"/>
        <w:rPr>
          <w:lang w:val="en-US"/>
        </w:rPr>
      </w:pPr>
      <w:r w:rsidRPr="000D4EA7">
        <w:rPr>
          <w:lang w:val="en-US"/>
        </w:rPr>
        <w:br w:type="page"/>
      </w:r>
      <w:bookmarkStart w:id="8" w:name="_Toc502246117"/>
      <w:bookmarkStart w:id="9" w:name="_Toc27579805"/>
      <w:bookmarkStart w:id="10" w:name="_Toc163164346"/>
      <w:r w:rsidRPr="000D4EA7">
        <w:rPr>
          <w:lang w:val="en-US"/>
        </w:rPr>
        <w:lastRenderedPageBreak/>
        <w:t>Foreword</w:t>
      </w:r>
      <w:bookmarkEnd w:id="8"/>
      <w:bookmarkEnd w:id="9"/>
      <w:bookmarkEnd w:id="10"/>
    </w:p>
    <w:p w14:paraId="4BC00DDD" w14:textId="77777777" w:rsidR="006E4EA9" w:rsidRPr="00550C86" w:rsidRDefault="006E4EA9" w:rsidP="00E35198">
      <w:r w:rsidRPr="000D4EA7">
        <w:rPr>
          <w:lang w:val="en-US"/>
        </w:rPr>
        <w:t>This Technical Specification (TS) was been produced by ETSI Technical Committee Telecommunications and Internet converged Services and Protocols for Advanced Networking (TISPAN) and originally published as ETSI TS 183 047 [</w:t>
      </w:r>
      <w:r w:rsidR="00E35198" w:rsidRPr="000D4EA7">
        <w:rPr>
          <w:lang w:val="en-US"/>
        </w:rPr>
        <w:t>6</w:t>
      </w:r>
      <w:r w:rsidRPr="000D4EA7">
        <w:rPr>
          <w:lang w:val="en-US"/>
        </w:rPr>
        <w:t xml:space="preserve">]. </w:t>
      </w:r>
      <w:r w:rsidRPr="00550C86">
        <w:t>It was transferred to the 3</w:t>
      </w:r>
      <w:r w:rsidRPr="00550C86">
        <w:rPr>
          <w:vertAlign w:val="superscript"/>
        </w:rPr>
        <w:t>rd</w:t>
      </w:r>
      <w:r w:rsidRPr="00550C86">
        <w:t xml:space="preserve"> Generation Partnership Project (3GPP) in December 2007.</w:t>
      </w:r>
    </w:p>
    <w:p w14:paraId="21E0C07D" w14:textId="77777777" w:rsidR="004A3549" w:rsidRPr="00550C86" w:rsidRDefault="004A3549">
      <w:r w:rsidRPr="00550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452FC9" w14:textId="77777777" w:rsidR="004A3549" w:rsidRPr="00550C86" w:rsidRDefault="004A3549">
      <w:pPr>
        <w:pStyle w:val="B1"/>
      </w:pPr>
      <w:r w:rsidRPr="00550C86">
        <w:t>Version x.y.z</w:t>
      </w:r>
    </w:p>
    <w:p w14:paraId="67470A95" w14:textId="77777777" w:rsidR="004A3549" w:rsidRDefault="004A3549">
      <w:pPr>
        <w:pStyle w:val="B1"/>
      </w:pPr>
      <w:r>
        <w:t>where:</w:t>
      </w:r>
    </w:p>
    <w:p w14:paraId="2B6DEACB" w14:textId="77777777" w:rsidR="004A3549" w:rsidRDefault="004A3549">
      <w:pPr>
        <w:pStyle w:val="B2"/>
      </w:pPr>
      <w:r>
        <w:t>x</w:t>
      </w:r>
      <w:r>
        <w:tab/>
        <w:t>the first digit:</w:t>
      </w:r>
    </w:p>
    <w:p w14:paraId="32D54078" w14:textId="77777777" w:rsidR="004A3549" w:rsidRDefault="004A3549">
      <w:pPr>
        <w:pStyle w:val="B3"/>
      </w:pPr>
      <w:r>
        <w:t>1</w:t>
      </w:r>
      <w:r>
        <w:tab/>
        <w:t>presented to TSG for information;</w:t>
      </w:r>
    </w:p>
    <w:p w14:paraId="3A170373" w14:textId="77777777" w:rsidR="004A3549" w:rsidRDefault="004A3549">
      <w:pPr>
        <w:pStyle w:val="B3"/>
      </w:pPr>
      <w:r>
        <w:t>2</w:t>
      </w:r>
      <w:r>
        <w:tab/>
        <w:t>presented to TSG for approval;</w:t>
      </w:r>
    </w:p>
    <w:p w14:paraId="1FEC3409" w14:textId="77777777" w:rsidR="004A3549" w:rsidRDefault="004A3549">
      <w:pPr>
        <w:pStyle w:val="B3"/>
      </w:pPr>
      <w:r>
        <w:t>3</w:t>
      </w:r>
      <w:r>
        <w:tab/>
        <w:t>or greater indicates TSG approved document under change control.</w:t>
      </w:r>
    </w:p>
    <w:p w14:paraId="43950E44" w14:textId="77777777" w:rsidR="004A3549" w:rsidRDefault="004A3549">
      <w:pPr>
        <w:pStyle w:val="B2"/>
      </w:pPr>
      <w:r>
        <w:t>y</w:t>
      </w:r>
      <w:r>
        <w:tab/>
        <w:t>the second digit is incremented for all changes of substance, i.e. technical enhancements, corrections, updates, etc.</w:t>
      </w:r>
    </w:p>
    <w:p w14:paraId="48512E1B" w14:textId="77777777" w:rsidR="004A3549" w:rsidRDefault="004A3549">
      <w:pPr>
        <w:pStyle w:val="B2"/>
      </w:pPr>
      <w:r>
        <w:t>z</w:t>
      </w:r>
      <w:r>
        <w:tab/>
        <w:t>the third digit is incremented when editorial only changes have been incorporated in the document.</w:t>
      </w:r>
    </w:p>
    <w:p w14:paraId="6D628EC2" w14:textId="77777777" w:rsidR="004A3549" w:rsidRDefault="004A3549">
      <w:pPr>
        <w:pStyle w:val="Heading1"/>
      </w:pPr>
      <w:r>
        <w:br w:type="page"/>
      </w:r>
      <w:bookmarkStart w:id="11" w:name="_Toc502246118"/>
      <w:bookmarkStart w:id="12" w:name="_Toc27579806"/>
      <w:bookmarkStart w:id="13" w:name="_Toc163164347"/>
      <w:r>
        <w:lastRenderedPageBreak/>
        <w:t>1</w:t>
      </w:r>
      <w:r>
        <w:tab/>
        <w:t>Scope</w:t>
      </w:r>
      <w:bookmarkEnd w:id="11"/>
      <w:bookmarkEnd w:id="12"/>
      <w:bookmarkEnd w:id="13"/>
    </w:p>
    <w:p w14:paraId="790B9738" w14:textId="77777777" w:rsidR="006E4EA9" w:rsidRPr="00370679" w:rsidRDefault="006E4EA9" w:rsidP="006E4EA9">
      <w:r w:rsidRPr="00370679">
        <w:t xml:space="preserve">The present document specifies the stage three Protocol Description of the Advice Of Charge (AOC) service, based on stage 1 and 2 of the ISDN Supplementary Service Advice Of Charge for all calls (permanent mode). </w:t>
      </w:r>
      <w:r w:rsidR="00611DC5">
        <w:t>It provides the protocol details in the IP Multimedia (IM) Core Network (CN) subsystem</w:t>
      </w:r>
      <w:r w:rsidRPr="00370679">
        <w:t xml:space="preserve"> based on </w:t>
      </w:r>
      <w:r w:rsidR="00611DC5">
        <w:t xml:space="preserve">the </w:t>
      </w:r>
      <w:r w:rsidRPr="00370679">
        <w:t xml:space="preserve">Session Initiation Protocol (SIP) and </w:t>
      </w:r>
      <w:r w:rsidR="00611DC5">
        <w:t xml:space="preserve">the </w:t>
      </w:r>
      <w:r w:rsidRPr="00370679">
        <w:t>Session Description Protocol (SDP).</w:t>
      </w:r>
    </w:p>
    <w:p w14:paraId="4CB52B2A" w14:textId="77777777" w:rsidR="006E4EA9" w:rsidRPr="00370679" w:rsidRDefault="006E4EA9" w:rsidP="006E4EA9">
      <w:r w:rsidRPr="00370679">
        <w:t>Three AOC services exist:</w:t>
      </w:r>
    </w:p>
    <w:p w14:paraId="5D45D2C8" w14:textId="77777777" w:rsidR="006E4EA9" w:rsidRPr="002A51A0" w:rsidRDefault="006E4EA9" w:rsidP="002A51A0">
      <w:pPr>
        <w:pStyle w:val="B1"/>
        <w:rPr>
          <w:b/>
          <w:bCs/>
        </w:rPr>
      </w:pPr>
      <w:r w:rsidRPr="002A51A0">
        <w:rPr>
          <w:b/>
          <w:bCs/>
        </w:rPr>
        <w:t>a)</w:t>
      </w:r>
      <w:r w:rsidRPr="002A51A0">
        <w:rPr>
          <w:b/>
          <w:bCs/>
        </w:rPr>
        <w:tab/>
        <w:t>Charging information at communication set-up time (AOC-S)</w:t>
      </w:r>
    </w:p>
    <w:p w14:paraId="5AB42B68" w14:textId="77777777" w:rsidR="006E4EA9" w:rsidRPr="002A51A0" w:rsidRDefault="006E4EA9" w:rsidP="002A51A0">
      <w:pPr>
        <w:pStyle w:val="B1"/>
      </w:pPr>
      <w:r w:rsidRPr="002A51A0">
        <w:tab/>
        <w:t>The AOC-S service enables a user to receive information about the charging rates at communication set-up time and also to receive further information during the communication if there is a change of charging rates.</w:t>
      </w:r>
    </w:p>
    <w:p w14:paraId="4CF20C12" w14:textId="77777777" w:rsidR="006E4EA9" w:rsidRPr="002A51A0" w:rsidRDefault="006E4EA9" w:rsidP="002A51A0">
      <w:pPr>
        <w:pStyle w:val="B1"/>
        <w:rPr>
          <w:b/>
          <w:bCs/>
        </w:rPr>
      </w:pPr>
      <w:r w:rsidRPr="002A51A0">
        <w:rPr>
          <w:b/>
          <w:bCs/>
        </w:rPr>
        <w:t>b)</w:t>
      </w:r>
      <w:r w:rsidRPr="002A51A0">
        <w:rPr>
          <w:b/>
          <w:bCs/>
        </w:rPr>
        <w:tab/>
        <w:t>Charging information during the communication (AOC-D)</w:t>
      </w:r>
    </w:p>
    <w:p w14:paraId="7CC5FFD4" w14:textId="77777777" w:rsidR="006E4EA9" w:rsidRPr="002A51A0" w:rsidRDefault="006E4EA9" w:rsidP="002A51A0">
      <w:pPr>
        <w:pStyle w:val="B1"/>
      </w:pPr>
      <w:r w:rsidRPr="002A51A0">
        <w:tab/>
        <w:t>The AOC-D service enables a user to receive information on the recorded charges for a communication during the active phase of the communication.</w:t>
      </w:r>
    </w:p>
    <w:p w14:paraId="52F45A6E" w14:textId="77777777" w:rsidR="006E4EA9" w:rsidRPr="002A51A0" w:rsidRDefault="006E4EA9" w:rsidP="002A51A0">
      <w:pPr>
        <w:pStyle w:val="B1"/>
        <w:rPr>
          <w:b/>
          <w:bCs/>
        </w:rPr>
      </w:pPr>
      <w:r w:rsidRPr="002A51A0">
        <w:rPr>
          <w:b/>
          <w:bCs/>
        </w:rPr>
        <w:t>c)</w:t>
      </w:r>
      <w:r w:rsidRPr="002A51A0">
        <w:rPr>
          <w:b/>
          <w:bCs/>
        </w:rPr>
        <w:tab/>
        <w:t>Charging information at the end of the communication (AOC-E)</w:t>
      </w:r>
    </w:p>
    <w:p w14:paraId="033E15E4" w14:textId="77777777" w:rsidR="006E4EA9" w:rsidRDefault="006E4EA9" w:rsidP="002A51A0">
      <w:pPr>
        <w:pStyle w:val="B1"/>
      </w:pPr>
      <w:r w:rsidRPr="002A51A0">
        <w:tab/>
        <w:t>The AOC-E service enables a user to receive information on the recorded charges for a communication when the communication is terminated.</w:t>
      </w:r>
    </w:p>
    <w:p w14:paraId="7FDA7CD4" w14:textId="77777777" w:rsidR="00416E16" w:rsidRPr="002A51A0" w:rsidRDefault="00416E16" w:rsidP="00416E16">
      <w:r w:rsidRPr="00416E16">
        <w:t>The present document is applicable to User Equipment (UE) and Application Servers (AS) which are intended to support the AOC supplementary services.</w:t>
      </w:r>
    </w:p>
    <w:p w14:paraId="7BF3C946" w14:textId="77777777" w:rsidR="004A3549" w:rsidRDefault="004A3549">
      <w:pPr>
        <w:pStyle w:val="Heading1"/>
      </w:pPr>
      <w:bookmarkStart w:id="14" w:name="_Toc502246119"/>
      <w:bookmarkStart w:id="15" w:name="_Toc27579807"/>
      <w:bookmarkStart w:id="16" w:name="_Toc163164348"/>
      <w:r>
        <w:t>2</w:t>
      </w:r>
      <w:r>
        <w:tab/>
        <w:t>References</w:t>
      </w:r>
      <w:bookmarkEnd w:id="14"/>
      <w:bookmarkEnd w:id="15"/>
      <w:bookmarkEnd w:id="16"/>
    </w:p>
    <w:p w14:paraId="527D87BA" w14:textId="77777777" w:rsidR="004A3549" w:rsidRDefault="004A3549">
      <w:r>
        <w:t>The following documents contain provisions which, through reference in this text, constitute provisions of the present document.</w:t>
      </w:r>
    </w:p>
    <w:p w14:paraId="34CCC9CE" w14:textId="77777777" w:rsidR="004A3549" w:rsidRDefault="00EA4892" w:rsidP="00EA4892">
      <w:pPr>
        <w:pStyle w:val="B1"/>
      </w:pPr>
      <w:r>
        <w:t>-</w:t>
      </w:r>
      <w:r>
        <w:tab/>
      </w:r>
      <w:r w:rsidR="004A3549">
        <w:t>References are either specific (identified by date of publication, edition number, version number, etc.) or non</w:t>
      </w:r>
      <w:r w:rsidR="004A3549">
        <w:noBreakHyphen/>
        <w:t>specific.</w:t>
      </w:r>
    </w:p>
    <w:p w14:paraId="2F66B882" w14:textId="77777777" w:rsidR="004A3549" w:rsidRDefault="00EA4892" w:rsidP="00EA4892">
      <w:pPr>
        <w:pStyle w:val="B1"/>
      </w:pPr>
      <w:r>
        <w:t>-</w:t>
      </w:r>
      <w:r>
        <w:tab/>
      </w:r>
      <w:r w:rsidR="004A3549">
        <w:t>For a specific reference, subsequent revisions do not apply.</w:t>
      </w:r>
    </w:p>
    <w:p w14:paraId="12C11072" w14:textId="77777777" w:rsidR="004A3549" w:rsidRDefault="00EA4892" w:rsidP="00EA4892">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3A0A841" w14:textId="77777777" w:rsidR="006E4EA9" w:rsidRPr="00370679" w:rsidRDefault="006E4EA9" w:rsidP="002A51A0">
      <w:pPr>
        <w:pStyle w:val="EX"/>
      </w:pPr>
      <w:r w:rsidRPr="00370679">
        <w:t>[</w:t>
      </w:r>
      <w:r w:rsidR="008024E2">
        <w:t>1</w:t>
      </w:r>
      <w:r w:rsidRPr="00370679">
        <w:t>]</w:t>
      </w:r>
      <w:r w:rsidRPr="00370679">
        <w:tab/>
      </w:r>
      <w:r w:rsidR="002A51A0" w:rsidRPr="001B4E38">
        <w:t>3GPP</w:t>
      </w:r>
      <w:r w:rsidR="000C61FC">
        <w:t> </w:t>
      </w:r>
      <w:r w:rsidR="002A51A0" w:rsidRPr="001B4E38">
        <w:t>TS</w:t>
      </w:r>
      <w:r w:rsidR="000C61FC">
        <w:t> </w:t>
      </w:r>
      <w:hyperlink r:id="rId16" w:tgtFrame="_blank" w:history="1">
        <w:r w:rsidR="002A51A0" w:rsidRPr="001B4E38">
          <w:t>2</w:t>
        </w:r>
        <w:r w:rsidR="002A51A0">
          <w:t>2</w:t>
        </w:r>
        <w:r w:rsidR="002A51A0" w:rsidRPr="001B4E38">
          <w:t>.</w:t>
        </w:r>
      </w:hyperlink>
      <w:r w:rsidR="002A51A0">
        <w:t>173</w:t>
      </w:r>
      <w:r w:rsidR="002A51A0" w:rsidRPr="001B4E38">
        <w:t xml:space="preserve">: </w:t>
      </w:r>
      <w:r w:rsidR="002A51A0">
        <w:t>"</w:t>
      </w:r>
      <w:r w:rsidR="002A51A0" w:rsidRPr="001B4E38">
        <w:t>IP Multimedia Core Network Subsystem (IMS) Multimedia Telephony Service and supplementary services; Stage 1</w:t>
      </w:r>
      <w:r w:rsidR="002A51A0">
        <w:t>".</w:t>
      </w:r>
    </w:p>
    <w:p w14:paraId="156379FE" w14:textId="77777777" w:rsidR="006E4EA9" w:rsidRPr="00370679" w:rsidRDefault="006E4EA9" w:rsidP="002A51A0">
      <w:pPr>
        <w:pStyle w:val="EX"/>
      </w:pPr>
      <w:r w:rsidRPr="00370679">
        <w:t>[</w:t>
      </w:r>
      <w:r w:rsidR="008024E2">
        <w:t>2</w:t>
      </w:r>
      <w:r w:rsidRPr="00370679">
        <w:t>]</w:t>
      </w:r>
      <w:r w:rsidRPr="00370679">
        <w:tab/>
      </w:r>
      <w:r w:rsidR="002A51A0" w:rsidRPr="001B4E38">
        <w:t>3GPP</w:t>
      </w:r>
      <w:r w:rsidR="000C61FC">
        <w:t> </w:t>
      </w:r>
      <w:r w:rsidR="002A51A0" w:rsidRPr="001B4E38">
        <w:t>TS</w:t>
      </w:r>
      <w:r w:rsidR="000C61FC">
        <w:t> </w:t>
      </w:r>
      <w:hyperlink r:id="rId17" w:tgtFrame="_blank" w:history="1">
        <w:r w:rsidR="002A51A0" w:rsidRPr="001B4E38">
          <w:t>24.229</w:t>
        </w:r>
      </w:hyperlink>
      <w:r w:rsidR="002A51A0" w:rsidRPr="001B4E38">
        <w:t xml:space="preserve">: </w:t>
      </w:r>
      <w:r w:rsidR="002A51A0">
        <w:t>"</w:t>
      </w:r>
      <w:r w:rsidR="002A51A0" w:rsidRPr="001B4E38">
        <w:t>Internet Protocol (IP) multimedia call control protocol based on Session Initiation Protocol (SIP) and Session Description Protocol (SDP); Stage 3</w:t>
      </w:r>
      <w:r w:rsidR="002A51A0">
        <w:t>".</w:t>
      </w:r>
    </w:p>
    <w:p w14:paraId="244BB77A" w14:textId="77777777" w:rsidR="006E4EA9" w:rsidRPr="00370679" w:rsidRDefault="006E4EA9" w:rsidP="006E4EA9">
      <w:pPr>
        <w:pStyle w:val="EX"/>
      </w:pPr>
      <w:r w:rsidRPr="00370679">
        <w:t>[</w:t>
      </w:r>
      <w:r w:rsidR="008024E2">
        <w:t>3</w:t>
      </w:r>
      <w:r w:rsidRPr="00370679">
        <w:t>]</w:t>
      </w:r>
      <w:r w:rsidRPr="00370679">
        <w:tab/>
        <w:t>ISO</w:t>
      </w:r>
      <w:r w:rsidR="000C61FC">
        <w:t> </w:t>
      </w:r>
      <w:r w:rsidRPr="00370679">
        <w:t>4217: "International Organization for Standardization; Type Currency Code List".</w:t>
      </w:r>
    </w:p>
    <w:p w14:paraId="07CA91A0" w14:textId="77777777" w:rsidR="006E4EA9" w:rsidRPr="00370679" w:rsidRDefault="006E4EA9" w:rsidP="006E4EA9">
      <w:pPr>
        <w:pStyle w:val="EX"/>
      </w:pPr>
      <w:r w:rsidRPr="00370679">
        <w:t>[</w:t>
      </w:r>
      <w:r w:rsidR="008024E2">
        <w:t>4</w:t>
      </w:r>
      <w:r w:rsidRPr="00370679">
        <w:t>]</w:t>
      </w:r>
      <w:r w:rsidRPr="00370679">
        <w:tab/>
        <w:t>IETF</w:t>
      </w:r>
      <w:r w:rsidR="000C61FC">
        <w:t> </w:t>
      </w:r>
      <w:r w:rsidRPr="00370679">
        <w:t>RFC</w:t>
      </w:r>
      <w:r w:rsidR="000C61FC">
        <w:t> </w:t>
      </w:r>
      <w:r w:rsidR="006220B4">
        <w:t>6086</w:t>
      </w:r>
      <w:r w:rsidR="006220B4" w:rsidRPr="00370679">
        <w:t xml:space="preserve"> </w:t>
      </w:r>
      <w:r w:rsidRPr="00370679">
        <w:t>(</w:t>
      </w:r>
      <w:r w:rsidR="006220B4">
        <w:t>October 2009</w:t>
      </w:r>
      <w:r w:rsidRPr="00370679">
        <w:t>): "</w:t>
      </w:r>
      <w:r w:rsidR="006220B4" w:rsidRPr="002D3591">
        <w:t>Session Initiation Protocol (SIP) INFO Method and Package Framework</w:t>
      </w:r>
      <w:r w:rsidRPr="00370679">
        <w:t>".</w:t>
      </w:r>
    </w:p>
    <w:p w14:paraId="0141537D" w14:textId="77777777" w:rsidR="006E4EA9" w:rsidRDefault="006E4EA9" w:rsidP="006E4EA9">
      <w:pPr>
        <w:pStyle w:val="EX"/>
      </w:pPr>
      <w:r w:rsidRPr="00370679">
        <w:t>[</w:t>
      </w:r>
      <w:r w:rsidR="008024E2">
        <w:t>5</w:t>
      </w:r>
      <w:r w:rsidRPr="00370679">
        <w:t>]</w:t>
      </w:r>
      <w:r w:rsidRPr="00370679">
        <w:tab/>
        <w:t>IETF</w:t>
      </w:r>
      <w:r w:rsidR="000C61FC">
        <w:t> </w:t>
      </w:r>
      <w:r w:rsidRPr="00370679">
        <w:t>RFC</w:t>
      </w:r>
      <w:r w:rsidR="000C61FC">
        <w:t> </w:t>
      </w:r>
      <w:r w:rsidRPr="00370679">
        <w:t>3262 (2002): "Reliability of Provisional Responses in the Session Initiation Protocol (SIP)".</w:t>
      </w:r>
    </w:p>
    <w:p w14:paraId="422C83E7" w14:textId="77777777" w:rsidR="006E4EA9" w:rsidRDefault="008024E2" w:rsidP="006E4EA9">
      <w:pPr>
        <w:pStyle w:val="EX"/>
      </w:pPr>
      <w:r>
        <w:t>[6</w:t>
      </w:r>
      <w:r w:rsidR="006E4EA9">
        <w:t>]</w:t>
      </w:r>
      <w:r w:rsidR="006E4EA9">
        <w:tab/>
      </w:r>
      <w:r w:rsidR="006E4EA9" w:rsidRPr="006E4EA9">
        <w:t>ETSI</w:t>
      </w:r>
      <w:r w:rsidR="000C61FC">
        <w:t> </w:t>
      </w:r>
      <w:r w:rsidR="006E4EA9" w:rsidRPr="006E4EA9">
        <w:t>TS</w:t>
      </w:r>
      <w:r w:rsidR="000C61FC">
        <w:t> </w:t>
      </w:r>
      <w:r w:rsidR="006E4EA9" w:rsidRPr="006E4EA9">
        <w:t>183</w:t>
      </w:r>
      <w:r w:rsidR="000C61FC">
        <w:t> </w:t>
      </w:r>
      <w:r w:rsidR="006E4EA9" w:rsidRPr="006E4EA9">
        <w:t>047 V2.1.1: "Telecommunications and Internet converged Services and Protocols for Advanced Networking (TISPAN); NGN IMS Supplementary Services; Advice Of Charge (AOC)".</w:t>
      </w:r>
    </w:p>
    <w:p w14:paraId="40CD162D" w14:textId="77777777" w:rsidR="004D7C03" w:rsidRDefault="004D7C03" w:rsidP="004D7C03">
      <w:pPr>
        <w:pStyle w:val="EX"/>
      </w:pPr>
      <w:r>
        <w:t>[</w:t>
      </w:r>
      <w:r w:rsidR="00464A21">
        <w:t>7</w:t>
      </w:r>
      <w:r>
        <w:t>]</w:t>
      </w:r>
      <w:r>
        <w:tab/>
        <w:t>IETF</w:t>
      </w:r>
      <w:r w:rsidR="000C61FC">
        <w:t> </w:t>
      </w:r>
      <w:r>
        <w:t>RFC</w:t>
      </w:r>
      <w:r w:rsidR="000C61FC">
        <w:t> </w:t>
      </w:r>
      <w:r>
        <w:t>3261 (June</w:t>
      </w:r>
      <w:r w:rsidR="000C61FC">
        <w:t> </w:t>
      </w:r>
      <w:r>
        <w:t>2002): "SIP: Session Initiation Protocol".</w:t>
      </w:r>
    </w:p>
    <w:p w14:paraId="16D898D0" w14:textId="77777777" w:rsidR="004D7C03" w:rsidRPr="006E4EA9" w:rsidRDefault="004D7C03" w:rsidP="004D7C03">
      <w:pPr>
        <w:pStyle w:val="EX"/>
      </w:pPr>
      <w:r>
        <w:t>[</w:t>
      </w:r>
      <w:r w:rsidR="00464A21">
        <w:t>8</w:t>
      </w:r>
      <w:r>
        <w:t>]</w:t>
      </w:r>
      <w:r>
        <w:tab/>
        <w:t>IETF</w:t>
      </w:r>
      <w:r w:rsidR="000C61FC">
        <w:t> </w:t>
      </w:r>
      <w:r>
        <w:t>RFC</w:t>
      </w:r>
      <w:r w:rsidR="000C61FC">
        <w:t> </w:t>
      </w:r>
      <w:r>
        <w:t>3023 (January</w:t>
      </w:r>
      <w:r w:rsidR="000C61FC">
        <w:t> </w:t>
      </w:r>
      <w:r>
        <w:t>2001): "XML Media Types".</w:t>
      </w:r>
    </w:p>
    <w:p w14:paraId="0E6B1C96" w14:textId="77777777" w:rsidR="000F6387" w:rsidRDefault="000F6387" w:rsidP="000F6387">
      <w:pPr>
        <w:pStyle w:val="EX"/>
      </w:pPr>
      <w:bookmarkStart w:id="17" w:name="historyclause"/>
      <w:r>
        <w:lastRenderedPageBreak/>
        <w:t>[9]</w:t>
      </w:r>
      <w:r>
        <w:tab/>
        <w:t>IETF RFC 4288 (December 2005</w:t>
      </w:r>
      <w:r w:rsidRPr="0091628F">
        <w:t xml:space="preserve">): </w:t>
      </w:r>
      <w:r w:rsidRPr="00D20CCB">
        <w:t>"</w:t>
      </w:r>
      <w:r>
        <w:t>Media Type Specifications and Registration Procedures".</w:t>
      </w:r>
    </w:p>
    <w:p w14:paraId="3E3462BC" w14:textId="77777777" w:rsidR="003F70D0" w:rsidRDefault="00B81197" w:rsidP="003F70D0">
      <w:pPr>
        <w:pStyle w:val="EX"/>
      </w:pPr>
      <w:r w:rsidRPr="00370679">
        <w:t>[</w:t>
      </w:r>
      <w:r>
        <w:t>10</w:t>
      </w:r>
      <w:r w:rsidRPr="00370679">
        <w:t>]</w:t>
      </w:r>
      <w:r w:rsidRPr="00370679">
        <w:tab/>
      </w:r>
      <w:r w:rsidRPr="001B4E38">
        <w:t>3GPP</w:t>
      </w:r>
      <w:r>
        <w:t> </w:t>
      </w:r>
      <w:r w:rsidRPr="001B4E38">
        <w:t>TS</w:t>
      </w:r>
      <w:r>
        <w:t> </w:t>
      </w:r>
      <w:hyperlink r:id="rId18" w:tgtFrame="_blank" w:history="1">
        <w:r>
          <w:t>32</w:t>
        </w:r>
        <w:r w:rsidRPr="001B4E38">
          <w:t>.</w:t>
        </w:r>
      </w:hyperlink>
      <w:r>
        <w:t>280</w:t>
      </w:r>
      <w:r w:rsidRPr="001B4E38">
        <w:t xml:space="preserve">: </w:t>
      </w:r>
      <w:r>
        <w:t>"</w:t>
      </w:r>
      <w:r w:rsidRPr="008808A5">
        <w:t>Telecommunication management; Charging management; Advice of Charge (AoC) service</w:t>
      </w:r>
      <w:r>
        <w:t>".</w:t>
      </w:r>
    </w:p>
    <w:p w14:paraId="7ABCA1A2" w14:textId="77777777" w:rsidR="00B81197" w:rsidRPr="00370679" w:rsidRDefault="003F70D0" w:rsidP="003F70D0">
      <w:pPr>
        <w:pStyle w:val="EX"/>
      </w:pPr>
      <w:r w:rsidRPr="00370679">
        <w:t>[</w:t>
      </w:r>
      <w:r>
        <w:t>11</w:t>
      </w:r>
      <w:r w:rsidRPr="00370679">
        <w:t>]</w:t>
      </w:r>
      <w:r w:rsidRPr="00370679">
        <w:tab/>
      </w:r>
      <w:r w:rsidRPr="001B4E38">
        <w:t>3GPP</w:t>
      </w:r>
      <w:r>
        <w:t> </w:t>
      </w:r>
      <w:r w:rsidRPr="001B4E38">
        <w:t>TS</w:t>
      </w:r>
      <w:r>
        <w:t> 2</w:t>
      </w:r>
      <w:hyperlink r:id="rId19" w:tgtFrame="_blank" w:history="1">
        <w:r>
          <w:t>2</w:t>
        </w:r>
        <w:r w:rsidRPr="001B4E38">
          <w:t>.</w:t>
        </w:r>
      </w:hyperlink>
      <w:r>
        <w:t>024</w:t>
      </w:r>
      <w:r w:rsidRPr="001B4E38">
        <w:t xml:space="preserve">: </w:t>
      </w:r>
      <w:r>
        <w:t>"</w:t>
      </w:r>
      <w:r w:rsidRPr="00C56481">
        <w:t>Description of Charge Advice Information (CAI)</w:t>
      </w:r>
      <w:r>
        <w:t>".</w:t>
      </w:r>
    </w:p>
    <w:p w14:paraId="3191ADCD" w14:textId="77777777" w:rsidR="006E4EA9" w:rsidRPr="00370679" w:rsidRDefault="006E4EA9" w:rsidP="006E4EA9">
      <w:pPr>
        <w:pStyle w:val="Heading1"/>
        <w:tabs>
          <w:tab w:val="left" w:pos="1140"/>
        </w:tabs>
        <w:ind w:left="0" w:firstLine="0"/>
      </w:pPr>
      <w:bookmarkStart w:id="18" w:name="_Toc502246120"/>
      <w:bookmarkStart w:id="19" w:name="_Toc27579808"/>
      <w:bookmarkStart w:id="20" w:name="_Toc163164349"/>
      <w:r w:rsidRPr="00370679">
        <w:t>3</w:t>
      </w:r>
      <w:r w:rsidRPr="00370679">
        <w:tab/>
        <w:t>Definitions and abbreviations</w:t>
      </w:r>
      <w:bookmarkEnd w:id="18"/>
      <w:bookmarkEnd w:id="19"/>
      <w:bookmarkEnd w:id="20"/>
    </w:p>
    <w:p w14:paraId="3CC56551" w14:textId="77777777" w:rsidR="006E4EA9" w:rsidRPr="00370679" w:rsidRDefault="006E4EA9" w:rsidP="006E4EA9">
      <w:pPr>
        <w:pStyle w:val="Heading2"/>
        <w:tabs>
          <w:tab w:val="left" w:pos="1140"/>
        </w:tabs>
        <w:ind w:left="0" w:firstLine="0"/>
      </w:pPr>
      <w:bookmarkStart w:id="21" w:name="_Toc502246121"/>
      <w:bookmarkStart w:id="22" w:name="_Toc27579809"/>
      <w:bookmarkStart w:id="23" w:name="_Toc163164350"/>
      <w:r w:rsidRPr="00370679">
        <w:t>3.1</w:t>
      </w:r>
      <w:r w:rsidRPr="00370679">
        <w:tab/>
        <w:t>Definitions</w:t>
      </w:r>
      <w:bookmarkEnd w:id="21"/>
      <w:bookmarkEnd w:id="22"/>
      <w:bookmarkEnd w:id="23"/>
    </w:p>
    <w:p w14:paraId="7BCCB814" w14:textId="77777777" w:rsidR="006E4EA9" w:rsidRPr="00370679" w:rsidRDefault="006E4EA9" w:rsidP="002A51A0">
      <w:r w:rsidRPr="00370679">
        <w:t xml:space="preserve">For the purposes of the present document, the terms and definitions given in </w:t>
      </w:r>
      <w:r w:rsidR="002A51A0">
        <w:t>3GPP</w:t>
      </w:r>
      <w:r w:rsidR="000C61FC">
        <w:t> </w:t>
      </w:r>
      <w:r w:rsidR="002A51A0">
        <w:t>TS</w:t>
      </w:r>
      <w:r w:rsidR="000C61FC">
        <w:t> </w:t>
      </w:r>
      <w:r w:rsidR="002A51A0">
        <w:t>22.173</w:t>
      </w:r>
      <w:r w:rsidR="000C61FC">
        <w:t> </w:t>
      </w:r>
      <w:r w:rsidRPr="00370679">
        <w:t>[</w:t>
      </w:r>
      <w:r w:rsidR="002C0DDC">
        <w:t>1</w:t>
      </w:r>
      <w:r w:rsidRPr="00370679">
        <w:t>]</w:t>
      </w:r>
      <w:r>
        <w:t xml:space="preserve"> apply.</w:t>
      </w:r>
    </w:p>
    <w:p w14:paraId="77BEC76E" w14:textId="77777777" w:rsidR="006E4EA9" w:rsidRPr="00370679" w:rsidRDefault="006E4EA9" w:rsidP="006E4EA9">
      <w:pPr>
        <w:pStyle w:val="Heading2"/>
        <w:tabs>
          <w:tab w:val="left" w:pos="1140"/>
        </w:tabs>
        <w:ind w:left="0" w:firstLine="0"/>
      </w:pPr>
      <w:bookmarkStart w:id="24" w:name="_Toc502246122"/>
      <w:bookmarkStart w:id="25" w:name="_Toc27579810"/>
      <w:bookmarkStart w:id="26" w:name="_Toc163164351"/>
      <w:r w:rsidRPr="00370679">
        <w:t>3.2</w:t>
      </w:r>
      <w:r w:rsidRPr="00370679">
        <w:tab/>
      </w:r>
      <w:r w:rsidRPr="00370679">
        <w:rPr>
          <w:color w:val="000000"/>
        </w:rPr>
        <w:t>Abbreviations</w:t>
      </w:r>
      <w:bookmarkEnd w:id="24"/>
      <w:bookmarkEnd w:id="25"/>
      <w:bookmarkEnd w:id="26"/>
    </w:p>
    <w:p w14:paraId="6CF5C404" w14:textId="77777777" w:rsidR="006E4EA9" w:rsidRPr="00370679" w:rsidRDefault="006E4EA9" w:rsidP="006E4EA9">
      <w:pPr>
        <w:keepNext/>
      </w:pPr>
      <w:r w:rsidRPr="00370679">
        <w:t>For the purposes of the present document, the following abbreviations apply:</w:t>
      </w:r>
    </w:p>
    <w:p w14:paraId="2B6DAD70" w14:textId="77777777" w:rsidR="006E4EA9" w:rsidRPr="00370679" w:rsidRDefault="006E4EA9" w:rsidP="006E4EA9">
      <w:pPr>
        <w:pStyle w:val="EW"/>
      </w:pPr>
      <w:r w:rsidRPr="00370679">
        <w:t>AOC</w:t>
      </w:r>
      <w:r w:rsidRPr="00370679">
        <w:tab/>
        <w:t xml:space="preserve">Advice Of Charge </w:t>
      </w:r>
    </w:p>
    <w:p w14:paraId="29A36F64" w14:textId="77777777" w:rsidR="006E4EA9" w:rsidRPr="00370679" w:rsidRDefault="006E4EA9" w:rsidP="006E4EA9">
      <w:pPr>
        <w:pStyle w:val="EW"/>
        <w:rPr>
          <w:lang w:eastAsia="de-DE"/>
        </w:rPr>
      </w:pPr>
      <w:r w:rsidRPr="00370679">
        <w:rPr>
          <w:lang w:eastAsia="de-DE"/>
        </w:rPr>
        <w:t>AOC-D</w:t>
      </w:r>
      <w:r w:rsidRPr="00370679">
        <w:rPr>
          <w:lang w:eastAsia="de-DE"/>
        </w:rPr>
        <w:tab/>
        <w:t>AOC During the call</w:t>
      </w:r>
    </w:p>
    <w:p w14:paraId="7DF510AA" w14:textId="77777777" w:rsidR="006E4EA9" w:rsidRPr="00370679" w:rsidRDefault="006E4EA9" w:rsidP="006E4EA9">
      <w:pPr>
        <w:pStyle w:val="EW"/>
        <w:rPr>
          <w:lang w:eastAsia="de-DE"/>
        </w:rPr>
      </w:pPr>
      <w:r w:rsidRPr="00370679">
        <w:rPr>
          <w:lang w:eastAsia="de-DE"/>
        </w:rPr>
        <w:t>AOC-E</w:t>
      </w:r>
      <w:r w:rsidRPr="00370679">
        <w:rPr>
          <w:lang w:eastAsia="de-DE"/>
        </w:rPr>
        <w:tab/>
        <w:t>AOC at the End of the call</w:t>
      </w:r>
    </w:p>
    <w:p w14:paraId="3D8D3295" w14:textId="77777777" w:rsidR="006E4EA9" w:rsidRPr="00370679" w:rsidRDefault="006E4EA9" w:rsidP="006E4EA9">
      <w:pPr>
        <w:pStyle w:val="EW"/>
        <w:rPr>
          <w:lang w:eastAsia="de-DE"/>
        </w:rPr>
      </w:pPr>
      <w:r w:rsidRPr="00370679">
        <w:rPr>
          <w:lang w:eastAsia="de-DE"/>
        </w:rPr>
        <w:t>AOC-S</w:t>
      </w:r>
      <w:r w:rsidRPr="00370679">
        <w:rPr>
          <w:lang w:eastAsia="de-DE"/>
        </w:rPr>
        <w:tab/>
        <w:t>AOC at call Set-up time</w:t>
      </w:r>
    </w:p>
    <w:p w14:paraId="6CDA5C76" w14:textId="77777777" w:rsidR="003F70D0" w:rsidRDefault="006E4EA9" w:rsidP="003F70D0">
      <w:pPr>
        <w:pStyle w:val="EW"/>
      </w:pPr>
      <w:r w:rsidRPr="00370679">
        <w:t>AS</w:t>
      </w:r>
      <w:r w:rsidRPr="00370679">
        <w:tab/>
        <w:t>Application Server</w:t>
      </w:r>
    </w:p>
    <w:p w14:paraId="101A0F02" w14:textId="77777777" w:rsidR="006E4EA9" w:rsidRPr="00370679" w:rsidRDefault="003F70D0" w:rsidP="003F70D0">
      <w:pPr>
        <w:pStyle w:val="EW"/>
      </w:pPr>
      <w:r>
        <w:t>CAI</w:t>
      </w:r>
      <w:r>
        <w:tab/>
      </w:r>
      <w:r w:rsidRPr="00FA7223">
        <w:rPr>
          <w:noProof/>
        </w:rPr>
        <w:t>Charge Advice Information</w:t>
      </w:r>
    </w:p>
    <w:p w14:paraId="52BE882E" w14:textId="77777777" w:rsidR="006E4EA9" w:rsidRPr="00370679" w:rsidRDefault="006E4EA9" w:rsidP="006E4EA9">
      <w:pPr>
        <w:pStyle w:val="EW"/>
      </w:pPr>
      <w:r w:rsidRPr="00370679">
        <w:t>CB</w:t>
      </w:r>
      <w:r w:rsidRPr="00370679">
        <w:tab/>
        <w:t>Communication Barring</w:t>
      </w:r>
    </w:p>
    <w:p w14:paraId="727B3F59" w14:textId="77777777" w:rsidR="006E4EA9" w:rsidRPr="00370679" w:rsidRDefault="006E4EA9" w:rsidP="006E4EA9">
      <w:pPr>
        <w:pStyle w:val="EW"/>
      </w:pPr>
      <w:r w:rsidRPr="00370679">
        <w:t>CCBS</w:t>
      </w:r>
      <w:r w:rsidRPr="00370679">
        <w:tab/>
        <w:t>Completion of Communication to Busy Subscriber.</w:t>
      </w:r>
    </w:p>
    <w:p w14:paraId="7D3A3616" w14:textId="77777777" w:rsidR="006E4EA9" w:rsidRPr="00370679" w:rsidRDefault="006E4EA9" w:rsidP="006E4EA9">
      <w:pPr>
        <w:pStyle w:val="EW"/>
      </w:pPr>
      <w:r w:rsidRPr="00370679">
        <w:t>CD</w:t>
      </w:r>
      <w:r w:rsidRPr="00370679">
        <w:tab/>
        <w:t>Communication Deflection</w:t>
      </w:r>
    </w:p>
    <w:p w14:paraId="3D39D477" w14:textId="77777777" w:rsidR="006E4EA9" w:rsidRPr="00370679" w:rsidRDefault="006E4EA9" w:rsidP="006E4EA9">
      <w:pPr>
        <w:pStyle w:val="EW"/>
      </w:pPr>
      <w:r w:rsidRPr="00370679">
        <w:t>CDIV</w:t>
      </w:r>
      <w:r w:rsidRPr="00370679">
        <w:tab/>
        <w:t>Call DIVersion</w:t>
      </w:r>
    </w:p>
    <w:p w14:paraId="6E98B76A" w14:textId="77777777" w:rsidR="006E4EA9" w:rsidRPr="00370679" w:rsidRDefault="006E4EA9" w:rsidP="006E4EA9">
      <w:pPr>
        <w:pStyle w:val="EW"/>
      </w:pPr>
      <w:r w:rsidRPr="00370679">
        <w:t>CFB</w:t>
      </w:r>
      <w:r w:rsidRPr="00370679">
        <w:tab/>
        <w:t>Communication Forwarding Busy</w:t>
      </w:r>
    </w:p>
    <w:p w14:paraId="73C143B5" w14:textId="77777777" w:rsidR="006E4EA9" w:rsidRPr="00370679" w:rsidRDefault="006E4EA9" w:rsidP="006E4EA9">
      <w:pPr>
        <w:pStyle w:val="EW"/>
      </w:pPr>
      <w:r w:rsidRPr="00370679">
        <w:t>CFNL</w:t>
      </w:r>
      <w:r w:rsidRPr="00370679">
        <w:tab/>
        <w:t>Communication Forwarding on No Logged-in</w:t>
      </w:r>
    </w:p>
    <w:p w14:paraId="584F6DAA" w14:textId="77777777" w:rsidR="006E4EA9" w:rsidRPr="00370679" w:rsidRDefault="006E4EA9" w:rsidP="006E4EA9">
      <w:pPr>
        <w:pStyle w:val="EW"/>
      </w:pPr>
      <w:r w:rsidRPr="00370679">
        <w:t>CFNRd</w:t>
      </w:r>
      <w:r w:rsidRPr="00370679">
        <w:tab/>
        <w:t>Communication Forwarding Not Registered</w:t>
      </w:r>
    </w:p>
    <w:p w14:paraId="7A2EF6C9" w14:textId="77777777" w:rsidR="006E4EA9" w:rsidRPr="00370679" w:rsidRDefault="006E4EA9" w:rsidP="006E4EA9">
      <w:pPr>
        <w:pStyle w:val="EW"/>
      </w:pPr>
      <w:r w:rsidRPr="00370679">
        <w:t>CFNRy</w:t>
      </w:r>
      <w:r w:rsidRPr="00370679">
        <w:tab/>
        <w:t>Communication Forwarding No Reply</w:t>
      </w:r>
    </w:p>
    <w:p w14:paraId="76BE69AA" w14:textId="77777777" w:rsidR="006E4EA9" w:rsidRPr="00370679" w:rsidRDefault="006E4EA9" w:rsidP="006E4EA9">
      <w:pPr>
        <w:pStyle w:val="EW"/>
      </w:pPr>
      <w:r w:rsidRPr="00370679">
        <w:t>CFU</w:t>
      </w:r>
      <w:r w:rsidRPr="00370679">
        <w:tab/>
        <w:t>Communication Forwarding Unconditional</w:t>
      </w:r>
    </w:p>
    <w:p w14:paraId="01E88749" w14:textId="77777777" w:rsidR="006E4EA9" w:rsidRPr="00370679" w:rsidRDefault="006E4EA9" w:rsidP="006E4EA9">
      <w:pPr>
        <w:pStyle w:val="EW"/>
      </w:pPr>
      <w:r w:rsidRPr="00370679">
        <w:t>CN</w:t>
      </w:r>
      <w:r w:rsidRPr="00370679">
        <w:tab/>
        <w:t>Core Network</w:t>
      </w:r>
    </w:p>
    <w:p w14:paraId="509ABDFB" w14:textId="77777777" w:rsidR="006E4EA9" w:rsidRPr="00370679" w:rsidRDefault="006E4EA9" w:rsidP="006E4EA9">
      <w:pPr>
        <w:pStyle w:val="EW"/>
      </w:pPr>
      <w:r w:rsidRPr="00370679">
        <w:t>CNR</w:t>
      </w:r>
      <w:r w:rsidRPr="00370679">
        <w:rPr>
          <w:color w:val="FF0000"/>
        </w:rPr>
        <w:tab/>
      </w:r>
      <w:r w:rsidRPr="00370679">
        <w:t>Completion of communication on No Reply</w:t>
      </w:r>
    </w:p>
    <w:p w14:paraId="5B772472" w14:textId="77777777" w:rsidR="006E4EA9" w:rsidRPr="00370679" w:rsidRDefault="006E4EA9" w:rsidP="006E4EA9">
      <w:pPr>
        <w:pStyle w:val="EW"/>
      </w:pPr>
      <w:r w:rsidRPr="00370679">
        <w:t>CONF</w:t>
      </w:r>
      <w:r w:rsidRPr="00370679">
        <w:tab/>
        <w:t>CONFerence calling</w:t>
      </w:r>
    </w:p>
    <w:p w14:paraId="04BE073A" w14:textId="77777777" w:rsidR="006E4EA9" w:rsidRPr="00370679" w:rsidRDefault="006E4EA9" w:rsidP="006E4EA9">
      <w:pPr>
        <w:pStyle w:val="EW"/>
      </w:pPr>
      <w:r w:rsidRPr="00370679">
        <w:t>CW</w:t>
      </w:r>
      <w:r w:rsidRPr="00370679">
        <w:tab/>
        <w:t>Communication Waiting</w:t>
      </w:r>
    </w:p>
    <w:p w14:paraId="0927FF6F" w14:textId="77777777" w:rsidR="006E4EA9" w:rsidRPr="00370679" w:rsidRDefault="006E4EA9" w:rsidP="006E4EA9">
      <w:pPr>
        <w:pStyle w:val="EW"/>
      </w:pPr>
      <w:r w:rsidRPr="00370679">
        <w:t>ECT</w:t>
      </w:r>
      <w:r w:rsidRPr="00370679">
        <w:tab/>
        <w:t>Explicit Communication Transfer</w:t>
      </w:r>
    </w:p>
    <w:p w14:paraId="5E7F041D" w14:textId="77777777" w:rsidR="006E4EA9" w:rsidRPr="00370679" w:rsidRDefault="006E4EA9" w:rsidP="006E4EA9">
      <w:pPr>
        <w:pStyle w:val="EW"/>
      </w:pPr>
      <w:r w:rsidRPr="00370679">
        <w:t>HOLD</w:t>
      </w:r>
      <w:r w:rsidRPr="00370679">
        <w:tab/>
        <w:t xml:space="preserve">Communication </w:t>
      </w:r>
      <w:r w:rsidRPr="00370679">
        <w:rPr>
          <w:caps/>
        </w:rPr>
        <w:t>Hold</w:t>
      </w:r>
    </w:p>
    <w:p w14:paraId="49CDAE9E" w14:textId="77777777" w:rsidR="006E4EA9" w:rsidRPr="00370679" w:rsidRDefault="006E4EA9" w:rsidP="006E4EA9">
      <w:pPr>
        <w:pStyle w:val="EW"/>
      </w:pPr>
      <w:r w:rsidRPr="00370679">
        <w:t>IFC</w:t>
      </w:r>
      <w:r w:rsidRPr="00370679">
        <w:tab/>
        <w:t>Initial Filter Criteria</w:t>
      </w:r>
    </w:p>
    <w:p w14:paraId="72B0B451" w14:textId="77777777" w:rsidR="006E4EA9" w:rsidRPr="00550C86" w:rsidRDefault="006E4EA9" w:rsidP="006E4EA9">
      <w:pPr>
        <w:pStyle w:val="EW"/>
      </w:pPr>
      <w:r w:rsidRPr="00550C86">
        <w:t>IM</w:t>
      </w:r>
      <w:r w:rsidRPr="00550C86">
        <w:tab/>
        <w:t>IP Multimedia</w:t>
      </w:r>
    </w:p>
    <w:p w14:paraId="00028E3A" w14:textId="77777777" w:rsidR="006E4EA9" w:rsidRPr="00550C86" w:rsidRDefault="006E4EA9" w:rsidP="006E4EA9">
      <w:pPr>
        <w:pStyle w:val="EW"/>
      </w:pPr>
      <w:r w:rsidRPr="00550C86">
        <w:t>IMS</w:t>
      </w:r>
      <w:r w:rsidRPr="00550C86">
        <w:tab/>
        <w:t>IP Multimedia Subsystem</w:t>
      </w:r>
    </w:p>
    <w:p w14:paraId="7D16F1DA" w14:textId="77777777" w:rsidR="006E4EA9" w:rsidRPr="00550C86" w:rsidRDefault="006E4EA9" w:rsidP="006E4EA9">
      <w:pPr>
        <w:pStyle w:val="EW"/>
      </w:pPr>
      <w:r w:rsidRPr="00550C86">
        <w:t>IP</w:t>
      </w:r>
      <w:r w:rsidRPr="00550C86">
        <w:tab/>
        <w:t>Internet Protocol</w:t>
      </w:r>
    </w:p>
    <w:p w14:paraId="74492D88" w14:textId="77777777" w:rsidR="006E4EA9" w:rsidRPr="00370679" w:rsidRDefault="006E4EA9" w:rsidP="006E4EA9">
      <w:pPr>
        <w:pStyle w:val="EW"/>
      </w:pPr>
      <w:r w:rsidRPr="00370679">
        <w:t>ISDN</w:t>
      </w:r>
      <w:r w:rsidRPr="00370679">
        <w:tab/>
        <w:t>Integrated Service Data Network</w:t>
      </w:r>
    </w:p>
    <w:p w14:paraId="3664B36B" w14:textId="77777777" w:rsidR="006E4EA9" w:rsidRPr="0077721D" w:rsidRDefault="006E4EA9" w:rsidP="006E4EA9">
      <w:pPr>
        <w:pStyle w:val="EW"/>
      </w:pPr>
      <w:r w:rsidRPr="0077721D">
        <w:t>MCID</w:t>
      </w:r>
      <w:r w:rsidRPr="0077721D">
        <w:tab/>
        <w:t>Malicious Communication IDentification</w:t>
      </w:r>
    </w:p>
    <w:p w14:paraId="5043D0D5" w14:textId="77777777" w:rsidR="009222AB" w:rsidRPr="00BA6C68" w:rsidRDefault="009222AB" w:rsidP="009222AB">
      <w:pPr>
        <w:pStyle w:val="EW"/>
      </w:pPr>
      <w:r w:rsidRPr="00BA6C68">
        <w:t>MiD</w:t>
      </w:r>
      <w:r w:rsidRPr="00BA6C68">
        <w:tab/>
      </w:r>
      <w:r w:rsidRPr="00BA6C68">
        <w:rPr>
          <w:bCs/>
          <w:lang w:eastAsia="zh-CN"/>
        </w:rPr>
        <w:t>M</w:t>
      </w:r>
      <w:r w:rsidRPr="00BA6C68">
        <w:rPr>
          <w:bCs/>
        </w:rPr>
        <w:t>ulti-iDentity</w:t>
      </w:r>
    </w:p>
    <w:p w14:paraId="54AF67B9" w14:textId="77777777" w:rsidR="006E4EA9" w:rsidRPr="0077721D" w:rsidRDefault="006E4EA9" w:rsidP="006E4EA9">
      <w:pPr>
        <w:pStyle w:val="EW"/>
      </w:pPr>
      <w:r w:rsidRPr="0077721D">
        <w:t>MIME</w:t>
      </w:r>
      <w:r w:rsidRPr="0077721D">
        <w:tab/>
        <w:t>Multipurpose Internet Mail Extensions</w:t>
      </w:r>
    </w:p>
    <w:p w14:paraId="682B1712" w14:textId="77777777" w:rsidR="009222AB" w:rsidRPr="00BA6C68" w:rsidRDefault="009222AB" w:rsidP="009222AB">
      <w:pPr>
        <w:pStyle w:val="EW"/>
      </w:pPr>
      <w:r w:rsidRPr="00BA6C68">
        <w:t>MuD</w:t>
      </w:r>
      <w:r w:rsidRPr="00BA6C68">
        <w:tab/>
      </w:r>
      <w:r w:rsidRPr="00BA6C68">
        <w:rPr>
          <w:bCs/>
          <w:lang w:eastAsia="zh-CN"/>
        </w:rPr>
        <w:t>M</w:t>
      </w:r>
      <w:r w:rsidRPr="00BA6C68">
        <w:rPr>
          <w:bCs/>
        </w:rPr>
        <w:t>ulti-Device</w:t>
      </w:r>
    </w:p>
    <w:p w14:paraId="5820F8D6" w14:textId="77777777" w:rsidR="006E4EA9" w:rsidRPr="00370679" w:rsidRDefault="006E4EA9" w:rsidP="006E4EA9">
      <w:pPr>
        <w:pStyle w:val="EW"/>
      </w:pPr>
      <w:r w:rsidRPr="00370679">
        <w:t>OIP</w:t>
      </w:r>
      <w:r w:rsidRPr="00370679">
        <w:tab/>
        <w:t>Originating Identification Presentation</w:t>
      </w:r>
    </w:p>
    <w:p w14:paraId="03F707C8" w14:textId="77777777" w:rsidR="006E4EA9" w:rsidRPr="00370679" w:rsidRDefault="006E4EA9" w:rsidP="006E4EA9">
      <w:pPr>
        <w:pStyle w:val="EW"/>
      </w:pPr>
      <w:r w:rsidRPr="00370679">
        <w:t>OIR</w:t>
      </w:r>
      <w:r w:rsidRPr="00370679">
        <w:tab/>
        <w:t>Originating Identification Restriction</w:t>
      </w:r>
    </w:p>
    <w:p w14:paraId="36F2358F" w14:textId="77777777" w:rsidR="006E4EA9" w:rsidRPr="00370679" w:rsidRDefault="006E4EA9" w:rsidP="006E4EA9">
      <w:pPr>
        <w:pStyle w:val="EW"/>
      </w:pPr>
      <w:r w:rsidRPr="00370679">
        <w:t>S-CSCF</w:t>
      </w:r>
      <w:r w:rsidRPr="00370679">
        <w:tab/>
        <w:t>Serving-Call Session Control Function</w:t>
      </w:r>
    </w:p>
    <w:p w14:paraId="04FD87BE" w14:textId="77777777" w:rsidR="006E4EA9" w:rsidRPr="00370679" w:rsidRDefault="006E4EA9" w:rsidP="006E4EA9">
      <w:pPr>
        <w:pStyle w:val="EW"/>
      </w:pPr>
      <w:r w:rsidRPr="00370679">
        <w:t>SIP</w:t>
      </w:r>
      <w:r w:rsidRPr="00370679">
        <w:tab/>
        <w:t>Session Initiation Protocol</w:t>
      </w:r>
    </w:p>
    <w:p w14:paraId="0D4D40DE" w14:textId="77777777" w:rsidR="006E4EA9" w:rsidRPr="00370679" w:rsidRDefault="006E4EA9" w:rsidP="006E4EA9">
      <w:pPr>
        <w:pStyle w:val="EW"/>
      </w:pPr>
      <w:r w:rsidRPr="00370679">
        <w:t>TIP</w:t>
      </w:r>
      <w:r w:rsidRPr="00370679">
        <w:tab/>
        <w:t xml:space="preserve">Terminating Identification Presentation </w:t>
      </w:r>
    </w:p>
    <w:p w14:paraId="67BE4B01" w14:textId="77777777" w:rsidR="006E4EA9" w:rsidRPr="00370679" w:rsidRDefault="006E4EA9" w:rsidP="006E4EA9">
      <w:pPr>
        <w:pStyle w:val="EW"/>
      </w:pPr>
      <w:r w:rsidRPr="00370679">
        <w:t>TIR</w:t>
      </w:r>
      <w:r w:rsidRPr="00370679">
        <w:tab/>
        <w:t xml:space="preserve">Terminating Identification Restriction </w:t>
      </w:r>
    </w:p>
    <w:p w14:paraId="0A5054B6" w14:textId="77777777" w:rsidR="006E4EA9" w:rsidRPr="00370679" w:rsidRDefault="006E4EA9" w:rsidP="006E4EA9">
      <w:pPr>
        <w:pStyle w:val="EX"/>
      </w:pPr>
      <w:r w:rsidRPr="00370679">
        <w:t>UE</w:t>
      </w:r>
      <w:r w:rsidRPr="00370679">
        <w:tab/>
        <w:t xml:space="preserve">User Equipment </w:t>
      </w:r>
    </w:p>
    <w:p w14:paraId="46CE7A72" w14:textId="77777777" w:rsidR="006E4EA9" w:rsidRPr="00370679" w:rsidRDefault="006E4EA9" w:rsidP="006E4EA9">
      <w:pPr>
        <w:pStyle w:val="Heading1"/>
      </w:pPr>
      <w:bookmarkStart w:id="27" w:name="_Toc502246123"/>
      <w:bookmarkStart w:id="28" w:name="_Toc27579811"/>
      <w:bookmarkStart w:id="29" w:name="_Toc163164352"/>
      <w:r w:rsidRPr="00370679">
        <w:lastRenderedPageBreak/>
        <w:t>4</w:t>
      </w:r>
      <w:r w:rsidRPr="00370679">
        <w:tab/>
        <w:t>Advice Of Charge (AOC)</w:t>
      </w:r>
      <w:bookmarkEnd w:id="27"/>
      <w:bookmarkEnd w:id="28"/>
      <w:bookmarkEnd w:id="29"/>
    </w:p>
    <w:p w14:paraId="7A3C4752" w14:textId="77777777" w:rsidR="006E4EA9" w:rsidRPr="00370679" w:rsidRDefault="006E4EA9" w:rsidP="006E4EA9">
      <w:pPr>
        <w:pStyle w:val="Heading2"/>
        <w:tabs>
          <w:tab w:val="left" w:pos="1140"/>
        </w:tabs>
        <w:ind w:left="0" w:firstLine="0"/>
      </w:pPr>
      <w:bookmarkStart w:id="30" w:name="_Toc502246124"/>
      <w:bookmarkStart w:id="31" w:name="_Toc27579812"/>
      <w:bookmarkStart w:id="32" w:name="_Toc163164353"/>
      <w:r w:rsidRPr="00370679">
        <w:t>4.1</w:t>
      </w:r>
      <w:r w:rsidRPr="00370679">
        <w:tab/>
        <w:t>Introduction</w:t>
      </w:r>
      <w:bookmarkEnd w:id="30"/>
      <w:bookmarkEnd w:id="31"/>
      <w:bookmarkEnd w:id="32"/>
    </w:p>
    <w:p w14:paraId="758901CF" w14:textId="77777777" w:rsidR="006E4EA9" w:rsidRPr="00370679" w:rsidRDefault="00E35198" w:rsidP="006E4EA9">
      <w:r w:rsidRPr="00370679">
        <w:t>The Advice Of Charge (AOC) service allows the served user to be informed of IP Multimedia session related charging information.</w:t>
      </w:r>
    </w:p>
    <w:p w14:paraId="24174721" w14:textId="77777777" w:rsidR="006E4EA9" w:rsidRPr="00370679" w:rsidRDefault="006E4EA9" w:rsidP="006E4EA9">
      <w:pPr>
        <w:pStyle w:val="Heading2"/>
        <w:tabs>
          <w:tab w:val="left" w:pos="1140"/>
        </w:tabs>
        <w:ind w:left="0" w:firstLine="0"/>
      </w:pPr>
      <w:bookmarkStart w:id="33" w:name="_Toc502246125"/>
      <w:bookmarkStart w:id="34" w:name="_Toc27579813"/>
      <w:bookmarkStart w:id="35" w:name="_Toc163164354"/>
      <w:r w:rsidRPr="00370679">
        <w:t>4.2</w:t>
      </w:r>
      <w:r w:rsidRPr="00370679">
        <w:tab/>
        <w:t>Description</w:t>
      </w:r>
      <w:bookmarkEnd w:id="33"/>
      <w:bookmarkEnd w:id="34"/>
      <w:bookmarkEnd w:id="35"/>
    </w:p>
    <w:p w14:paraId="2C108A3E" w14:textId="77777777" w:rsidR="006E4EA9" w:rsidRPr="00370679" w:rsidRDefault="006E4EA9" w:rsidP="006E4EA9">
      <w:pPr>
        <w:pStyle w:val="Heading3"/>
        <w:tabs>
          <w:tab w:val="left" w:pos="1140"/>
        </w:tabs>
        <w:ind w:left="0" w:firstLine="0"/>
      </w:pPr>
      <w:bookmarkStart w:id="36" w:name="_Toc502246126"/>
      <w:bookmarkStart w:id="37" w:name="_Toc27579814"/>
      <w:bookmarkStart w:id="38" w:name="_Toc163164355"/>
      <w:r w:rsidRPr="00370679">
        <w:t>4.2.1</w:t>
      </w:r>
      <w:r w:rsidRPr="00370679">
        <w:tab/>
        <w:t>General description</w:t>
      </w:r>
      <w:bookmarkEnd w:id="36"/>
      <w:bookmarkEnd w:id="37"/>
      <w:bookmarkEnd w:id="38"/>
    </w:p>
    <w:p w14:paraId="11942A6B" w14:textId="77777777" w:rsidR="006E4EA9" w:rsidRPr="00370679" w:rsidRDefault="006E4EA9" w:rsidP="006E4EA9">
      <w:r w:rsidRPr="00370679">
        <w:t xml:space="preserve">The AOC service is limited to INVITE-initiated sessions. </w:t>
      </w:r>
    </w:p>
    <w:p w14:paraId="7C2BFFB1" w14:textId="77777777" w:rsidR="006E4EA9" w:rsidRPr="00370679" w:rsidRDefault="006E4EA9" w:rsidP="006E4EA9">
      <w:r w:rsidRPr="00370679">
        <w:t>The AOC service is not meant to replace the charge metering inside the network which is considered to be correct in all cases.</w:t>
      </w:r>
    </w:p>
    <w:p w14:paraId="3EFD2BAD" w14:textId="77777777" w:rsidR="006E4EA9" w:rsidRPr="00370679" w:rsidRDefault="006E4EA9" w:rsidP="00E35198">
      <w:r w:rsidRPr="00370679">
        <w:t xml:space="preserve">The charging information given shall relate to the charges incurred </w:t>
      </w:r>
      <w:r w:rsidR="00E35198">
        <w:t>in the current network</w:t>
      </w:r>
      <w:r w:rsidRPr="00370679">
        <w:t>.</w:t>
      </w:r>
    </w:p>
    <w:p w14:paraId="118167CA" w14:textId="77777777" w:rsidR="006E4EA9" w:rsidRPr="00370679" w:rsidRDefault="006E4EA9" w:rsidP="006E4EA9">
      <w:pPr>
        <w:pStyle w:val="Heading3"/>
        <w:tabs>
          <w:tab w:val="left" w:pos="1140"/>
        </w:tabs>
        <w:ind w:left="0" w:firstLine="0"/>
      </w:pPr>
      <w:bookmarkStart w:id="39" w:name="_Toc502246127"/>
      <w:bookmarkStart w:id="40" w:name="_Toc27579815"/>
      <w:bookmarkStart w:id="41" w:name="_Toc163164356"/>
      <w:r w:rsidRPr="00370679">
        <w:t>4.2.2</w:t>
      </w:r>
      <w:r w:rsidRPr="00370679">
        <w:tab/>
        <w:t>Charging information at communication set-up time (AOC-S)</w:t>
      </w:r>
      <w:bookmarkEnd w:id="39"/>
      <w:bookmarkEnd w:id="40"/>
      <w:bookmarkEnd w:id="41"/>
    </w:p>
    <w:p w14:paraId="2C775EFD" w14:textId="77777777" w:rsidR="006E4EA9" w:rsidRPr="00370679" w:rsidRDefault="006E4EA9" w:rsidP="006E4EA9">
      <w:r w:rsidRPr="00370679">
        <w:t>When the AOC-S service is activated, the network shall provide the user with information about the charging rates at communication establishment. In addition, the network shall inform the served user if a change in charging rates takes place during the communication.</w:t>
      </w:r>
    </w:p>
    <w:p w14:paraId="7A83E8FF" w14:textId="77777777" w:rsidR="006E4EA9" w:rsidRPr="00370679" w:rsidRDefault="006E4EA9" w:rsidP="006E4EA9">
      <w:pPr>
        <w:pStyle w:val="Heading2"/>
        <w:tabs>
          <w:tab w:val="left" w:pos="1140"/>
        </w:tabs>
        <w:ind w:left="0" w:firstLine="0"/>
      </w:pPr>
      <w:bookmarkStart w:id="42" w:name="_Toc502246128"/>
      <w:bookmarkStart w:id="43" w:name="_Toc27579816"/>
      <w:bookmarkStart w:id="44" w:name="_Toc163164357"/>
      <w:r w:rsidRPr="00370679">
        <w:t>4.3</w:t>
      </w:r>
      <w:r w:rsidRPr="00370679">
        <w:tab/>
      </w:r>
      <w:r w:rsidRPr="00370679">
        <w:rPr>
          <w:sz w:val="28"/>
        </w:rPr>
        <w:t>Charging information during the communication (AOC-D)</w:t>
      </w:r>
      <w:bookmarkEnd w:id="42"/>
      <w:bookmarkEnd w:id="43"/>
      <w:bookmarkEnd w:id="44"/>
    </w:p>
    <w:p w14:paraId="318E7DB7" w14:textId="77777777" w:rsidR="006E4EA9" w:rsidRPr="00370679" w:rsidRDefault="006E4EA9" w:rsidP="006E4EA9">
      <w:r w:rsidRPr="00370679">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p>
    <w:p w14:paraId="4279B1B8" w14:textId="77777777" w:rsidR="006E4EA9" w:rsidRPr="00370679" w:rsidRDefault="006E4EA9" w:rsidP="006E4EA9">
      <w:r w:rsidRPr="00370679">
        <w:t>When the call is released, the network shall send the recorded charges for the communication to the served user.</w:t>
      </w:r>
    </w:p>
    <w:p w14:paraId="51A3AA52" w14:textId="77777777" w:rsidR="006E4EA9" w:rsidRPr="00370679" w:rsidRDefault="006E4EA9" w:rsidP="006E4EA9">
      <w:pPr>
        <w:pStyle w:val="Heading2"/>
        <w:tabs>
          <w:tab w:val="left" w:pos="1140"/>
        </w:tabs>
        <w:ind w:left="0" w:firstLine="0"/>
      </w:pPr>
      <w:bookmarkStart w:id="45" w:name="_Toc502246129"/>
      <w:bookmarkStart w:id="46" w:name="_Toc27579817"/>
      <w:bookmarkStart w:id="47" w:name="_Toc163164358"/>
      <w:r w:rsidRPr="00370679">
        <w:t>4.4</w:t>
      </w:r>
      <w:r w:rsidRPr="00370679">
        <w:tab/>
      </w:r>
      <w:r w:rsidRPr="00370679">
        <w:rPr>
          <w:sz w:val="28"/>
        </w:rPr>
        <w:t>Charging information at the end of the communication (AOC-E)</w:t>
      </w:r>
      <w:bookmarkEnd w:id="45"/>
      <w:bookmarkEnd w:id="46"/>
      <w:bookmarkEnd w:id="47"/>
    </w:p>
    <w:p w14:paraId="0EC9FAC3" w14:textId="77777777" w:rsidR="006E4EA9" w:rsidRPr="00370679" w:rsidRDefault="006E4EA9" w:rsidP="006E4EA9">
      <w:r w:rsidRPr="00370679">
        <w:t xml:space="preserve">When the AOC-E service is activated, the network shall provide the served user with charging information indicating the recorded charges for a communication when this communication is released. </w:t>
      </w:r>
    </w:p>
    <w:p w14:paraId="75A5BEB0" w14:textId="77777777" w:rsidR="006E4EA9" w:rsidRPr="00370679" w:rsidRDefault="006E4EA9" w:rsidP="006E4EA9">
      <w:pPr>
        <w:pStyle w:val="Heading2"/>
        <w:tabs>
          <w:tab w:val="left" w:pos="1140"/>
        </w:tabs>
        <w:ind w:left="0" w:firstLine="0"/>
      </w:pPr>
      <w:bookmarkStart w:id="48" w:name="_Toc502246130"/>
      <w:bookmarkStart w:id="49" w:name="_Toc27579818"/>
      <w:bookmarkStart w:id="50" w:name="_Toc163164359"/>
      <w:r w:rsidRPr="00370679">
        <w:t>4.5</w:t>
      </w:r>
      <w:r w:rsidRPr="00370679">
        <w:tab/>
        <w:t>Operational requirements</w:t>
      </w:r>
      <w:bookmarkEnd w:id="48"/>
      <w:bookmarkEnd w:id="49"/>
      <w:bookmarkEnd w:id="50"/>
    </w:p>
    <w:p w14:paraId="72915A73" w14:textId="77777777" w:rsidR="006E4EA9" w:rsidRPr="00370679" w:rsidRDefault="006E4EA9" w:rsidP="006E4EA9">
      <w:pPr>
        <w:pStyle w:val="Heading3"/>
        <w:tabs>
          <w:tab w:val="left" w:pos="1140"/>
        </w:tabs>
        <w:ind w:left="0" w:firstLine="0"/>
      </w:pPr>
      <w:bookmarkStart w:id="51" w:name="_Toc502246131"/>
      <w:bookmarkStart w:id="52" w:name="_Toc27579819"/>
      <w:bookmarkStart w:id="53" w:name="_Toc163164360"/>
      <w:r w:rsidRPr="00370679">
        <w:t>4.5.1</w:t>
      </w:r>
      <w:r w:rsidRPr="00370679">
        <w:tab/>
        <w:t>Provision/withdrawal</w:t>
      </w:r>
      <w:bookmarkEnd w:id="51"/>
      <w:bookmarkEnd w:id="52"/>
      <w:bookmarkEnd w:id="53"/>
    </w:p>
    <w:p w14:paraId="4D47D900" w14:textId="77777777" w:rsidR="006E4EA9" w:rsidRPr="00370679" w:rsidRDefault="006E4EA9" w:rsidP="006E4EA9">
      <w:r w:rsidRPr="00370679">
        <w:t>The AOC services shall be provided to the served user after prior arrangement with the service provider or, as a service provider option, be generally available. Withdrawal of these services shall be made on the served user's request or for service provider reasons.</w:t>
      </w:r>
    </w:p>
    <w:p w14:paraId="585CAC24" w14:textId="77777777" w:rsidR="006E4EA9" w:rsidRPr="00370679" w:rsidRDefault="006E4EA9" w:rsidP="006E4EA9">
      <w:r w:rsidRPr="00370679">
        <w:t>When available the AOC services shall be provided for all communications (permanent mode).</w:t>
      </w:r>
    </w:p>
    <w:p w14:paraId="7644C46E" w14:textId="77777777" w:rsidR="006E4EA9" w:rsidRPr="00370679" w:rsidRDefault="006E4EA9" w:rsidP="006E4EA9">
      <w:pPr>
        <w:pStyle w:val="Heading3"/>
        <w:tabs>
          <w:tab w:val="left" w:pos="1140"/>
        </w:tabs>
        <w:ind w:left="0" w:firstLine="0"/>
      </w:pPr>
      <w:bookmarkStart w:id="54" w:name="_Toc502246132"/>
      <w:bookmarkStart w:id="55" w:name="_Toc27579820"/>
      <w:bookmarkStart w:id="56" w:name="_Toc163164361"/>
      <w:r w:rsidRPr="00370679">
        <w:t>4.5.2</w:t>
      </w:r>
      <w:r w:rsidRPr="00370679">
        <w:tab/>
        <w:t>Requirements on the originating network side</w:t>
      </w:r>
      <w:bookmarkEnd w:id="54"/>
      <w:bookmarkEnd w:id="55"/>
      <w:bookmarkEnd w:id="56"/>
    </w:p>
    <w:p w14:paraId="4730AA9E" w14:textId="77777777" w:rsidR="006E4EA9" w:rsidRPr="00370679" w:rsidRDefault="006E4EA9" w:rsidP="006E4EA9">
      <w:r w:rsidRPr="00370679">
        <w:t>No specific requirements are needed in the network.</w:t>
      </w:r>
    </w:p>
    <w:p w14:paraId="310E5693" w14:textId="77777777" w:rsidR="006E4EA9" w:rsidRPr="00370679" w:rsidRDefault="006E4EA9" w:rsidP="006E4EA9">
      <w:pPr>
        <w:pStyle w:val="Heading3"/>
        <w:tabs>
          <w:tab w:val="left" w:pos="1140"/>
        </w:tabs>
        <w:ind w:left="0" w:firstLine="0"/>
      </w:pPr>
      <w:bookmarkStart w:id="57" w:name="_Toc502246133"/>
      <w:bookmarkStart w:id="58" w:name="_Toc27579821"/>
      <w:bookmarkStart w:id="59" w:name="_Toc163164362"/>
      <w:r w:rsidRPr="00370679">
        <w:lastRenderedPageBreak/>
        <w:t>4.5.3</w:t>
      </w:r>
      <w:r w:rsidRPr="00370679">
        <w:tab/>
        <w:t>Requirements on the terminating network side</w:t>
      </w:r>
      <w:bookmarkEnd w:id="57"/>
      <w:bookmarkEnd w:id="58"/>
      <w:bookmarkEnd w:id="59"/>
    </w:p>
    <w:p w14:paraId="0E1C23D1" w14:textId="77777777" w:rsidR="006E4EA9" w:rsidRPr="00370679" w:rsidRDefault="006E4EA9" w:rsidP="006E4EA9">
      <w:r w:rsidRPr="00370679">
        <w:t>No specific requirements are needed in the network.</w:t>
      </w:r>
    </w:p>
    <w:p w14:paraId="6896B74E" w14:textId="77777777" w:rsidR="006E4EA9" w:rsidRPr="00370679" w:rsidRDefault="006E4EA9" w:rsidP="006E4EA9">
      <w:pPr>
        <w:pStyle w:val="Heading2"/>
        <w:tabs>
          <w:tab w:val="left" w:pos="1140"/>
        </w:tabs>
        <w:ind w:left="0" w:firstLine="0"/>
      </w:pPr>
      <w:bookmarkStart w:id="60" w:name="_Toc502246134"/>
      <w:bookmarkStart w:id="61" w:name="_Toc27579822"/>
      <w:bookmarkStart w:id="62" w:name="_Toc163164363"/>
      <w:r w:rsidRPr="00370679">
        <w:t>4.6</w:t>
      </w:r>
      <w:r w:rsidRPr="00370679">
        <w:tab/>
        <w:t>Coding requirements</w:t>
      </w:r>
      <w:bookmarkEnd w:id="60"/>
      <w:bookmarkEnd w:id="61"/>
      <w:bookmarkEnd w:id="62"/>
    </w:p>
    <w:p w14:paraId="790315E1" w14:textId="77777777" w:rsidR="006E4EA9" w:rsidRPr="00370679" w:rsidRDefault="006E4EA9" w:rsidP="006E4EA9">
      <w:r w:rsidRPr="00370679">
        <w:t xml:space="preserve">The INFO method according to </w:t>
      </w:r>
      <w:r w:rsidR="000C61FC">
        <w:t>IETF </w:t>
      </w:r>
      <w:r w:rsidRPr="00370679">
        <w:t>RFC</w:t>
      </w:r>
      <w:r w:rsidR="000C61FC">
        <w:t> </w:t>
      </w:r>
      <w:r w:rsidR="006220B4">
        <w:t>6086 </w:t>
      </w:r>
      <w:r w:rsidRPr="00370679">
        <w:t>[</w:t>
      </w:r>
      <w:r w:rsidR="002C0DDC">
        <w:t>4</w:t>
      </w:r>
      <w:r w:rsidRPr="00370679">
        <w:t xml:space="preserve">] </w:t>
      </w:r>
      <w:r w:rsidR="006220B4">
        <w:t xml:space="preserve">with legacy INFO usage </w:t>
      </w:r>
      <w:r w:rsidRPr="00370679">
        <w:t>is needed in support of AOC-D.</w:t>
      </w:r>
    </w:p>
    <w:p w14:paraId="066B642F" w14:textId="77777777" w:rsidR="006E4EA9" w:rsidRPr="00370679" w:rsidRDefault="006E4EA9" w:rsidP="006E4EA9">
      <w:r w:rsidRPr="00370679">
        <w:t>The AOC XML schema is defined in annex D. The AOC XML schema shall be transported as a SIP MIME body. The MIME type for the AOC information is "application/vnd.etsi.aoc+xml"</w:t>
      </w:r>
      <w:r w:rsidR="004D7C03">
        <w:t xml:space="preserve"> (see subclause 5.1)</w:t>
      </w:r>
      <w:r w:rsidRPr="00370679">
        <w:t>. Any SIP message that transports a body with AOC information shall identify the payload as MIME type "application/vnd.etsi.aoc+xml"</w:t>
      </w:r>
      <w:r w:rsidR="004D7C03" w:rsidRPr="004D7C03">
        <w:t>, the MIME type associated with AOC information (see subclause 5.1), and shall identify in the "sv" or "schemaversion" parameter</w:t>
      </w:r>
      <w:r w:rsidR="000C61FC">
        <w:t>'</w:t>
      </w:r>
      <w:r w:rsidR="004D7C03" w:rsidRPr="004D7C03">
        <w:t xml:space="preserve">s value the versions of AOC XML Schema that can be used to validate the AOC information XML body (part).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rsidR="004D7C03" w:rsidRPr="004D7C03">
        <w:t xml:space="preserve">The versions – of the MIME type associated with AOC information (see subclause 5.1) –  indicated shall correspond with a value of the version attribute of the &lt;schema&gt; XML element of an AOC XML Schema (see e.g. </w:t>
      </w:r>
      <w:r w:rsidR="000C61FC">
        <w:t>a</w:t>
      </w:r>
      <w:r w:rsidR="004D7C03" w:rsidRPr="004D7C03">
        <w:t>nnex</w:t>
      </w:r>
      <w:r w:rsidR="000C61FC">
        <w:t> </w:t>
      </w:r>
      <w:r w:rsidR="004D7C03" w:rsidRPr="004D7C03">
        <w:t>D)</w:t>
      </w:r>
      <w:r w:rsidRPr="00370679">
        <w:t>.</w:t>
      </w:r>
    </w:p>
    <w:p w14:paraId="60EF13E6" w14:textId="77777777" w:rsidR="006E4EA9" w:rsidRPr="00370679" w:rsidRDefault="006E4EA9" w:rsidP="006E4EA9">
      <w:pPr>
        <w:pStyle w:val="Heading2"/>
        <w:tabs>
          <w:tab w:val="left" w:pos="1140"/>
        </w:tabs>
        <w:ind w:left="0" w:firstLine="0"/>
      </w:pPr>
      <w:bookmarkStart w:id="63" w:name="_Toc502246135"/>
      <w:bookmarkStart w:id="64" w:name="_Toc27579823"/>
      <w:bookmarkStart w:id="65" w:name="_Toc163164364"/>
      <w:r w:rsidRPr="00370679">
        <w:t>4.7</w:t>
      </w:r>
      <w:r w:rsidRPr="00370679">
        <w:tab/>
      </w:r>
      <w:r w:rsidRPr="00370679">
        <w:rPr>
          <w:color w:val="000000"/>
        </w:rPr>
        <w:t>Signalling requirements</w:t>
      </w:r>
      <w:bookmarkEnd w:id="63"/>
      <w:bookmarkEnd w:id="64"/>
      <w:bookmarkEnd w:id="65"/>
    </w:p>
    <w:p w14:paraId="4EDB3A91" w14:textId="77777777" w:rsidR="006E4EA9" w:rsidRPr="00370679" w:rsidRDefault="006E4EA9" w:rsidP="00E35198">
      <w:pPr>
        <w:pStyle w:val="Heading3"/>
        <w:tabs>
          <w:tab w:val="left" w:pos="1140"/>
        </w:tabs>
        <w:ind w:left="0" w:firstLine="0"/>
      </w:pPr>
      <w:bookmarkStart w:id="66" w:name="_Toc502246136"/>
      <w:bookmarkStart w:id="67" w:name="_Toc27579824"/>
      <w:bookmarkStart w:id="68" w:name="_Toc163164365"/>
      <w:r w:rsidRPr="00370679">
        <w:t>4.7.1</w:t>
      </w:r>
      <w:r w:rsidRPr="00370679">
        <w:tab/>
      </w:r>
      <w:r w:rsidRPr="00370679">
        <w:rPr>
          <w:color w:val="000000"/>
        </w:rPr>
        <w:t>Activation/deactivation</w:t>
      </w:r>
      <w:bookmarkEnd w:id="66"/>
      <w:bookmarkEnd w:id="67"/>
      <w:bookmarkEnd w:id="68"/>
    </w:p>
    <w:p w14:paraId="4B62A89D" w14:textId="77777777" w:rsidR="006E4EA9" w:rsidRPr="00370679" w:rsidRDefault="00E35198" w:rsidP="006E4EA9">
      <w:pPr>
        <w:ind w:right="-154"/>
      </w:pPr>
      <w:r w:rsidRPr="00746662">
        <w:t xml:space="preserve">The </w:t>
      </w:r>
      <w:r>
        <w:t>AOC</w:t>
      </w:r>
      <w:r w:rsidRPr="00746662">
        <w:t xml:space="preserve"> service is activated at provisionin</w:t>
      </w:r>
      <w:r>
        <w:t>g and deactivated at withdrawal</w:t>
      </w:r>
      <w:r w:rsidRPr="00746662" w:rsidDel="00BB0787">
        <w:t>.</w:t>
      </w:r>
    </w:p>
    <w:p w14:paraId="22EB6402" w14:textId="77777777" w:rsidR="00E35198" w:rsidRDefault="00E35198" w:rsidP="00E35198">
      <w:pPr>
        <w:pStyle w:val="Heading3"/>
      </w:pPr>
      <w:bookmarkStart w:id="69" w:name="_Toc502246137"/>
      <w:bookmarkStart w:id="70" w:name="_Toc27579825"/>
      <w:bookmarkStart w:id="71" w:name="_Toc163164366"/>
      <w:r>
        <w:t>4.7.1A</w:t>
      </w:r>
      <w:r>
        <w:tab/>
        <w:t>Registration/erasure</w:t>
      </w:r>
      <w:bookmarkEnd w:id="69"/>
      <w:bookmarkEnd w:id="70"/>
      <w:bookmarkEnd w:id="71"/>
    </w:p>
    <w:p w14:paraId="3B685374" w14:textId="77777777" w:rsidR="00E35198" w:rsidRDefault="00E35198" w:rsidP="00E35198">
      <w:r>
        <w:t>The AOC</w:t>
      </w:r>
      <w:r w:rsidRPr="00746662">
        <w:t xml:space="preserve"> service requires no registration. Erasure is not applicable.</w:t>
      </w:r>
    </w:p>
    <w:p w14:paraId="2C5661DB" w14:textId="77777777" w:rsidR="00E35198" w:rsidRDefault="00E35198" w:rsidP="00E35198">
      <w:pPr>
        <w:pStyle w:val="Heading3"/>
      </w:pPr>
      <w:bookmarkStart w:id="72" w:name="_Toc502246138"/>
      <w:bookmarkStart w:id="73" w:name="_Toc27579826"/>
      <w:bookmarkStart w:id="74" w:name="_Toc163164367"/>
      <w:r>
        <w:t>4.7.1B</w:t>
      </w:r>
      <w:r>
        <w:tab/>
        <w:t>Interrogation</w:t>
      </w:r>
      <w:bookmarkEnd w:id="72"/>
      <w:bookmarkEnd w:id="73"/>
      <w:bookmarkEnd w:id="74"/>
    </w:p>
    <w:p w14:paraId="08F4EACD" w14:textId="77777777" w:rsidR="00E35198" w:rsidRPr="00E35198" w:rsidRDefault="00E35198" w:rsidP="00E35198">
      <w:r w:rsidRPr="00746662">
        <w:t xml:space="preserve">Interrogation of </w:t>
      </w:r>
      <w:r>
        <w:t>AOC</w:t>
      </w:r>
      <w:r w:rsidRPr="00746662">
        <w:t xml:space="preserve"> is not applicable.</w:t>
      </w:r>
    </w:p>
    <w:p w14:paraId="36E05E97" w14:textId="77777777" w:rsidR="006E4EA9" w:rsidRDefault="006E4EA9" w:rsidP="006E4EA9">
      <w:pPr>
        <w:pStyle w:val="Heading3"/>
        <w:tabs>
          <w:tab w:val="left" w:pos="1140"/>
        </w:tabs>
        <w:ind w:left="0" w:firstLine="0"/>
      </w:pPr>
      <w:bookmarkStart w:id="75" w:name="_Toc502246139"/>
      <w:bookmarkStart w:id="76" w:name="_Toc27579827"/>
      <w:bookmarkStart w:id="77" w:name="_Toc163164368"/>
      <w:r w:rsidRPr="00370679">
        <w:t>4.7.2</w:t>
      </w:r>
      <w:r w:rsidRPr="00370679">
        <w:tab/>
        <w:t>Invocation and operation</w:t>
      </w:r>
      <w:bookmarkEnd w:id="75"/>
      <w:bookmarkEnd w:id="76"/>
      <w:bookmarkEnd w:id="77"/>
    </w:p>
    <w:p w14:paraId="58998F76" w14:textId="77777777" w:rsidR="00E35198" w:rsidRPr="00E35198" w:rsidRDefault="00E35198" w:rsidP="00E35198">
      <w:pPr>
        <w:pStyle w:val="Heading4"/>
      </w:pPr>
      <w:bookmarkStart w:id="78" w:name="_Toc502246140"/>
      <w:bookmarkStart w:id="79" w:name="_Toc27579828"/>
      <w:bookmarkStart w:id="80" w:name="_Toc163164369"/>
      <w:r w:rsidRPr="00370679">
        <w:t>4.7.2.</w:t>
      </w:r>
      <w:r>
        <w:t>0</w:t>
      </w:r>
      <w:r w:rsidRPr="00370679">
        <w:tab/>
      </w:r>
      <w:r>
        <w:t>Introduction</w:t>
      </w:r>
      <w:bookmarkEnd w:id="78"/>
      <w:bookmarkEnd w:id="79"/>
      <w:bookmarkEnd w:id="80"/>
    </w:p>
    <w:p w14:paraId="16217C15" w14:textId="77777777" w:rsidR="006E4EA9" w:rsidRPr="00370679" w:rsidRDefault="006E4EA9" w:rsidP="00E35198">
      <w:r w:rsidRPr="00370679">
        <w:t xml:space="preserve">Basic communication procedures according to </w:t>
      </w:r>
      <w:r w:rsidR="002A51A0">
        <w:t>3GPP</w:t>
      </w:r>
      <w:r w:rsidR="000C61FC">
        <w:t> </w:t>
      </w:r>
      <w:r w:rsidR="002A51A0">
        <w:t>TS</w:t>
      </w:r>
      <w:r w:rsidR="000C61FC">
        <w:t> </w:t>
      </w:r>
      <w:r w:rsidR="002A51A0">
        <w:t>24.229</w:t>
      </w:r>
      <w:r w:rsidR="000C61FC">
        <w:t> </w:t>
      </w:r>
      <w:r w:rsidRPr="00370679">
        <w:t>[</w:t>
      </w:r>
      <w:r w:rsidR="002C0DDC">
        <w:t>2</w:t>
      </w:r>
      <w:r w:rsidRPr="00370679">
        <w:t>] shall apply, with the additions</w:t>
      </w:r>
      <w:r w:rsidR="00E35198">
        <w:t xml:space="preserve"> outlined in the subclauses below</w:t>
      </w:r>
      <w:r w:rsidRPr="00370679">
        <w:t>.</w:t>
      </w:r>
    </w:p>
    <w:p w14:paraId="1DA1FFC8" w14:textId="77777777" w:rsidR="006E4EA9" w:rsidRPr="00370679" w:rsidRDefault="006E4EA9" w:rsidP="006E4EA9">
      <w:pPr>
        <w:pStyle w:val="Heading4"/>
        <w:tabs>
          <w:tab w:val="left" w:pos="1140"/>
        </w:tabs>
        <w:ind w:left="0" w:firstLine="0"/>
      </w:pPr>
      <w:bookmarkStart w:id="81" w:name="_Toc502246141"/>
      <w:bookmarkStart w:id="82" w:name="_Toc27579829"/>
      <w:bookmarkStart w:id="83" w:name="_Toc163164370"/>
      <w:r w:rsidRPr="00370679">
        <w:t>4.7.2.1</w:t>
      </w:r>
      <w:r w:rsidRPr="00370679">
        <w:tab/>
        <w:t>Actions at the served UE</w:t>
      </w:r>
      <w:bookmarkEnd w:id="81"/>
      <w:bookmarkEnd w:id="82"/>
      <w:bookmarkEnd w:id="83"/>
    </w:p>
    <w:p w14:paraId="6ADE6070" w14:textId="77777777" w:rsidR="006E4EA9" w:rsidRPr="00370679" w:rsidRDefault="006E4EA9" w:rsidP="006E4EA9">
      <w:r w:rsidRPr="00370679">
        <w:t xml:space="preserve">The served UE shall support the INFO method </w:t>
      </w:r>
      <w:r w:rsidR="006220B4" w:rsidRPr="00370679">
        <w:t xml:space="preserve">according to </w:t>
      </w:r>
      <w:r w:rsidR="006220B4">
        <w:t>IETF </w:t>
      </w:r>
      <w:r w:rsidR="006220B4" w:rsidRPr="00370679">
        <w:t>RFC</w:t>
      </w:r>
      <w:r w:rsidR="006220B4">
        <w:t> 6086 </w:t>
      </w:r>
      <w:r w:rsidR="006220B4" w:rsidRPr="00370679">
        <w:t>[</w:t>
      </w:r>
      <w:r w:rsidR="006220B4">
        <w:t>4</w:t>
      </w:r>
      <w:r w:rsidR="006220B4" w:rsidRPr="00370679">
        <w:t xml:space="preserve">] </w:t>
      </w:r>
      <w:r w:rsidR="006220B4">
        <w:t xml:space="preserve">with legacy INFO usage </w:t>
      </w:r>
      <w:r w:rsidRPr="00370679">
        <w:t>and the AOC XML schema defined in annex</w:t>
      </w:r>
      <w:r w:rsidR="000C61FC">
        <w:t> </w:t>
      </w:r>
      <w:r w:rsidRPr="00370679">
        <w:t>D.</w:t>
      </w:r>
    </w:p>
    <w:p w14:paraId="70269F26" w14:textId="77777777" w:rsidR="006E4EA9" w:rsidRDefault="006E4EA9" w:rsidP="006E4EA9">
      <w:r w:rsidRPr="00370679">
        <w:t>If methods or responses are received which contain AOC information, this information may be rendered to the user.</w:t>
      </w:r>
      <w:r w:rsidR="00456F45">
        <w:t xml:space="preserve"> T</w:t>
      </w:r>
      <w:r w:rsidR="00456F45" w:rsidRPr="00C8191E">
        <w:t>he UE</w:t>
      </w:r>
      <w:r w:rsidR="00456F45" w:rsidRPr="00456F45">
        <w:t xml:space="preserve"> </w:t>
      </w:r>
      <w:r w:rsidR="00456F45" w:rsidRPr="00C8191E">
        <w:t xml:space="preserve">can </w:t>
      </w:r>
      <w:r w:rsidR="00456F45">
        <w:t xml:space="preserve">render the </w:t>
      </w:r>
      <w:r w:rsidR="00456F45" w:rsidRPr="00037B90">
        <w:t>AOC</w:t>
      </w:r>
      <w:r w:rsidR="00456F45">
        <w:t xml:space="preserve"> information e.g. as received</w:t>
      </w:r>
      <w:r w:rsidR="00456F45" w:rsidRPr="004F5B57">
        <w:t xml:space="preserve"> </w:t>
      </w:r>
      <w:r w:rsidR="00456F45">
        <w:t>or in a form as recalculated in the UE. The i</w:t>
      </w:r>
      <w:r w:rsidR="00456F45" w:rsidRPr="00C8191E">
        <w:t>ncrement</w:t>
      </w:r>
      <w:r w:rsidR="00456F45">
        <w:t>al</w:t>
      </w:r>
      <w:r w:rsidR="00456F45" w:rsidRPr="00456F45">
        <w:t xml:space="preserve"> </w:t>
      </w:r>
      <w:r w:rsidR="00456F45">
        <w:t>cost is calculated as</w:t>
      </w:r>
      <w:r w:rsidR="00456F45" w:rsidRPr="00456F45">
        <w:t xml:space="preserve"> </w:t>
      </w:r>
      <w:r w:rsidR="00456F45" w:rsidRPr="00C8191E">
        <w:t>the difference between the subtotal charge of the currently received A</w:t>
      </w:r>
      <w:r w:rsidR="00456F45">
        <w:t>O</w:t>
      </w:r>
      <w:r w:rsidR="00456F45" w:rsidRPr="00C8191E">
        <w:t>C information and the subtotal charge of the last received A</w:t>
      </w:r>
      <w:r w:rsidR="00456F45">
        <w:t>O</w:t>
      </w:r>
      <w:r w:rsidR="00456F45" w:rsidRPr="00C8191E">
        <w:t>C information</w:t>
      </w:r>
      <w:r w:rsidR="00456F45">
        <w:t>.</w:t>
      </w:r>
    </w:p>
    <w:p w14:paraId="14B45564" w14:textId="77777777" w:rsidR="004D7C03" w:rsidRDefault="004D7C03" w:rsidP="004D7C03">
      <w:r>
        <w:t>In addition to the procedures according to 3GPP</w:t>
      </w:r>
      <w:r w:rsidR="00551067">
        <w:t> </w:t>
      </w:r>
      <w:r>
        <w:t>TS</w:t>
      </w:r>
      <w:r w:rsidR="00551067">
        <w:t> </w:t>
      </w:r>
      <w:r>
        <w:t>24.229</w:t>
      </w:r>
      <w:r w:rsidR="00551067">
        <w:t> </w:t>
      </w:r>
      <w:r>
        <w:t xml:space="preserve">[2], the served UE shall include the Accept header field with: </w:t>
      </w:r>
    </w:p>
    <w:p w14:paraId="653C960C" w14:textId="77777777" w:rsidR="004D7C03" w:rsidRDefault="004D7C03" w:rsidP="004D7C03">
      <w:pPr>
        <w:pStyle w:val="B1"/>
      </w:pPr>
      <w:r>
        <w:t>-</w:t>
      </w:r>
      <w:r>
        <w:tab/>
        <w:t>"application/vnd.etsi.aoc+xml", the MIME type associated with</w:t>
      </w:r>
      <w:r w:rsidR="00551067">
        <w:t xml:space="preserve"> AOC information (see subclause </w:t>
      </w:r>
      <w:r>
        <w:t>5.1), and indicate the versions of the AOC XML Schema it supports. The versions –  of the MIME type associated with AOC information (see subclause</w:t>
      </w:r>
      <w:r w:rsidR="00551067">
        <w:t> </w:t>
      </w:r>
      <w:r>
        <w:t>5.1) –  indicated shall correspond with a value of the version attribute of the &lt;schema&gt; XML element of an</w:t>
      </w:r>
      <w:r w:rsidR="00551067">
        <w:t xml:space="preserve"> AOC XML Schema (see e.g. </w:t>
      </w:r>
      <w:r w:rsidR="000C61FC">
        <w:t>a</w:t>
      </w:r>
      <w:r w:rsidR="00551067">
        <w:t>nnex </w:t>
      </w:r>
      <w:r>
        <w:t>D); and</w:t>
      </w:r>
    </w:p>
    <w:p w14:paraId="60553774" w14:textId="77777777" w:rsidR="004D7C03" w:rsidRPr="00370679" w:rsidRDefault="004D7C03" w:rsidP="004D7C03">
      <w:pPr>
        <w:pStyle w:val="B1"/>
      </w:pPr>
      <w:r>
        <w:t>-</w:t>
      </w:r>
      <w:r>
        <w:tab/>
        <w:t>any other MIME type the served UE is willing and capable to accept.</w:t>
      </w:r>
    </w:p>
    <w:p w14:paraId="403D48F6" w14:textId="77777777" w:rsidR="006E4EA9" w:rsidRPr="00E07B9D" w:rsidRDefault="006E4EA9" w:rsidP="00E07B9D">
      <w:pPr>
        <w:pStyle w:val="Heading4"/>
      </w:pPr>
      <w:bookmarkStart w:id="84" w:name="_Toc502246142"/>
      <w:bookmarkStart w:id="85" w:name="_Toc27579830"/>
      <w:bookmarkStart w:id="86" w:name="_Toc163164371"/>
      <w:r w:rsidRPr="00E07B9D">
        <w:lastRenderedPageBreak/>
        <w:t>4.7.2.2</w:t>
      </w:r>
      <w:r w:rsidRPr="00E07B9D">
        <w:tab/>
        <w:t>Actions at the AS of the served user</w:t>
      </w:r>
      <w:bookmarkEnd w:id="84"/>
      <w:bookmarkEnd w:id="85"/>
      <w:bookmarkEnd w:id="86"/>
    </w:p>
    <w:p w14:paraId="0A24EDD2" w14:textId="77777777" w:rsidR="00E07B9D" w:rsidRPr="00E07B9D" w:rsidRDefault="00E07B9D" w:rsidP="00E07B9D">
      <w:pPr>
        <w:pStyle w:val="Heading5"/>
      </w:pPr>
      <w:bookmarkStart w:id="87" w:name="_Toc502246143"/>
      <w:bookmarkStart w:id="88" w:name="_Toc27579831"/>
      <w:bookmarkStart w:id="89" w:name="_Toc163164372"/>
      <w:r>
        <w:t>4.7.2.2.0</w:t>
      </w:r>
      <w:r>
        <w:tab/>
        <w:t>General</w:t>
      </w:r>
      <w:bookmarkEnd w:id="87"/>
      <w:bookmarkEnd w:id="88"/>
      <w:bookmarkEnd w:id="89"/>
    </w:p>
    <w:p w14:paraId="45C44CB5" w14:textId="77777777" w:rsidR="004D7C03" w:rsidRDefault="004D7C03" w:rsidP="006E4EA9">
      <w:r w:rsidRPr="004D7C03">
        <w:t>The AS shall assume that the served user's UE supports version 1.0 of the MIME type associated with</w:t>
      </w:r>
      <w:r w:rsidR="00551067">
        <w:t xml:space="preserve"> AOC information (see subclause </w:t>
      </w:r>
      <w:r w:rsidRPr="004D7C03">
        <w:t>5.1), if support for the MIME type associated with AOC information in the Accept header is not indicated. The versions – of the MIME type associated with AOC information (see subclause</w:t>
      </w:r>
      <w:r w:rsidR="00551067">
        <w:t> </w:t>
      </w:r>
      <w:r w:rsidRPr="004D7C03">
        <w:t>5.1) –  indicated shall correspond with a value of the version attribute of the &lt;schema&gt; XML element of an AOC XML Schema (see e.g. Annex</w:t>
      </w:r>
      <w:r w:rsidR="00551067">
        <w:t> </w:t>
      </w:r>
      <w:r w:rsidRPr="004D7C03">
        <w:t>D).</w:t>
      </w:r>
    </w:p>
    <w:p w14:paraId="16BF972B" w14:textId="77777777" w:rsidR="004D7C03" w:rsidRDefault="006E4EA9" w:rsidP="006E4EA9">
      <w:r w:rsidRPr="00370679">
        <w:t>When sending AOC information, the AS shall encode this information according to the XML-schema defined in annex D. In addition, for this MIME body the AS shall</w:t>
      </w:r>
      <w:r w:rsidR="004D7C03">
        <w:t>:</w:t>
      </w:r>
      <w:r w:rsidRPr="00370679">
        <w:t xml:space="preserve"> </w:t>
      </w:r>
    </w:p>
    <w:p w14:paraId="4F17172D" w14:textId="77777777" w:rsidR="004D7C03" w:rsidRDefault="004D7C03" w:rsidP="004D7C03">
      <w:pPr>
        <w:pStyle w:val="B1"/>
      </w:pPr>
      <w:r>
        <w:t>-</w:t>
      </w:r>
      <w:r>
        <w:tab/>
      </w:r>
      <w:r w:rsidR="006E4EA9" w:rsidRPr="00370679">
        <w:t>set the Content-Type header to "vnd.etsi.aoc+xml"</w:t>
      </w:r>
      <w:r>
        <w:t xml:space="preserve">, </w:t>
      </w:r>
      <w:r w:rsidRPr="005709CA">
        <w:t xml:space="preserve">the MIME type associated with </w:t>
      </w:r>
      <w:r>
        <w:t>AOC i</w:t>
      </w:r>
      <w:r w:rsidRPr="007C7BA2">
        <w:t>nformation</w:t>
      </w:r>
      <w:r w:rsidRPr="005709CA">
        <w:t xml:space="preserve"> (see </w:t>
      </w:r>
      <w:r>
        <w:t>subclause 5.1</w:t>
      </w:r>
      <w:r w:rsidRPr="005709CA">
        <w:t>)</w:t>
      </w:r>
      <w:r>
        <w:t>,</w:t>
      </w:r>
      <w:r w:rsidRPr="004D7C03">
        <w:t xml:space="preserve"> </w:t>
      </w:r>
      <w:r>
        <w:t xml:space="preserve">and shall include in its </w:t>
      </w:r>
      <w:r w:rsidRPr="001D15AE">
        <w:t>"sv</w:t>
      </w:r>
      <w:r>
        <w:t xml:space="preserve">" or "schemaversion" parameter’s value </w:t>
      </w:r>
      <w:r w:rsidRPr="001D15AE">
        <w:t xml:space="preserve">the versions of </w:t>
      </w:r>
      <w:r>
        <w:t>AOC</w:t>
      </w:r>
      <w:r w:rsidRPr="007C7BA2">
        <w:t xml:space="preserve"> </w:t>
      </w:r>
      <w:r w:rsidRPr="001D15AE">
        <w:t xml:space="preserve">XML </w:t>
      </w:r>
      <w:r>
        <w:t>S</w:t>
      </w:r>
      <w:r w:rsidRPr="001D15AE">
        <w:t xml:space="preserve">chema that can be used to validate the </w:t>
      </w:r>
      <w:r>
        <w:t>AOC</w:t>
      </w:r>
      <w:r w:rsidRPr="007C7BA2">
        <w:t xml:space="preserve"> </w:t>
      </w:r>
      <w:r>
        <w:t>i</w:t>
      </w:r>
      <w:r w:rsidRPr="007C7BA2">
        <w:t>nformation</w:t>
      </w:r>
      <w:r>
        <w:t xml:space="preserve"> XML</w:t>
      </w:r>
      <w:r w:rsidRPr="001D15AE">
        <w:t xml:space="preserve"> body</w:t>
      </w:r>
      <w:r>
        <w:t xml:space="preserve"> (part).</w:t>
      </w:r>
      <w:r w:rsidRPr="00F669F8">
        <w:t xml:space="preserve">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t xml:space="preserve">The versions – </w:t>
      </w:r>
      <w:r w:rsidRPr="00F6346B">
        <w:t xml:space="preserve">of the </w:t>
      </w:r>
      <w:r w:rsidRPr="005709CA">
        <w:t xml:space="preserve">MIME type associated with </w:t>
      </w:r>
      <w:r>
        <w:t>AOC</w:t>
      </w:r>
      <w:r w:rsidRPr="007C7BA2">
        <w:t xml:space="preserve"> </w:t>
      </w:r>
      <w:r>
        <w:t>i</w:t>
      </w:r>
      <w:r w:rsidRPr="007C7BA2">
        <w:t>nformation</w:t>
      </w:r>
      <w:r w:rsidRPr="005709CA">
        <w:t xml:space="preserve"> (see </w:t>
      </w:r>
      <w:r>
        <w:t>subclause 5.1</w:t>
      </w:r>
      <w:r w:rsidRPr="005709CA">
        <w:t>)</w:t>
      </w:r>
      <w:r w:rsidRPr="00F669F8">
        <w:t xml:space="preserve"> </w:t>
      </w:r>
      <w:r>
        <w:t xml:space="preserve">–  indicated shall correspond with a value of the version attribute of the &lt;schema&gt; XML element of an AOC XML Schema (see e.g. Annex D); </w:t>
      </w:r>
      <w:r w:rsidR="006E4EA9" w:rsidRPr="00370679">
        <w:t xml:space="preserve"> and</w:t>
      </w:r>
    </w:p>
    <w:p w14:paraId="43E0E8EC" w14:textId="77777777" w:rsidR="006E4EA9" w:rsidRPr="00370679" w:rsidRDefault="004D7C03" w:rsidP="004D7C03">
      <w:pPr>
        <w:pStyle w:val="B1"/>
      </w:pPr>
      <w:r>
        <w:t>-</w:t>
      </w:r>
      <w:r>
        <w:tab/>
      </w:r>
      <w:r w:rsidR="006E4EA9" w:rsidRPr="00370679">
        <w:t>set the Content-Disposition to "render" with the "handling" parameter set to "optional".</w:t>
      </w:r>
    </w:p>
    <w:p w14:paraId="26547BD4" w14:textId="77777777" w:rsidR="006E4EA9" w:rsidRPr="00370679" w:rsidRDefault="006E4EA9" w:rsidP="006E4EA9">
      <w:r w:rsidRPr="00370679">
        <w:t>In the case the AOC information is transported in a message that is forwarded by the AS that contains already a content body, the AS shall generate a multipart/mixed MIME body containing two sub-parts:</w:t>
      </w:r>
    </w:p>
    <w:p w14:paraId="121F428B" w14:textId="77777777" w:rsidR="006E4EA9" w:rsidRPr="00370679" w:rsidRDefault="00561D76" w:rsidP="00561D76">
      <w:pPr>
        <w:pStyle w:val="B1"/>
      </w:pPr>
      <w:r>
        <w:t>-</w:t>
      </w:r>
      <w:r>
        <w:tab/>
      </w:r>
      <w:r w:rsidR="006E4EA9" w:rsidRPr="00370679">
        <w:t>one with the AOC information; the Content-Type and Content-Disposition of this sub-part should be coded as specified for non-multipart bodies;</w:t>
      </w:r>
    </w:p>
    <w:p w14:paraId="54488FC2" w14:textId="77777777" w:rsidR="006E4EA9" w:rsidRPr="00370679" w:rsidRDefault="00561D76" w:rsidP="00561D76">
      <w:pPr>
        <w:pStyle w:val="B1"/>
      </w:pPr>
      <w:r>
        <w:t>-</w:t>
      </w:r>
      <w:r>
        <w:tab/>
      </w:r>
      <w:r w:rsidR="006E4EA9" w:rsidRPr="00370679">
        <w:t>one with the received body; headers describing the content of the received SIP message (e.g. Content-type) should be moved into the headers of the this subpart.</w:t>
      </w:r>
    </w:p>
    <w:p w14:paraId="7EBFE754" w14:textId="77777777" w:rsidR="006E4EA9" w:rsidRPr="00370679" w:rsidRDefault="006E4EA9" w:rsidP="006E4EA9">
      <w:r w:rsidRPr="00370679">
        <w:t>In the case the AOC information is transported in a message that is forwarded by the AS, that contains already a content body and the served user's UE has not indicated support for multipart content, the AS shall forward the message unchanged.</w:t>
      </w:r>
    </w:p>
    <w:p w14:paraId="231A8A43" w14:textId="77777777" w:rsidR="006E4EA9" w:rsidRPr="00370679" w:rsidRDefault="006E4EA9" w:rsidP="006E4EA9">
      <w:pPr>
        <w:pStyle w:val="NO"/>
        <w:rPr>
          <w:lang w:eastAsia="de-DE"/>
        </w:rPr>
      </w:pPr>
      <w:r w:rsidRPr="00370679">
        <w:rPr>
          <w:lang w:eastAsia="de-DE"/>
        </w:rPr>
        <w:t>NOTE:</w:t>
      </w:r>
      <w:r w:rsidRPr="00370679">
        <w:rPr>
          <w:lang w:eastAsia="de-DE"/>
        </w:rPr>
        <w:tab/>
        <w:t xml:space="preserve">The above </w:t>
      </w:r>
      <w:r w:rsidR="00E07B9D">
        <w:rPr>
          <w:lang w:eastAsia="de-DE"/>
        </w:rPr>
        <w:t>sub</w:t>
      </w:r>
      <w:r w:rsidRPr="00370679">
        <w:rPr>
          <w:lang w:eastAsia="de-DE"/>
        </w:rPr>
        <w:t>clause ensures that a communication setup is not affected in case a terminal does not support multipart content.</w:t>
      </w:r>
    </w:p>
    <w:p w14:paraId="4C36F2D9" w14:textId="77777777" w:rsidR="006E4EA9" w:rsidRPr="00370679" w:rsidRDefault="006E4EA9" w:rsidP="00E07B9D">
      <w:pPr>
        <w:pStyle w:val="Heading5"/>
      </w:pPr>
      <w:bookmarkStart w:id="90" w:name="_Toc502246144"/>
      <w:bookmarkStart w:id="91" w:name="_Toc27579832"/>
      <w:bookmarkStart w:id="92" w:name="_Toc163164373"/>
      <w:r w:rsidRPr="00370679">
        <w:t>4.7.2.2.1</w:t>
      </w:r>
      <w:r w:rsidRPr="00370679">
        <w:tab/>
        <w:t>Actions for AOC-S</w:t>
      </w:r>
      <w:bookmarkEnd w:id="90"/>
      <w:bookmarkEnd w:id="91"/>
      <w:bookmarkEnd w:id="92"/>
    </w:p>
    <w:p w14:paraId="730F45BF" w14:textId="77777777" w:rsidR="006E4EA9" w:rsidRPr="00370679" w:rsidRDefault="006E4EA9" w:rsidP="003B0A12">
      <w:pPr>
        <w:pStyle w:val="H6"/>
      </w:pPr>
      <w:bookmarkStart w:id="93" w:name="_Toc502246145"/>
      <w:bookmarkStart w:id="94" w:name="_Toc27579833"/>
      <w:r w:rsidRPr="00370679">
        <w:t>4.7.2.2.1.1</w:t>
      </w:r>
      <w:r w:rsidRPr="00370679">
        <w:tab/>
        <w:t>Served user is the originating user</w:t>
      </w:r>
      <w:bookmarkEnd w:id="93"/>
      <w:bookmarkEnd w:id="94"/>
    </w:p>
    <w:p w14:paraId="2BF3A534" w14:textId="77777777" w:rsidR="006E4EA9" w:rsidRPr="00370679" w:rsidRDefault="006E4EA9" w:rsidP="002A51A0">
      <w:r w:rsidRPr="00370679">
        <w:t xml:space="preserve">When an INVITE request is received, and the served user is subscribed to AOC-S service, the AS shall either (network operator option)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 </w:t>
      </w:r>
      <w:r w:rsidR="000C61FC">
        <w:t>IETF </w:t>
      </w:r>
      <w:r w:rsidRPr="00370679">
        <w:t>RFC</w:t>
      </w:r>
      <w:r w:rsidR="000C61FC">
        <w:t> </w:t>
      </w:r>
      <w:r w:rsidRPr="00370679">
        <w:t>3262</w:t>
      </w:r>
      <w:r w:rsidR="000C61FC">
        <w:t> </w:t>
      </w:r>
      <w:r w:rsidRPr="00370679">
        <w:t>[</w:t>
      </w:r>
      <w:r w:rsidR="002C0DDC">
        <w:t>5</w:t>
      </w:r>
      <w:r w:rsidRPr="00370679">
        <w:t xml:space="preserve">] and include the AOC information in the content body of a reliable 1xx provisional responses, or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include the AOC information in the content body a 200 </w:t>
      </w:r>
      <w:r w:rsidR="00E07B9D">
        <w:t>(</w:t>
      </w:r>
      <w:r w:rsidRPr="00370679">
        <w:t>OK</w:t>
      </w:r>
      <w:r w:rsidR="00E07B9D">
        <w:t>)</w:t>
      </w:r>
      <w:r w:rsidRPr="00370679">
        <w:t xml:space="preserve"> response forwarded by the AS.</w:t>
      </w:r>
    </w:p>
    <w:p w14:paraId="3D157643"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7B66AE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stop the communication establishment before the session is confirmed</w:t>
      </w:r>
      <w:r>
        <w:t xml:space="preserve"> by sending a 504 (Server Time-out) response to the originating user and a BYE request to the terminating side. The BYE request contains a Reason header field with a reason value with the protocol set to "SIP" and the cause set to "504" and optionally a reason value with the protocol set to "Q.850" and the cause set to "31"</w:t>
      </w:r>
      <w:r w:rsidR="006E4EA9" w:rsidRPr="00370679">
        <w:t>.</w:t>
      </w:r>
    </w:p>
    <w:p w14:paraId="2D51719F" w14:textId="77777777" w:rsidR="006E4EA9" w:rsidRPr="00370679" w:rsidRDefault="006E4EA9" w:rsidP="003B0A12">
      <w:pPr>
        <w:pStyle w:val="H6"/>
      </w:pPr>
      <w:bookmarkStart w:id="95" w:name="_Toc502246146"/>
      <w:bookmarkStart w:id="96" w:name="_Toc27579834"/>
      <w:r w:rsidRPr="00370679">
        <w:t>4.7.2.2.1.2</w:t>
      </w:r>
      <w:r w:rsidRPr="00370679">
        <w:tab/>
        <w:t>Served user is the terminating user</w:t>
      </w:r>
      <w:bookmarkEnd w:id="95"/>
      <w:bookmarkEnd w:id="96"/>
    </w:p>
    <w:p w14:paraId="2880AB2B"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6B335242" w14:textId="77777777" w:rsidR="006E4EA9" w:rsidRPr="00370679" w:rsidRDefault="006E4EA9" w:rsidP="006E4EA9">
      <w:r w:rsidRPr="00370679">
        <w:rPr>
          <w:lang w:eastAsia="de-DE"/>
        </w:rPr>
        <w:lastRenderedPageBreak/>
        <w:t xml:space="preserve">When an INVITE request is received, and the served user is subscribed to the AOC-S service, the AS shall include the AOC information in the content body in the INVITE </w:t>
      </w:r>
      <w:r w:rsidR="00E07B9D">
        <w:rPr>
          <w:lang w:eastAsia="de-DE"/>
        </w:rPr>
        <w:t xml:space="preserve">request </w:t>
      </w:r>
      <w:r w:rsidRPr="00370679">
        <w:rPr>
          <w:lang w:eastAsia="de-DE"/>
        </w:rPr>
        <w:t xml:space="preserve">before sending the INVITE </w:t>
      </w:r>
      <w:r w:rsidR="00E07B9D">
        <w:rPr>
          <w:lang w:eastAsia="de-DE"/>
        </w:rPr>
        <w:t xml:space="preserve">request </w:t>
      </w:r>
      <w:r w:rsidRPr="00370679">
        <w:rPr>
          <w:lang w:eastAsia="de-DE"/>
        </w:rPr>
        <w:t>to the terminating UE.</w:t>
      </w:r>
      <w:r w:rsidRPr="00370679">
        <w:t xml:space="preserve"> </w:t>
      </w:r>
    </w:p>
    <w:p w14:paraId="2AE78C50"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0FFEA6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not forward the communication invitation</w:t>
      </w:r>
      <w:r>
        <w:t xml:space="preserve"> and send a 504 (Server Time-out) response to the originating side</w:t>
      </w:r>
      <w:r w:rsidR="006E4EA9" w:rsidRPr="00370679">
        <w:t>.</w:t>
      </w:r>
    </w:p>
    <w:p w14:paraId="37562E48" w14:textId="77777777" w:rsidR="006E4EA9" w:rsidRPr="00370679" w:rsidRDefault="006E4EA9" w:rsidP="00E07B9D">
      <w:pPr>
        <w:pStyle w:val="Heading5"/>
      </w:pPr>
      <w:bookmarkStart w:id="97" w:name="_Toc502246147"/>
      <w:bookmarkStart w:id="98" w:name="_Toc27579835"/>
      <w:bookmarkStart w:id="99" w:name="_Toc163164374"/>
      <w:r w:rsidRPr="00370679">
        <w:t>4.7.2.2.2</w:t>
      </w:r>
      <w:r w:rsidRPr="00370679">
        <w:tab/>
        <w:t>Actions for AOC-D</w:t>
      </w:r>
      <w:bookmarkEnd w:id="97"/>
      <w:bookmarkEnd w:id="98"/>
      <w:bookmarkEnd w:id="99"/>
    </w:p>
    <w:p w14:paraId="003A60BE"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5A9E11AB" w14:textId="77777777" w:rsidR="006E4EA9" w:rsidRPr="00370679" w:rsidRDefault="006E4EA9" w:rsidP="006E4EA9">
      <w:r w:rsidRPr="00370679">
        <w:t>The procedures for AOC-D service at the AS are the same for the originating and the terminating user.</w:t>
      </w:r>
    </w:p>
    <w:p w14:paraId="7D18B33F" w14:textId="77777777" w:rsidR="006E4EA9" w:rsidRPr="00370679" w:rsidDel="00F73472" w:rsidRDefault="006E4EA9" w:rsidP="006E4EA9">
      <w:r w:rsidRPr="00370679">
        <w:t>If the user is subscribed to AOC-D service, the AS may provide charging information to the user at any moment during the active phase of the communication. When sending the charging information, the AS shall include the AOC information in the content body of a mid-dialog request or mid-dialog response forwarded by the AS to the served user or an INFO request to the served user generated by the AS. The supplied charging information shall be provided as a cumulative charge incurred so far for the communication (i.e. charges recorded from the start of the communication until the moment the charging information is sent to the served user).</w:t>
      </w:r>
    </w:p>
    <w:p w14:paraId="37A17637" w14:textId="77777777" w:rsidR="006E4EA9" w:rsidRPr="00370679" w:rsidRDefault="006E4EA9" w:rsidP="006E4EA9">
      <w:r w:rsidRPr="00370679">
        <w:t>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4840FF69" w14:textId="77777777" w:rsidR="006E4EA9" w:rsidRPr="00370679" w:rsidRDefault="006E4EA9" w:rsidP="00E07B9D">
      <w:pPr>
        <w:pStyle w:val="Heading5"/>
      </w:pPr>
      <w:bookmarkStart w:id="100" w:name="_Toc502246148"/>
      <w:bookmarkStart w:id="101" w:name="_Toc27579836"/>
      <w:bookmarkStart w:id="102" w:name="_Toc163164375"/>
      <w:r w:rsidRPr="00370679">
        <w:t>4.7.2.2.3</w:t>
      </w:r>
      <w:r w:rsidRPr="00370679">
        <w:tab/>
        <w:t>Actions for AOC-E</w:t>
      </w:r>
      <w:bookmarkEnd w:id="100"/>
      <w:bookmarkEnd w:id="101"/>
      <w:bookmarkEnd w:id="102"/>
    </w:p>
    <w:p w14:paraId="00933A69" w14:textId="77777777" w:rsidR="006E4EA9" w:rsidRPr="00370679" w:rsidRDefault="006E4EA9" w:rsidP="002A51A0">
      <w:r w:rsidRPr="00370679">
        <w:t xml:space="preserve">The AS shall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w:t>
      </w:r>
    </w:p>
    <w:p w14:paraId="2B348AC3" w14:textId="77777777" w:rsidR="006E4EA9" w:rsidRPr="00370679" w:rsidRDefault="006E4EA9" w:rsidP="006E4EA9">
      <w:r w:rsidRPr="00370679">
        <w:t>The procedures for AOC-E service at the AS are the same for the originating and the terminating user.</w:t>
      </w:r>
    </w:p>
    <w:p w14:paraId="19BC32A9" w14:textId="77777777" w:rsidR="006E4EA9" w:rsidRPr="00370679" w:rsidRDefault="006E4EA9" w:rsidP="006E4EA9">
      <w:r w:rsidRPr="00370679">
        <w:t>If the user is subscribed to AOC-E service, 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63F037E0" w14:textId="77777777" w:rsidR="006E4EA9" w:rsidRPr="00370679" w:rsidRDefault="006E4EA9" w:rsidP="006E4EA9">
      <w:pPr>
        <w:pStyle w:val="Heading2"/>
        <w:tabs>
          <w:tab w:val="left" w:pos="1140"/>
        </w:tabs>
        <w:ind w:left="0" w:firstLine="0"/>
      </w:pPr>
      <w:bookmarkStart w:id="103" w:name="_Toc502246149"/>
      <w:bookmarkStart w:id="104" w:name="_Toc27579837"/>
      <w:bookmarkStart w:id="105" w:name="_Toc163164376"/>
      <w:r w:rsidRPr="00370679">
        <w:t>4.8</w:t>
      </w:r>
      <w:r w:rsidRPr="00370679">
        <w:tab/>
        <w:t>Interaction with other services</w:t>
      </w:r>
      <w:bookmarkEnd w:id="103"/>
      <w:bookmarkEnd w:id="104"/>
      <w:bookmarkEnd w:id="105"/>
    </w:p>
    <w:p w14:paraId="119C7098" w14:textId="77777777" w:rsidR="006E4EA9" w:rsidRPr="00370679" w:rsidRDefault="006E4EA9" w:rsidP="006E4EA9">
      <w:pPr>
        <w:pStyle w:val="Heading3"/>
        <w:tabs>
          <w:tab w:val="left" w:pos="1140"/>
        </w:tabs>
        <w:ind w:left="0" w:firstLine="0"/>
      </w:pPr>
      <w:bookmarkStart w:id="106" w:name="_Toc502246150"/>
      <w:bookmarkStart w:id="107" w:name="_Toc27579838"/>
      <w:bookmarkStart w:id="108" w:name="_Toc163164377"/>
      <w:r w:rsidRPr="00370679">
        <w:t>4.8.1</w:t>
      </w:r>
      <w:r w:rsidRPr="00370679">
        <w:tab/>
        <w:t>Communication Waiting (CW)</w:t>
      </w:r>
      <w:bookmarkEnd w:id="106"/>
      <w:bookmarkEnd w:id="107"/>
      <w:bookmarkEnd w:id="108"/>
    </w:p>
    <w:p w14:paraId="39983BB4" w14:textId="77777777" w:rsidR="006E4EA9" w:rsidRPr="00370679" w:rsidRDefault="006E4EA9" w:rsidP="00E35198">
      <w:r w:rsidRPr="00370679">
        <w:t>No impact, i.e. neither service shall affect the operation of the other service.</w:t>
      </w:r>
    </w:p>
    <w:p w14:paraId="203742FB" w14:textId="77777777" w:rsidR="006E4EA9" w:rsidRPr="00370679" w:rsidRDefault="006E4EA9" w:rsidP="006E4EA9">
      <w:pPr>
        <w:pStyle w:val="Heading3"/>
        <w:tabs>
          <w:tab w:val="left" w:pos="1140"/>
        </w:tabs>
        <w:ind w:left="0" w:firstLine="0"/>
      </w:pPr>
      <w:bookmarkStart w:id="109" w:name="_Toc502246151"/>
      <w:bookmarkStart w:id="110" w:name="_Toc27579839"/>
      <w:bookmarkStart w:id="111" w:name="_Toc163164378"/>
      <w:r w:rsidRPr="00370679">
        <w:t>4.8.2</w:t>
      </w:r>
      <w:r w:rsidRPr="00370679">
        <w:tab/>
        <w:t>Communication Hold (HOLD)</w:t>
      </w:r>
      <w:bookmarkEnd w:id="109"/>
      <w:bookmarkEnd w:id="110"/>
      <w:bookmarkEnd w:id="111"/>
    </w:p>
    <w:p w14:paraId="031161D1" w14:textId="77777777" w:rsidR="006E4EA9" w:rsidRPr="00370679" w:rsidRDefault="006E4EA9" w:rsidP="00273165">
      <w:r w:rsidRPr="00370679">
        <w:t>No impact, i.e. neither service shall affect the operation of the other service.</w:t>
      </w:r>
    </w:p>
    <w:p w14:paraId="4CE23F1B" w14:textId="77777777" w:rsidR="006E4EA9" w:rsidRPr="00370679" w:rsidRDefault="006E4EA9" w:rsidP="006E4EA9">
      <w:pPr>
        <w:pStyle w:val="Heading3"/>
        <w:tabs>
          <w:tab w:val="left" w:pos="1140"/>
        </w:tabs>
        <w:ind w:left="0" w:firstLine="0"/>
      </w:pPr>
      <w:bookmarkStart w:id="112" w:name="_Toc502246152"/>
      <w:bookmarkStart w:id="113" w:name="_Toc27579840"/>
      <w:bookmarkStart w:id="114" w:name="_Toc163164379"/>
      <w:r w:rsidRPr="00370679">
        <w:t>4.8.3</w:t>
      </w:r>
      <w:r w:rsidRPr="00370679">
        <w:tab/>
        <w:t>Terminating Identification Presentation (TIP)</w:t>
      </w:r>
      <w:bookmarkEnd w:id="112"/>
      <w:bookmarkEnd w:id="113"/>
      <w:bookmarkEnd w:id="114"/>
    </w:p>
    <w:p w14:paraId="1E9BC0C9" w14:textId="77777777" w:rsidR="006E4EA9" w:rsidRPr="00370679" w:rsidRDefault="006E4EA9" w:rsidP="00273165">
      <w:r w:rsidRPr="00370679">
        <w:t>No impact, i.e. neither service shall affect the operation of the other service.</w:t>
      </w:r>
    </w:p>
    <w:p w14:paraId="583F9E8F" w14:textId="77777777" w:rsidR="006E4EA9" w:rsidRPr="00370679" w:rsidRDefault="006E4EA9" w:rsidP="006E4EA9">
      <w:pPr>
        <w:pStyle w:val="Heading3"/>
        <w:tabs>
          <w:tab w:val="left" w:pos="1140"/>
        </w:tabs>
        <w:ind w:left="0" w:firstLine="0"/>
      </w:pPr>
      <w:bookmarkStart w:id="115" w:name="_Toc502246153"/>
      <w:bookmarkStart w:id="116" w:name="_Toc27579841"/>
      <w:bookmarkStart w:id="117" w:name="_Toc163164380"/>
      <w:r w:rsidRPr="00370679">
        <w:t>4.8.4</w:t>
      </w:r>
      <w:r w:rsidRPr="00370679">
        <w:tab/>
        <w:t>Terminating Identification Restriction (TIR)</w:t>
      </w:r>
      <w:bookmarkEnd w:id="115"/>
      <w:bookmarkEnd w:id="116"/>
      <w:bookmarkEnd w:id="117"/>
    </w:p>
    <w:p w14:paraId="1BB2AEFD" w14:textId="77777777" w:rsidR="006E4EA9" w:rsidRPr="00370679" w:rsidRDefault="006E4EA9" w:rsidP="00273165">
      <w:r w:rsidRPr="00370679">
        <w:t>No impact, i.e. neither service shall affect the operation of the other service.</w:t>
      </w:r>
    </w:p>
    <w:p w14:paraId="30EFEDFD" w14:textId="77777777" w:rsidR="006E4EA9" w:rsidRPr="00370679" w:rsidRDefault="006E4EA9" w:rsidP="006E4EA9">
      <w:pPr>
        <w:pStyle w:val="Heading3"/>
        <w:tabs>
          <w:tab w:val="left" w:pos="1140"/>
        </w:tabs>
        <w:ind w:left="0" w:firstLine="0"/>
      </w:pPr>
      <w:bookmarkStart w:id="118" w:name="_Toc502246154"/>
      <w:bookmarkStart w:id="119" w:name="_Toc27579842"/>
      <w:bookmarkStart w:id="120" w:name="_Toc163164381"/>
      <w:r w:rsidRPr="00370679">
        <w:t>4.8.5</w:t>
      </w:r>
      <w:r w:rsidRPr="00370679">
        <w:tab/>
        <w:t>Originating Identification Presentation (OIP)</w:t>
      </w:r>
      <w:bookmarkEnd w:id="118"/>
      <w:bookmarkEnd w:id="119"/>
      <w:bookmarkEnd w:id="120"/>
    </w:p>
    <w:p w14:paraId="7F89C0B9" w14:textId="77777777" w:rsidR="006E4EA9" w:rsidRPr="00370679" w:rsidRDefault="006E4EA9" w:rsidP="00273165">
      <w:r w:rsidRPr="00370679">
        <w:t>No impact, i.e. neither service shall affect the operation of the other service.</w:t>
      </w:r>
    </w:p>
    <w:p w14:paraId="62B373CA" w14:textId="77777777" w:rsidR="006E4EA9" w:rsidRPr="00370679" w:rsidRDefault="006E4EA9" w:rsidP="006E4EA9">
      <w:pPr>
        <w:pStyle w:val="Heading3"/>
        <w:tabs>
          <w:tab w:val="left" w:pos="1140"/>
        </w:tabs>
        <w:ind w:left="0" w:firstLine="0"/>
      </w:pPr>
      <w:bookmarkStart w:id="121" w:name="_Toc502246155"/>
      <w:bookmarkStart w:id="122" w:name="_Toc27579843"/>
      <w:bookmarkStart w:id="123" w:name="_Toc163164382"/>
      <w:r w:rsidRPr="00370679">
        <w:lastRenderedPageBreak/>
        <w:t>4.8.6</w:t>
      </w:r>
      <w:r w:rsidRPr="00370679">
        <w:tab/>
        <w:t>Originating Identification Restriction (OIR)</w:t>
      </w:r>
      <w:bookmarkEnd w:id="121"/>
      <w:bookmarkEnd w:id="122"/>
      <w:bookmarkEnd w:id="123"/>
    </w:p>
    <w:p w14:paraId="196DEC85" w14:textId="77777777" w:rsidR="006E4EA9" w:rsidRPr="00370679" w:rsidRDefault="006E4EA9" w:rsidP="00273165">
      <w:r w:rsidRPr="00370679">
        <w:t>No impact, i.e. neither service shall affect the operation of the other service.</w:t>
      </w:r>
    </w:p>
    <w:p w14:paraId="29175F84" w14:textId="77777777" w:rsidR="006E4EA9" w:rsidRPr="00370679" w:rsidRDefault="006E4EA9" w:rsidP="006E4EA9">
      <w:pPr>
        <w:pStyle w:val="Heading3"/>
        <w:tabs>
          <w:tab w:val="left" w:pos="1140"/>
        </w:tabs>
        <w:ind w:left="0" w:firstLine="0"/>
      </w:pPr>
      <w:bookmarkStart w:id="124" w:name="_Toc502246156"/>
      <w:bookmarkStart w:id="125" w:name="_Toc27579844"/>
      <w:bookmarkStart w:id="126" w:name="_Toc163164383"/>
      <w:r w:rsidRPr="00370679">
        <w:t>4.8.7</w:t>
      </w:r>
      <w:r w:rsidRPr="00370679">
        <w:tab/>
        <w:t>CONFerence calling (CONF)</w:t>
      </w:r>
      <w:bookmarkEnd w:id="124"/>
      <w:bookmarkEnd w:id="125"/>
      <w:bookmarkEnd w:id="126"/>
    </w:p>
    <w:p w14:paraId="00B82373" w14:textId="77777777" w:rsidR="006E4EA9" w:rsidRPr="00370679" w:rsidRDefault="006E4EA9" w:rsidP="00273165">
      <w:r w:rsidRPr="00370679">
        <w:t>No impact, i.e. neither service shall affect the operation of the other service.</w:t>
      </w:r>
    </w:p>
    <w:p w14:paraId="333493BF" w14:textId="77777777" w:rsidR="006E4EA9" w:rsidRPr="00370679" w:rsidRDefault="006E4EA9" w:rsidP="006E4EA9">
      <w:pPr>
        <w:pStyle w:val="NO"/>
      </w:pPr>
      <w:r w:rsidRPr="00370679">
        <w:t>NOTE:</w:t>
      </w:r>
      <w:r w:rsidRPr="00370679">
        <w:tab/>
        <w:t>AOC information as result of a CONF invocation is out of scope the present document.</w:t>
      </w:r>
    </w:p>
    <w:p w14:paraId="0314DD3C" w14:textId="77777777" w:rsidR="006E4EA9" w:rsidRPr="00370679" w:rsidRDefault="006E4EA9" w:rsidP="006E4EA9">
      <w:pPr>
        <w:pStyle w:val="Heading3"/>
        <w:tabs>
          <w:tab w:val="left" w:pos="1140"/>
        </w:tabs>
        <w:ind w:left="0" w:firstLine="0"/>
      </w:pPr>
      <w:bookmarkStart w:id="127" w:name="_Toc502246157"/>
      <w:bookmarkStart w:id="128" w:name="_Toc27579845"/>
      <w:bookmarkStart w:id="129" w:name="_Toc163164384"/>
      <w:r w:rsidRPr="00370679">
        <w:t>4.8.8</w:t>
      </w:r>
      <w:r w:rsidRPr="00370679">
        <w:tab/>
        <w:t>Communication DIVersion services (CDIV)</w:t>
      </w:r>
      <w:bookmarkEnd w:id="127"/>
      <w:bookmarkEnd w:id="128"/>
      <w:bookmarkEnd w:id="129"/>
    </w:p>
    <w:p w14:paraId="5277F36A" w14:textId="77777777" w:rsidR="006E4EA9" w:rsidRPr="00370679" w:rsidRDefault="006E4EA9" w:rsidP="00273165">
      <w:r w:rsidRPr="00370679">
        <w:t>No impact, i.e. neither service shall affect the operation of the other service.</w:t>
      </w:r>
    </w:p>
    <w:p w14:paraId="5EC21CF0" w14:textId="77777777" w:rsidR="006E4EA9" w:rsidRPr="00370679" w:rsidRDefault="006E4EA9" w:rsidP="006E4EA9">
      <w:pPr>
        <w:pStyle w:val="Heading3"/>
        <w:tabs>
          <w:tab w:val="left" w:pos="1140"/>
        </w:tabs>
        <w:ind w:left="0" w:firstLine="0"/>
      </w:pPr>
      <w:bookmarkStart w:id="130" w:name="_Toc502246158"/>
      <w:bookmarkStart w:id="131" w:name="_Toc27579846"/>
      <w:bookmarkStart w:id="132" w:name="_Toc163164385"/>
      <w:r w:rsidRPr="00370679">
        <w:t>4.8.9</w:t>
      </w:r>
      <w:r w:rsidRPr="00370679">
        <w:tab/>
        <w:t>Advice Of Charge (AOC)</w:t>
      </w:r>
      <w:bookmarkEnd w:id="130"/>
      <w:bookmarkEnd w:id="131"/>
      <w:bookmarkEnd w:id="132"/>
    </w:p>
    <w:p w14:paraId="57DCF9CE" w14:textId="77777777" w:rsidR="006E4EA9" w:rsidRPr="00370679" w:rsidRDefault="006E4EA9" w:rsidP="006E4EA9">
      <w:r w:rsidRPr="00370679">
        <w:t>If the AOC-D and AOC-E services are activated for the same communication, at the end of the communication the network shall only send AOC-E type information.</w:t>
      </w:r>
    </w:p>
    <w:p w14:paraId="53682CC6" w14:textId="77777777" w:rsidR="006E4EA9" w:rsidRPr="00370679" w:rsidRDefault="006E4EA9" w:rsidP="006E4EA9">
      <w:pPr>
        <w:pStyle w:val="Heading3"/>
      </w:pPr>
      <w:bookmarkStart w:id="133" w:name="_Toc502246159"/>
      <w:bookmarkStart w:id="134" w:name="_Toc27579847"/>
      <w:bookmarkStart w:id="135" w:name="_Toc163164386"/>
      <w:r w:rsidRPr="00370679">
        <w:t>4.8.10</w:t>
      </w:r>
      <w:r w:rsidRPr="00370679">
        <w:tab/>
        <w:t>Completion of Communications to Busy Subscriber (CCBS) Completion of Communications by No Reply (CCNR)</w:t>
      </w:r>
      <w:bookmarkEnd w:id="133"/>
      <w:bookmarkEnd w:id="134"/>
      <w:bookmarkEnd w:id="135"/>
    </w:p>
    <w:p w14:paraId="5E8A9912" w14:textId="77777777" w:rsidR="006E4EA9" w:rsidRPr="00370679" w:rsidRDefault="006E4EA9" w:rsidP="00273165">
      <w:r w:rsidRPr="00370679">
        <w:t>No impact, i.e. neither service shall affect the operation of the other service.</w:t>
      </w:r>
    </w:p>
    <w:p w14:paraId="061F2C06" w14:textId="77777777" w:rsidR="006E4EA9" w:rsidRPr="00370679" w:rsidRDefault="006E4EA9" w:rsidP="006E4EA9">
      <w:pPr>
        <w:pStyle w:val="Heading3"/>
        <w:tabs>
          <w:tab w:val="left" w:pos="1140"/>
        </w:tabs>
        <w:ind w:left="0" w:firstLine="0"/>
      </w:pPr>
      <w:bookmarkStart w:id="136" w:name="_Toc502246160"/>
      <w:bookmarkStart w:id="137" w:name="_Toc27579848"/>
      <w:bookmarkStart w:id="138" w:name="_Toc163164387"/>
      <w:r w:rsidRPr="00370679">
        <w:t>4.8.11</w:t>
      </w:r>
      <w:r w:rsidRPr="00370679">
        <w:tab/>
        <w:t>Malicious Communication IDentification (MCID)</w:t>
      </w:r>
      <w:bookmarkEnd w:id="136"/>
      <w:bookmarkEnd w:id="137"/>
      <w:bookmarkEnd w:id="138"/>
    </w:p>
    <w:p w14:paraId="74E8858B" w14:textId="77777777" w:rsidR="006E4EA9" w:rsidRPr="00370679" w:rsidRDefault="006E4EA9" w:rsidP="00273165">
      <w:r w:rsidRPr="00370679">
        <w:t>No impact, i.e. neither service shall affect the operation of the other service.</w:t>
      </w:r>
    </w:p>
    <w:p w14:paraId="17581B83" w14:textId="77777777" w:rsidR="006E4EA9" w:rsidRPr="00370679" w:rsidRDefault="006E4EA9" w:rsidP="006E4EA9">
      <w:pPr>
        <w:pStyle w:val="Heading3"/>
      </w:pPr>
      <w:bookmarkStart w:id="139" w:name="_Toc502246161"/>
      <w:bookmarkStart w:id="140" w:name="_Toc27579849"/>
      <w:bookmarkStart w:id="141" w:name="_Toc163164388"/>
      <w:r w:rsidRPr="00370679">
        <w:t>4.8.12</w:t>
      </w:r>
      <w:r w:rsidRPr="00370679">
        <w:tab/>
        <w:t>Anonymous Communication Rejection and Communication Barring (ACR/CB)</w:t>
      </w:r>
      <w:bookmarkEnd w:id="139"/>
      <w:bookmarkEnd w:id="140"/>
      <w:bookmarkEnd w:id="141"/>
    </w:p>
    <w:p w14:paraId="2A24275D" w14:textId="77777777" w:rsidR="006E4EA9" w:rsidRPr="00370679" w:rsidRDefault="006E4EA9" w:rsidP="00273165">
      <w:r w:rsidRPr="00370679">
        <w:t xml:space="preserve">No impact, i.e. neither service shall affect the operation of the other service. </w:t>
      </w:r>
    </w:p>
    <w:p w14:paraId="4806EC28" w14:textId="77777777" w:rsidR="006E4EA9" w:rsidRPr="00370679" w:rsidRDefault="006E4EA9" w:rsidP="006E4EA9">
      <w:pPr>
        <w:pStyle w:val="Heading3"/>
        <w:tabs>
          <w:tab w:val="left" w:pos="1140"/>
        </w:tabs>
        <w:ind w:left="0" w:firstLine="0"/>
      </w:pPr>
      <w:bookmarkStart w:id="142" w:name="_Toc502246162"/>
      <w:bookmarkStart w:id="143" w:name="_Toc27579850"/>
      <w:bookmarkStart w:id="144" w:name="_Toc163164389"/>
      <w:r w:rsidRPr="00370679">
        <w:t>4.8.13</w:t>
      </w:r>
      <w:r w:rsidRPr="00370679">
        <w:tab/>
        <w:t>Explicit Communication Transfer (ECT)</w:t>
      </w:r>
      <w:bookmarkEnd w:id="142"/>
      <w:bookmarkEnd w:id="143"/>
      <w:bookmarkEnd w:id="144"/>
    </w:p>
    <w:p w14:paraId="4C9E9E69" w14:textId="77777777" w:rsidR="006E4EA9" w:rsidRPr="00370679" w:rsidRDefault="006E4EA9" w:rsidP="00273165">
      <w:r w:rsidRPr="00370679">
        <w:t>No impact, i.e. neither service shall affect the operation of the other service.</w:t>
      </w:r>
    </w:p>
    <w:p w14:paraId="7C3000DA" w14:textId="77777777" w:rsidR="006E4EA9" w:rsidRPr="00370679" w:rsidRDefault="006E4EA9" w:rsidP="006E4EA9">
      <w:pPr>
        <w:pStyle w:val="NO"/>
      </w:pPr>
      <w:r w:rsidRPr="00370679">
        <w:t>NOTE:</w:t>
      </w:r>
      <w:r w:rsidRPr="00370679">
        <w:tab/>
        <w:t>AOC information as result of a</w:t>
      </w:r>
      <w:r w:rsidR="00273165">
        <w:t>n</w:t>
      </w:r>
      <w:r w:rsidRPr="00370679">
        <w:t xml:space="preserve"> ECT invocation is out of scope of the present document.</w:t>
      </w:r>
    </w:p>
    <w:p w14:paraId="589D9BD0" w14:textId="77777777" w:rsidR="009500D0" w:rsidRPr="0012227C" w:rsidRDefault="009500D0" w:rsidP="009500D0">
      <w:pPr>
        <w:pStyle w:val="Heading3"/>
      </w:pPr>
      <w:bookmarkStart w:id="145" w:name="_Toc502246163"/>
      <w:bookmarkStart w:id="146" w:name="_Toc27579851"/>
      <w:bookmarkStart w:id="147" w:name="_Toc163164390"/>
      <w:r>
        <w:t>4.8.14</w:t>
      </w:r>
      <w:r>
        <w:tab/>
        <w:t>Enhanced Calling Name (eCNAM</w:t>
      </w:r>
      <w:r w:rsidRPr="0012227C">
        <w:t>)</w:t>
      </w:r>
      <w:bookmarkEnd w:id="145"/>
      <w:bookmarkEnd w:id="146"/>
      <w:bookmarkEnd w:id="147"/>
    </w:p>
    <w:p w14:paraId="316F54B4" w14:textId="77777777" w:rsidR="009500D0" w:rsidRPr="0012227C" w:rsidRDefault="009500D0" w:rsidP="009500D0">
      <w:r w:rsidRPr="0012227C">
        <w:t>No impact, i.e. neither service shall affect the operation of the other service.</w:t>
      </w:r>
    </w:p>
    <w:p w14:paraId="17114493" w14:textId="77777777" w:rsidR="009222AB" w:rsidRDefault="009222AB" w:rsidP="009222AB">
      <w:pPr>
        <w:pStyle w:val="Heading3"/>
      </w:pPr>
      <w:bookmarkStart w:id="148" w:name="_Toc510015736"/>
      <w:bookmarkStart w:id="149" w:name="_Toc27579852"/>
      <w:bookmarkStart w:id="150" w:name="_Toc502246164"/>
      <w:bookmarkStart w:id="151" w:name="_Toc163164391"/>
      <w:r>
        <w:t>4.8.15</w:t>
      </w:r>
      <w:r w:rsidRPr="00A57C6B">
        <w:tab/>
      </w:r>
      <w:bookmarkEnd w:id="148"/>
      <w:r w:rsidRPr="00B82BC9">
        <w:t>Multi-</w:t>
      </w:r>
      <w:r>
        <w:t>Device (MuD)</w:t>
      </w:r>
      <w:bookmarkEnd w:id="149"/>
      <w:bookmarkEnd w:id="151"/>
    </w:p>
    <w:p w14:paraId="0C808450" w14:textId="77777777" w:rsidR="009222AB" w:rsidRDefault="009222AB" w:rsidP="009222AB">
      <w:r>
        <w:t>No impact. Neither service shall affect the operation of the other service.</w:t>
      </w:r>
    </w:p>
    <w:p w14:paraId="39609A6C" w14:textId="77777777" w:rsidR="009222AB" w:rsidRDefault="009222AB" w:rsidP="009222AB">
      <w:pPr>
        <w:pStyle w:val="Heading3"/>
      </w:pPr>
      <w:bookmarkStart w:id="152" w:name="_Toc27579853"/>
      <w:bookmarkStart w:id="153" w:name="_Toc163164392"/>
      <w:r>
        <w:t>4.8.16</w:t>
      </w:r>
      <w:r w:rsidRPr="00A57C6B">
        <w:tab/>
      </w:r>
      <w:r>
        <w:t>M</w:t>
      </w:r>
      <w:r w:rsidRPr="00B82BC9">
        <w:t>ulti-Identity</w:t>
      </w:r>
      <w:r>
        <w:t xml:space="preserve"> (MiD)</w:t>
      </w:r>
      <w:bookmarkEnd w:id="152"/>
      <w:bookmarkEnd w:id="153"/>
    </w:p>
    <w:p w14:paraId="4A110543" w14:textId="77777777" w:rsidR="009222AB" w:rsidRDefault="009222AB" w:rsidP="009222AB">
      <w:r>
        <w:t>No impact. Neither service shall affect the operation of the other service.</w:t>
      </w:r>
    </w:p>
    <w:p w14:paraId="0A03C7FD" w14:textId="77777777" w:rsidR="006E4EA9" w:rsidRPr="00370679" w:rsidRDefault="006E4EA9" w:rsidP="006E4EA9">
      <w:pPr>
        <w:pStyle w:val="Heading2"/>
        <w:tabs>
          <w:tab w:val="left" w:pos="1140"/>
        </w:tabs>
        <w:ind w:left="0" w:firstLine="0"/>
      </w:pPr>
      <w:bookmarkStart w:id="154" w:name="_Toc27579854"/>
      <w:bookmarkStart w:id="155" w:name="_Toc163164393"/>
      <w:r w:rsidRPr="00370679">
        <w:t>4.9</w:t>
      </w:r>
      <w:r w:rsidRPr="00370679">
        <w:tab/>
        <w:t>Interactions with other networks</w:t>
      </w:r>
      <w:bookmarkEnd w:id="150"/>
      <w:bookmarkEnd w:id="154"/>
      <w:bookmarkEnd w:id="155"/>
    </w:p>
    <w:p w14:paraId="4E1BF6EC" w14:textId="77777777" w:rsidR="006E4EA9" w:rsidRPr="00370679" w:rsidRDefault="006E4EA9" w:rsidP="006E4EA9">
      <w:r w:rsidRPr="00370679">
        <w:t xml:space="preserve">Not applicable. </w:t>
      </w:r>
    </w:p>
    <w:p w14:paraId="21DC968D" w14:textId="77777777" w:rsidR="006E4EA9" w:rsidRPr="00370679" w:rsidRDefault="006E4EA9" w:rsidP="006E4EA9">
      <w:pPr>
        <w:pStyle w:val="Heading2"/>
        <w:tabs>
          <w:tab w:val="left" w:pos="1140"/>
        </w:tabs>
        <w:ind w:left="0" w:firstLine="0"/>
      </w:pPr>
      <w:bookmarkStart w:id="156" w:name="_Toc502246165"/>
      <w:bookmarkStart w:id="157" w:name="_Toc27579855"/>
      <w:bookmarkStart w:id="158" w:name="_Toc163164394"/>
      <w:r w:rsidRPr="00370679">
        <w:lastRenderedPageBreak/>
        <w:t>4.10</w:t>
      </w:r>
      <w:r w:rsidRPr="00370679">
        <w:tab/>
      </w:r>
      <w:r w:rsidRPr="00370679">
        <w:rPr>
          <w:color w:val="000000"/>
        </w:rPr>
        <w:t>Parameter values (timers)</w:t>
      </w:r>
      <w:bookmarkEnd w:id="156"/>
      <w:bookmarkEnd w:id="157"/>
      <w:bookmarkEnd w:id="158"/>
    </w:p>
    <w:p w14:paraId="26885865" w14:textId="77777777" w:rsidR="006E4EA9" w:rsidRDefault="006E4EA9" w:rsidP="006E4EA9">
      <w:r w:rsidRPr="00370679">
        <w:t>Not applicable.</w:t>
      </w:r>
    </w:p>
    <w:p w14:paraId="57B3E4DF" w14:textId="77777777" w:rsidR="00561D76" w:rsidRDefault="00561D76" w:rsidP="00561D76">
      <w:pPr>
        <w:pStyle w:val="Heading1"/>
      </w:pPr>
      <w:bookmarkStart w:id="159" w:name="_Toc502246166"/>
      <w:bookmarkStart w:id="160" w:name="_Toc27579856"/>
      <w:bookmarkStart w:id="161" w:name="_Toc163164395"/>
      <w:r>
        <w:t>5</w:t>
      </w:r>
      <w:r>
        <w:tab/>
        <w:t>Extensions within the present document</w:t>
      </w:r>
      <w:bookmarkEnd w:id="159"/>
      <w:bookmarkEnd w:id="160"/>
      <w:bookmarkEnd w:id="161"/>
    </w:p>
    <w:p w14:paraId="2B60121C" w14:textId="77777777" w:rsidR="00561D76" w:rsidRDefault="00561D76" w:rsidP="00561D76">
      <w:pPr>
        <w:pStyle w:val="Heading2"/>
      </w:pPr>
      <w:bookmarkStart w:id="162" w:name="_Toc502246167"/>
      <w:bookmarkStart w:id="163" w:name="_Toc27579857"/>
      <w:bookmarkStart w:id="164" w:name="_Toc163164396"/>
      <w:r>
        <w:t>5.1</w:t>
      </w:r>
      <w:r>
        <w:tab/>
        <w:t>AOC information XML body</w:t>
      </w:r>
      <w:bookmarkEnd w:id="162"/>
      <w:bookmarkEnd w:id="163"/>
      <w:bookmarkEnd w:id="164"/>
    </w:p>
    <w:p w14:paraId="1FA38082" w14:textId="77777777" w:rsidR="00561D76" w:rsidRDefault="00561D76" w:rsidP="00561D76">
      <w:pPr>
        <w:pStyle w:val="Heading3"/>
      </w:pPr>
      <w:bookmarkStart w:id="165" w:name="_Toc502246168"/>
      <w:bookmarkStart w:id="166" w:name="_Toc27579858"/>
      <w:bookmarkStart w:id="167" w:name="_Toc163164397"/>
      <w:r>
        <w:t>5.1.1</w:t>
      </w:r>
      <w:r>
        <w:tab/>
        <w:t>General</w:t>
      </w:r>
      <w:bookmarkEnd w:id="165"/>
      <w:bookmarkEnd w:id="166"/>
      <w:bookmarkEnd w:id="167"/>
    </w:p>
    <w:p w14:paraId="5E85C7E0" w14:textId="77777777" w:rsidR="00561D76" w:rsidRDefault="00561D76" w:rsidP="00561D76">
      <w:r>
        <w:t xml:space="preserve">This subclause contains the AOC information XML body in XML format. The AOC information XML shall be valid against the </w:t>
      </w:r>
      <w:r w:rsidR="00551067">
        <w:t>AOC XML schema defined in Annex </w:t>
      </w:r>
      <w:r>
        <w:t>D.</w:t>
      </w:r>
    </w:p>
    <w:p w14:paraId="4D51D59C" w14:textId="77777777" w:rsidR="00561D76" w:rsidRDefault="00561D76" w:rsidP="00561D76">
      <w:r>
        <w:t>See subclause</w:t>
      </w:r>
      <w:r w:rsidR="00551067">
        <w:t> </w:t>
      </w:r>
      <w:r>
        <w:t>5.1.2 for the associated MIME type definition.</w:t>
      </w:r>
    </w:p>
    <w:p w14:paraId="577C9777" w14:textId="77777777" w:rsidR="00561D76" w:rsidRDefault="00561D76" w:rsidP="00561D76">
      <w:pPr>
        <w:pStyle w:val="Heading3"/>
      </w:pPr>
      <w:bookmarkStart w:id="168" w:name="_Toc502246169"/>
      <w:bookmarkStart w:id="169" w:name="_Toc27579859"/>
      <w:bookmarkStart w:id="170" w:name="_Toc163164398"/>
      <w:r>
        <w:t>5.1.2</w:t>
      </w:r>
      <w:r>
        <w:tab/>
        <w:t>MIME type definition</w:t>
      </w:r>
      <w:bookmarkEnd w:id="168"/>
      <w:bookmarkEnd w:id="169"/>
      <w:bookmarkEnd w:id="170"/>
    </w:p>
    <w:p w14:paraId="61CB893E" w14:textId="77777777" w:rsidR="00561D76" w:rsidRDefault="00561D76" w:rsidP="00561D76">
      <w:pPr>
        <w:pStyle w:val="Heading4"/>
      </w:pPr>
      <w:bookmarkStart w:id="171" w:name="_Toc502246170"/>
      <w:bookmarkStart w:id="172" w:name="_Toc27579860"/>
      <w:bookmarkStart w:id="173" w:name="_Toc163164399"/>
      <w:r>
        <w:t>5.1.2.1</w:t>
      </w:r>
      <w:r>
        <w:tab/>
        <w:t>Introduction</w:t>
      </w:r>
      <w:bookmarkEnd w:id="171"/>
      <w:bookmarkEnd w:id="172"/>
      <w:bookmarkEnd w:id="173"/>
    </w:p>
    <w:p w14:paraId="585D07A2" w14:textId="77777777" w:rsidR="00561D76" w:rsidRDefault="00561D76" w:rsidP="00561D76">
      <w:r>
        <w:t>This subclause defines the MIME type for "application/vnd.etsi.aoc+xml". An AOC information XML Document can be identified with this media type.</w:t>
      </w:r>
    </w:p>
    <w:p w14:paraId="03FAB237" w14:textId="77777777" w:rsidR="00561D76" w:rsidRDefault="00561D76" w:rsidP="00561D76">
      <w:pPr>
        <w:pStyle w:val="Heading4"/>
      </w:pPr>
      <w:bookmarkStart w:id="174" w:name="_Toc502246171"/>
      <w:bookmarkStart w:id="175" w:name="_Toc27579861"/>
      <w:bookmarkStart w:id="176" w:name="_Toc163164400"/>
      <w:r>
        <w:t>5.1.2.2</w:t>
      </w:r>
      <w:r>
        <w:tab/>
        <w:t>Syntax</w:t>
      </w:r>
      <w:bookmarkEnd w:id="174"/>
      <w:bookmarkEnd w:id="175"/>
      <w:bookmarkEnd w:id="176"/>
    </w:p>
    <w:p w14:paraId="43938BB9" w14:textId="77777777" w:rsidR="00561D76" w:rsidRDefault="00561D76" w:rsidP="00561D76">
      <w:r>
        <w:t>The following optional parameters are defined:</w:t>
      </w:r>
    </w:p>
    <w:p w14:paraId="0E640456" w14:textId="77777777" w:rsidR="00561D76" w:rsidRDefault="00561D76" w:rsidP="00561D76">
      <w:pPr>
        <w:pStyle w:val="B1"/>
      </w:pPr>
      <w:r>
        <w:t>-</w:t>
      </w:r>
      <w:r>
        <w:tab/>
        <w:t>"charset": the parameter has identical semantics to the charset parameter of the "application/xml"</w:t>
      </w:r>
      <w:r w:rsidR="00551067">
        <w:t xml:space="preserve"> media type as specified in </w:t>
      </w:r>
      <w:r w:rsidR="000C61FC">
        <w:t>IETF </w:t>
      </w:r>
      <w:r w:rsidR="00551067">
        <w:t>RFC </w:t>
      </w:r>
      <w:r>
        <w:t>3023</w:t>
      </w:r>
      <w:r w:rsidR="00551067">
        <w:t> </w:t>
      </w:r>
      <w:r>
        <w:t>[</w:t>
      </w:r>
      <w:r w:rsidR="00464A21">
        <w:t>8</w:t>
      </w:r>
      <w:r>
        <w:t>].</w:t>
      </w:r>
    </w:p>
    <w:p w14:paraId="2E071FB3" w14:textId="77777777" w:rsidR="00561D76" w:rsidRDefault="00561D76" w:rsidP="00561D76">
      <w:pPr>
        <w:pStyle w:val="B1"/>
      </w:pPr>
      <w:r>
        <w:t>-</w:t>
      </w:r>
      <w:r>
        <w:tab/>
        <w:t>"sv" or "schemaversion": the syntax for the "sv" or "schemaversion" parameter is specified in table</w:t>
      </w:r>
      <w:r w:rsidR="000C61FC">
        <w:t> </w:t>
      </w:r>
      <w:r>
        <w:t>2:</w:t>
      </w:r>
    </w:p>
    <w:p w14:paraId="6257E24D" w14:textId="77777777" w:rsidR="00561D76" w:rsidRPr="0091628F" w:rsidRDefault="00561D76" w:rsidP="00561D76">
      <w:pPr>
        <w:pStyle w:val="TH"/>
      </w:pPr>
      <w:r w:rsidRPr="0091628F">
        <w:t>Table </w:t>
      </w:r>
      <w:r>
        <w:t>2</w:t>
      </w:r>
      <w:r w:rsidRPr="0091628F">
        <w:t xml:space="preserve">: Syntax of </w:t>
      </w:r>
      <w:r>
        <w:t xml:space="preserve">the </w:t>
      </w:r>
      <w:r w:rsidRPr="00393C32">
        <w:t>"sv" or "schemaversion"</w:t>
      </w:r>
      <w:r w:rsidRPr="0091628F">
        <w:t xml:space="preserve"> parameter</w:t>
      </w:r>
    </w:p>
    <w:p w14:paraId="6091A0BA"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pPr>
    </w:p>
    <w:p w14:paraId="4DCFE9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m-parameter    =</w:t>
      </w:r>
      <w:r w:rsidR="00B16561">
        <w:rPr>
          <w:lang w:val="en-US"/>
        </w:rPr>
        <w:t>/</w:t>
      </w:r>
      <w:r w:rsidRPr="00D44F07">
        <w:rPr>
          <w:lang w:val="en-US"/>
        </w:rPr>
        <w:t xml:space="preserve"> </w:t>
      </w:r>
      <w:r>
        <w:rPr>
          <w:lang w:val="en-US"/>
        </w:rPr>
        <w:t>(</w:t>
      </w:r>
      <w:r w:rsidRPr="00D44F07">
        <w:rPr>
          <w:lang w:val="en-US"/>
        </w:rPr>
        <w:t>"sv" / "schemaversion"</w:t>
      </w:r>
      <w:r>
        <w:rPr>
          <w:lang w:val="en-US"/>
        </w:rPr>
        <w:t>)</w:t>
      </w:r>
      <w:r w:rsidRPr="00D44F07">
        <w:rPr>
          <w:lang w:val="en-US"/>
        </w:rPr>
        <w:t xml:space="preserve"> EQUAL LDQUOT [ sv-value-list ] RDQUOT</w:t>
      </w:r>
    </w:p>
    <w:p w14:paraId="3C4FA63C"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sv-value-list  =  sv-value-range *( "," sv-value )</w:t>
      </w:r>
    </w:p>
    <w:p w14:paraId="56A92F2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sv-value-range =  sv-value [ "-" sv-value ]</w:t>
      </w:r>
    </w:p>
    <w:p w14:paraId="3382BF7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       =  number / token</w:t>
      </w:r>
    </w:p>
    <w:p w14:paraId="39F7F8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 xml:space="preserve">number         =  1*DIGIT [ "." </w:t>
      </w:r>
      <w:r>
        <w:rPr>
          <w:lang w:val="en-US"/>
        </w:rPr>
        <w:t>1</w:t>
      </w:r>
      <w:r w:rsidRPr="00D44F07">
        <w:rPr>
          <w:lang w:val="en-US"/>
        </w:rPr>
        <w:t>*DIGIT ]</w:t>
      </w:r>
    </w:p>
    <w:p w14:paraId="79171988"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pPr>
    </w:p>
    <w:p w14:paraId="063B75A3" w14:textId="77777777" w:rsidR="00561D76" w:rsidRPr="0091628F" w:rsidRDefault="00561D76" w:rsidP="00561D76"/>
    <w:p w14:paraId="321CB22D" w14:textId="77777777" w:rsidR="00561D76" w:rsidRPr="0091628F" w:rsidRDefault="00561D76" w:rsidP="00561D76">
      <w:pPr>
        <w:pStyle w:val="B1"/>
      </w:pPr>
      <w:r>
        <w:tab/>
        <w:t>The BNF for m</w:t>
      </w:r>
      <w:r w:rsidRPr="0091628F">
        <w:t>-parameter is taken from IETF RFC 3261 [</w:t>
      </w:r>
      <w:r w:rsidR="00464A21">
        <w:t>7</w:t>
      </w:r>
      <w:r w:rsidRPr="0091628F">
        <w:t>] and modified accordingly.</w:t>
      </w:r>
    </w:p>
    <w:p w14:paraId="11EC3886" w14:textId="77777777" w:rsidR="00561D76" w:rsidRPr="001D15AE" w:rsidRDefault="00561D76" w:rsidP="00561D76">
      <w:pPr>
        <w:pStyle w:val="Heading4"/>
      </w:pPr>
      <w:bookmarkStart w:id="177" w:name="_Toc502246172"/>
      <w:bookmarkStart w:id="178" w:name="_Toc27579862"/>
      <w:bookmarkStart w:id="179" w:name="_Toc163164401"/>
      <w:r>
        <w:t>5</w:t>
      </w:r>
      <w:r w:rsidRPr="001D15AE">
        <w:t>.</w:t>
      </w:r>
      <w:r>
        <w:t>1</w:t>
      </w:r>
      <w:r w:rsidRPr="001D15AE">
        <w:t>.</w:t>
      </w:r>
      <w:r>
        <w:t>2</w:t>
      </w:r>
      <w:r w:rsidRPr="001D15AE">
        <w:t>.3</w:t>
      </w:r>
      <w:r w:rsidRPr="001D15AE">
        <w:tab/>
        <w:t>Operation</w:t>
      </w:r>
      <w:bookmarkEnd w:id="177"/>
      <w:bookmarkEnd w:id="178"/>
      <w:bookmarkEnd w:id="179"/>
    </w:p>
    <w:p w14:paraId="2E412DCB" w14:textId="77777777" w:rsidR="00561D76" w:rsidRPr="001D15AE" w:rsidRDefault="00561D76" w:rsidP="00561D76">
      <w:r w:rsidRPr="001D15AE">
        <w:t>The encoding considerations for "</w:t>
      </w:r>
      <w:r w:rsidRPr="00370679">
        <w:t>application/vnd.etsi.aoc+xml</w:t>
      </w:r>
      <w:r w:rsidRPr="001D15AE">
        <w:t xml:space="preserve">" are identical to those of "application/xml" as described in </w:t>
      </w:r>
      <w:r w:rsidR="000C61FC">
        <w:t>IETF </w:t>
      </w:r>
      <w:r w:rsidRPr="001D15AE">
        <w:t>RFC 3023 [</w:t>
      </w:r>
      <w:r w:rsidR="00464A21">
        <w:t>8</w:t>
      </w:r>
      <w:r w:rsidRPr="001D15AE">
        <w:t>].</w:t>
      </w:r>
    </w:p>
    <w:p w14:paraId="158698AB" w14:textId="77777777" w:rsidR="00561D76" w:rsidRDefault="00561D76" w:rsidP="00561D76">
      <w:r w:rsidRPr="001D15AE">
        <w:t>The "sv" or "schemaversion" parameter</w:t>
      </w:r>
      <w:r w:rsidR="000C61FC">
        <w:t>'</w:t>
      </w:r>
      <w:r w:rsidRPr="001D15AE">
        <w:t>s value is used to indicate:</w:t>
      </w:r>
    </w:p>
    <w:p w14:paraId="679B9C61" w14:textId="77777777" w:rsidR="00561D76" w:rsidRDefault="00561D76" w:rsidP="00561D76">
      <w:pPr>
        <w:pStyle w:val="B1"/>
      </w:pPr>
      <w:r>
        <w:t>-</w:t>
      </w:r>
      <w:r>
        <w:tab/>
        <w:t>the versions of the AOC information XML schema that can be used to validate the AOC information XML body (if the MIME type and parameter are present in the Content-Type header); or</w:t>
      </w:r>
    </w:p>
    <w:p w14:paraId="57CB2149" w14:textId="77777777" w:rsidR="00561D76" w:rsidRDefault="00561D76" w:rsidP="00561D76">
      <w:pPr>
        <w:pStyle w:val="B1"/>
      </w:pPr>
      <w:r>
        <w:t>-</w:t>
      </w:r>
      <w:r>
        <w:tab/>
        <w:t>the accepted versions of the AOC information XML body (if the MIME type and parameter are present in the Accept header). If the "sv" or "schemaversion" parameter’s value is empty, no versions of the of the AOC information XML schema are supported.</w:t>
      </w:r>
    </w:p>
    <w:p w14:paraId="26C8C483" w14:textId="77777777" w:rsidR="00561D76" w:rsidRPr="00370679" w:rsidRDefault="00561D76" w:rsidP="00561D76">
      <w:r>
        <w:lastRenderedPageBreak/>
        <w:t xml:space="preserve">If the "sv" </w:t>
      </w:r>
      <w:r w:rsidR="000F6387">
        <w:t xml:space="preserve">and </w:t>
      </w:r>
      <w:r>
        <w:t xml:space="preserve">"schemaversion" parameter </w:t>
      </w:r>
      <w:r w:rsidR="000F6387">
        <w:t xml:space="preserve">are </w:t>
      </w:r>
      <w:r>
        <w:t>absent, it shall be assumed that version 1.0 of the XML Schema for the AOC information XML body is supported.</w:t>
      </w:r>
    </w:p>
    <w:p w14:paraId="7F27AB01" w14:textId="77777777" w:rsidR="006E4EA9" w:rsidRPr="00370679" w:rsidRDefault="006E4EA9" w:rsidP="006E4EA9">
      <w:pPr>
        <w:pStyle w:val="Heading8"/>
      </w:pPr>
      <w:r w:rsidRPr="00370679">
        <w:br w:type="page"/>
      </w:r>
      <w:bookmarkStart w:id="180" w:name="_Toc502246173"/>
      <w:bookmarkStart w:id="181" w:name="_Toc27579863"/>
      <w:bookmarkStart w:id="182" w:name="_Toc163164402"/>
      <w:r w:rsidRPr="00370679">
        <w:lastRenderedPageBreak/>
        <w:t>Annex A (informative):</w:t>
      </w:r>
      <w:r w:rsidRPr="00370679">
        <w:br/>
        <w:t>Signalling flows</w:t>
      </w:r>
      <w:bookmarkEnd w:id="180"/>
      <w:bookmarkEnd w:id="181"/>
      <w:bookmarkEnd w:id="182"/>
    </w:p>
    <w:p w14:paraId="2FD84844" w14:textId="77777777" w:rsidR="006E4EA9" w:rsidRPr="00370679" w:rsidRDefault="006E4EA9" w:rsidP="006E4EA9">
      <w:pPr>
        <w:pStyle w:val="Heading1"/>
      </w:pPr>
      <w:bookmarkStart w:id="183" w:name="_Toc502246174"/>
      <w:bookmarkStart w:id="184" w:name="_Toc27579864"/>
      <w:bookmarkStart w:id="185" w:name="_Toc163164403"/>
      <w:r w:rsidRPr="00370679">
        <w:t>A.1</w:t>
      </w:r>
      <w:r w:rsidRPr="00370679">
        <w:tab/>
        <w:t>Introduction</w:t>
      </w:r>
      <w:bookmarkEnd w:id="183"/>
      <w:bookmarkEnd w:id="184"/>
      <w:bookmarkEnd w:id="185"/>
    </w:p>
    <w:p w14:paraId="175918C5" w14:textId="77777777" w:rsidR="006E4EA9" w:rsidRPr="00370679" w:rsidRDefault="006E4EA9" w:rsidP="006E4EA9">
      <w:r w:rsidRPr="00370679">
        <w:t>The service is divided into two aspects:</w:t>
      </w:r>
    </w:p>
    <w:p w14:paraId="5017FCA8" w14:textId="77777777" w:rsidR="006E4EA9" w:rsidRPr="00370679" w:rsidRDefault="006E4EA9" w:rsidP="006E4EA9">
      <w:pPr>
        <w:pStyle w:val="BL"/>
      </w:pPr>
      <w:r w:rsidRPr="00370679">
        <w:t>Application Server gathers information: this is out of scope of the present document.</w:t>
      </w:r>
    </w:p>
    <w:p w14:paraId="4344909F" w14:textId="77777777" w:rsidR="006E4EA9" w:rsidRPr="00370679" w:rsidRDefault="006E4EA9" w:rsidP="006E4EA9">
      <w:pPr>
        <w:pStyle w:val="BL"/>
      </w:pPr>
      <w:r w:rsidRPr="00370679">
        <w:t xml:space="preserve">User is provided the AOC Information. </w:t>
      </w:r>
    </w:p>
    <w:p w14:paraId="386D0A90" w14:textId="77777777" w:rsidR="006E4EA9" w:rsidRPr="00370679" w:rsidRDefault="006E4EA9" w:rsidP="006E4EA9">
      <w:pPr>
        <w:pStyle w:val="Heading1"/>
      </w:pPr>
      <w:bookmarkStart w:id="186" w:name="_Toc502246175"/>
      <w:bookmarkStart w:id="187" w:name="_Toc27579865"/>
      <w:bookmarkStart w:id="188" w:name="_Toc163164404"/>
      <w:r w:rsidRPr="00370679">
        <w:t>A.2</w:t>
      </w:r>
      <w:r w:rsidRPr="00370679">
        <w:tab/>
        <w:t>User originating AOC service</w:t>
      </w:r>
      <w:bookmarkEnd w:id="186"/>
      <w:bookmarkEnd w:id="187"/>
      <w:bookmarkEnd w:id="188"/>
    </w:p>
    <w:p w14:paraId="4A3B183E" w14:textId="77777777" w:rsidR="006E4EA9" w:rsidRPr="00370679" w:rsidRDefault="006E4EA9" w:rsidP="006E4EA9">
      <w:pPr>
        <w:pStyle w:val="Heading2"/>
      </w:pPr>
      <w:bookmarkStart w:id="189" w:name="_Toc502246176"/>
      <w:bookmarkStart w:id="190" w:name="_Toc27579866"/>
      <w:bookmarkStart w:id="191" w:name="_Toc163164405"/>
      <w:r w:rsidRPr="00370679">
        <w:t>A.2.1</w:t>
      </w:r>
      <w:r w:rsidRPr="00370679">
        <w:tab/>
        <w:t>AOC-S</w:t>
      </w:r>
      <w:bookmarkEnd w:id="189"/>
      <w:bookmarkEnd w:id="190"/>
      <w:bookmarkEnd w:id="191"/>
    </w:p>
    <w:p w14:paraId="581DEBDF" w14:textId="77777777" w:rsidR="006E4EA9" w:rsidRPr="00370679" w:rsidRDefault="006E4EA9" w:rsidP="006E4EA9">
      <w:pPr>
        <w:pStyle w:val="Heading3"/>
      </w:pPr>
      <w:bookmarkStart w:id="192" w:name="_Toc502246177"/>
      <w:bookmarkStart w:id="193" w:name="_Toc27579867"/>
      <w:bookmarkStart w:id="194" w:name="_Toc163164406"/>
      <w:r w:rsidRPr="00370679">
        <w:t>A.2.1.1</w:t>
      </w:r>
      <w:r w:rsidRPr="00370679">
        <w:tab/>
        <w:t>AOC-S with</w:t>
      </w:r>
      <w:r w:rsidR="00DB7C7D">
        <w:rPr>
          <w:rFonts w:hint="eastAsia"/>
          <w:lang w:eastAsia="zh-CN"/>
        </w:rPr>
        <w:t xml:space="preserve"> AOC</w:t>
      </w:r>
      <w:r w:rsidRPr="00370679">
        <w:t xml:space="preserve"> information in reliable 1xx responses</w:t>
      </w:r>
      <w:bookmarkEnd w:id="192"/>
      <w:bookmarkEnd w:id="193"/>
      <w:bookmarkEnd w:id="194"/>
    </w:p>
    <w:p w14:paraId="0EEEB2B1" w14:textId="77777777" w:rsidR="006E4EA9" w:rsidRPr="00370679" w:rsidRDefault="006E4EA9" w:rsidP="00C26599">
      <w:pPr>
        <w:pStyle w:val="TH"/>
      </w:pPr>
      <w:r w:rsidRPr="00370679">
        <w:object w:dxaOrig="7708" w:dyaOrig="6291" w14:anchorId="15C5C563">
          <v:shape id="_x0000_i1027" type="#_x0000_t75" style="width:385.5pt;height:314pt" o:ole="">
            <v:imagedata r:id="rId20" o:title=""/>
          </v:shape>
          <o:OLEObject Type="Embed" ProgID="Visio.Drawing.11" ShapeID="_x0000_i1027" DrawAspect="Content" ObjectID="_1773777054" r:id="rId21"/>
        </w:object>
      </w:r>
    </w:p>
    <w:p w14:paraId="7649DA42" w14:textId="77777777" w:rsidR="006E4EA9" w:rsidRPr="00370679" w:rsidRDefault="006E4EA9" w:rsidP="006E4EA9">
      <w:pPr>
        <w:pStyle w:val="TF"/>
      </w:pPr>
      <w:r w:rsidRPr="00370679">
        <w:t>Figure A.2.1.1: Charging info during session set-up (originating side)</w:t>
      </w:r>
    </w:p>
    <w:p w14:paraId="0A470B65" w14:textId="77777777" w:rsidR="006E4EA9" w:rsidRPr="00370679" w:rsidRDefault="006E4EA9" w:rsidP="006E4EA9">
      <w:r w:rsidRPr="00370679">
        <w:t xml:space="preserve">Figure A.2.1.1 shows one ordering of the messages. Message 3 and message 9 can be sent at the same moment. </w:t>
      </w:r>
    </w:p>
    <w:p w14:paraId="628CC714" w14:textId="77777777" w:rsidR="006E4EA9" w:rsidRPr="00370679" w:rsidRDefault="006E4EA9" w:rsidP="006E4EA9">
      <w:pPr>
        <w:rPr>
          <w:b/>
        </w:rPr>
      </w:pPr>
      <w:r w:rsidRPr="00370679">
        <w:rPr>
          <w:b/>
        </w:rPr>
        <w:t xml:space="preserve">General </w:t>
      </w:r>
    </w:p>
    <w:p w14:paraId="4DBE3C9B" w14:textId="77777777" w:rsidR="006E4EA9" w:rsidRPr="00370679" w:rsidRDefault="006E4EA9" w:rsidP="00273165">
      <w:r w:rsidRPr="00370679">
        <w:t xml:space="preserve">The AOC information </w:t>
      </w:r>
      <w:r w:rsidR="00273165">
        <w:t>is</w:t>
      </w:r>
      <w:r w:rsidRPr="00370679">
        <w:t xml:space="preserve"> provided for every communication. This is provisioned in the AS. The AOC information is sent to UE-A in a 183 </w:t>
      </w:r>
      <w:r w:rsidR="00273165">
        <w:t>(</w:t>
      </w:r>
      <w:r w:rsidRPr="00370679">
        <w:t>Session Progress</w:t>
      </w:r>
      <w:r w:rsidR="00273165">
        <w:t>)</w:t>
      </w:r>
      <w:r w:rsidRPr="00370679">
        <w:t xml:space="preserve"> response.</w:t>
      </w:r>
    </w:p>
    <w:p w14:paraId="1627E732" w14:textId="77777777" w:rsidR="006E4EA9" w:rsidRPr="00370679" w:rsidRDefault="006E4EA9" w:rsidP="006E4EA9">
      <w:pPr>
        <w:rPr>
          <w:b/>
        </w:rPr>
      </w:pPr>
      <w:r w:rsidRPr="00370679">
        <w:rPr>
          <w:b/>
        </w:rPr>
        <w:lastRenderedPageBreak/>
        <w:t>Call flows</w:t>
      </w:r>
    </w:p>
    <w:p w14:paraId="13DD1753" w14:textId="77777777" w:rsidR="006E4EA9" w:rsidRPr="00370679" w:rsidRDefault="006E4EA9" w:rsidP="002A51A0">
      <w:r w:rsidRPr="00370679">
        <w:t xml:space="preserve">1 to 5 and 1 to 2 </w:t>
      </w:r>
      <w:r w:rsidRPr="00370679">
        <w:tab/>
        <w:t>The communication is initiated by UE-A by sending an INVITE</w:t>
      </w:r>
      <w:r w:rsidR="00E07B9D">
        <w:t xml:space="preserve"> request</w:t>
      </w:r>
      <w:r w:rsidRPr="00370679">
        <w:t>. The Request URI will include the URI of UE-B. After IFC evaluation in the S-CSCF the INVITE</w:t>
      </w:r>
      <w:r w:rsidR="006F7791">
        <w:t xml:space="preserve"> request</w:t>
      </w:r>
      <w:r w:rsidRPr="00370679">
        <w:t xml:space="preserve"> is routed to the Originating AS. The INVITE</w:t>
      </w:r>
      <w:r w:rsidR="006F7791">
        <w:t xml:space="preserve"> request</w:t>
      </w:r>
      <w:r w:rsidRPr="00370679">
        <w:t xml:space="preserve"> will indicate support for 100rel extension.</w:t>
      </w:r>
    </w:p>
    <w:p w14:paraId="23D47A6F" w14:textId="77777777" w:rsidR="006E4EA9" w:rsidRPr="00370679" w:rsidRDefault="006E4EA9" w:rsidP="002A51A0">
      <w:r w:rsidRPr="00370679">
        <w:t>3 to 8</w:t>
      </w:r>
      <w:r w:rsidRPr="00370679">
        <w:tab/>
      </w:r>
      <w:r w:rsidRPr="00370679">
        <w:tab/>
        <w:t>The Originating AS sends the AOC information to UE-A in a reliable 183</w:t>
      </w:r>
      <w:r w:rsidR="00273165">
        <w:t xml:space="preserve"> (Session Progress)</w:t>
      </w:r>
      <w:r w:rsidRPr="00370679">
        <w:t xml:space="preserve"> response.</w:t>
      </w:r>
    </w:p>
    <w:p w14:paraId="2969BF67" w14:textId="77777777" w:rsidR="006E4EA9" w:rsidRPr="00370679" w:rsidRDefault="006E4EA9" w:rsidP="002A51A0">
      <w:smartTag w:uri="urn:schemas-microsoft-com:office:smarttags" w:element="time">
        <w:smartTagPr>
          <w:attr w:name="Hour" w:val="10"/>
          <w:attr w:name="Minute" w:val="51"/>
        </w:smartTagPr>
        <w:r w:rsidRPr="00370679">
          <w:t>9 to 11</w:t>
        </w:r>
      </w:smartTag>
      <w:r w:rsidRPr="00370679">
        <w:tab/>
      </w:r>
      <w:r w:rsidRPr="00370679">
        <w:tab/>
        <w:t xml:space="preserve">The INVITE request is sent to UE-B. </w:t>
      </w:r>
    </w:p>
    <w:p w14:paraId="58E0AC68" w14:textId="77777777" w:rsidR="006E4EA9" w:rsidRPr="00370679" w:rsidRDefault="006E4EA9" w:rsidP="002A51A0">
      <w:r w:rsidRPr="00370679">
        <w:t>12 to 16</w:t>
      </w:r>
      <w:r w:rsidRPr="00370679">
        <w:tab/>
        <w:t xml:space="preserve">The UE-B answers the communication. The 200 </w:t>
      </w:r>
      <w:r w:rsidR="006F7791">
        <w:t>(</w:t>
      </w:r>
      <w:r w:rsidRPr="00370679">
        <w:t>OK</w:t>
      </w:r>
      <w:r w:rsidR="006F7791">
        <w:t>)</w:t>
      </w:r>
      <w:r w:rsidRPr="00370679">
        <w:t xml:space="preserve"> response is generated by UE-B. </w:t>
      </w:r>
    </w:p>
    <w:p w14:paraId="3E42F164" w14:textId="77777777" w:rsidR="006E4EA9" w:rsidRPr="00370679" w:rsidRDefault="006E4EA9" w:rsidP="006E4EA9">
      <w:pPr>
        <w:pStyle w:val="Heading3"/>
      </w:pPr>
      <w:bookmarkStart w:id="195" w:name="_Toc502246178"/>
      <w:bookmarkStart w:id="196" w:name="_Toc27579868"/>
      <w:bookmarkStart w:id="197" w:name="_Toc163164407"/>
      <w:r w:rsidRPr="00370679">
        <w:t>A.2.1.2</w:t>
      </w:r>
      <w:r w:rsidRPr="00370679">
        <w:tab/>
        <w:t xml:space="preserve">AOC-S with AOC information in a 200 </w:t>
      </w:r>
      <w:r w:rsidR="006F7791">
        <w:t>(</w:t>
      </w:r>
      <w:r w:rsidRPr="00370679">
        <w:t>OK</w:t>
      </w:r>
      <w:r w:rsidR="006F7791">
        <w:t>)</w:t>
      </w:r>
      <w:r w:rsidRPr="00370679">
        <w:t xml:space="preserve"> response</w:t>
      </w:r>
      <w:bookmarkEnd w:id="195"/>
      <w:bookmarkEnd w:id="196"/>
      <w:bookmarkEnd w:id="197"/>
    </w:p>
    <w:p w14:paraId="29335A7A" w14:textId="77777777" w:rsidR="006E4EA9" w:rsidRPr="00370679" w:rsidRDefault="006E4EA9" w:rsidP="00C26599">
      <w:pPr>
        <w:pStyle w:val="TH"/>
      </w:pPr>
      <w:r w:rsidRPr="00370679">
        <w:object w:dxaOrig="7408" w:dyaOrig="4684" w14:anchorId="5F322B26">
          <v:shape id="_x0000_i1028" type="#_x0000_t75" style="width:370.5pt;height:234pt" o:ole="">
            <v:imagedata r:id="rId22" o:title=""/>
          </v:shape>
          <o:OLEObject Type="Embed" ProgID="Visio.Drawing.11" ShapeID="_x0000_i1028" DrawAspect="Content" ObjectID="_1773777055" r:id="rId23"/>
        </w:object>
      </w:r>
    </w:p>
    <w:p w14:paraId="3222C94C" w14:textId="77777777" w:rsidR="006E4EA9" w:rsidRPr="00370679" w:rsidRDefault="006E4EA9" w:rsidP="006E4EA9">
      <w:pPr>
        <w:pStyle w:val="TF"/>
      </w:pPr>
      <w:r w:rsidRPr="00370679">
        <w:t xml:space="preserve">Figure A.2.1.2: Charging info in 200 </w:t>
      </w:r>
      <w:r w:rsidR="006F7791">
        <w:t>(</w:t>
      </w:r>
      <w:r w:rsidRPr="00370679">
        <w:t>OK</w:t>
      </w:r>
      <w:r w:rsidR="006F7791">
        <w:t>) response</w:t>
      </w:r>
      <w:r w:rsidRPr="00370679">
        <w:t xml:space="preserve"> during session set-up (originating side) </w:t>
      </w:r>
    </w:p>
    <w:p w14:paraId="7B912D51" w14:textId="77777777" w:rsidR="006E4EA9" w:rsidRPr="00370679" w:rsidRDefault="006E4EA9" w:rsidP="006E4EA9">
      <w:r w:rsidRPr="00370679">
        <w:t>Figure A.2.1.2 shows one ordering of the messages.</w:t>
      </w:r>
    </w:p>
    <w:p w14:paraId="0B846BEC" w14:textId="77777777" w:rsidR="006E4EA9" w:rsidRPr="00370679" w:rsidRDefault="006E4EA9" w:rsidP="006E4EA9">
      <w:pPr>
        <w:rPr>
          <w:b/>
        </w:rPr>
      </w:pPr>
      <w:r w:rsidRPr="00370679">
        <w:rPr>
          <w:b/>
        </w:rPr>
        <w:t>General</w:t>
      </w:r>
    </w:p>
    <w:p w14:paraId="722CFAFF"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UE-A in 200 </w:t>
      </w:r>
      <w:r w:rsidR="006F7791">
        <w:t>(</w:t>
      </w:r>
      <w:r w:rsidRPr="00370679">
        <w:t>OK</w:t>
      </w:r>
      <w:r w:rsidR="006F7791">
        <w:t>) response</w:t>
      </w:r>
      <w:r w:rsidRPr="00370679">
        <w:t xml:space="preserve"> (</w:t>
      </w:r>
      <w:r w:rsidR="006F7791">
        <w:t xml:space="preserve">to </w:t>
      </w:r>
      <w:r w:rsidRPr="00370679">
        <w:t>INVITE</w:t>
      </w:r>
      <w:r w:rsidR="006F7791">
        <w:t xml:space="preserve"> request</w:t>
      </w:r>
      <w:r w:rsidRPr="00370679">
        <w:t xml:space="preserve">) after receiving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from UE-B.</w:t>
      </w:r>
    </w:p>
    <w:p w14:paraId="42A606AB" w14:textId="77777777" w:rsidR="006E4EA9" w:rsidRPr="00370679" w:rsidRDefault="006E4EA9" w:rsidP="006E4EA9">
      <w:pPr>
        <w:rPr>
          <w:b/>
        </w:rPr>
      </w:pPr>
      <w:r w:rsidRPr="00370679">
        <w:rPr>
          <w:b/>
        </w:rPr>
        <w:t>Call flows</w:t>
      </w:r>
    </w:p>
    <w:p w14:paraId="765A95AD" w14:textId="77777777" w:rsidR="006E4EA9" w:rsidRPr="00370679" w:rsidRDefault="006E4EA9" w:rsidP="002A51A0">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via the Originating AS to UE-B. </w:t>
      </w:r>
    </w:p>
    <w:p w14:paraId="0C2CF999" w14:textId="77777777" w:rsidR="006E4EA9" w:rsidRPr="00370679" w:rsidRDefault="006E4EA9" w:rsidP="002A51A0">
      <w:r w:rsidRPr="00370679">
        <w:t>6-10</w:t>
      </w:r>
      <w:r w:rsidRPr="00370679">
        <w:tab/>
        <w:t xml:space="preserve">UE-B answers the call. The 200 </w:t>
      </w:r>
      <w:r w:rsidR="006F7791">
        <w:t>(</w:t>
      </w:r>
      <w:r w:rsidRPr="00370679">
        <w:t>OK</w:t>
      </w:r>
      <w:r w:rsidR="006F7791">
        <w:t>)</w:t>
      </w:r>
      <w:r w:rsidRPr="00370679">
        <w:t xml:space="preserve"> response is generated by UE-B. The Originating AS sends the AOC information to UE-A in this 200 </w:t>
      </w:r>
      <w:r w:rsidR="006F7791">
        <w:t>(</w:t>
      </w:r>
      <w:r w:rsidRPr="00370679">
        <w:t>OK</w:t>
      </w:r>
      <w:r w:rsidR="006F7791">
        <w:t>)</w:t>
      </w:r>
      <w:r w:rsidRPr="00370679">
        <w:t xml:space="preserve"> response. </w:t>
      </w:r>
    </w:p>
    <w:p w14:paraId="34701DDA" w14:textId="77777777" w:rsidR="006E4EA9" w:rsidRPr="00370679" w:rsidRDefault="006E4EA9" w:rsidP="002A51A0">
      <w:r w:rsidRPr="00370679">
        <w:t>11-15</w:t>
      </w:r>
      <w:r w:rsidRPr="00370679">
        <w:tab/>
        <w:t xml:space="preserve">UE-A sends </w:t>
      </w:r>
      <w:r w:rsidR="00273165">
        <w:t xml:space="preserve">an </w:t>
      </w:r>
      <w:r w:rsidRPr="00370679">
        <w:t xml:space="preserve">ACK </w:t>
      </w:r>
      <w:r w:rsidR="00273165">
        <w:t xml:space="preserve">request </w:t>
      </w:r>
      <w:r w:rsidRPr="00370679">
        <w:t xml:space="preserve">to UE-B and the session is established. </w:t>
      </w:r>
    </w:p>
    <w:p w14:paraId="4C3601AC" w14:textId="77777777" w:rsidR="00DB7C7D" w:rsidRPr="00370679" w:rsidRDefault="00DB7C7D" w:rsidP="00DB7C7D">
      <w:pPr>
        <w:pStyle w:val="Heading3"/>
      </w:pPr>
      <w:bookmarkStart w:id="198" w:name="_Toc502246179"/>
      <w:bookmarkStart w:id="199" w:name="_Toc27579869"/>
      <w:bookmarkStart w:id="200" w:name="_Toc163164408"/>
      <w:r w:rsidRPr="00370679">
        <w:lastRenderedPageBreak/>
        <w:t>A.2.1.</w:t>
      </w:r>
      <w:r>
        <w:rPr>
          <w:rFonts w:hint="eastAsia"/>
          <w:lang w:eastAsia="zh-CN"/>
        </w:rPr>
        <w:t>3</w:t>
      </w:r>
      <w:r w:rsidRPr="00370679">
        <w:tab/>
        <w:t>AOC-</w:t>
      </w:r>
      <w:r>
        <w:rPr>
          <w:rFonts w:hint="eastAsia"/>
          <w:lang w:eastAsia="zh-CN"/>
        </w:rPr>
        <w:t>S with AOC information in INFO messages</w:t>
      </w:r>
      <w:bookmarkEnd w:id="198"/>
      <w:bookmarkEnd w:id="199"/>
      <w:bookmarkEnd w:id="200"/>
    </w:p>
    <w:p w14:paraId="4EEAF648" w14:textId="77777777" w:rsidR="00DB7C7D" w:rsidRPr="00370679" w:rsidRDefault="00DB7C7D" w:rsidP="00DB7C7D">
      <w:pPr>
        <w:pStyle w:val="TH"/>
      </w:pPr>
      <w:r w:rsidRPr="00370679">
        <w:object w:dxaOrig="7152" w:dyaOrig="3461" w14:anchorId="22AE35E3">
          <v:shape id="_x0000_i1029" type="#_x0000_t75" style="width:357.5pt;height:173pt" o:ole="">
            <v:imagedata r:id="rId24" o:title=""/>
          </v:shape>
          <o:OLEObject Type="Embed" ProgID="Visio.Drawing.11" ShapeID="_x0000_i1029" DrawAspect="Content" ObjectID="_1773777056" r:id="rId25"/>
        </w:object>
      </w:r>
    </w:p>
    <w:p w14:paraId="26F6F6FC" w14:textId="77777777" w:rsidR="00DB7C7D" w:rsidRPr="00370679" w:rsidRDefault="00DB7C7D" w:rsidP="00DB7C7D">
      <w:pPr>
        <w:pStyle w:val="TF"/>
      </w:pPr>
      <w:r w:rsidRPr="00370679">
        <w:t>Figure A.2.</w:t>
      </w:r>
      <w:r>
        <w:rPr>
          <w:rFonts w:hint="eastAsia"/>
          <w:lang w:eastAsia="zh-CN"/>
        </w:rPr>
        <w:t>1</w:t>
      </w:r>
      <w:r w:rsidRPr="00370679">
        <w:t>.</w:t>
      </w:r>
      <w:r>
        <w:rPr>
          <w:rFonts w:hint="eastAsia"/>
          <w:lang w:eastAsia="zh-CN"/>
        </w:rPr>
        <w:t>3</w:t>
      </w:r>
      <w:r w:rsidRPr="00370679">
        <w:t>: Charging</w:t>
      </w:r>
      <w:r>
        <w:rPr>
          <w:rFonts w:hint="eastAsia"/>
          <w:lang w:eastAsia="zh-CN"/>
        </w:rPr>
        <w:t xml:space="preserve"> </w:t>
      </w:r>
      <w:r w:rsidRPr="00370679">
        <w:t xml:space="preserve">info during the communication </w:t>
      </w:r>
    </w:p>
    <w:p w14:paraId="6B6DD851" w14:textId="77777777" w:rsidR="00DB7C7D" w:rsidRPr="00370679" w:rsidRDefault="00DB7C7D" w:rsidP="00DB7C7D">
      <w:r w:rsidRPr="00370679">
        <w:t xml:space="preserve">This </w:t>
      </w:r>
      <w:r>
        <w:t>can</w:t>
      </w:r>
      <w:r w:rsidRPr="00370679">
        <w:t xml:space="preserve"> be a continuation of figures</w:t>
      </w:r>
      <w:r>
        <w:t> </w:t>
      </w:r>
      <w:r w:rsidRPr="00370679">
        <w:t>A.2.1.1 or</w:t>
      </w:r>
      <w:r>
        <w:t> </w:t>
      </w:r>
      <w:r w:rsidRPr="00370679">
        <w:t>A.2.1.2.</w:t>
      </w:r>
    </w:p>
    <w:p w14:paraId="70109329" w14:textId="77777777" w:rsidR="00DB7C7D" w:rsidRPr="00370679" w:rsidRDefault="00DB7C7D" w:rsidP="00DB7C7D">
      <w:pPr>
        <w:rPr>
          <w:b/>
        </w:rPr>
      </w:pPr>
      <w:r w:rsidRPr="00370679">
        <w:rPr>
          <w:b/>
        </w:rPr>
        <w:t>General</w:t>
      </w:r>
    </w:p>
    <w:p w14:paraId="46EA6FEC"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2AD49D75" w14:textId="77777777" w:rsidR="00DB7C7D" w:rsidRPr="00370679" w:rsidRDefault="00DB7C7D" w:rsidP="00DB7C7D">
      <w:pPr>
        <w:rPr>
          <w:b/>
        </w:rPr>
      </w:pPr>
      <w:r w:rsidRPr="00370679">
        <w:rPr>
          <w:b/>
        </w:rPr>
        <w:t>Call flow</w:t>
      </w:r>
    </w:p>
    <w:p w14:paraId="39A95A7C" w14:textId="77777777" w:rsidR="00DB7C7D" w:rsidRDefault="00DB7C7D" w:rsidP="00DB7C7D">
      <w:pPr>
        <w:rPr>
          <w:lang w:eastAsia="zh-CN"/>
        </w:rPr>
      </w:pPr>
      <w:r w:rsidRPr="00370679">
        <w:t>1-4</w:t>
      </w:r>
      <w:r>
        <w:rPr>
          <w:rFonts w:hint="eastAsia"/>
          <w:lang w:eastAsia="zh-CN"/>
        </w:rPr>
        <w:t>.</w:t>
      </w:r>
      <w:r>
        <w:rPr>
          <w:rFonts w:hint="eastAsia"/>
          <w:lang w:eastAsia="zh-CN"/>
        </w:rPr>
        <w:tab/>
      </w:r>
      <w:r w:rsidRPr="00DD5F91">
        <w:t>When the</w:t>
      </w:r>
      <w:r w:rsidRPr="00370679">
        <w:t xml:space="preserve"> </w:t>
      </w:r>
      <w:r w:rsidRPr="00DD5F91">
        <w:t>charging rate changes</w:t>
      </w:r>
      <w:r w:rsidRPr="00370679">
        <w:t xml:space="preserve">, </w:t>
      </w:r>
      <w:r w:rsidRPr="00DD5F91">
        <w:t>an INFO request</w:t>
      </w:r>
      <w:r w:rsidRPr="00370679">
        <w:t xml:space="preserve"> is sen</w:t>
      </w:r>
      <w:r w:rsidR="00DD5F91">
        <w:t>t</w:t>
      </w:r>
      <w:r w:rsidRPr="00370679">
        <w:t xml:space="preserve"> from the Originating AS to UE-A. The AOC information is included in the INFO request.</w:t>
      </w:r>
    </w:p>
    <w:p w14:paraId="31011DBD" w14:textId="77777777" w:rsidR="006E4EA9" w:rsidRPr="00370679" w:rsidRDefault="006E4EA9" w:rsidP="006E4EA9">
      <w:pPr>
        <w:pStyle w:val="Heading2"/>
      </w:pPr>
      <w:bookmarkStart w:id="201" w:name="_Toc502246180"/>
      <w:bookmarkStart w:id="202" w:name="_Toc27579870"/>
      <w:bookmarkStart w:id="203" w:name="_Toc163164409"/>
      <w:r w:rsidRPr="00370679">
        <w:t>A.2.2</w:t>
      </w:r>
      <w:r w:rsidRPr="00370679">
        <w:tab/>
        <w:t>AOC-D</w:t>
      </w:r>
      <w:bookmarkEnd w:id="201"/>
      <w:bookmarkEnd w:id="202"/>
      <w:bookmarkEnd w:id="203"/>
    </w:p>
    <w:p w14:paraId="12DEBB92" w14:textId="77777777" w:rsidR="006E4EA9" w:rsidRPr="00370679" w:rsidRDefault="006E4EA9" w:rsidP="00C26599">
      <w:pPr>
        <w:pStyle w:val="TH"/>
      </w:pPr>
      <w:r w:rsidRPr="00370679">
        <w:object w:dxaOrig="7152" w:dyaOrig="3461" w14:anchorId="1055FA38">
          <v:shape id="_x0000_i1030" type="#_x0000_t75" style="width:357.5pt;height:173pt" o:ole="">
            <v:imagedata r:id="rId24" o:title=""/>
          </v:shape>
          <o:OLEObject Type="Embed" ProgID="Visio.Drawing.11" ShapeID="_x0000_i1030" DrawAspect="Content" ObjectID="_1773777057" r:id="rId26"/>
        </w:object>
      </w:r>
    </w:p>
    <w:p w14:paraId="05CE96B3" w14:textId="77777777" w:rsidR="006E4EA9" w:rsidRPr="00370679" w:rsidRDefault="006E4EA9" w:rsidP="006E4EA9">
      <w:pPr>
        <w:pStyle w:val="TF"/>
      </w:pPr>
      <w:r w:rsidRPr="00370679">
        <w:t xml:space="preserve">Figure A.2.2.1: Charging info during the communication </w:t>
      </w:r>
    </w:p>
    <w:p w14:paraId="61780F84" w14:textId="77777777" w:rsidR="006E4EA9" w:rsidRPr="00370679" w:rsidRDefault="006E4EA9" w:rsidP="00273165">
      <w:r w:rsidRPr="00370679">
        <w:t xml:space="preserve">This </w:t>
      </w:r>
      <w:r w:rsidR="00273165">
        <w:t>can</w:t>
      </w:r>
      <w:r w:rsidR="00273165" w:rsidRPr="00370679">
        <w:t xml:space="preserve"> </w:t>
      </w:r>
      <w:r w:rsidRPr="00370679">
        <w:t>be a continuation of figures A.2.1.1 or A.2.1.2.</w:t>
      </w:r>
    </w:p>
    <w:p w14:paraId="55F82786" w14:textId="77777777" w:rsidR="00DB7C7D" w:rsidRPr="00370679" w:rsidRDefault="00DB7C7D" w:rsidP="00DB7C7D">
      <w:pPr>
        <w:rPr>
          <w:b/>
        </w:rPr>
      </w:pPr>
      <w:r w:rsidRPr="00370679">
        <w:rPr>
          <w:b/>
        </w:rPr>
        <w:t>General</w:t>
      </w:r>
    </w:p>
    <w:p w14:paraId="2C112117"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originating AS, or an INFO message generated by the originating AS. </w:t>
      </w:r>
      <w:r>
        <w:rPr>
          <w:lang w:eastAsia="zh-CN"/>
        </w:rPr>
        <w:t>T</w:t>
      </w:r>
      <w:r>
        <w:rPr>
          <w:rFonts w:hint="eastAsia"/>
          <w:lang w:eastAsia="zh-CN"/>
        </w:rPr>
        <w:t>he char</w:t>
      </w:r>
      <w:r w:rsidR="00DD5F91">
        <w:rPr>
          <w:lang w:eastAsia="zh-CN"/>
        </w:rPr>
        <w:t>g</w:t>
      </w:r>
      <w:r>
        <w:rPr>
          <w:rFonts w:hint="eastAsia"/>
          <w:lang w:eastAsia="zh-CN"/>
        </w:rPr>
        <w:t>ing information indicates a cumulative charge incurred so far for the communication.</w:t>
      </w:r>
    </w:p>
    <w:p w14:paraId="282F27EE" w14:textId="77777777" w:rsidR="006E4EA9" w:rsidRPr="00370679" w:rsidRDefault="006E4EA9" w:rsidP="006E4EA9">
      <w:pPr>
        <w:rPr>
          <w:b/>
        </w:rPr>
      </w:pPr>
      <w:r w:rsidRPr="00370679">
        <w:rPr>
          <w:b/>
        </w:rPr>
        <w:t>Call flow</w:t>
      </w:r>
    </w:p>
    <w:p w14:paraId="341B8E42" w14:textId="77777777" w:rsidR="00DD5F91" w:rsidRDefault="006E4EA9" w:rsidP="00DD5F91">
      <w:pPr>
        <w:rPr>
          <w:lang w:eastAsia="zh-CN"/>
        </w:rPr>
      </w:pPr>
      <w:r w:rsidRPr="00370679">
        <w:lastRenderedPageBreak/>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xml:space="preserve">, </w:t>
      </w:r>
      <w:r w:rsidR="00DB7C7D" w:rsidRPr="00DD5F91">
        <w:rPr>
          <w:lang w:eastAsia="zh-CN"/>
        </w:rPr>
        <w:t>an INFO request</w:t>
      </w:r>
      <w:r w:rsidR="00DB7C7D" w:rsidRPr="00370679">
        <w:rPr>
          <w:lang w:eastAsia="zh-CN"/>
        </w:rPr>
        <w:t xml:space="preserve"> is </w:t>
      </w:r>
      <w:r w:rsidR="00DD5F91" w:rsidRPr="00370679">
        <w:rPr>
          <w:lang w:eastAsia="zh-CN"/>
        </w:rPr>
        <w:t>sen</w:t>
      </w:r>
      <w:r w:rsidR="00DD5F91">
        <w:rPr>
          <w:lang w:eastAsia="zh-CN"/>
        </w:rPr>
        <w:t>t</w:t>
      </w:r>
      <w:r w:rsidR="00DD5F91" w:rsidRPr="00370679">
        <w:rPr>
          <w:lang w:eastAsia="zh-CN"/>
        </w:rPr>
        <w:t xml:space="preserve"> </w:t>
      </w:r>
      <w:r w:rsidR="00DB7C7D" w:rsidRPr="00370679">
        <w:rPr>
          <w:lang w:eastAsia="zh-CN"/>
        </w:rPr>
        <w:t>from the Originating AS to UE-A. The AOC information is included in the INFO request.</w:t>
      </w:r>
    </w:p>
    <w:p w14:paraId="202D47AE" w14:textId="77777777" w:rsidR="006E4EA9" w:rsidRPr="00370679" w:rsidRDefault="006E4EA9" w:rsidP="006E4EA9">
      <w:pPr>
        <w:pStyle w:val="Heading2"/>
      </w:pPr>
      <w:bookmarkStart w:id="204" w:name="_Toc502246181"/>
      <w:bookmarkStart w:id="205" w:name="_Toc27579871"/>
      <w:bookmarkStart w:id="206" w:name="_Toc163164410"/>
      <w:r w:rsidRPr="00370679">
        <w:t>A.2.3</w:t>
      </w:r>
      <w:r w:rsidRPr="00370679">
        <w:tab/>
        <w:t>AOC-E</w:t>
      </w:r>
      <w:bookmarkEnd w:id="204"/>
      <w:bookmarkEnd w:id="205"/>
      <w:bookmarkEnd w:id="206"/>
    </w:p>
    <w:p w14:paraId="04239F8D" w14:textId="77777777" w:rsidR="006E4EA9" w:rsidRPr="00370679" w:rsidRDefault="006E4EA9" w:rsidP="006E4EA9">
      <w:pPr>
        <w:rPr>
          <w:b/>
        </w:rPr>
      </w:pPr>
      <w:r w:rsidRPr="00370679">
        <w:rPr>
          <w:b/>
        </w:rPr>
        <w:t>Calling party clears</w:t>
      </w:r>
    </w:p>
    <w:p w14:paraId="65ACA6AF" w14:textId="77777777" w:rsidR="006E4EA9" w:rsidRPr="00370679" w:rsidRDefault="006E4EA9" w:rsidP="00015593">
      <w:pPr>
        <w:pStyle w:val="TH"/>
      </w:pPr>
      <w:r w:rsidRPr="00370679">
        <w:object w:dxaOrig="7419" w:dyaOrig="5165" w14:anchorId="4D6CE506">
          <v:shape id="_x0000_i1031" type="#_x0000_t75" style="width:334.5pt;height:233pt" o:ole="">
            <v:imagedata r:id="rId27" o:title=""/>
          </v:shape>
          <o:OLEObject Type="Embed" ProgID="Visio.Drawing.11" ShapeID="_x0000_i1031" DrawAspect="Content" ObjectID="_1773777058" r:id="rId28"/>
        </w:object>
      </w:r>
    </w:p>
    <w:p w14:paraId="2B8365D6" w14:textId="77777777" w:rsidR="006E4EA9" w:rsidRPr="00370679" w:rsidRDefault="006E4EA9" w:rsidP="006E4EA9">
      <w:pPr>
        <w:pStyle w:val="TF"/>
      </w:pPr>
      <w:r w:rsidRPr="00370679">
        <w:t>Figure A.2.3.1: Calling party clears</w:t>
      </w:r>
    </w:p>
    <w:p w14:paraId="6AE6898C"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terminal in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xml:space="preserve">), which is originated from UE-B. </w:t>
      </w:r>
    </w:p>
    <w:p w14:paraId="2937B2A7" w14:textId="77777777" w:rsidR="006E4EA9" w:rsidRPr="00370679" w:rsidRDefault="006E4EA9" w:rsidP="006E4EA9">
      <w:pPr>
        <w:rPr>
          <w:b/>
        </w:rPr>
      </w:pPr>
      <w:r w:rsidRPr="00370679">
        <w:rPr>
          <w:b/>
        </w:rPr>
        <w:t>Call Flow</w:t>
      </w:r>
    </w:p>
    <w:p w14:paraId="58CD6EA2" w14:textId="77777777" w:rsidR="006E4EA9" w:rsidRPr="00370679" w:rsidRDefault="006E4EA9" w:rsidP="006E4EA9">
      <w:r w:rsidRPr="00370679">
        <w:t>The communication has been set up as a normal communication.</w:t>
      </w:r>
    </w:p>
    <w:p w14:paraId="5C1A1F02" w14:textId="77777777" w:rsidR="006E4EA9" w:rsidRPr="00370679" w:rsidRDefault="006E4EA9" w:rsidP="002A51A0">
      <w:r w:rsidRPr="00370679">
        <w:t xml:space="preserve">1-5 </w:t>
      </w:r>
      <w:r w:rsidRPr="00370679">
        <w:tab/>
        <w:t xml:space="preserve">UE-A generates a BYE </w:t>
      </w:r>
      <w:r w:rsidR="006F7791">
        <w:t xml:space="preserve">request </w:t>
      </w:r>
      <w:r w:rsidRPr="00370679">
        <w:t>to terminate the session, which is routed to UE-B.</w:t>
      </w:r>
    </w:p>
    <w:p w14:paraId="7124679D" w14:textId="77777777" w:rsidR="006E4EA9" w:rsidRPr="00370679" w:rsidRDefault="006E4EA9" w:rsidP="006F7791">
      <w:r w:rsidRPr="00370679">
        <w:t xml:space="preserve">6-10 </w:t>
      </w:r>
      <w:r w:rsidRPr="00370679">
        <w:tab/>
        <w:t xml:space="preserve">UE-B sends a 200 </w:t>
      </w:r>
      <w:r w:rsidR="006F7791">
        <w:t>(</w:t>
      </w:r>
      <w:r w:rsidRPr="00370679">
        <w:t>OK</w:t>
      </w:r>
      <w:r w:rsidR="006F7791">
        <w:t>) response</w:t>
      </w:r>
      <w:r w:rsidRPr="00370679">
        <w:t xml:space="preserve"> (</w:t>
      </w:r>
      <w:r w:rsidR="006F7791">
        <w:t xml:space="preserve">to </w:t>
      </w:r>
      <w:r w:rsidRPr="00370679">
        <w:t>BYE</w:t>
      </w:r>
      <w:r w:rsidR="006F7791">
        <w:t xml:space="preserve"> request</w:t>
      </w:r>
      <w:r w:rsidRPr="00370679">
        <w:t xml:space="preserve">) towards UE-A. When the Originating AS receives the 200 </w:t>
      </w:r>
      <w:r w:rsidR="006F7791">
        <w:t>(</w:t>
      </w:r>
      <w:r w:rsidRPr="00370679">
        <w:t>OK</w:t>
      </w:r>
      <w:r w:rsidR="006F7791">
        <w:t>)</w:t>
      </w:r>
      <w:r w:rsidRPr="00370679">
        <w:t xml:space="preserve"> response, it adds the AOC information to the 200 </w:t>
      </w:r>
      <w:r w:rsidR="006F7791">
        <w:t>(</w:t>
      </w:r>
      <w:r w:rsidRPr="00370679">
        <w:t>OK</w:t>
      </w:r>
      <w:r w:rsidR="006F7791">
        <w:t>) response</w:t>
      </w:r>
      <w:r w:rsidRPr="00370679">
        <w:t xml:space="preserve"> (</w:t>
      </w:r>
      <w:r w:rsidR="006F7791">
        <w:t>to</w:t>
      </w:r>
      <w:r w:rsidR="00273165">
        <w:t xml:space="preserve"> the</w:t>
      </w:r>
      <w:r w:rsidR="006F7791">
        <w:t xml:space="preserve"> </w:t>
      </w:r>
      <w:r w:rsidRPr="00370679">
        <w:t>BYE</w:t>
      </w:r>
      <w:r w:rsidR="006F7791">
        <w:t xml:space="preserve"> request</w:t>
      </w:r>
      <w:r w:rsidRPr="00370679">
        <w:t>).</w:t>
      </w:r>
    </w:p>
    <w:p w14:paraId="1CA7F4B6" w14:textId="77777777" w:rsidR="006E4EA9" w:rsidRPr="00370679" w:rsidRDefault="006E4EA9" w:rsidP="006E4EA9">
      <w:pPr>
        <w:rPr>
          <w:b/>
        </w:rPr>
      </w:pPr>
      <w:r w:rsidRPr="00370679">
        <w:rPr>
          <w:b/>
        </w:rPr>
        <w:t>Called party clears</w:t>
      </w:r>
    </w:p>
    <w:p w14:paraId="7263BB90" w14:textId="77777777" w:rsidR="006E4EA9" w:rsidRPr="00370679" w:rsidRDefault="006E4EA9" w:rsidP="00015593">
      <w:pPr>
        <w:pStyle w:val="TH"/>
      </w:pPr>
      <w:r w:rsidRPr="00370679">
        <w:object w:dxaOrig="7419" w:dyaOrig="4873" w14:anchorId="659AF73C">
          <v:shape id="_x0000_i1032" type="#_x0000_t75" style="width:371.5pt;height:243.5pt" o:ole="">
            <v:imagedata r:id="rId29" o:title=""/>
          </v:shape>
          <o:OLEObject Type="Embed" ProgID="Visio.Drawing.11" ShapeID="_x0000_i1032" DrawAspect="Content" ObjectID="_1773777059" r:id="rId30"/>
        </w:object>
      </w:r>
    </w:p>
    <w:p w14:paraId="771F6E28" w14:textId="77777777" w:rsidR="006E4EA9" w:rsidRPr="00370679" w:rsidRDefault="006E4EA9" w:rsidP="006E4EA9">
      <w:pPr>
        <w:pStyle w:val="TF"/>
      </w:pPr>
      <w:r w:rsidRPr="00370679">
        <w:t>Figure A.2.3.2: Called party clears</w:t>
      </w:r>
    </w:p>
    <w:p w14:paraId="0BD1F5A3"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terminal in a BYE request, which is originated from UE-B.</w:t>
      </w:r>
    </w:p>
    <w:p w14:paraId="10C9207F" w14:textId="77777777" w:rsidR="006E4EA9" w:rsidRPr="00370679" w:rsidRDefault="006E4EA9" w:rsidP="006E4EA9">
      <w:pPr>
        <w:rPr>
          <w:b/>
        </w:rPr>
      </w:pPr>
      <w:r w:rsidRPr="00370679">
        <w:rPr>
          <w:b/>
        </w:rPr>
        <w:t>Call Flow</w:t>
      </w:r>
    </w:p>
    <w:p w14:paraId="0EF0570C" w14:textId="77777777" w:rsidR="006E4EA9" w:rsidRPr="00370679" w:rsidRDefault="006E4EA9" w:rsidP="006E4EA9">
      <w:r w:rsidRPr="00370679">
        <w:t>The communication has been set-up as a normal communication.</w:t>
      </w:r>
    </w:p>
    <w:p w14:paraId="35480F99" w14:textId="77777777" w:rsidR="006E4EA9" w:rsidRPr="00370679" w:rsidRDefault="006E4EA9" w:rsidP="006F7791">
      <w:r w:rsidRPr="00370679">
        <w:t xml:space="preserve">1-5 </w:t>
      </w:r>
      <w:r w:rsidRPr="00370679">
        <w:tab/>
        <w:t>UE-B generates a BYE</w:t>
      </w:r>
      <w:r w:rsidR="006F7791">
        <w:t xml:space="preserve"> request</w:t>
      </w:r>
      <w:r w:rsidRPr="00370679">
        <w:t xml:space="preserve"> to terminate the session, which is routed to the UE-A. When the Originating AS receives the BYE request, it adds the AOC information to the BYE </w:t>
      </w:r>
      <w:r w:rsidR="006F7791">
        <w:t>request</w:t>
      </w:r>
      <w:r w:rsidRPr="00370679">
        <w:t>.</w:t>
      </w:r>
    </w:p>
    <w:p w14:paraId="288B28D1" w14:textId="77777777" w:rsidR="006E4EA9" w:rsidRPr="00370679" w:rsidRDefault="006E4EA9" w:rsidP="002A51A0">
      <w:r w:rsidRPr="00370679">
        <w:t xml:space="preserve">6-.10 </w:t>
      </w:r>
      <w:r w:rsidRPr="00370679">
        <w:tab/>
        <w:t xml:space="preserve">UE-A sends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towards UE-B.</w:t>
      </w:r>
    </w:p>
    <w:p w14:paraId="7DA9914B" w14:textId="77777777" w:rsidR="006E4EA9" w:rsidRPr="00370679" w:rsidRDefault="006E4EA9" w:rsidP="006E4EA9">
      <w:pPr>
        <w:pStyle w:val="Heading1"/>
      </w:pPr>
      <w:r w:rsidRPr="00370679">
        <w:br w:type="page"/>
      </w:r>
      <w:bookmarkStart w:id="207" w:name="_Toc502246182"/>
      <w:bookmarkStart w:id="208" w:name="_Toc27579872"/>
      <w:bookmarkStart w:id="209" w:name="_Toc163164411"/>
      <w:r w:rsidRPr="00370679">
        <w:lastRenderedPageBreak/>
        <w:t>A.3</w:t>
      </w:r>
      <w:r w:rsidRPr="00370679">
        <w:tab/>
        <w:t>User terminating AOC service</w:t>
      </w:r>
      <w:bookmarkEnd w:id="207"/>
      <w:bookmarkEnd w:id="208"/>
      <w:bookmarkEnd w:id="209"/>
    </w:p>
    <w:p w14:paraId="6D37F35D" w14:textId="77777777" w:rsidR="006E4EA9" w:rsidRPr="00370679" w:rsidRDefault="006E4EA9" w:rsidP="006E4EA9">
      <w:pPr>
        <w:pStyle w:val="Heading2"/>
      </w:pPr>
      <w:bookmarkStart w:id="210" w:name="_Toc502246183"/>
      <w:bookmarkStart w:id="211" w:name="_Toc27579873"/>
      <w:bookmarkStart w:id="212" w:name="_Toc163164412"/>
      <w:r w:rsidRPr="00370679">
        <w:t>A.3.1</w:t>
      </w:r>
      <w:r w:rsidRPr="00370679">
        <w:tab/>
        <w:t>AOC-S</w:t>
      </w:r>
      <w:bookmarkEnd w:id="210"/>
      <w:bookmarkEnd w:id="211"/>
      <w:bookmarkEnd w:id="212"/>
    </w:p>
    <w:p w14:paraId="16802036" w14:textId="77777777" w:rsidR="00DB7C7D" w:rsidRPr="00BD2201" w:rsidRDefault="00DB7C7D" w:rsidP="00DB7C7D">
      <w:pPr>
        <w:pStyle w:val="Heading3"/>
        <w:rPr>
          <w:lang w:eastAsia="zh-CN"/>
        </w:rPr>
      </w:pPr>
      <w:bookmarkStart w:id="213" w:name="_Toc502246184"/>
      <w:bookmarkStart w:id="214" w:name="_Toc27579874"/>
      <w:bookmarkStart w:id="215" w:name="_Toc163164413"/>
      <w:r w:rsidRPr="00370679">
        <w:t>A.</w:t>
      </w:r>
      <w:r>
        <w:rPr>
          <w:rFonts w:hint="eastAsia"/>
          <w:lang w:eastAsia="zh-CN"/>
        </w:rPr>
        <w:t>3</w:t>
      </w:r>
      <w:r w:rsidRPr="00370679">
        <w:t>.1.1</w:t>
      </w:r>
      <w:r w:rsidRPr="00370679">
        <w:tab/>
        <w:t>AOC-S with</w:t>
      </w:r>
      <w:r>
        <w:t xml:space="preserve"> </w:t>
      </w:r>
      <w:r>
        <w:rPr>
          <w:rFonts w:hint="eastAsia"/>
          <w:lang w:eastAsia="zh-CN"/>
        </w:rPr>
        <w:t>AOC</w:t>
      </w:r>
      <w:r w:rsidRPr="00370679">
        <w:t xml:space="preserve"> info</w:t>
      </w:r>
      <w:r>
        <w:rPr>
          <w:rFonts w:hint="eastAsia"/>
          <w:lang w:eastAsia="zh-CN"/>
        </w:rPr>
        <w:t>rmation</w:t>
      </w:r>
      <w:r>
        <w:t xml:space="preserve"> during session set-up</w:t>
      </w:r>
      <w:bookmarkEnd w:id="213"/>
      <w:bookmarkEnd w:id="214"/>
      <w:bookmarkEnd w:id="215"/>
    </w:p>
    <w:p w14:paraId="4C6080F9" w14:textId="77777777" w:rsidR="006E4EA9" w:rsidRPr="00370679" w:rsidRDefault="006E4EA9" w:rsidP="00015593">
      <w:pPr>
        <w:pStyle w:val="TH"/>
      </w:pPr>
      <w:r w:rsidRPr="00370679">
        <w:object w:dxaOrig="9101" w:dyaOrig="11263" w14:anchorId="050BB3C2">
          <v:shape id="_x0000_i1033" type="#_x0000_t75" style="width:455pt;height:563pt" o:ole="">
            <v:imagedata r:id="rId31" o:title=""/>
          </v:shape>
          <o:OLEObject Type="Embed" ProgID="Visio.Drawing.11" ShapeID="_x0000_i1033" DrawAspect="Content" ObjectID="_1773777060" r:id="rId32"/>
        </w:object>
      </w:r>
    </w:p>
    <w:p w14:paraId="2D40A3A1" w14:textId="77777777" w:rsidR="006E4EA9" w:rsidRPr="00370679" w:rsidRDefault="006E4EA9" w:rsidP="006E4EA9">
      <w:pPr>
        <w:pStyle w:val="TF"/>
      </w:pPr>
      <w:r w:rsidRPr="00370679">
        <w:t>Figure A.3.1.1: Charging info during session set-up on the terminating side</w:t>
      </w:r>
    </w:p>
    <w:p w14:paraId="23D222CB" w14:textId="77777777" w:rsidR="006E4EA9" w:rsidRPr="00370679" w:rsidRDefault="006E4EA9" w:rsidP="006E4EA9">
      <w:pPr>
        <w:keepNext/>
        <w:rPr>
          <w:b/>
        </w:rPr>
      </w:pPr>
      <w:r w:rsidRPr="00370679">
        <w:rPr>
          <w:b/>
        </w:rPr>
        <w:lastRenderedPageBreak/>
        <w:t xml:space="preserve">General </w:t>
      </w:r>
    </w:p>
    <w:p w14:paraId="4F8D8E47"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the terminal in an INVITE request. Since this is a service that is charged an acknowledgement is required to ensure that the charging info is transferred.</w:t>
      </w:r>
    </w:p>
    <w:p w14:paraId="04980D0B" w14:textId="77777777" w:rsidR="006E4EA9" w:rsidRPr="00370679" w:rsidRDefault="006E4EA9" w:rsidP="006E4EA9">
      <w:pPr>
        <w:rPr>
          <w:b/>
        </w:rPr>
      </w:pPr>
      <w:r w:rsidRPr="00370679">
        <w:rPr>
          <w:b/>
        </w:rPr>
        <w:t>Call flows</w:t>
      </w:r>
    </w:p>
    <w:p w14:paraId="58390AE7" w14:textId="77777777" w:rsidR="006E4EA9" w:rsidRPr="00370679" w:rsidRDefault="006E4EA9" w:rsidP="00273165">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to the Originating AS and the Terminating AS. The INVITE</w:t>
      </w:r>
      <w:r w:rsidR="006F7791">
        <w:t xml:space="preserve"> request</w:t>
      </w:r>
      <w:r w:rsidRPr="00370679">
        <w:t xml:space="preserve"> will indicate that 100rel extension is supported.</w:t>
      </w:r>
    </w:p>
    <w:p w14:paraId="1F642AB1" w14:textId="77777777" w:rsidR="006E4EA9" w:rsidRPr="00370679" w:rsidRDefault="006E4EA9" w:rsidP="00273165">
      <w:r w:rsidRPr="00370679">
        <w:t>6-7</w:t>
      </w:r>
      <w:r w:rsidR="00273165">
        <w:tab/>
        <w:t>T</w:t>
      </w:r>
      <w:r w:rsidRPr="00370679">
        <w:t xml:space="preserve">he Terminating AS will include the charging info in the INVITE </w:t>
      </w:r>
      <w:r w:rsidR="006F7791">
        <w:t xml:space="preserve">request </w:t>
      </w:r>
      <w:r w:rsidRPr="00370679">
        <w:t xml:space="preserve">sent to the UE-B. </w:t>
      </w:r>
    </w:p>
    <w:p w14:paraId="60C69BEB" w14:textId="77777777" w:rsidR="006E4EA9" w:rsidRPr="00370679" w:rsidRDefault="006E4EA9" w:rsidP="002A51A0">
      <w:r w:rsidRPr="00370679">
        <w:t>8-28</w:t>
      </w:r>
      <w:r w:rsidRPr="00370679">
        <w:tab/>
        <w:t xml:space="preserve">UE-B sends a reliable provisional response to indicate that INVITE </w:t>
      </w:r>
      <w:r w:rsidR="006F7791">
        <w:t xml:space="preserve">request </w:t>
      </w:r>
      <w:r w:rsidRPr="00370679">
        <w:t>is being processed.</w:t>
      </w:r>
    </w:p>
    <w:p w14:paraId="3E587B7C" w14:textId="77777777" w:rsidR="006E4EA9" w:rsidRPr="00370679" w:rsidRDefault="006E4EA9" w:rsidP="006F7791">
      <w:r w:rsidRPr="00370679">
        <w:t>29-35</w:t>
      </w:r>
      <w:r w:rsidRPr="00370679">
        <w:tab/>
        <w:t xml:space="preserve">UE-B answers with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sends it to UE-A.</w:t>
      </w:r>
    </w:p>
    <w:p w14:paraId="63861A36" w14:textId="77777777" w:rsidR="006E4EA9" w:rsidRPr="00370679" w:rsidRDefault="006E4EA9" w:rsidP="00273165">
      <w:r w:rsidRPr="00370679">
        <w:t>36-42</w:t>
      </w:r>
      <w:r w:rsidRPr="00370679">
        <w:tab/>
        <w:t>UE-A sends a</w:t>
      </w:r>
      <w:r w:rsidR="00273165">
        <w:t>n</w:t>
      </w:r>
      <w:r w:rsidRPr="00370679">
        <w:t xml:space="preserve"> ACK</w:t>
      </w:r>
      <w:r w:rsidR="00273165">
        <w:t xml:space="preserve"> request</w:t>
      </w:r>
      <w:r w:rsidRPr="00370679">
        <w:t xml:space="preserve"> to acknowledge the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the session is established successfully.</w:t>
      </w:r>
    </w:p>
    <w:p w14:paraId="2AA8857A" w14:textId="77777777" w:rsidR="00DB7C7D" w:rsidRPr="00BD2201" w:rsidRDefault="00DB7C7D" w:rsidP="00DB7C7D">
      <w:pPr>
        <w:pStyle w:val="Heading3"/>
        <w:rPr>
          <w:lang w:eastAsia="zh-CN"/>
        </w:rPr>
      </w:pPr>
      <w:bookmarkStart w:id="216" w:name="_Toc502246185"/>
      <w:bookmarkStart w:id="217" w:name="_Toc27579875"/>
      <w:bookmarkStart w:id="218" w:name="_Toc163164414"/>
      <w:r w:rsidRPr="00370679">
        <w:t>A.</w:t>
      </w:r>
      <w:r>
        <w:rPr>
          <w:rFonts w:hint="eastAsia"/>
          <w:lang w:eastAsia="zh-CN"/>
        </w:rPr>
        <w:t>3</w:t>
      </w:r>
      <w:r w:rsidRPr="00370679">
        <w:t>.1.</w:t>
      </w:r>
      <w:r>
        <w:rPr>
          <w:rFonts w:hint="eastAsia"/>
          <w:lang w:eastAsia="zh-CN"/>
        </w:rPr>
        <w:t>2</w:t>
      </w:r>
      <w:r w:rsidRPr="00370679">
        <w:tab/>
        <w:t>AOC-</w:t>
      </w:r>
      <w:r>
        <w:rPr>
          <w:rFonts w:hint="eastAsia"/>
          <w:lang w:eastAsia="zh-CN"/>
        </w:rPr>
        <w:t xml:space="preserve">S with AOC </w:t>
      </w:r>
      <w:r>
        <w:rPr>
          <w:lang w:eastAsia="zh-CN"/>
        </w:rPr>
        <w:t>information</w:t>
      </w:r>
      <w:r>
        <w:rPr>
          <w:rFonts w:hint="eastAsia"/>
          <w:lang w:eastAsia="zh-CN"/>
        </w:rPr>
        <w:t xml:space="preserve"> in INFO messages</w:t>
      </w:r>
      <w:bookmarkEnd w:id="216"/>
      <w:bookmarkEnd w:id="217"/>
      <w:bookmarkEnd w:id="218"/>
      <w:r w:rsidRPr="00370679">
        <w:t xml:space="preserve"> </w:t>
      </w:r>
    </w:p>
    <w:p w14:paraId="1E155677" w14:textId="77777777" w:rsidR="00DB7C7D" w:rsidRPr="00370679" w:rsidRDefault="00DB7C7D" w:rsidP="00DB7C7D">
      <w:pPr>
        <w:pStyle w:val="TH"/>
      </w:pPr>
      <w:r w:rsidRPr="00370679">
        <w:object w:dxaOrig="8206" w:dyaOrig="2451" w14:anchorId="2CFBCFBA">
          <v:shape id="_x0000_i1034" type="#_x0000_t75" style="width:385.5pt;height:114.5pt" o:ole="">
            <v:imagedata r:id="rId33" o:title=""/>
          </v:shape>
          <o:OLEObject Type="Embed" ProgID="Visio.Drawing.11" ShapeID="_x0000_i1034" DrawAspect="Content" ObjectID="_1773777061" r:id="rId34"/>
        </w:object>
      </w:r>
    </w:p>
    <w:p w14:paraId="33A2CF19" w14:textId="77777777" w:rsidR="00DB7C7D" w:rsidRPr="00370679" w:rsidRDefault="00DB7C7D" w:rsidP="00DB7C7D">
      <w:pPr>
        <w:pStyle w:val="TF"/>
      </w:pPr>
      <w:r w:rsidRPr="00370679">
        <w:t>Figure A.3.</w:t>
      </w:r>
      <w:r>
        <w:rPr>
          <w:rFonts w:hint="eastAsia"/>
          <w:lang w:eastAsia="zh-CN"/>
        </w:rPr>
        <w:t>1</w:t>
      </w:r>
      <w:r w:rsidRPr="00370679">
        <w:t>.</w:t>
      </w:r>
      <w:r>
        <w:rPr>
          <w:rFonts w:hint="eastAsia"/>
          <w:lang w:eastAsia="zh-CN"/>
        </w:rPr>
        <w:t>2</w:t>
      </w:r>
      <w:r w:rsidRPr="00370679">
        <w:t>: Charging</w:t>
      </w:r>
      <w:r>
        <w:rPr>
          <w:rFonts w:hint="eastAsia"/>
          <w:lang w:eastAsia="zh-CN"/>
        </w:rPr>
        <w:t xml:space="preserve"> </w:t>
      </w:r>
      <w:r w:rsidRPr="00370679">
        <w:t xml:space="preserve">info during the </w:t>
      </w:r>
      <w:r>
        <w:rPr>
          <w:rFonts w:hint="eastAsia"/>
          <w:lang w:eastAsia="zh-CN"/>
        </w:rPr>
        <w:t>communication</w:t>
      </w:r>
      <w:r w:rsidRPr="00370679">
        <w:t xml:space="preserve"> (terminating)</w:t>
      </w:r>
    </w:p>
    <w:p w14:paraId="07EFD0F2" w14:textId="77777777" w:rsidR="00DB7C7D" w:rsidRPr="00370679" w:rsidRDefault="00DB7C7D" w:rsidP="00DB7C7D">
      <w:r w:rsidRPr="00370679">
        <w:t xml:space="preserve">This </w:t>
      </w:r>
      <w:r>
        <w:t>can be a continuation of figure </w:t>
      </w:r>
      <w:r w:rsidRPr="00370679">
        <w:t>A.3.1.1.</w:t>
      </w:r>
    </w:p>
    <w:p w14:paraId="162F85BF" w14:textId="77777777" w:rsidR="00DB7C7D" w:rsidRPr="00370679" w:rsidRDefault="00DB7C7D" w:rsidP="00DB7C7D">
      <w:pPr>
        <w:keepNext/>
        <w:rPr>
          <w:b/>
        </w:rPr>
      </w:pPr>
      <w:r w:rsidRPr="00370679">
        <w:rPr>
          <w:b/>
        </w:rPr>
        <w:t xml:space="preserve">General </w:t>
      </w:r>
    </w:p>
    <w:p w14:paraId="382A9BD9"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55A994CB" w14:textId="77777777" w:rsidR="00DB7C7D" w:rsidRPr="00370679" w:rsidRDefault="00DB7C7D" w:rsidP="00DB7C7D">
      <w:pPr>
        <w:rPr>
          <w:b/>
        </w:rPr>
      </w:pPr>
      <w:r w:rsidRPr="00370679">
        <w:rPr>
          <w:b/>
        </w:rPr>
        <w:t>Call flows</w:t>
      </w:r>
    </w:p>
    <w:p w14:paraId="65BE1C17" w14:textId="77777777" w:rsidR="00DB7C7D" w:rsidRPr="00370679" w:rsidRDefault="00DB7C7D" w:rsidP="00DB7C7D">
      <w:r w:rsidRPr="00370679">
        <w:t>1-4</w:t>
      </w:r>
      <w:r>
        <w:rPr>
          <w:rFonts w:hint="eastAsia"/>
          <w:lang w:eastAsia="zh-CN"/>
        </w:rPr>
        <w:t>.</w:t>
      </w:r>
      <w:r>
        <w:rPr>
          <w:rFonts w:hint="eastAsia"/>
          <w:lang w:eastAsia="zh-CN"/>
        </w:rPr>
        <w:tab/>
      </w:r>
      <w:r w:rsidRPr="00370679">
        <w:t>When the charging rate changes, an INFO request is send from the terminating AS to UE-B. The AOC information is included in the INFO request.</w:t>
      </w:r>
    </w:p>
    <w:p w14:paraId="49489138" w14:textId="77777777" w:rsidR="006E4EA9" w:rsidRPr="00370679" w:rsidRDefault="006E4EA9" w:rsidP="006E4EA9">
      <w:pPr>
        <w:pStyle w:val="Heading2"/>
      </w:pPr>
      <w:bookmarkStart w:id="219" w:name="_Toc502246186"/>
      <w:bookmarkStart w:id="220" w:name="_Toc27579876"/>
      <w:bookmarkStart w:id="221" w:name="_Toc163164415"/>
      <w:r w:rsidRPr="00370679">
        <w:t>A.3.2</w:t>
      </w:r>
      <w:r w:rsidRPr="00370679">
        <w:tab/>
        <w:t>AOC-D</w:t>
      </w:r>
      <w:bookmarkEnd w:id="219"/>
      <w:bookmarkEnd w:id="220"/>
      <w:bookmarkEnd w:id="221"/>
    </w:p>
    <w:p w14:paraId="7FF7FCA3" w14:textId="77777777" w:rsidR="006E4EA9" w:rsidRPr="00370679" w:rsidRDefault="006E4EA9" w:rsidP="00015593">
      <w:pPr>
        <w:pStyle w:val="TH"/>
      </w:pPr>
      <w:r w:rsidRPr="00370679">
        <w:object w:dxaOrig="8206" w:dyaOrig="2451" w14:anchorId="535CD987">
          <v:shape id="_x0000_i1035" type="#_x0000_t75" style="width:385.5pt;height:114.5pt" o:ole="">
            <v:imagedata r:id="rId33" o:title=""/>
          </v:shape>
          <o:OLEObject Type="Embed" ProgID="Visio.Drawing.11" ShapeID="_x0000_i1035" DrawAspect="Content" ObjectID="_1773777062" r:id="rId35"/>
        </w:object>
      </w:r>
    </w:p>
    <w:p w14:paraId="67A3FD9C" w14:textId="77777777" w:rsidR="006E4EA9" w:rsidRPr="00370679" w:rsidRDefault="006E4EA9" w:rsidP="006E4EA9">
      <w:pPr>
        <w:pStyle w:val="TF"/>
      </w:pPr>
      <w:r w:rsidRPr="00370679">
        <w:t>Figure A.3.2.1: Charging info during the call (terminating)</w:t>
      </w:r>
    </w:p>
    <w:p w14:paraId="19454861" w14:textId="77777777" w:rsidR="006E4EA9" w:rsidRPr="00370679" w:rsidRDefault="006E4EA9" w:rsidP="00273165">
      <w:r w:rsidRPr="00370679">
        <w:lastRenderedPageBreak/>
        <w:t xml:space="preserve">This </w:t>
      </w:r>
      <w:r w:rsidR="00273165">
        <w:t>can</w:t>
      </w:r>
      <w:r w:rsidR="00273165" w:rsidRPr="00370679">
        <w:t xml:space="preserve"> </w:t>
      </w:r>
      <w:r w:rsidRPr="00370679">
        <w:t>be a continuation of figure</w:t>
      </w:r>
      <w:r w:rsidR="00DB7C7D">
        <w:t> </w:t>
      </w:r>
      <w:r w:rsidRPr="00370679">
        <w:t>A.3.1.1.</w:t>
      </w:r>
    </w:p>
    <w:p w14:paraId="11F66AA3" w14:textId="77777777" w:rsidR="00DB7C7D" w:rsidRPr="00370679" w:rsidRDefault="00DB7C7D" w:rsidP="00DB7C7D">
      <w:pPr>
        <w:rPr>
          <w:b/>
        </w:rPr>
      </w:pPr>
      <w:r w:rsidRPr="00370679">
        <w:rPr>
          <w:b/>
        </w:rPr>
        <w:t>General</w:t>
      </w:r>
    </w:p>
    <w:p w14:paraId="3565A7F0"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terminating AS, or an INFO message generated by the terminating AS. </w:t>
      </w:r>
      <w:r>
        <w:rPr>
          <w:lang w:eastAsia="zh-CN"/>
        </w:rPr>
        <w:t>T</w:t>
      </w:r>
      <w:r>
        <w:rPr>
          <w:rFonts w:hint="eastAsia"/>
          <w:lang w:eastAsia="zh-CN"/>
        </w:rPr>
        <w:t>he charing information indicates a cumulative charge incurred so far for the communication.</w:t>
      </w:r>
    </w:p>
    <w:p w14:paraId="17E868EC" w14:textId="77777777" w:rsidR="006E4EA9" w:rsidRPr="00370679" w:rsidRDefault="006E4EA9" w:rsidP="006E4EA9">
      <w:pPr>
        <w:rPr>
          <w:b/>
        </w:rPr>
      </w:pPr>
      <w:r w:rsidRPr="00370679">
        <w:rPr>
          <w:b/>
        </w:rPr>
        <w:t>Call flows</w:t>
      </w:r>
    </w:p>
    <w:p w14:paraId="4A0DEB31" w14:textId="77777777" w:rsidR="006E4EA9" w:rsidRPr="00370679" w:rsidRDefault="006E4EA9" w:rsidP="00273165">
      <w:r w:rsidRPr="00370679">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an INFO request is send from the terminating AS to UE-B. The AOC information is included in the INFO request.</w:t>
      </w:r>
    </w:p>
    <w:p w14:paraId="13049F41" w14:textId="77777777" w:rsidR="006E4EA9" w:rsidRPr="00370679" w:rsidRDefault="006E4EA9" w:rsidP="006E4EA9">
      <w:pPr>
        <w:pStyle w:val="Heading2"/>
      </w:pPr>
      <w:bookmarkStart w:id="222" w:name="_Toc502246187"/>
      <w:bookmarkStart w:id="223" w:name="_Toc27579877"/>
      <w:bookmarkStart w:id="224" w:name="_Toc163164416"/>
      <w:r w:rsidRPr="00370679">
        <w:t>A.3.3</w:t>
      </w:r>
      <w:r w:rsidRPr="00370679">
        <w:tab/>
        <w:t>AOC-E</w:t>
      </w:r>
      <w:bookmarkEnd w:id="222"/>
      <w:bookmarkEnd w:id="223"/>
      <w:bookmarkEnd w:id="224"/>
    </w:p>
    <w:p w14:paraId="335E3C08" w14:textId="77777777" w:rsidR="006E4EA9" w:rsidRPr="00370679" w:rsidRDefault="006E4EA9" w:rsidP="006E4EA9">
      <w:pPr>
        <w:keepNext/>
        <w:rPr>
          <w:b/>
        </w:rPr>
      </w:pPr>
      <w:r w:rsidRPr="00370679">
        <w:rPr>
          <w:b/>
        </w:rPr>
        <w:t>Calling party clears</w:t>
      </w:r>
    </w:p>
    <w:p w14:paraId="4131DA52" w14:textId="77777777" w:rsidR="006E4EA9" w:rsidRPr="00370679" w:rsidRDefault="006E4EA9" w:rsidP="00015593">
      <w:pPr>
        <w:pStyle w:val="TH"/>
      </w:pPr>
      <w:r w:rsidRPr="00370679">
        <w:object w:dxaOrig="7419" w:dyaOrig="5165" w14:anchorId="2C11EA68">
          <v:shape id="_x0000_i1036" type="#_x0000_t75" style="width:371.5pt;height:258pt" o:ole="">
            <v:imagedata r:id="rId36" o:title=""/>
          </v:shape>
          <o:OLEObject Type="Embed" ProgID="Visio.Drawing.11" ShapeID="_x0000_i1036" DrawAspect="Content" ObjectID="_1773777063" r:id="rId37"/>
        </w:object>
      </w:r>
    </w:p>
    <w:p w14:paraId="30914658" w14:textId="77777777" w:rsidR="006E4EA9" w:rsidRPr="00370679" w:rsidRDefault="006E4EA9" w:rsidP="006E4EA9">
      <w:pPr>
        <w:pStyle w:val="TF"/>
        <w:keepLines w:val="0"/>
      </w:pPr>
      <w:r w:rsidRPr="00370679">
        <w:t>Figure A.3.3.1: Calling party clears</w:t>
      </w:r>
    </w:p>
    <w:p w14:paraId="50446D8B"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terminating user in the BYE request which is originated from UE-A.</w:t>
      </w:r>
    </w:p>
    <w:p w14:paraId="6C2B4396" w14:textId="77777777" w:rsidR="006E4EA9" w:rsidRPr="00370679" w:rsidRDefault="006E4EA9" w:rsidP="006E4EA9">
      <w:pPr>
        <w:rPr>
          <w:b/>
        </w:rPr>
      </w:pPr>
      <w:r w:rsidRPr="00370679">
        <w:rPr>
          <w:b/>
        </w:rPr>
        <w:t>Call Flow</w:t>
      </w:r>
    </w:p>
    <w:p w14:paraId="52CCC661" w14:textId="77777777" w:rsidR="006E4EA9" w:rsidRPr="00370679" w:rsidRDefault="006E4EA9" w:rsidP="006E4EA9">
      <w:r w:rsidRPr="00370679">
        <w:t xml:space="preserve">The communication has been set up as a normal communication. </w:t>
      </w:r>
    </w:p>
    <w:p w14:paraId="14E35EDE" w14:textId="77777777" w:rsidR="006E4EA9" w:rsidRPr="00370679" w:rsidRDefault="006E4EA9" w:rsidP="002A51A0">
      <w:r w:rsidRPr="00370679">
        <w:t xml:space="preserve">1-5 </w:t>
      </w:r>
      <w:r w:rsidRPr="00370679">
        <w:tab/>
        <w:t xml:space="preserve">UE-A generates a BYE </w:t>
      </w:r>
      <w:r w:rsidR="009F5E4A">
        <w:t xml:space="preserve">request </w:t>
      </w:r>
      <w:r w:rsidRPr="00370679">
        <w:t>to terminate the session, which is routed to the UE-B. When the Terminating AS receives the BYE request, it adds the AOC information.</w:t>
      </w:r>
    </w:p>
    <w:p w14:paraId="71BB2624" w14:textId="77777777" w:rsidR="006E4EA9" w:rsidRPr="00370679" w:rsidRDefault="006E4EA9" w:rsidP="002A51A0">
      <w:r w:rsidRPr="00370679">
        <w:t xml:space="preserve">6-10 </w:t>
      </w:r>
      <w:r w:rsidRPr="00370679">
        <w:tab/>
        <w:t xml:space="preserve">UE-B sends a 200 </w:t>
      </w:r>
      <w:r w:rsidR="009F5E4A">
        <w:t>(</w:t>
      </w:r>
      <w:r w:rsidRPr="00370679">
        <w:t>OK</w:t>
      </w:r>
      <w:r w:rsidR="009F5E4A">
        <w:t>) response</w:t>
      </w:r>
      <w:r w:rsidRPr="00370679">
        <w:t xml:space="preserve"> towards UE-A.</w:t>
      </w:r>
    </w:p>
    <w:p w14:paraId="33B31576" w14:textId="77777777" w:rsidR="006E4EA9" w:rsidRPr="00370679" w:rsidRDefault="006E4EA9" w:rsidP="006E4EA9">
      <w:pPr>
        <w:keepNext/>
        <w:rPr>
          <w:b/>
        </w:rPr>
      </w:pPr>
      <w:r w:rsidRPr="00370679">
        <w:rPr>
          <w:b/>
        </w:rPr>
        <w:lastRenderedPageBreak/>
        <w:t>Called party clears</w:t>
      </w:r>
    </w:p>
    <w:p w14:paraId="784B165F" w14:textId="77777777" w:rsidR="006E4EA9" w:rsidRPr="00370679" w:rsidRDefault="006E4EA9" w:rsidP="00015593">
      <w:pPr>
        <w:pStyle w:val="TH"/>
      </w:pPr>
      <w:r w:rsidRPr="00370679">
        <w:object w:dxaOrig="7419" w:dyaOrig="4873" w14:anchorId="465A73DE">
          <v:shape id="_x0000_i1037" type="#_x0000_t75" style="width:371.5pt;height:243.5pt" o:ole="">
            <v:imagedata r:id="rId38" o:title=""/>
          </v:shape>
          <o:OLEObject Type="Embed" ProgID="Visio.Drawing.11" ShapeID="_x0000_i1037" DrawAspect="Content" ObjectID="_1773777064" r:id="rId39"/>
        </w:object>
      </w:r>
    </w:p>
    <w:p w14:paraId="73A637CA" w14:textId="77777777" w:rsidR="006E4EA9" w:rsidRPr="00370679" w:rsidRDefault="006E4EA9" w:rsidP="006E4EA9">
      <w:pPr>
        <w:pStyle w:val="TF"/>
        <w:keepLines w:val="0"/>
      </w:pPr>
      <w:r w:rsidRPr="00370679">
        <w:t>Figure A.3.3.2: Called party clears</w:t>
      </w:r>
    </w:p>
    <w:p w14:paraId="4AB73532"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terminating user in the 200 </w:t>
      </w:r>
      <w:r w:rsidR="009F5E4A">
        <w:t>(</w:t>
      </w:r>
      <w:r w:rsidRPr="00370679">
        <w:t>OK</w:t>
      </w:r>
      <w:r w:rsidR="009F5E4A">
        <w:t>)</w:t>
      </w:r>
      <w:r w:rsidRPr="00370679">
        <w:t xml:space="preserve"> response, which is originated from UE-</w:t>
      </w:r>
      <w:r w:rsidR="00273165">
        <w:t>A</w:t>
      </w:r>
      <w:r w:rsidRPr="00370679">
        <w:t xml:space="preserve">. </w:t>
      </w:r>
    </w:p>
    <w:p w14:paraId="71809FE5" w14:textId="77777777" w:rsidR="006E4EA9" w:rsidRPr="00370679" w:rsidRDefault="006E4EA9" w:rsidP="006E4EA9">
      <w:pPr>
        <w:rPr>
          <w:b/>
        </w:rPr>
      </w:pPr>
      <w:r w:rsidRPr="00370679">
        <w:rPr>
          <w:b/>
        </w:rPr>
        <w:t>Call Flow</w:t>
      </w:r>
    </w:p>
    <w:p w14:paraId="6E830122" w14:textId="77777777" w:rsidR="006E4EA9" w:rsidRPr="00370679" w:rsidRDefault="006E4EA9" w:rsidP="006E4EA9">
      <w:r w:rsidRPr="00370679">
        <w:t xml:space="preserve">The communication has been set-up as a normal communication. </w:t>
      </w:r>
    </w:p>
    <w:p w14:paraId="32CF79C0" w14:textId="77777777" w:rsidR="006E4EA9" w:rsidRPr="00370679" w:rsidRDefault="006E4EA9" w:rsidP="002A51A0">
      <w:r w:rsidRPr="00370679">
        <w:t xml:space="preserve">1-5 </w:t>
      </w:r>
      <w:r w:rsidRPr="00370679">
        <w:tab/>
        <w:t xml:space="preserve">UE-B generates a BYE </w:t>
      </w:r>
      <w:r w:rsidR="009F5E4A">
        <w:t xml:space="preserve">request </w:t>
      </w:r>
      <w:r w:rsidRPr="00370679">
        <w:t xml:space="preserve">to terminate the session, which is routed to UE-A. </w:t>
      </w:r>
    </w:p>
    <w:p w14:paraId="5C7E9317" w14:textId="77777777" w:rsidR="006E4EA9" w:rsidRPr="00370679" w:rsidRDefault="006E4EA9" w:rsidP="002A51A0">
      <w:r w:rsidRPr="00370679">
        <w:t xml:space="preserve">6-.10 </w:t>
      </w:r>
      <w:r w:rsidRPr="00370679">
        <w:tab/>
        <w:t xml:space="preserve">UE-A sends a 200 </w:t>
      </w:r>
      <w:r w:rsidR="009F5E4A">
        <w:t>(</w:t>
      </w:r>
      <w:r w:rsidRPr="00370679">
        <w:t>OK</w:t>
      </w:r>
      <w:r w:rsidR="009F5E4A">
        <w:t>)</w:t>
      </w:r>
      <w:r w:rsidRPr="00370679">
        <w:t xml:space="preserve"> response towards UE-B. When the Terminating AS receives the 200 </w:t>
      </w:r>
      <w:r w:rsidR="009F5E4A">
        <w:t>(</w:t>
      </w:r>
      <w:r w:rsidRPr="00370679">
        <w:t>OK</w:t>
      </w:r>
      <w:r w:rsidR="009F5E4A">
        <w:t>) response</w:t>
      </w:r>
      <w:r w:rsidRPr="00370679">
        <w:t>, it adds the AOC information.</w:t>
      </w:r>
    </w:p>
    <w:p w14:paraId="7EDDB91C" w14:textId="77777777" w:rsidR="006E4EA9" w:rsidRPr="00370679" w:rsidRDefault="006E4EA9" w:rsidP="006E4EA9">
      <w:pPr>
        <w:pStyle w:val="Heading8"/>
      </w:pPr>
      <w:r w:rsidRPr="00370679">
        <w:br w:type="page"/>
      </w:r>
      <w:bookmarkStart w:id="225" w:name="_Toc502246188"/>
      <w:bookmarkStart w:id="226" w:name="_Toc27579878"/>
      <w:bookmarkStart w:id="227" w:name="_Toc163164417"/>
      <w:r w:rsidRPr="00370679">
        <w:lastRenderedPageBreak/>
        <w:t>Annex B (informative):</w:t>
      </w:r>
      <w:r w:rsidRPr="00370679">
        <w:br/>
        <w:t>Example of Filter Criteria</w:t>
      </w:r>
      <w:bookmarkEnd w:id="225"/>
      <w:bookmarkEnd w:id="226"/>
      <w:bookmarkEnd w:id="227"/>
    </w:p>
    <w:p w14:paraId="1B136C9F" w14:textId="77777777" w:rsidR="006E4EA9" w:rsidRPr="00370679" w:rsidRDefault="006E4EA9" w:rsidP="006E4EA9">
      <w:pPr>
        <w:rPr>
          <w:lang w:eastAsia="de-DE"/>
        </w:rPr>
      </w:pPr>
      <w:r w:rsidRPr="00370679">
        <w:rPr>
          <w:lang w:eastAsia="de-DE"/>
        </w:rPr>
        <w:t>This annex provides an example of a filter criterion that triggers SIP requests that are subject to initial filter criteria evaluation.</w:t>
      </w:r>
    </w:p>
    <w:p w14:paraId="533AD691" w14:textId="77777777" w:rsidR="006E4EA9" w:rsidRPr="00370679" w:rsidRDefault="006E4EA9" w:rsidP="006E4EA9">
      <w:pPr>
        <w:rPr>
          <w:lang w:eastAsia="de-DE"/>
        </w:rPr>
      </w:pPr>
      <w:r w:rsidRPr="00370679">
        <w:rPr>
          <w:lang w:eastAsia="de-DE"/>
        </w:rPr>
        <w:t>An example of an IFC when the AOC service is active at the originating S-CSCF is:</w:t>
      </w:r>
    </w:p>
    <w:p w14:paraId="13466B78" w14:textId="77777777" w:rsidR="006E4EA9" w:rsidRPr="00370679" w:rsidRDefault="00A41D0F" w:rsidP="002A51A0">
      <w:pPr>
        <w:pStyle w:val="B1"/>
        <w:rPr>
          <w:lang w:eastAsia="de-DE"/>
        </w:rPr>
      </w:pPr>
      <w:r>
        <w:rPr>
          <w:lang w:eastAsia="de-DE"/>
        </w:rPr>
        <w:t>-</w:t>
      </w:r>
      <w:r>
        <w:rPr>
          <w:lang w:eastAsia="de-DE"/>
        </w:rPr>
        <w:tab/>
      </w:r>
      <w:r w:rsidR="006E4EA9" w:rsidRPr="00370679">
        <w:rPr>
          <w:lang w:eastAsia="de-DE"/>
        </w:rPr>
        <w:t>Method: INVITE.</w:t>
      </w:r>
    </w:p>
    <w:p w14:paraId="0F959890" w14:textId="77777777" w:rsidR="006E4EA9" w:rsidRPr="00370679" w:rsidRDefault="006E4EA9" w:rsidP="006E4EA9">
      <w:pPr>
        <w:pStyle w:val="Heading8"/>
      </w:pPr>
      <w:r w:rsidRPr="00370679">
        <w:br w:type="page"/>
      </w:r>
      <w:bookmarkStart w:id="228" w:name="_Toc502246189"/>
      <w:bookmarkStart w:id="229" w:name="_Toc27579879"/>
      <w:bookmarkStart w:id="230" w:name="_Toc163164418"/>
      <w:r w:rsidRPr="00370679">
        <w:lastRenderedPageBreak/>
        <w:t>Annex C (normative):</w:t>
      </w:r>
      <w:r w:rsidRPr="00370679">
        <w:br/>
        <w:t>Charging Information Elements</w:t>
      </w:r>
      <w:bookmarkEnd w:id="228"/>
      <w:bookmarkEnd w:id="229"/>
      <w:bookmarkEnd w:id="230"/>
    </w:p>
    <w:p w14:paraId="790A881A" w14:textId="77777777" w:rsidR="006E4EA9" w:rsidRPr="00370679" w:rsidRDefault="006E4EA9" w:rsidP="006E4EA9">
      <w:pPr>
        <w:pStyle w:val="Heading1"/>
      </w:pPr>
      <w:bookmarkStart w:id="231" w:name="_Toc502246190"/>
      <w:bookmarkStart w:id="232" w:name="_Toc27579880"/>
      <w:bookmarkStart w:id="233" w:name="_Toc163164419"/>
      <w:r w:rsidRPr="00370679">
        <w:t>C.1</w:t>
      </w:r>
      <w:r w:rsidRPr="00370679">
        <w:tab/>
        <w:t>General</w:t>
      </w:r>
      <w:bookmarkEnd w:id="231"/>
      <w:bookmarkEnd w:id="232"/>
      <w:bookmarkEnd w:id="233"/>
    </w:p>
    <w:p w14:paraId="24144BB4" w14:textId="77777777" w:rsidR="006E4EA9" w:rsidRPr="00370679" w:rsidRDefault="006E4EA9" w:rsidP="006E4EA9">
      <w:r w:rsidRPr="00370679">
        <w:t>This annex describes the charging information to be provided to the served user.</w:t>
      </w:r>
      <w:r w:rsidR="00B81197" w:rsidRPr="00AF2CB7">
        <w:t xml:space="preserve"> </w:t>
      </w:r>
      <w:r w:rsidR="00B81197">
        <w:t xml:space="preserve">The </w:t>
      </w:r>
      <w:r w:rsidR="00B81197" w:rsidRPr="006D053A">
        <w:t xml:space="preserve">AoC </w:t>
      </w:r>
      <w:r w:rsidR="00B81197" w:rsidRPr="009B1656">
        <w:rPr>
          <w:noProof/>
        </w:rPr>
        <w:t xml:space="preserve">information model </w:t>
      </w:r>
      <w:r w:rsidR="00B81197">
        <w:rPr>
          <w:noProof/>
        </w:rPr>
        <w:t xml:space="preserve">and </w:t>
      </w:r>
      <w:r w:rsidR="00B81197">
        <w:t>UNI p</w:t>
      </w:r>
      <w:r w:rsidR="00B81197" w:rsidRPr="006D053A">
        <w:t xml:space="preserve">rotocol </w:t>
      </w:r>
      <w:r w:rsidR="00B81197">
        <w:t>m</w:t>
      </w:r>
      <w:r w:rsidR="00B81197" w:rsidRPr="006D053A">
        <w:t>apping</w:t>
      </w:r>
      <w:r w:rsidR="00B81197">
        <w:t xml:space="preserve"> of the information elements is defined in 3GPP TS 32.280 </w:t>
      </w:r>
      <w:r w:rsidR="00B81197" w:rsidRPr="00370679">
        <w:t>[</w:t>
      </w:r>
      <w:r w:rsidR="00B81197">
        <w:t>10</w:t>
      </w:r>
      <w:r w:rsidR="00B81197" w:rsidRPr="00370679">
        <w:t>]</w:t>
      </w:r>
      <w:r w:rsidR="00B81197">
        <w:t>.</w:t>
      </w:r>
    </w:p>
    <w:p w14:paraId="39A8EE6A" w14:textId="77777777" w:rsidR="006E4EA9" w:rsidRPr="00370679" w:rsidRDefault="006E4EA9" w:rsidP="006E4EA9">
      <w:pPr>
        <w:pStyle w:val="Heading1"/>
      </w:pPr>
      <w:bookmarkStart w:id="234" w:name="_Toc502246191"/>
      <w:bookmarkStart w:id="235" w:name="_Toc27579881"/>
      <w:bookmarkStart w:id="236" w:name="_Toc163164420"/>
      <w:r w:rsidRPr="00370679">
        <w:t>C.2</w:t>
      </w:r>
      <w:r w:rsidRPr="00370679">
        <w:tab/>
        <w:t>AOC-S</w:t>
      </w:r>
      <w:bookmarkEnd w:id="234"/>
      <w:bookmarkEnd w:id="235"/>
      <w:bookmarkEnd w:id="236"/>
    </w:p>
    <w:p w14:paraId="20CF30ED" w14:textId="77777777" w:rsidR="006E4EA9" w:rsidRPr="00370679" w:rsidRDefault="006E4EA9" w:rsidP="006E4EA9">
      <w:r w:rsidRPr="00370679">
        <w:t>The AOC-S service provides tariff information at the start of the call or when tariff changes occur during the call.</w:t>
      </w:r>
    </w:p>
    <w:p w14:paraId="4794B476" w14:textId="77777777" w:rsidR="006E4EA9" w:rsidRPr="00370679" w:rsidRDefault="006E4EA9" w:rsidP="006E4EA9">
      <w:pPr>
        <w:pStyle w:val="Heading2"/>
      </w:pPr>
      <w:bookmarkStart w:id="237" w:name="_Toc502246192"/>
      <w:bookmarkStart w:id="238" w:name="_Toc27579882"/>
      <w:bookmarkStart w:id="239" w:name="_Toc163164421"/>
      <w:r w:rsidRPr="00370679">
        <w:t>C.2.1</w:t>
      </w:r>
      <w:r w:rsidRPr="00370679">
        <w:tab/>
        <w:t>Charged Items</w:t>
      </w:r>
      <w:bookmarkEnd w:id="237"/>
      <w:bookmarkEnd w:id="238"/>
      <w:bookmarkEnd w:id="239"/>
    </w:p>
    <w:p w14:paraId="2EDBEDD5" w14:textId="77777777" w:rsidR="006E4EA9" w:rsidRPr="00370679" w:rsidRDefault="006E4EA9" w:rsidP="006E4EA9">
      <w:r w:rsidRPr="00370679">
        <w:t xml:space="preserve">AOC-S can provide a </w:t>
      </w:r>
      <w:r w:rsidRPr="00B81197">
        <w:rPr>
          <w:iCs/>
        </w:rPr>
        <w:t>list of charged items</w:t>
      </w:r>
      <w:r w:rsidRPr="00370679">
        <w:t>.</w:t>
      </w:r>
    </w:p>
    <w:p w14:paraId="463FCB7C" w14:textId="77777777" w:rsidR="006E4EA9" w:rsidRPr="00370679" w:rsidRDefault="006E4EA9" w:rsidP="006E4EA9">
      <w:r w:rsidRPr="00370679">
        <w:t>Following charged items are thought applicable:</w:t>
      </w:r>
    </w:p>
    <w:p w14:paraId="186E3C5A" w14:textId="77777777" w:rsidR="006E4EA9" w:rsidRPr="00370679" w:rsidRDefault="00A41D0F" w:rsidP="00A41D0F">
      <w:pPr>
        <w:pStyle w:val="B1"/>
      </w:pPr>
      <w:r>
        <w:t>-</w:t>
      </w:r>
      <w:r>
        <w:tab/>
      </w:r>
      <w:r w:rsidR="006E4EA9" w:rsidRPr="00370679">
        <w:t>basic communication;</w:t>
      </w:r>
    </w:p>
    <w:p w14:paraId="580DF62D" w14:textId="77777777" w:rsidR="006E4EA9" w:rsidRPr="00370679" w:rsidRDefault="00A41D0F" w:rsidP="00A41D0F">
      <w:pPr>
        <w:pStyle w:val="B1"/>
      </w:pPr>
      <w:r>
        <w:t>-</w:t>
      </w:r>
      <w:r>
        <w:tab/>
      </w:r>
      <w:r w:rsidR="006E4EA9" w:rsidRPr="00370679">
        <w:t>communication attempt;</w:t>
      </w:r>
    </w:p>
    <w:p w14:paraId="2AAA0001" w14:textId="77777777" w:rsidR="006E4EA9" w:rsidRPr="00370679" w:rsidRDefault="00A41D0F" w:rsidP="00A41D0F">
      <w:pPr>
        <w:pStyle w:val="B1"/>
      </w:pPr>
      <w:r>
        <w:t>-</w:t>
      </w:r>
      <w:r>
        <w:tab/>
      </w:r>
      <w:r w:rsidR="006E4EA9" w:rsidRPr="00370679">
        <w:t>communication setup;</w:t>
      </w:r>
    </w:p>
    <w:p w14:paraId="56CEF02B" w14:textId="77777777" w:rsidR="006E4EA9" w:rsidRPr="00370679" w:rsidRDefault="00A41D0F" w:rsidP="00B81197">
      <w:pPr>
        <w:pStyle w:val="B1"/>
      </w:pPr>
      <w:r>
        <w:t>-</w:t>
      </w:r>
      <w:r>
        <w:tab/>
      </w:r>
      <w:r w:rsidR="006E4EA9" w:rsidRPr="00370679">
        <w:t>operation of supplementary services.</w:t>
      </w:r>
    </w:p>
    <w:p w14:paraId="5BE0783D" w14:textId="77777777" w:rsidR="006E4EA9" w:rsidRPr="00370679" w:rsidRDefault="006E4EA9" w:rsidP="006E4EA9">
      <w:pPr>
        <w:pStyle w:val="Heading3"/>
      </w:pPr>
      <w:bookmarkStart w:id="240" w:name="_Toc502246193"/>
      <w:bookmarkStart w:id="241" w:name="_Toc27579883"/>
      <w:bookmarkStart w:id="242" w:name="_Toc163164422"/>
      <w:r w:rsidRPr="00370679">
        <w:t>C.2.1.1</w:t>
      </w:r>
      <w:r w:rsidRPr="00370679">
        <w:tab/>
        <w:t>Charged Item: basic communication</w:t>
      </w:r>
      <w:bookmarkEnd w:id="240"/>
      <w:bookmarkEnd w:id="241"/>
      <w:bookmarkEnd w:id="242"/>
    </w:p>
    <w:p w14:paraId="4D719519" w14:textId="77777777" w:rsidR="006E4EA9" w:rsidRPr="00370679" w:rsidRDefault="006E4EA9" w:rsidP="006E4EA9">
      <w:r w:rsidRPr="00370679">
        <w:t xml:space="preserve">This expresses the rate for the basic communication. </w:t>
      </w:r>
    </w:p>
    <w:p w14:paraId="1971D13A" w14:textId="77777777" w:rsidR="006E4EA9" w:rsidRPr="00370679" w:rsidRDefault="006E4EA9" w:rsidP="006E4EA9">
      <w:r w:rsidRPr="00370679">
        <w:t>The rate shall be expressed as:</w:t>
      </w:r>
    </w:p>
    <w:p w14:paraId="3E745C30"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101672C"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7DDFAC44"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08E0B022"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2ED1AC8B" w14:textId="77777777" w:rsidR="006E4EA9" w:rsidRPr="00370679" w:rsidRDefault="006E4EA9" w:rsidP="006E4EA9">
      <w:pPr>
        <w:pStyle w:val="Heading3"/>
      </w:pPr>
      <w:bookmarkStart w:id="243" w:name="_Toc502246194"/>
      <w:bookmarkStart w:id="244" w:name="_Toc27579884"/>
      <w:bookmarkStart w:id="245" w:name="_Toc163164423"/>
      <w:r w:rsidRPr="00370679">
        <w:t>C.2.1.2</w:t>
      </w:r>
      <w:r w:rsidRPr="00370679">
        <w:tab/>
        <w:t>Charged Item: communication attempt</w:t>
      </w:r>
      <w:bookmarkEnd w:id="243"/>
      <w:bookmarkEnd w:id="244"/>
      <w:bookmarkEnd w:id="245"/>
    </w:p>
    <w:p w14:paraId="3CD52012" w14:textId="77777777" w:rsidR="006E4EA9" w:rsidRPr="00370679" w:rsidRDefault="006E4EA9" w:rsidP="006E4EA9">
      <w:r w:rsidRPr="00370679">
        <w:t>This expresses the cost of a communication attempt.</w:t>
      </w:r>
    </w:p>
    <w:p w14:paraId="573C28A1" w14:textId="77777777" w:rsidR="006E4EA9" w:rsidRPr="00370679" w:rsidRDefault="006E4EA9" w:rsidP="006E4EA9">
      <w:r w:rsidRPr="00370679">
        <w:t>The cost shall be expressed as:</w:t>
      </w:r>
    </w:p>
    <w:p w14:paraId="39EF9D61"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38755380"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0811375C"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17858071" w14:textId="77777777" w:rsidR="006E4EA9" w:rsidRPr="00370679" w:rsidRDefault="006E4EA9" w:rsidP="006E4EA9">
      <w:pPr>
        <w:pStyle w:val="Heading3"/>
      </w:pPr>
      <w:bookmarkStart w:id="246" w:name="_Toc502246195"/>
      <w:bookmarkStart w:id="247" w:name="_Toc27579885"/>
      <w:bookmarkStart w:id="248" w:name="_Toc163164424"/>
      <w:r w:rsidRPr="00370679">
        <w:t>C.2.1.3</w:t>
      </w:r>
      <w:r w:rsidRPr="00370679">
        <w:tab/>
        <w:t>Charged Item: communication setup</w:t>
      </w:r>
      <w:bookmarkEnd w:id="246"/>
      <w:bookmarkEnd w:id="247"/>
      <w:bookmarkEnd w:id="248"/>
    </w:p>
    <w:p w14:paraId="779D357B" w14:textId="77777777" w:rsidR="006E4EA9" w:rsidRPr="00370679" w:rsidRDefault="006E4EA9" w:rsidP="006E4EA9">
      <w:r w:rsidRPr="00370679">
        <w:t>This expresses the cost of a communication setup.</w:t>
      </w:r>
    </w:p>
    <w:p w14:paraId="6519A5FE" w14:textId="77777777" w:rsidR="006E4EA9" w:rsidRPr="00370679" w:rsidRDefault="006E4EA9" w:rsidP="006E4EA9">
      <w:r w:rsidRPr="00370679">
        <w:lastRenderedPageBreak/>
        <w:t>The cost shall be expressed as:</w:t>
      </w:r>
    </w:p>
    <w:p w14:paraId="2401FA49"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7AEB8367"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381D1229"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4E4E7F97" w14:textId="77777777" w:rsidR="006E4EA9" w:rsidRPr="00370679" w:rsidRDefault="006E4EA9" w:rsidP="006E4EA9">
      <w:pPr>
        <w:pStyle w:val="Heading3"/>
      </w:pPr>
      <w:bookmarkStart w:id="249" w:name="_Toc502246196"/>
      <w:bookmarkStart w:id="250" w:name="_Toc27579886"/>
      <w:bookmarkStart w:id="251" w:name="_Toc163164425"/>
      <w:r w:rsidRPr="00370679">
        <w:t>C.2.1.4</w:t>
      </w:r>
      <w:r w:rsidRPr="00370679">
        <w:tab/>
        <w:t>Charged Item: operation of services</w:t>
      </w:r>
      <w:bookmarkEnd w:id="249"/>
      <w:bookmarkEnd w:id="250"/>
      <w:bookmarkEnd w:id="251"/>
    </w:p>
    <w:p w14:paraId="3481B5BF" w14:textId="77777777" w:rsidR="006E4EA9" w:rsidRPr="00370679" w:rsidRDefault="006E4EA9" w:rsidP="006E4EA9">
      <w:r w:rsidRPr="00370679">
        <w:t>This expresses the cost induced by the execution of services.</w:t>
      </w:r>
    </w:p>
    <w:p w14:paraId="6F263DD2" w14:textId="77777777" w:rsidR="006E4EA9" w:rsidRPr="00370679" w:rsidRDefault="006E4EA9" w:rsidP="006E4EA9">
      <w:r w:rsidRPr="00370679">
        <w:t>The cost shall be expressed as:</w:t>
      </w:r>
    </w:p>
    <w:p w14:paraId="291E8E89"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44EF151"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338C7835"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2EEC638B"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3DB3A09D" w14:textId="77777777" w:rsidR="006E4EA9" w:rsidRPr="00370679" w:rsidRDefault="006E4EA9" w:rsidP="006E4EA9">
      <w:pPr>
        <w:pStyle w:val="Heading3"/>
      </w:pPr>
      <w:bookmarkStart w:id="252" w:name="_Toc502246197"/>
      <w:bookmarkStart w:id="253" w:name="_Toc27579887"/>
      <w:bookmarkStart w:id="254" w:name="_Toc163164426"/>
      <w:r w:rsidRPr="00370679">
        <w:t>C.2.1.5</w:t>
      </w:r>
      <w:r w:rsidRPr="00370679">
        <w:tab/>
      </w:r>
      <w:r w:rsidR="00B81197">
        <w:t>Void</w:t>
      </w:r>
      <w:bookmarkEnd w:id="252"/>
      <w:bookmarkEnd w:id="253"/>
      <w:bookmarkEnd w:id="254"/>
    </w:p>
    <w:p w14:paraId="2F258E10" w14:textId="77777777" w:rsidR="006E4EA9" w:rsidRPr="00370679" w:rsidRDefault="006E4EA9" w:rsidP="00B81197">
      <w:pPr>
        <w:pStyle w:val="Heading2"/>
      </w:pPr>
      <w:bookmarkStart w:id="255" w:name="_Toc502246198"/>
      <w:bookmarkStart w:id="256" w:name="_Toc27579888"/>
      <w:bookmarkStart w:id="257" w:name="_Toc163164427"/>
      <w:r w:rsidRPr="00370679">
        <w:t>C.2.2</w:t>
      </w:r>
      <w:r w:rsidRPr="00370679">
        <w:tab/>
        <w:t>Expressing Charging Rates</w:t>
      </w:r>
      <w:bookmarkEnd w:id="255"/>
      <w:bookmarkEnd w:id="256"/>
      <w:bookmarkEnd w:id="257"/>
    </w:p>
    <w:p w14:paraId="4EC7CC49" w14:textId="77777777" w:rsidR="006E4EA9" w:rsidRPr="00370679" w:rsidRDefault="006E4EA9" w:rsidP="006E4EA9">
      <w:r w:rsidRPr="00370679">
        <w:t>AOC-S can express charging rate as:</w:t>
      </w:r>
    </w:p>
    <w:p w14:paraId="61F4E981"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24044D">
        <w:t>sub</w:t>
      </w:r>
      <w:r w:rsidR="006E4EA9" w:rsidRPr="00370679">
        <w:t>clause</w:t>
      </w:r>
      <w:r w:rsidR="0024044D">
        <w:t> </w:t>
      </w:r>
      <w:r w:rsidR="006E4EA9" w:rsidRPr="00370679">
        <w:t>C.2.2.1); or</w:t>
      </w:r>
    </w:p>
    <w:p w14:paraId="0BAEE3AA" w14:textId="77777777" w:rsidR="006E4EA9" w:rsidRPr="00370679" w:rsidRDefault="00A41D0F" w:rsidP="00A41D0F">
      <w:pPr>
        <w:pStyle w:val="B1"/>
      </w:pPr>
      <w:r>
        <w:t>-</w:t>
      </w:r>
      <w:r>
        <w:tab/>
      </w:r>
      <w:r w:rsidR="006E4EA9" w:rsidRPr="00370679">
        <w:t xml:space="preserve">free of charge (see </w:t>
      </w:r>
      <w:r w:rsidR="0024044D">
        <w:t>sub</w:t>
      </w:r>
      <w:r w:rsidR="006E4EA9" w:rsidRPr="00370679">
        <w:t>clause</w:t>
      </w:r>
      <w:r w:rsidR="0024044D">
        <w:t> </w:t>
      </w:r>
      <w:r w:rsidR="006E4EA9" w:rsidRPr="00370679">
        <w:t>C.2.2.2); or</w:t>
      </w:r>
    </w:p>
    <w:p w14:paraId="4F60B684" w14:textId="77777777" w:rsidR="006E4EA9" w:rsidRPr="00370679" w:rsidRDefault="00A41D0F" w:rsidP="00A41D0F">
      <w:pPr>
        <w:pStyle w:val="B1"/>
      </w:pPr>
      <w:r>
        <w:t>-</w:t>
      </w:r>
      <w:r>
        <w:tab/>
      </w:r>
      <w:r w:rsidR="006E4EA9" w:rsidRPr="00370679">
        <w:t xml:space="preserve">flat rate (see </w:t>
      </w:r>
      <w:r w:rsidR="0024044D">
        <w:t>sub</w:t>
      </w:r>
      <w:r w:rsidR="006E4EA9" w:rsidRPr="00370679">
        <w:t>clause</w:t>
      </w:r>
      <w:r w:rsidR="0024044D">
        <w:t> </w:t>
      </w:r>
      <w:r w:rsidR="006E4EA9" w:rsidRPr="00370679">
        <w:t>C.2.2.3); or</w:t>
      </w:r>
    </w:p>
    <w:p w14:paraId="4C46C3EA" w14:textId="77777777" w:rsidR="006E4EA9" w:rsidRPr="00370679" w:rsidRDefault="00A41D0F" w:rsidP="00A41D0F">
      <w:pPr>
        <w:pStyle w:val="B1"/>
      </w:pPr>
      <w:r>
        <w:t>-</w:t>
      </w:r>
      <w:r>
        <w:tab/>
      </w:r>
      <w:r w:rsidR="006E4EA9" w:rsidRPr="00370679">
        <w:t xml:space="preserve">charging unit (see </w:t>
      </w:r>
      <w:r w:rsidR="0024044D">
        <w:t>sub</w:t>
      </w:r>
      <w:r w:rsidR="006E4EA9" w:rsidRPr="00370679">
        <w:t>clause</w:t>
      </w:r>
      <w:r w:rsidR="0024044D">
        <w:t> </w:t>
      </w:r>
      <w:r w:rsidR="006E4EA9" w:rsidRPr="00370679">
        <w:t>C.2.2.5); or</w:t>
      </w:r>
    </w:p>
    <w:p w14:paraId="51D6B94E" w14:textId="77777777" w:rsidR="006E4EA9" w:rsidRPr="00370679" w:rsidRDefault="00A41D0F" w:rsidP="00A41D0F">
      <w:pPr>
        <w:pStyle w:val="B1"/>
      </w:pPr>
      <w:r>
        <w:t>-</w:t>
      </w:r>
      <w:r>
        <w:tab/>
      </w:r>
      <w:r w:rsidR="006E4EA9" w:rsidRPr="00370679">
        <w:t xml:space="preserve">not available (see </w:t>
      </w:r>
      <w:r w:rsidR="0024044D">
        <w:t>sub</w:t>
      </w:r>
      <w:r w:rsidR="006E4EA9" w:rsidRPr="00370679">
        <w:t>clause</w:t>
      </w:r>
      <w:r w:rsidR="0024044D">
        <w:t> </w:t>
      </w:r>
      <w:r w:rsidR="006E4EA9" w:rsidRPr="00370679">
        <w:t>C.2.2.6).</w:t>
      </w:r>
    </w:p>
    <w:p w14:paraId="358FC23F" w14:textId="77777777" w:rsidR="006E4EA9" w:rsidRPr="00370679" w:rsidRDefault="006E4EA9" w:rsidP="006E4EA9">
      <w:pPr>
        <w:pStyle w:val="Heading3"/>
      </w:pPr>
      <w:bookmarkStart w:id="258" w:name="_Toc502246199"/>
      <w:bookmarkStart w:id="259" w:name="_Toc27579889"/>
      <w:bookmarkStart w:id="260" w:name="_Toc163164428"/>
      <w:r w:rsidRPr="00370679">
        <w:t>C.2.2.1</w:t>
      </w:r>
      <w:r w:rsidRPr="00370679">
        <w:tab/>
      </w:r>
      <w:r w:rsidRPr="00370679">
        <w:rPr>
          <w:caps/>
        </w:rPr>
        <w:t>d</w:t>
      </w:r>
      <w:r w:rsidRPr="00370679">
        <w:t>uration charge: Price per time unit, and unit time</w:t>
      </w:r>
      <w:bookmarkEnd w:id="258"/>
      <w:bookmarkEnd w:id="259"/>
      <w:bookmarkEnd w:id="260"/>
    </w:p>
    <w:p w14:paraId="671BCDB7" w14:textId="77777777" w:rsidR="006E4EA9" w:rsidRPr="00370679" w:rsidRDefault="006E4EA9" w:rsidP="006E4EA9">
      <w:r w:rsidRPr="00370679">
        <w:t>Duration charge shall contain the following elements:</w:t>
      </w:r>
    </w:p>
    <w:p w14:paraId="30AFD5B9" w14:textId="77777777" w:rsidR="006E4EA9" w:rsidRPr="00370679" w:rsidRDefault="00A41D0F" w:rsidP="00A41D0F">
      <w:pPr>
        <w:pStyle w:val="B1"/>
      </w:pPr>
      <w:bookmarkStart w:id="261" w:name="OLE_LINK3"/>
      <w:bookmarkStart w:id="262" w:name="OLE_LINK4"/>
      <w:r>
        <w:t>-</w:t>
      </w:r>
      <w:r>
        <w:tab/>
      </w:r>
      <w:r w:rsidR="006E4EA9" w:rsidRPr="00370679">
        <w:t xml:space="preserve">currency identifier (see </w:t>
      </w:r>
      <w:r w:rsidR="0024044D">
        <w:t>sub</w:t>
      </w:r>
      <w:r w:rsidR="006E4EA9" w:rsidRPr="00370679">
        <w:t>clause</w:t>
      </w:r>
      <w:r w:rsidR="0024044D">
        <w:t> </w:t>
      </w:r>
      <w:r w:rsidR="006E4EA9" w:rsidRPr="00370679">
        <w:t>C.5.4); and</w:t>
      </w:r>
    </w:p>
    <w:p w14:paraId="64A6F7CA"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 and</w:t>
      </w:r>
    </w:p>
    <w:bookmarkEnd w:id="261"/>
    <w:bookmarkEnd w:id="262"/>
    <w:p w14:paraId="747CFB90" w14:textId="77777777" w:rsidR="006E4EA9" w:rsidRPr="00370679" w:rsidRDefault="00A41D0F" w:rsidP="00A41D0F">
      <w:pPr>
        <w:pStyle w:val="B1"/>
      </w:pPr>
      <w:r>
        <w:t>-</w:t>
      </w:r>
      <w:r>
        <w:tab/>
      </w:r>
      <w:r w:rsidR="006E4EA9" w:rsidRPr="00370679">
        <w:t xml:space="preserve">length of time unit (see </w:t>
      </w:r>
      <w:r w:rsidR="0024044D">
        <w:t>sub</w:t>
      </w:r>
      <w:r w:rsidR="006E4EA9" w:rsidRPr="00370679">
        <w:t>clause</w:t>
      </w:r>
      <w:r w:rsidR="0024044D">
        <w:t> </w:t>
      </w:r>
      <w:r w:rsidR="006E4EA9" w:rsidRPr="00370679">
        <w:t>C.5.6); and</w:t>
      </w:r>
    </w:p>
    <w:p w14:paraId="79CBB4D3" w14:textId="77777777" w:rsidR="006E4EA9" w:rsidRPr="00370679" w:rsidRDefault="00A41D0F" w:rsidP="00A41D0F">
      <w:pPr>
        <w:pStyle w:val="B1"/>
      </w:pPr>
      <w:r>
        <w:t>-</w:t>
      </w:r>
      <w:r>
        <w:tab/>
      </w:r>
      <w:r w:rsidR="006E4EA9" w:rsidRPr="00370679">
        <w:t xml:space="preserve">type of charging (see </w:t>
      </w:r>
      <w:r w:rsidR="0024044D">
        <w:t>sub</w:t>
      </w:r>
      <w:r w:rsidR="006E4EA9" w:rsidRPr="00370679">
        <w:t>clause</w:t>
      </w:r>
      <w:r w:rsidR="0024044D">
        <w:t> </w:t>
      </w:r>
      <w:r w:rsidR="006E4EA9" w:rsidRPr="00370679">
        <w:t>C.5.8).</w:t>
      </w:r>
    </w:p>
    <w:p w14:paraId="16E50A0D" w14:textId="77777777" w:rsidR="006E4EA9" w:rsidRPr="00370679" w:rsidRDefault="006E4EA9" w:rsidP="006E4EA9">
      <w:r w:rsidRPr="00370679">
        <w:t>and additionally it may contain the following element:</w:t>
      </w:r>
    </w:p>
    <w:p w14:paraId="6BBF50E3" w14:textId="77777777" w:rsidR="006E4EA9" w:rsidRPr="00370679" w:rsidRDefault="00A41D0F" w:rsidP="00A41D0F">
      <w:pPr>
        <w:pStyle w:val="B1"/>
      </w:pPr>
      <w:r>
        <w:t>-</w:t>
      </w:r>
      <w:r>
        <w:tab/>
      </w:r>
      <w:r w:rsidR="006E4EA9" w:rsidRPr="00370679">
        <w:t xml:space="preserve">granularity (see </w:t>
      </w:r>
      <w:r w:rsidR="0024044D">
        <w:t>sub</w:t>
      </w:r>
      <w:r w:rsidR="006E4EA9" w:rsidRPr="00370679">
        <w:t>clause</w:t>
      </w:r>
      <w:r w:rsidR="0024044D">
        <w:t> </w:t>
      </w:r>
      <w:r w:rsidR="006E4EA9" w:rsidRPr="00370679">
        <w:t>C.5.7).</w:t>
      </w:r>
    </w:p>
    <w:p w14:paraId="258F0F33" w14:textId="77777777" w:rsidR="006E4EA9" w:rsidRPr="00370679" w:rsidRDefault="006E4EA9" w:rsidP="006E4EA9">
      <w:pPr>
        <w:pStyle w:val="Heading3"/>
      </w:pPr>
      <w:bookmarkStart w:id="263" w:name="_Toc502246200"/>
      <w:bookmarkStart w:id="264" w:name="_Toc27579890"/>
      <w:bookmarkStart w:id="265" w:name="_Toc163164429"/>
      <w:r w:rsidRPr="00370679">
        <w:t>C.2.2.2</w:t>
      </w:r>
      <w:r w:rsidRPr="00370679">
        <w:tab/>
      </w:r>
      <w:r w:rsidRPr="00370679">
        <w:rPr>
          <w:caps/>
        </w:rPr>
        <w:t>s</w:t>
      </w:r>
      <w:r w:rsidRPr="00370679">
        <w:t>pecific: free of charge</w:t>
      </w:r>
      <w:bookmarkEnd w:id="263"/>
      <w:bookmarkEnd w:id="264"/>
      <w:bookmarkEnd w:id="265"/>
    </w:p>
    <w:p w14:paraId="7C46DF61" w14:textId="77777777" w:rsidR="006E4EA9" w:rsidRPr="00370679" w:rsidRDefault="006E4EA9" w:rsidP="006E4EA9">
      <w:r w:rsidRPr="00370679">
        <w:t>This rate represents a free charge.</w:t>
      </w:r>
    </w:p>
    <w:p w14:paraId="45F493DC" w14:textId="77777777" w:rsidR="006E4EA9" w:rsidRPr="00370679" w:rsidRDefault="006E4EA9" w:rsidP="006E4EA9">
      <w:pPr>
        <w:pStyle w:val="Heading3"/>
      </w:pPr>
      <w:bookmarkStart w:id="266" w:name="_Toc502246201"/>
      <w:bookmarkStart w:id="267" w:name="_Toc27579891"/>
      <w:bookmarkStart w:id="268" w:name="_Toc163164430"/>
      <w:r w:rsidRPr="00370679">
        <w:t>C.2.2.3</w:t>
      </w:r>
      <w:r w:rsidRPr="00370679">
        <w:tab/>
      </w:r>
      <w:r w:rsidRPr="00370679">
        <w:rPr>
          <w:caps/>
        </w:rPr>
        <w:t>s</w:t>
      </w:r>
      <w:r w:rsidRPr="00370679">
        <w:t>pecific: flat rate</w:t>
      </w:r>
      <w:bookmarkEnd w:id="266"/>
      <w:bookmarkEnd w:id="267"/>
      <w:bookmarkEnd w:id="268"/>
    </w:p>
    <w:p w14:paraId="52D93012" w14:textId="77777777" w:rsidR="006E4EA9" w:rsidRPr="00370679" w:rsidRDefault="006E4EA9" w:rsidP="006E4EA9">
      <w:r w:rsidRPr="00370679">
        <w:t>It shall be expressed as:</w:t>
      </w:r>
    </w:p>
    <w:p w14:paraId="7115F183" w14:textId="77777777" w:rsidR="006E4EA9" w:rsidRPr="00370679" w:rsidRDefault="00A41D0F" w:rsidP="00A41D0F">
      <w:pPr>
        <w:pStyle w:val="B1"/>
      </w:pPr>
      <w:r>
        <w:lastRenderedPageBreak/>
        <w:t>-</w:t>
      </w:r>
      <w:r>
        <w:tab/>
      </w:r>
      <w:r w:rsidR="006E4EA9" w:rsidRPr="00370679">
        <w:t xml:space="preserve">currency identifier (see </w:t>
      </w:r>
      <w:r w:rsidR="0024044D">
        <w:t>sub</w:t>
      </w:r>
      <w:r w:rsidR="006E4EA9" w:rsidRPr="00370679">
        <w:t>clause</w:t>
      </w:r>
      <w:r w:rsidR="0024044D">
        <w:t> </w:t>
      </w:r>
      <w:r w:rsidR="006E4EA9" w:rsidRPr="00370679">
        <w:t>C.5.4);</w:t>
      </w:r>
    </w:p>
    <w:p w14:paraId="71DF19A9"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16E857F7" w14:textId="77777777" w:rsidR="006E4EA9" w:rsidRPr="00370679" w:rsidRDefault="006E4EA9" w:rsidP="00B81197">
      <w:pPr>
        <w:pStyle w:val="Heading3"/>
      </w:pPr>
      <w:bookmarkStart w:id="269" w:name="_Toc502246202"/>
      <w:bookmarkStart w:id="270" w:name="_Toc27579892"/>
      <w:bookmarkStart w:id="271" w:name="_Toc163164431"/>
      <w:r w:rsidRPr="00370679">
        <w:t>C.2.2.4</w:t>
      </w:r>
      <w:r w:rsidRPr="00370679">
        <w:tab/>
      </w:r>
      <w:r w:rsidR="00B81197">
        <w:t>Void</w:t>
      </w:r>
      <w:bookmarkEnd w:id="269"/>
      <w:bookmarkEnd w:id="270"/>
      <w:bookmarkEnd w:id="271"/>
    </w:p>
    <w:p w14:paraId="6A836409" w14:textId="77777777" w:rsidR="006E4EA9" w:rsidRPr="00370679" w:rsidRDefault="006E4EA9" w:rsidP="006E4EA9">
      <w:pPr>
        <w:pStyle w:val="Heading3"/>
      </w:pPr>
      <w:bookmarkStart w:id="272" w:name="_Toc502246203"/>
      <w:bookmarkStart w:id="273" w:name="_Toc27579893"/>
      <w:bookmarkStart w:id="274" w:name="_Toc163164432"/>
      <w:r w:rsidRPr="00370679">
        <w:t>C.2.2.5</w:t>
      </w:r>
      <w:r w:rsidRPr="00370679">
        <w:tab/>
        <w:t>Charging unit</w:t>
      </w:r>
      <w:bookmarkEnd w:id="272"/>
      <w:bookmarkEnd w:id="273"/>
      <w:bookmarkEnd w:id="274"/>
    </w:p>
    <w:p w14:paraId="4DA1AE25" w14:textId="77777777" w:rsidR="006E4EA9" w:rsidRPr="00370679" w:rsidRDefault="006E4EA9" w:rsidP="006E4EA9">
      <w:r w:rsidRPr="00370679">
        <w:t>Charging unit shall contain the following elements:</w:t>
      </w:r>
    </w:p>
    <w:p w14:paraId="4EA2AB77" w14:textId="77777777" w:rsidR="006E4EA9" w:rsidRPr="00370679" w:rsidRDefault="00A41D0F" w:rsidP="00A41D0F">
      <w:pPr>
        <w:pStyle w:val="B1"/>
      </w:pPr>
      <w:r>
        <w:t>-</w:t>
      </w:r>
      <w:r>
        <w:tab/>
      </w:r>
      <w:r w:rsidR="006E4EA9" w:rsidRPr="00370679">
        <w:t xml:space="preserve">currency identifier (see </w:t>
      </w:r>
      <w:r w:rsidR="0024044D">
        <w:t>sub</w:t>
      </w:r>
      <w:r w:rsidR="006E4EA9" w:rsidRPr="00370679">
        <w:t>clause</w:t>
      </w:r>
      <w:r w:rsidR="0024044D">
        <w:t> </w:t>
      </w:r>
      <w:r w:rsidR="006E4EA9" w:rsidRPr="00370679">
        <w:t>C.5.4); and</w:t>
      </w:r>
    </w:p>
    <w:p w14:paraId="5198CEE5"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6E45F8C9" w14:textId="77777777" w:rsidR="006E4EA9" w:rsidRPr="00370679" w:rsidRDefault="006E4EA9" w:rsidP="006E4EA9">
      <w:pPr>
        <w:pStyle w:val="Heading3"/>
      </w:pPr>
      <w:bookmarkStart w:id="275" w:name="_Toc502246204"/>
      <w:bookmarkStart w:id="276" w:name="_Toc27579894"/>
      <w:bookmarkStart w:id="277" w:name="_Toc163164433"/>
      <w:r w:rsidRPr="00370679">
        <w:t>C.2.2.6</w:t>
      </w:r>
      <w:r w:rsidRPr="00370679">
        <w:tab/>
      </w:r>
      <w:r w:rsidRPr="00370679">
        <w:rPr>
          <w:caps/>
        </w:rPr>
        <w:t>n</w:t>
      </w:r>
      <w:r w:rsidRPr="00370679">
        <w:t>ot available</w:t>
      </w:r>
      <w:bookmarkEnd w:id="275"/>
      <w:bookmarkEnd w:id="276"/>
      <w:bookmarkEnd w:id="277"/>
    </w:p>
    <w:p w14:paraId="0D662FCF" w14:textId="77777777" w:rsidR="006E4EA9" w:rsidRPr="00370679" w:rsidRDefault="006E4EA9" w:rsidP="006E4EA9">
      <w:r w:rsidRPr="00370679">
        <w:t>Expresses that the charging information is not available.</w:t>
      </w:r>
    </w:p>
    <w:p w14:paraId="2444C42F" w14:textId="77777777" w:rsidR="006E4EA9" w:rsidRPr="00370679" w:rsidRDefault="006E4EA9" w:rsidP="006E4EA9">
      <w:pPr>
        <w:pStyle w:val="Heading1"/>
      </w:pPr>
      <w:bookmarkStart w:id="278" w:name="_Toc502246205"/>
      <w:bookmarkStart w:id="279" w:name="_Toc27579895"/>
      <w:bookmarkStart w:id="280" w:name="_Toc163164434"/>
      <w:r w:rsidRPr="00370679">
        <w:t>C.3</w:t>
      </w:r>
      <w:r w:rsidRPr="00370679">
        <w:tab/>
        <w:t>AOC-D</w:t>
      </w:r>
      <w:bookmarkEnd w:id="278"/>
      <w:bookmarkEnd w:id="279"/>
      <w:bookmarkEnd w:id="280"/>
    </w:p>
    <w:p w14:paraId="7D270A73" w14:textId="77777777" w:rsidR="006E4EA9" w:rsidRPr="00370679" w:rsidRDefault="006E4EA9" w:rsidP="006E4EA9">
      <w:r w:rsidRPr="00370679">
        <w:t>The AOC-D service provides information about the recorded charges during the active phase of a call.</w:t>
      </w:r>
    </w:p>
    <w:p w14:paraId="5DC8D3A3" w14:textId="77777777" w:rsidR="006E4EA9" w:rsidRPr="00370679" w:rsidRDefault="006E4EA9" w:rsidP="006E4EA9">
      <w:r w:rsidRPr="00370679">
        <w:t>The information shall contain the following elements:</w:t>
      </w:r>
    </w:p>
    <w:p w14:paraId="7C6C09C6" w14:textId="77777777" w:rsidR="006E4EA9" w:rsidRPr="00370679" w:rsidRDefault="00A41D0F" w:rsidP="00A41D0F">
      <w:pPr>
        <w:pStyle w:val="B1"/>
      </w:pPr>
      <w:r>
        <w:t>-</w:t>
      </w:r>
      <w:r>
        <w:tab/>
      </w:r>
      <w:r w:rsidR="006E4EA9" w:rsidRPr="00370679">
        <w:t xml:space="preserve">type of charging information (see </w:t>
      </w:r>
      <w:r w:rsidR="0024044D">
        <w:t>sub</w:t>
      </w:r>
      <w:r w:rsidR="006E4EA9" w:rsidRPr="00370679">
        <w:t>clause</w:t>
      </w:r>
      <w:r w:rsidR="0024044D">
        <w:t> </w:t>
      </w:r>
      <w:r w:rsidR="006E4EA9" w:rsidRPr="00370679">
        <w:t>C.3.1); and</w:t>
      </w:r>
    </w:p>
    <w:p w14:paraId="57BFF0E8" w14:textId="77777777" w:rsidR="006E4EA9" w:rsidRPr="00370679" w:rsidRDefault="00A41D0F" w:rsidP="00A41D0F">
      <w:pPr>
        <w:pStyle w:val="B1"/>
      </w:pPr>
      <w:r>
        <w:t>-</w:t>
      </w:r>
      <w:r>
        <w:tab/>
      </w:r>
      <w:r w:rsidR="006E4EA9" w:rsidRPr="00370679">
        <w:t xml:space="preserve">recorded charges (see </w:t>
      </w:r>
      <w:r w:rsidR="0024044D">
        <w:t>sub</w:t>
      </w:r>
      <w:r w:rsidR="006E4EA9" w:rsidRPr="00370679">
        <w:t>clause</w:t>
      </w:r>
      <w:r w:rsidR="0024044D">
        <w:t> </w:t>
      </w:r>
      <w:r w:rsidR="006E4EA9" w:rsidRPr="00370679">
        <w:t>C.3.2).</w:t>
      </w:r>
    </w:p>
    <w:p w14:paraId="7989D768" w14:textId="77777777" w:rsidR="006E4EA9" w:rsidRPr="00370679" w:rsidRDefault="006E4EA9" w:rsidP="006E4EA9">
      <w:pPr>
        <w:pStyle w:val="Heading2"/>
      </w:pPr>
      <w:bookmarkStart w:id="281" w:name="_Toc502246206"/>
      <w:bookmarkStart w:id="282" w:name="_Toc27579896"/>
      <w:bookmarkStart w:id="283" w:name="_Toc163164435"/>
      <w:r w:rsidRPr="00370679">
        <w:t>C.3.1</w:t>
      </w:r>
      <w:r w:rsidRPr="00370679">
        <w:tab/>
      </w:r>
      <w:r w:rsidRPr="00370679">
        <w:rPr>
          <w:caps/>
        </w:rPr>
        <w:t>t</w:t>
      </w:r>
      <w:r w:rsidRPr="00370679">
        <w:t>ype of charging information</w:t>
      </w:r>
      <w:bookmarkEnd w:id="281"/>
      <w:bookmarkEnd w:id="282"/>
      <w:bookmarkEnd w:id="283"/>
    </w:p>
    <w:p w14:paraId="3819BCE6" w14:textId="77777777" w:rsidR="006E4EA9" w:rsidRPr="00370679" w:rsidRDefault="006E4EA9" w:rsidP="006E4EA9">
      <w:r w:rsidRPr="00370679">
        <w:t>Type of charging information shall have one of the following values:</w:t>
      </w:r>
    </w:p>
    <w:p w14:paraId="4E7090CE" w14:textId="77777777" w:rsidR="006E4EA9" w:rsidRPr="00370679" w:rsidRDefault="00A41D0F" w:rsidP="00A41D0F">
      <w:pPr>
        <w:pStyle w:val="B1"/>
      </w:pPr>
      <w:r>
        <w:t>-</w:t>
      </w:r>
      <w:r>
        <w:tab/>
      </w:r>
      <w:r w:rsidR="006E4EA9" w:rsidRPr="00370679">
        <w:t>subtotal charges; or</w:t>
      </w:r>
    </w:p>
    <w:p w14:paraId="4F701317" w14:textId="77777777" w:rsidR="006E4EA9" w:rsidRPr="00370679" w:rsidRDefault="00A41D0F" w:rsidP="00A41D0F">
      <w:pPr>
        <w:pStyle w:val="B1"/>
      </w:pPr>
      <w:r>
        <w:t>-</w:t>
      </w:r>
      <w:r>
        <w:tab/>
      </w:r>
      <w:r w:rsidR="006E4EA9" w:rsidRPr="00370679">
        <w:t>total charges.</w:t>
      </w:r>
    </w:p>
    <w:p w14:paraId="1999348C" w14:textId="77777777" w:rsidR="006E4EA9" w:rsidRPr="00370679" w:rsidRDefault="006E4EA9" w:rsidP="006E4EA9">
      <w:pPr>
        <w:pStyle w:val="Heading2"/>
      </w:pPr>
      <w:bookmarkStart w:id="284" w:name="_Toc502246207"/>
      <w:bookmarkStart w:id="285" w:name="_Toc27579897"/>
      <w:bookmarkStart w:id="286" w:name="_Toc163164436"/>
      <w:r w:rsidRPr="00370679">
        <w:t>C.3.2</w:t>
      </w:r>
      <w:r w:rsidRPr="00370679">
        <w:tab/>
      </w:r>
      <w:r w:rsidRPr="00370679">
        <w:rPr>
          <w:caps/>
        </w:rPr>
        <w:t>r</w:t>
      </w:r>
      <w:r w:rsidRPr="00370679">
        <w:t>ecorded charges</w:t>
      </w:r>
      <w:bookmarkEnd w:id="284"/>
      <w:bookmarkEnd w:id="285"/>
      <w:bookmarkEnd w:id="286"/>
    </w:p>
    <w:p w14:paraId="25819483" w14:textId="77777777" w:rsidR="006E4EA9" w:rsidRPr="00370679" w:rsidRDefault="006E4EA9" w:rsidP="006E4EA9">
      <w:r w:rsidRPr="00370679">
        <w:t>Recorded charges shall be expressed as one of the following elements:</w:t>
      </w:r>
    </w:p>
    <w:p w14:paraId="772B1B29" w14:textId="77777777" w:rsidR="006E4EA9" w:rsidRPr="00370679" w:rsidRDefault="00A41D0F" w:rsidP="00A41D0F">
      <w:pPr>
        <w:pStyle w:val="B1"/>
      </w:pPr>
      <w:r>
        <w:t>-</w:t>
      </w:r>
      <w:r>
        <w:tab/>
      </w:r>
      <w:r w:rsidR="006E4EA9" w:rsidRPr="00370679">
        <w:t xml:space="preserve">recorded number of currency units or charging units (see </w:t>
      </w:r>
      <w:r w:rsidR="0024044D">
        <w:t>sub</w:t>
      </w:r>
      <w:r w:rsidR="006E4EA9" w:rsidRPr="00370679">
        <w:t>clause</w:t>
      </w:r>
      <w:r w:rsidR="0024044D">
        <w:t> </w:t>
      </w:r>
      <w:r w:rsidR="006E4EA9" w:rsidRPr="00370679">
        <w:t>C.5.9); or</w:t>
      </w:r>
    </w:p>
    <w:p w14:paraId="4BBDEF3A" w14:textId="77777777" w:rsidR="006E4EA9" w:rsidRPr="00370679" w:rsidRDefault="00A41D0F" w:rsidP="00A41D0F">
      <w:pPr>
        <w:pStyle w:val="B1"/>
      </w:pPr>
      <w:r>
        <w:t>-</w:t>
      </w:r>
      <w:r>
        <w:tab/>
      </w:r>
      <w:r w:rsidR="006E4EA9" w:rsidRPr="00370679">
        <w:t>free of charge; or</w:t>
      </w:r>
    </w:p>
    <w:p w14:paraId="508F5D4F" w14:textId="77777777" w:rsidR="006E4EA9" w:rsidRPr="00370679" w:rsidRDefault="00A41D0F" w:rsidP="00A41D0F">
      <w:pPr>
        <w:pStyle w:val="B1"/>
      </w:pPr>
      <w:r>
        <w:t>-</w:t>
      </w:r>
      <w:r>
        <w:tab/>
      </w:r>
      <w:r w:rsidR="006E4EA9" w:rsidRPr="00370679">
        <w:t>not available.</w:t>
      </w:r>
    </w:p>
    <w:p w14:paraId="26FB865A" w14:textId="77777777" w:rsidR="006E4EA9" w:rsidRPr="00370679" w:rsidRDefault="006E4EA9" w:rsidP="00B81197">
      <w:pPr>
        <w:pStyle w:val="Heading2"/>
      </w:pPr>
      <w:bookmarkStart w:id="287" w:name="_Toc502246208"/>
      <w:bookmarkStart w:id="288" w:name="_Toc27579898"/>
      <w:bookmarkStart w:id="289" w:name="OLE_LINK5"/>
      <w:bookmarkStart w:id="290" w:name="OLE_LINK6"/>
      <w:bookmarkStart w:id="291" w:name="_Toc163164437"/>
      <w:r w:rsidRPr="00370679">
        <w:t>C.3.3</w:t>
      </w:r>
      <w:r w:rsidRPr="00370679">
        <w:tab/>
      </w:r>
      <w:r w:rsidR="00B81197">
        <w:t>Void</w:t>
      </w:r>
      <w:bookmarkEnd w:id="287"/>
      <w:bookmarkEnd w:id="288"/>
      <w:bookmarkEnd w:id="291"/>
    </w:p>
    <w:p w14:paraId="1A5DFEB1" w14:textId="77777777" w:rsidR="006E4EA9" w:rsidRPr="00370679" w:rsidRDefault="006E4EA9" w:rsidP="006E4EA9">
      <w:pPr>
        <w:pStyle w:val="Heading1"/>
      </w:pPr>
      <w:bookmarkStart w:id="292" w:name="_Toc502246209"/>
      <w:bookmarkStart w:id="293" w:name="_Toc27579899"/>
      <w:bookmarkStart w:id="294" w:name="_Toc163164438"/>
      <w:bookmarkEnd w:id="289"/>
      <w:bookmarkEnd w:id="290"/>
      <w:r w:rsidRPr="00370679">
        <w:t>C.4</w:t>
      </w:r>
      <w:r w:rsidRPr="00370679">
        <w:tab/>
        <w:t>AOC-E</w:t>
      </w:r>
      <w:bookmarkEnd w:id="292"/>
      <w:bookmarkEnd w:id="293"/>
      <w:bookmarkEnd w:id="294"/>
    </w:p>
    <w:p w14:paraId="23009788" w14:textId="77777777" w:rsidR="006E4EA9" w:rsidRPr="00370679" w:rsidRDefault="006E4EA9" w:rsidP="006E4EA9">
      <w:r w:rsidRPr="00370679">
        <w:t>The AOC-E service provides information about the recorded charges for a call when it is terminated.</w:t>
      </w:r>
    </w:p>
    <w:p w14:paraId="68C1FDF7" w14:textId="77777777" w:rsidR="006E4EA9" w:rsidRPr="00370679" w:rsidRDefault="006E4EA9" w:rsidP="006E4EA9">
      <w:r w:rsidRPr="00370679">
        <w:t>The information consists of:</w:t>
      </w:r>
    </w:p>
    <w:p w14:paraId="7538EA75" w14:textId="77777777" w:rsidR="006E4EA9" w:rsidRPr="00370679" w:rsidRDefault="00A41D0F" w:rsidP="00A41D0F">
      <w:pPr>
        <w:pStyle w:val="B1"/>
      </w:pPr>
      <w:r>
        <w:t>-</w:t>
      </w:r>
      <w:r>
        <w:tab/>
      </w:r>
      <w:r w:rsidR="006E4EA9" w:rsidRPr="00370679">
        <w:t xml:space="preserve">recorded charges (see </w:t>
      </w:r>
      <w:r w:rsidR="0024044D">
        <w:t>sub</w:t>
      </w:r>
      <w:r w:rsidR="006E4EA9" w:rsidRPr="00370679">
        <w:t>clause</w:t>
      </w:r>
      <w:r w:rsidR="0024044D">
        <w:t> </w:t>
      </w:r>
      <w:r w:rsidR="006E4EA9" w:rsidRPr="00370679">
        <w:t>C.3.2)</w:t>
      </w:r>
    </w:p>
    <w:p w14:paraId="238782C4" w14:textId="77777777" w:rsidR="006E4EA9" w:rsidRPr="00370679" w:rsidRDefault="006E4EA9" w:rsidP="00B81197">
      <w:pPr>
        <w:pStyle w:val="Heading2"/>
      </w:pPr>
      <w:bookmarkStart w:id="295" w:name="_Toc502246210"/>
      <w:bookmarkStart w:id="296" w:name="_Toc27579900"/>
      <w:bookmarkStart w:id="297" w:name="_Toc163164439"/>
      <w:r w:rsidRPr="00370679">
        <w:lastRenderedPageBreak/>
        <w:t>C.4.1</w:t>
      </w:r>
      <w:r w:rsidRPr="00370679">
        <w:tab/>
      </w:r>
      <w:r w:rsidR="00B81197">
        <w:t>Void</w:t>
      </w:r>
      <w:bookmarkEnd w:id="295"/>
      <w:bookmarkEnd w:id="296"/>
      <w:bookmarkEnd w:id="297"/>
    </w:p>
    <w:p w14:paraId="20B06136" w14:textId="77777777" w:rsidR="006E4EA9" w:rsidRPr="00370679" w:rsidRDefault="006E4EA9" w:rsidP="006E4EA9">
      <w:pPr>
        <w:pStyle w:val="Heading1"/>
      </w:pPr>
      <w:bookmarkStart w:id="298" w:name="_Toc502246211"/>
      <w:bookmarkStart w:id="299" w:name="_Toc27579901"/>
      <w:bookmarkStart w:id="300" w:name="_Toc163164440"/>
      <w:r w:rsidRPr="00370679">
        <w:t>C.5</w:t>
      </w:r>
      <w:r w:rsidRPr="00370679">
        <w:tab/>
        <w:t>Common types/information elements</w:t>
      </w:r>
      <w:bookmarkEnd w:id="298"/>
      <w:bookmarkEnd w:id="299"/>
      <w:bookmarkEnd w:id="300"/>
    </w:p>
    <w:p w14:paraId="298E1D73" w14:textId="77777777" w:rsidR="006E4EA9" w:rsidRPr="00370679" w:rsidRDefault="006E4EA9" w:rsidP="006E4EA9">
      <w:pPr>
        <w:pStyle w:val="Heading2"/>
      </w:pPr>
      <w:bookmarkStart w:id="301" w:name="_Toc502246212"/>
      <w:bookmarkStart w:id="302" w:name="_Toc27579902"/>
      <w:bookmarkStart w:id="303" w:name="_Toc163164441"/>
      <w:r w:rsidRPr="00370679">
        <w:t>C.5.1</w:t>
      </w:r>
      <w:r w:rsidRPr="00370679">
        <w:tab/>
      </w:r>
      <w:r w:rsidRPr="00370679">
        <w:rPr>
          <w:caps/>
        </w:rPr>
        <w:t>t</w:t>
      </w:r>
      <w:r w:rsidRPr="00370679">
        <w:t>ime unit</w:t>
      </w:r>
      <w:bookmarkEnd w:id="301"/>
      <w:bookmarkEnd w:id="302"/>
      <w:bookmarkEnd w:id="303"/>
    </w:p>
    <w:p w14:paraId="4C0C8D88" w14:textId="77777777" w:rsidR="006E4EA9" w:rsidRPr="00370679" w:rsidRDefault="006E4EA9" w:rsidP="006E4EA9">
      <w:r w:rsidRPr="00370679">
        <w:t>Time unit shall be an integer value.</w:t>
      </w:r>
    </w:p>
    <w:p w14:paraId="189E828F" w14:textId="77777777" w:rsidR="006E4EA9" w:rsidRPr="00370679" w:rsidRDefault="006E4EA9" w:rsidP="006E4EA9">
      <w:pPr>
        <w:pStyle w:val="Heading2"/>
      </w:pPr>
      <w:bookmarkStart w:id="304" w:name="_Toc502246213"/>
      <w:bookmarkStart w:id="305" w:name="_Toc27579903"/>
      <w:bookmarkStart w:id="306" w:name="_Toc163164442"/>
      <w:r w:rsidRPr="00370679">
        <w:t>C.5.2</w:t>
      </w:r>
      <w:r w:rsidRPr="00370679">
        <w:tab/>
      </w:r>
      <w:r w:rsidRPr="00370679">
        <w:rPr>
          <w:caps/>
        </w:rPr>
        <w:t>d</w:t>
      </w:r>
      <w:r w:rsidRPr="00370679">
        <w:t>ecimal</w:t>
      </w:r>
      <w:bookmarkEnd w:id="304"/>
      <w:bookmarkEnd w:id="305"/>
      <w:bookmarkEnd w:id="306"/>
    </w:p>
    <w:p w14:paraId="14036DDC" w14:textId="77777777" w:rsidR="006E4EA9" w:rsidRPr="00370679" w:rsidRDefault="006E4EA9" w:rsidP="006E4EA9">
      <w:r w:rsidRPr="00370679">
        <w:t>Decimal shall be a decimal value.</w:t>
      </w:r>
    </w:p>
    <w:p w14:paraId="629A5674" w14:textId="77777777" w:rsidR="006E4EA9" w:rsidRPr="00370679" w:rsidRDefault="006E4EA9" w:rsidP="006E4EA9">
      <w:pPr>
        <w:pStyle w:val="Heading2"/>
      </w:pPr>
      <w:bookmarkStart w:id="307" w:name="_Toc502246214"/>
      <w:bookmarkStart w:id="308" w:name="_Toc27579904"/>
      <w:bookmarkStart w:id="309" w:name="_Toc163164443"/>
      <w:r w:rsidRPr="00370679">
        <w:t>C.5.3</w:t>
      </w:r>
      <w:r w:rsidRPr="00370679">
        <w:tab/>
      </w:r>
      <w:r w:rsidRPr="00370679">
        <w:rPr>
          <w:caps/>
        </w:rPr>
        <w:t>s</w:t>
      </w:r>
      <w:r w:rsidRPr="00370679">
        <w:t>cale</w:t>
      </w:r>
      <w:bookmarkEnd w:id="307"/>
      <w:bookmarkEnd w:id="308"/>
      <w:bookmarkEnd w:id="309"/>
    </w:p>
    <w:p w14:paraId="55F38F8F" w14:textId="77777777" w:rsidR="006E4EA9" w:rsidRPr="00370679" w:rsidRDefault="006E4EA9" w:rsidP="006E4EA9">
      <w:r w:rsidRPr="00370679">
        <w:t>The scale of time units shall have one of the following values:</w:t>
      </w:r>
    </w:p>
    <w:p w14:paraId="7BD73E9B" w14:textId="77777777" w:rsidR="006E4EA9" w:rsidRPr="00370679" w:rsidRDefault="00A41D0F" w:rsidP="00A41D0F">
      <w:pPr>
        <w:pStyle w:val="B1"/>
      </w:pPr>
      <w:r>
        <w:t>-</w:t>
      </w:r>
      <w:r>
        <w:tab/>
      </w:r>
      <w:r w:rsidR="006E4EA9" w:rsidRPr="00370679">
        <w:t xml:space="preserve">0,01 s; </w:t>
      </w:r>
    </w:p>
    <w:p w14:paraId="0B89C276" w14:textId="77777777" w:rsidR="006E4EA9" w:rsidRPr="00370679" w:rsidRDefault="00A41D0F" w:rsidP="00A41D0F">
      <w:pPr>
        <w:pStyle w:val="B1"/>
      </w:pPr>
      <w:r>
        <w:t>-</w:t>
      </w:r>
      <w:r>
        <w:tab/>
      </w:r>
      <w:r w:rsidR="006E4EA9" w:rsidRPr="00370679">
        <w:t xml:space="preserve">0,1 s; </w:t>
      </w:r>
    </w:p>
    <w:p w14:paraId="3EF5EFF9" w14:textId="77777777" w:rsidR="006E4EA9" w:rsidRPr="00370679" w:rsidRDefault="00A41D0F" w:rsidP="00A41D0F">
      <w:pPr>
        <w:pStyle w:val="B1"/>
      </w:pPr>
      <w:r>
        <w:t>-</w:t>
      </w:r>
      <w:r>
        <w:tab/>
      </w:r>
      <w:r w:rsidR="006E4EA9" w:rsidRPr="00370679">
        <w:t xml:space="preserve">1 s; </w:t>
      </w:r>
    </w:p>
    <w:p w14:paraId="7C040BC1" w14:textId="77777777" w:rsidR="006E4EA9" w:rsidRPr="00370679" w:rsidRDefault="00A41D0F" w:rsidP="00A41D0F">
      <w:pPr>
        <w:pStyle w:val="B1"/>
      </w:pPr>
      <w:r>
        <w:t>-</w:t>
      </w:r>
      <w:r>
        <w:tab/>
      </w:r>
      <w:r w:rsidR="006E4EA9" w:rsidRPr="00370679">
        <w:t xml:space="preserve">10 s; </w:t>
      </w:r>
    </w:p>
    <w:p w14:paraId="4243E552" w14:textId="77777777" w:rsidR="006E4EA9" w:rsidRPr="00370679" w:rsidRDefault="00A41D0F" w:rsidP="00A41D0F">
      <w:pPr>
        <w:pStyle w:val="B1"/>
      </w:pPr>
      <w:r>
        <w:t>-</w:t>
      </w:r>
      <w:r>
        <w:tab/>
      </w:r>
      <w:r w:rsidR="006E4EA9" w:rsidRPr="00370679">
        <w:t xml:space="preserve">1 min; </w:t>
      </w:r>
    </w:p>
    <w:p w14:paraId="41C15E85" w14:textId="77777777" w:rsidR="006E4EA9" w:rsidRPr="00370679" w:rsidRDefault="00A41D0F" w:rsidP="00A41D0F">
      <w:pPr>
        <w:pStyle w:val="B1"/>
      </w:pPr>
      <w:r>
        <w:t>-</w:t>
      </w:r>
      <w:r>
        <w:tab/>
      </w:r>
      <w:r w:rsidR="006E4EA9" w:rsidRPr="00370679">
        <w:t>1 hour; or</w:t>
      </w:r>
    </w:p>
    <w:p w14:paraId="3253E517" w14:textId="77777777" w:rsidR="006E4EA9" w:rsidRPr="00370679" w:rsidRDefault="00A41D0F" w:rsidP="00A41D0F">
      <w:pPr>
        <w:pStyle w:val="B1"/>
      </w:pPr>
      <w:r>
        <w:t>-</w:t>
      </w:r>
      <w:r>
        <w:tab/>
      </w:r>
      <w:r w:rsidR="006E4EA9" w:rsidRPr="00370679">
        <w:t>24 hours.</w:t>
      </w:r>
    </w:p>
    <w:p w14:paraId="578875DA" w14:textId="77777777" w:rsidR="006E4EA9" w:rsidRPr="00370679" w:rsidRDefault="006E4EA9" w:rsidP="006E4EA9">
      <w:pPr>
        <w:pStyle w:val="Heading2"/>
      </w:pPr>
      <w:bookmarkStart w:id="310" w:name="_Toc502246215"/>
      <w:bookmarkStart w:id="311" w:name="_Toc27579905"/>
      <w:bookmarkStart w:id="312" w:name="_Toc163164444"/>
      <w:r w:rsidRPr="00370679">
        <w:t>C.5.4</w:t>
      </w:r>
      <w:r w:rsidRPr="00370679">
        <w:tab/>
      </w:r>
      <w:r w:rsidRPr="00370679">
        <w:rPr>
          <w:caps/>
        </w:rPr>
        <w:t>c</w:t>
      </w:r>
      <w:r w:rsidRPr="00370679">
        <w:t>urrency identifier</w:t>
      </w:r>
      <w:bookmarkEnd w:id="310"/>
      <w:bookmarkEnd w:id="311"/>
      <w:bookmarkEnd w:id="312"/>
    </w:p>
    <w:p w14:paraId="291E0583" w14:textId="77777777" w:rsidR="006E4EA9" w:rsidRPr="00370679" w:rsidRDefault="006E4EA9" w:rsidP="006E4EA9">
      <w:pPr>
        <w:rPr>
          <w:i/>
        </w:rPr>
      </w:pPr>
      <w:r w:rsidRPr="00370679">
        <w:t xml:space="preserve">It shall be a string specifying the used currency or a charging unit identifier. </w:t>
      </w:r>
    </w:p>
    <w:p w14:paraId="7FC639D8" w14:textId="77777777" w:rsidR="006E4EA9" w:rsidRPr="00370679" w:rsidRDefault="006E4EA9" w:rsidP="006E4EA9">
      <w:pPr>
        <w:pStyle w:val="Heading2"/>
      </w:pPr>
      <w:bookmarkStart w:id="313" w:name="_Toc502246216"/>
      <w:bookmarkStart w:id="314" w:name="_Toc27579906"/>
      <w:bookmarkStart w:id="315" w:name="_Toc163164445"/>
      <w:r w:rsidRPr="00370679">
        <w:t>C.5.5</w:t>
      </w:r>
      <w:r w:rsidRPr="00370679">
        <w:tab/>
      </w:r>
      <w:r w:rsidRPr="00370679">
        <w:rPr>
          <w:caps/>
        </w:rPr>
        <w:t>c</w:t>
      </w:r>
      <w:r w:rsidRPr="00370679">
        <w:t>urrency amount</w:t>
      </w:r>
      <w:bookmarkEnd w:id="313"/>
      <w:bookmarkEnd w:id="314"/>
      <w:bookmarkEnd w:id="315"/>
    </w:p>
    <w:p w14:paraId="72A609B4" w14:textId="77777777" w:rsidR="006E4EA9" w:rsidRPr="00370679" w:rsidRDefault="006E4EA9" w:rsidP="006E4EA9">
      <w:r w:rsidRPr="00370679">
        <w:t xml:space="preserve">It shall be expressed as the value of decimal (see </w:t>
      </w:r>
      <w:r w:rsidR="0024044D">
        <w:t>sub</w:t>
      </w:r>
      <w:r w:rsidRPr="00370679">
        <w:t>clause</w:t>
      </w:r>
      <w:r w:rsidR="0024044D">
        <w:t> </w:t>
      </w:r>
      <w:r w:rsidRPr="00370679">
        <w:t>C.5.2).</w:t>
      </w:r>
    </w:p>
    <w:p w14:paraId="66CF3081" w14:textId="77777777" w:rsidR="006E4EA9" w:rsidRPr="00370679" w:rsidRDefault="006E4EA9" w:rsidP="006E4EA9">
      <w:pPr>
        <w:pStyle w:val="Heading2"/>
      </w:pPr>
      <w:bookmarkStart w:id="316" w:name="_Toc502246217"/>
      <w:bookmarkStart w:id="317" w:name="_Toc27579907"/>
      <w:bookmarkStart w:id="318" w:name="_Toc163164446"/>
      <w:r w:rsidRPr="00370679">
        <w:t>C.5.6</w:t>
      </w:r>
      <w:r w:rsidRPr="00370679">
        <w:tab/>
      </w:r>
      <w:r w:rsidRPr="00370679">
        <w:rPr>
          <w:caps/>
        </w:rPr>
        <w:t>l</w:t>
      </w:r>
      <w:r w:rsidRPr="00370679">
        <w:t>ength of time unit</w:t>
      </w:r>
      <w:bookmarkEnd w:id="316"/>
      <w:bookmarkEnd w:id="317"/>
      <w:bookmarkEnd w:id="318"/>
    </w:p>
    <w:p w14:paraId="3584B748" w14:textId="77777777" w:rsidR="006E4EA9" w:rsidRPr="00370679" w:rsidRDefault="006E4EA9" w:rsidP="006E4EA9">
      <w:r w:rsidRPr="00370679">
        <w:t>It shall be expressed as value of integer × scale:</w:t>
      </w:r>
    </w:p>
    <w:p w14:paraId="3F7806A5" w14:textId="77777777" w:rsidR="006E4EA9" w:rsidRPr="00370679" w:rsidRDefault="00A41D0F" w:rsidP="00A41D0F">
      <w:pPr>
        <w:pStyle w:val="B1"/>
      </w:pPr>
      <w:r>
        <w:t>-</w:t>
      </w:r>
      <w:r>
        <w:tab/>
      </w:r>
      <w:r w:rsidR="006E4EA9" w:rsidRPr="00370679">
        <w:t xml:space="preserve">time unit (see </w:t>
      </w:r>
      <w:r w:rsidR="0024044D">
        <w:t>sub</w:t>
      </w:r>
      <w:r w:rsidR="006E4EA9" w:rsidRPr="00370679">
        <w:t>clause</w:t>
      </w:r>
      <w:r w:rsidR="0024044D">
        <w:t> </w:t>
      </w:r>
      <w:r w:rsidR="006E4EA9" w:rsidRPr="00370679">
        <w:t>C.5.1); and</w:t>
      </w:r>
    </w:p>
    <w:p w14:paraId="7AA3B856" w14:textId="77777777" w:rsidR="006E4EA9" w:rsidRPr="00370679" w:rsidRDefault="00A41D0F" w:rsidP="00A41D0F">
      <w:pPr>
        <w:pStyle w:val="B1"/>
      </w:pPr>
      <w:r>
        <w:t>-</w:t>
      </w:r>
      <w:r>
        <w:tab/>
      </w:r>
      <w:r w:rsidR="006E4EA9" w:rsidRPr="00370679">
        <w:t xml:space="preserve">scale (see </w:t>
      </w:r>
      <w:r w:rsidR="0024044D">
        <w:t>sub</w:t>
      </w:r>
      <w:r w:rsidR="006E4EA9" w:rsidRPr="00370679">
        <w:t>clause</w:t>
      </w:r>
      <w:r w:rsidR="0024044D">
        <w:t> </w:t>
      </w:r>
      <w:r w:rsidR="006E4EA9" w:rsidRPr="00370679">
        <w:t>C.5.3).</w:t>
      </w:r>
    </w:p>
    <w:p w14:paraId="75E3B79F" w14:textId="77777777" w:rsidR="006E4EA9" w:rsidRPr="00370679" w:rsidRDefault="006E4EA9" w:rsidP="006E4EA9">
      <w:pPr>
        <w:pStyle w:val="Heading2"/>
      </w:pPr>
      <w:bookmarkStart w:id="319" w:name="_Toc502246218"/>
      <w:bookmarkStart w:id="320" w:name="_Toc27579908"/>
      <w:bookmarkStart w:id="321" w:name="_Toc163164447"/>
      <w:r w:rsidRPr="00370679">
        <w:t>C.5.7</w:t>
      </w:r>
      <w:r w:rsidRPr="00370679">
        <w:tab/>
      </w:r>
      <w:r w:rsidRPr="00370679">
        <w:rPr>
          <w:caps/>
        </w:rPr>
        <w:t>g</w:t>
      </w:r>
      <w:r w:rsidRPr="00370679">
        <w:t>ranularity</w:t>
      </w:r>
      <w:bookmarkEnd w:id="319"/>
      <w:bookmarkEnd w:id="320"/>
      <w:bookmarkEnd w:id="321"/>
    </w:p>
    <w:p w14:paraId="3C083CAF" w14:textId="77777777" w:rsidR="006E4EA9" w:rsidRPr="00370679" w:rsidRDefault="006E4EA9" w:rsidP="006E4EA9">
      <w:r w:rsidRPr="00370679">
        <w:t>This specifies the time unit applied for calculation of charges by the network.</w:t>
      </w:r>
    </w:p>
    <w:p w14:paraId="230CCB09" w14:textId="77777777" w:rsidR="006E4EA9" w:rsidRPr="00370679" w:rsidRDefault="006E4EA9" w:rsidP="006E4EA9">
      <w:r w:rsidRPr="00370679">
        <w:t>It shall be expressed as value of integer × scale:</w:t>
      </w:r>
    </w:p>
    <w:p w14:paraId="3CD5DA5B" w14:textId="77777777" w:rsidR="006E4EA9" w:rsidRPr="00370679" w:rsidRDefault="00A41D0F" w:rsidP="00A41D0F">
      <w:pPr>
        <w:pStyle w:val="B1"/>
      </w:pPr>
      <w:r>
        <w:t>-</w:t>
      </w:r>
      <w:r>
        <w:tab/>
      </w:r>
      <w:r w:rsidR="006E4EA9" w:rsidRPr="00370679">
        <w:t xml:space="preserve">time unit (see </w:t>
      </w:r>
      <w:r w:rsidR="0024044D">
        <w:t>sub</w:t>
      </w:r>
      <w:r w:rsidR="006E4EA9" w:rsidRPr="00370679">
        <w:t>clause</w:t>
      </w:r>
      <w:r w:rsidR="0024044D">
        <w:t> </w:t>
      </w:r>
      <w:r w:rsidR="006E4EA9" w:rsidRPr="00370679">
        <w:t>C.5.1); and</w:t>
      </w:r>
    </w:p>
    <w:p w14:paraId="7326B6D6" w14:textId="77777777" w:rsidR="006E4EA9" w:rsidRPr="00370679" w:rsidRDefault="00A41D0F" w:rsidP="00A41D0F">
      <w:pPr>
        <w:pStyle w:val="B1"/>
      </w:pPr>
      <w:r>
        <w:t>-</w:t>
      </w:r>
      <w:r>
        <w:tab/>
      </w:r>
      <w:r w:rsidR="006E4EA9" w:rsidRPr="00370679">
        <w:t xml:space="preserve">scale (see </w:t>
      </w:r>
      <w:r w:rsidR="0024044D">
        <w:t>sub</w:t>
      </w:r>
      <w:r w:rsidR="006E4EA9" w:rsidRPr="00370679">
        <w:t>clause</w:t>
      </w:r>
      <w:r w:rsidR="0024044D">
        <w:t> </w:t>
      </w:r>
      <w:r w:rsidR="006E4EA9" w:rsidRPr="00370679">
        <w:t>C.5.3).</w:t>
      </w:r>
    </w:p>
    <w:p w14:paraId="2F413185" w14:textId="77777777" w:rsidR="006E4EA9" w:rsidRPr="00370679" w:rsidRDefault="006E4EA9" w:rsidP="006E4EA9">
      <w:pPr>
        <w:pStyle w:val="Heading2"/>
      </w:pPr>
      <w:bookmarkStart w:id="322" w:name="_Toc502246219"/>
      <w:bookmarkStart w:id="323" w:name="_Toc27579909"/>
      <w:bookmarkStart w:id="324" w:name="_Toc163164448"/>
      <w:r w:rsidRPr="00370679">
        <w:lastRenderedPageBreak/>
        <w:t>C.5.8</w:t>
      </w:r>
      <w:r w:rsidRPr="00370679">
        <w:tab/>
      </w:r>
      <w:r w:rsidRPr="00370679">
        <w:rPr>
          <w:caps/>
        </w:rPr>
        <w:t>t</w:t>
      </w:r>
      <w:r w:rsidRPr="00370679">
        <w:t>ype of charging</w:t>
      </w:r>
      <w:bookmarkEnd w:id="322"/>
      <w:bookmarkEnd w:id="323"/>
      <w:bookmarkEnd w:id="324"/>
      <w:r w:rsidRPr="00370679">
        <w:tab/>
      </w:r>
    </w:p>
    <w:p w14:paraId="731585DE" w14:textId="77777777" w:rsidR="006E4EA9" w:rsidRPr="00370679" w:rsidRDefault="006E4EA9" w:rsidP="006E4EA9">
      <w:r w:rsidRPr="00370679">
        <w:t>Type of charging shall have one of the values of "step function" or "continuous".</w:t>
      </w:r>
    </w:p>
    <w:p w14:paraId="1BBD8B97" w14:textId="77777777" w:rsidR="006E4EA9" w:rsidRPr="00370679" w:rsidRDefault="006E4EA9" w:rsidP="006E4EA9">
      <w:pPr>
        <w:pStyle w:val="Heading2"/>
      </w:pPr>
      <w:bookmarkStart w:id="325" w:name="_Toc502246220"/>
      <w:bookmarkStart w:id="326" w:name="_Toc27579910"/>
      <w:bookmarkStart w:id="327" w:name="_Toc163164449"/>
      <w:r w:rsidRPr="00370679">
        <w:t>C.5.9</w:t>
      </w:r>
      <w:r w:rsidRPr="00370679">
        <w:tab/>
      </w:r>
      <w:r w:rsidRPr="00370679">
        <w:rPr>
          <w:caps/>
        </w:rPr>
        <w:t>r</w:t>
      </w:r>
      <w:r w:rsidRPr="00370679">
        <w:t>ecorded number of currency units</w:t>
      </w:r>
      <w:bookmarkEnd w:id="325"/>
      <w:bookmarkEnd w:id="326"/>
      <w:bookmarkEnd w:id="327"/>
    </w:p>
    <w:p w14:paraId="51A0CFBC" w14:textId="77777777" w:rsidR="006E4EA9" w:rsidRPr="00370679" w:rsidRDefault="006E4EA9" w:rsidP="006E4EA9">
      <w:r w:rsidRPr="00370679">
        <w:t>It shall be expressed as:</w:t>
      </w:r>
    </w:p>
    <w:p w14:paraId="214E3BC3" w14:textId="77777777" w:rsidR="006E4EA9" w:rsidRPr="00370679" w:rsidRDefault="00A41D0F" w:rsidP="00A41D0F">
      <w:pPr>
        <w:pStyle w:val="B1"/>
      </w:pPr>
      <w:r>
        <w:t>-</w:t>
      </w:r>
      <w:r>
        <w:tab/>
      </w:r>
      <w:r w:rsidR="006E4EA9" w:rsidRPr="00370679">
        <w:t xml:space="preserve">currency identifier (see </w:t>
      </w:r>
      <w:r w:rsidR="0024044D">
        <w:t>sub</w:t>
      </w:r>
      <w:r w:rsidR="006E4EA9" w:rsidRPr="00370679">
        <w:t>clause</w:t>
      </w:r>
      <w:r w:rsidR="0024044D">
        <w:t> </w:t>
      </w:r>
      <w:r w:rsidR="006E4EA9" w:rsidRPr="00370679">
        <w:t>C.5.4);</w:t>
      </w:r>
    </w:p>
    <w:p w14:paraId="515760DC" w14:textId="77777777" w:rsidR="006E4EA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202BBA88" w14:textId="77777777" w:rsidR="003F70D0" w:rsidRPr="00456F45" w:rsidRDefault="003F70D0" w:rsidP="003F70D0">
      <w:pPr>
        <w:pStyle w:val="Heading1"/>
      </w:pPr>
      <w:bookmarkStart w:id="328" w:name="_Toc502246221"/>
      <w:bookmarkStart w:id="329" w:name="_Toc27579911"/>
      <w:bookmarkStart w:id="330" w:name="_Toc163164450"/>
      <w:r w:rsidRPr="00456F45">
        <w:t>C.6</w:t>
      </w:r>
      <w:r w:rsidRPr="00456F45">
        <w:tab/>
        <w:t>Charge Advice Information (CAI)</w:t>
      </w:r>
      <w:bookmarkEnd w:id="328"/>
      <w:bookmarkEnd w:id="329"/>
      <w:bookmarkEnd w:id="330"/>
    </w:p>
    <w:p w14:paraId="489FA861" w14:textId="77777777" w:rsidR="003F70D0" w:rsidRDefault="003F70D0" w:rsidP="003F70D0">
      <w:pPr>
        <w:pStyle w:val="Heading2"/>
      </w:pPr>
      <w:bookmarkStart w:id="331" w:name="_Toc502246222"/>
      <w:bookmarkStart w:id="332" w:name="_Toc27579912"/>
      <w:bookmarkStart w:id="333" w:name="_Toc163164451"/>
      <w:r w:rsidRPr="00370679">
        <w:t>C.</w:t>
      </w:r>
      <w:r>
        <w:t>6</w:t>
      </w:r>
      <w:r w:rsidRPr="00370679">
        <w:t>.1</w:t>
      </w:r>
      <w:r w:rsidRPr="00370679">
        <w:tab/>
      </w:r>
      <w:r>
        <w:t>General</w:t>
      </w:r>
      <w:bookmarkEnd w:id="331"/>
      <w:bookmarkEnd w:id="332"/>
      <w:bookmarkEnd w:id="333"/>
    </w:p>
    <w:p w14:paraId="300B7B30" w14:textId="77777777" w:rsidR="003F70D0" w:rsidRPr="00370679" w:rsidRDefault="003F70D0" w:rsidP="003F70D0">
      <w:r>
        <w:t xml:space="preserve">The network may provide the necessary Charge Advice Information (CAI) at the charging point on a per call basis. The UE may support CAI and may use it to compute the AOC value for the relevant call. </w:t>
      </w:r>
    </w:p>
    <w:p w14:paraId="4381B422" w14:textId="77777777" w:rsidR="003F70D0" w:rsidRPr="00370679" w:rsidRDefault="003F70D0" w:rsidP="003F70D0">
      <w:r w:rsidRPr="00370679">
        <w:t xml:space="preserve">The </w:t>
      </w:r>
      <w:r>
        <w:t xml:space="preserve">CAI </w:t>
      </w:r>
      <w:r w:rsidRPr="00370679">
        <w:t xml:space="preserve">shall contain the </w:t>
      </w:r>
      <w:r>
        <w:t>elements as defined in 3GPP TS 22.024 [11].</w:t>
      </w:r>
    </w:p>
    <w:p w14:paraId="61E85211" w14:textId="77777777" w:rsidR="003F70D0" w:rsidRPr="00370679" w:rsidRDefault="003F70D0" w:rsidP="003F70D0">
      <w:pPr>
        <w:pStyle w:val="Heading2"/>
      </w:pPr>
      <w:bookmarkStart w:id="334" w:name="_Toc502246223"/>
      <w:bookmarkStart w:id="335" w:name="_Toc27579913"/>
      <w:bookmarkStart w:id="336" w:name="_Toc163164452"/>
      <w:r w:rsidRPr="00370679">
        <w:t>C.</w:t>
      </w:r>
      <w:r>
        <w:t>6</w:t>
      </w:r>
      <w:r w:rsidRPr="00370679">
        <w:t>.</w:t>
      </w:r>
      <w:r>
        <w:t>2</w:t>
      </w:r>
      <w:r w:rsidRPr="00370679">
        <w:tab/>
      </w:r>
      <w:r w:rsidRPr="00E6778A">
        <w:t xml:space="preserve">CAI </w:t>
      </w:r>
      <w:r>
        <w:t>items</w:t>
      </w:r>
      <w:bookmarkEnd w:id="334"/>
      <w:bookmarkEnd w:id="335"/>
      <w:bookmarkEnd w:id="336"/>
    </w:p>
    <w:p w14:paraId="28A14E96" w14:textId="77777777" w:rsidR="003F70D0" w:rsidRDefault="003F70D0" w:rsidP="003F70D0">
      <w:pPr>
        <w:pStyle w:val="Heading3"/>
      </w:pPr>
      <w:bookmarkStart w:id="337" w:name="_Toc502246224"/>
      <w:bookmarkStart w:id="338" w:name="_Toc27579914"/>
      <w:bookmarkStart w:id="339" w:name="_Toc163164453"/>
      <w:r w:rsidRPr="00370679">
        <w:t>C.</w:t>
      </w:r>
      <w:r>
        <w:t>6</w:t>
      </w:r>
      <w:r w:rsidRPr="00370679">
        <w:t>.</w:t>
      </w:r>
      <w:r>
        <w:t>2.</w:t>
      </w:r>
      <w:r w:rsidRPr="00370679">
        <w:t>1</w:t>
      </w:r>
      <w:r w:rsidRPr="00370679">
        <w:tab/>
      </w:r>
      <w:r>
        <w:t>General</w:t>
      </w:r>
      <w:bookmarkEnd w:id="337"/>
      <w:bookmarkEnd w:id="338"/>
      <w:bookmarkEnd w:id="339"/>
    </w:p>
    <w:p w14:paraId="4F50A65C" w14:textId="77777777" w:rsidR="003F70D0" w:rsidRPr="00370679" w:rsidRDefault="003F70D0" w:rsidP="003F70D0">
      <w:r>
        <w:t>CAI elements are mapped to the AOC information as described in 3GPP TS 32.280 [10].</w:t>
      </w:r>
    </w:p>
    <w:p w14:paraId="640AF767" w14:textId="77777777" w:rsidR="003F70D0" w:rsidRPr="00370679" w:rsidRDefault="003F70D0" w:rsidP="003F70D0">
      <w:pPr>
        <w:pStyle w:val="Heading3"/>
      </w:pPr>
      <w:bookmarkStart w:id="340" w:name="_Toc502246225"/>
      <w:bookmarkStart w:id="341" w:name="_Toc27579915"/>
      <w:bookmarkStart w:id="342" w:name="_Toc163164454"/>
      <w:r w:rsidRPr="00370679">
        <w:t>C.</w:t>
      </w:r>
      <w:r>
        <w:t>6</w:t>
      </w:r>
      <w:r w:rsidRPr="00370679">
        <w:t>.</w:t>
      </w:r>
      <w:r>
        <w:t>2.2</w:t>
      </w:r>
      <w:r w:rsidRPr="00370679">
        <w:tab/>
      </w:r>
      <w:r>
        <w:t>Initial cost</w:t>
      </w:r>
      <w:bookmarkEnd w:id="340"/>
      <w:bookmarkEnd w:id="341"/>
      <w:bookmarkEnd w:id="342"/>
    </w:p>
    <w:p w14:paraId="13C21E69" w14:textId="77777777" w:rsidR="003F70D0" w:rsidRDefault="003F70D0" w:rsidP="003F70D0">
      <w:r>
        <w:t>It shall be expressed as:</w:t>
      </w:r>
    </w:p>
    <w:p w14:paraId="19155C84" w14:textId="77777777" w:rsidR="003F70D0" w:rsidRDefault="003F70D0" w:rsidP="003F70D0">
      <w:pPr>
        <w:pStyle w:val="B1"/>
      </w:pPr>
      <w:r>
        <w:t>-</w:t>
      </w:r>
      <w:r>
        <w:tab/>
      </w:r>
      <w:r w:rsidRPr="00A71A07">
        <w:t>e4 - Unit increment</w:t>
      </w:r>
      <w:r>
        <w:t xml:space="preserve"> defines the number of units to be incremented on receipt of the message containing the CAI elements and shall be mapped to the</w:t>
      </w:r>
      <w:r w:rsidRPr="00370679">
        <w:t xml:space="preserve"> </w:t>
      </w:r>
      <w:r>
        <w:t>"C</w:t>
      </w:r>
      <w:r w:rsidRPr="00370679">
        <w:t>urrency amount</w:t>
      </w:r>
      <w:r>
        <w:t>" element</w:t>
      </w:r>
      <w:r w:rsidRPr="00370679">
        <w:t xml:space="preserve"> (see </w:t>
      </w:r>
      <w:r>
        <w:t>sub</w:t>
      </w:r>
      <w:r w:rsidRPr="00370679">
        <w:t>clause</w:t>
      </w:r>
      <w:r>
        <w:t> </w:t>
      </w:r>
      <w:r w:rsidRPr="00370679">
        <w:t>C.5.5</w:t>
      </w:r>
      <w:r>
        <w:t>); and</w:t>
      </w:r>
    </w:p>
    <w:p w14:paraId="638AFA89" w14:textId="77777777" w:rsidR="003F70D0" w:rsidRPr="00370679" w:rsidRDefault="003F70D0" w:rsidP="003F70D0">
      <w:pPr>
        <w:pStyle w:val="B1"/>
      </w:pPr>
      <w:r>
        <w:t>-</w:t>
      </w:r>
      <w:r>
        <w:tab/>
      </w:r>
      <w:r w:rsidRPr="00A71A07">
        <w:t xml:space="preserve">e7 - Initial secs/t interval </w:t>
      </w:r>
      <w:r>
        <w:t>defines the initial time interval for unitization and shall be expressed as</w:t>
      </w:r>
      <w:r w:rsidRPr="00370679">
        <w:t xml:space="preserve"> </w:t>
      </w:r>
      <w:r>
        <w:t>"</w:t>
      </w:r>
      <w:r w:rsidRPr="00370679">
        <w:t>Length of time unit</w:t>
      </w:r>
      <w:r>
        <w:t>" element</w:t>
      </w:r>
      <w:r w:rsidRPr="00370679">
        <w:t xml:space="preserve"> (see </w:t>
      </w:r>
      <w:r>
        <w:t>sub</w:t>
      </w:r>
      <w:r w:rsidRPr="00370679">
        <w:t>clause</w:t>
      </w:r>
      <w:r>
        <w:t> C.5.6); and</w:t>
      </w:r>
    </w:p>
    <w:p w14:paraId="65BA37A7"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33F5F25C" w14:textId="77777777" w:rsidR="003F70D0" w:rsidRPr="00370679" w:rsidRDefault="003F70D0" w:rsidP="003F70D0">
      <w:pPr>
        <w:pStyle w:val="Heading3"/>
      </w:pPr>
      <w:bookmarkStart w:id="343" w:name="_Toc502246226"/>
      <w:bookmarkStart w:id="344" w:name="_Toc27579916"/>
      <w:bookmarkStart w:id="345" w:name="_Toc163164455"/>
      <w:r w:rsidRPr="00370679">
        <w:t>C.</w:t>
      </w:r>
      <w:r>
        <w:t>6</w:t>
      </w:r>
      <w:r w:rsidRPr="00370679">
        <w:t>.</w:t>
      </w:r>
      <w:r>
        <w:t>2</w:t>
      </w:r>
      <w:r w:rsidRPr="00370679">
        <w:t>.</w:t>
      </w:r>
      <w:r>
        <w:t>3</w:t>
      </w:r>
      <w:r w:rsidRPr="00370679">
        <w:tab/>
      </w:r>
      <w:r>
        <w:t>Time related</w:t>
      </w:r>
      <w:bookmarkEnd w:id="343"/>
      <w:bookmarkEnd w:id="344"/>
      <w:bookmarkEnd w:id="345"/>
    </w:p>
    <w:p w14:paraId="7D5F9473" w14:textId="77777777" w:rsidR="003F70D0" w:rsidRDefault="003F70D0" w:rsidP="003F70D0">
      <w:r>
        <w:t>It shall be expressed as:</w:t>
      </w:r>
    </w:p>
    <w:p w14:paraId="56CF0898" w14:textId="77777777" w:rsidR="003F70D0" w:rsidRPr="00370679" w:rsidRDefault="003F70D0" w:rsidP="003F70D0">
      <w:pPr>
        <w:pStyle w:val="B1"/>
      </w:pPr>
      <w:r>
        <w:t>-</w:t>
      </w:r>
      <w:r>
        <w:tab/>
        <w:t>e1 - Units per interval defines the number of units incremented per interval and shall be mapped to the</w:t>
      </w:r>
      <w:r w:rsidRPr="00370679">
        <w:t xml:space="preserve"> </w:t>
      </w:r>
      <w:r>
        <w:t>"</w:t>
      </w:r>
      <w:r w:rsidRPr="00370679">
        <w:t>Currency amount</w:t>
      </w:r>
      <w:r>
        <w:t>" element</w:t>
      </w:r>
      <w:r w:rsidRPr="00370679">
        <w:t xml:space="preserve"> (see </w:t>
      </w:r>
      <w:r>
        <w:t>sub</w:t>
      </w:r>
      <w:r w:rsidRPr="00370679">
        <w:t>clause</w:t>
      </w:r>
      <w:r>
        <w:t> </w:t>
      </w:r>
      <w:r w:rsidRPr="00370679">
        <w:t>C.5.5</w:t>
      </w:r>
      <w:r>
        <w:t>); and</w:t>
      </w:r>
    </w:p>
    <w:p w14:paraId="5F89A322" w14:textId="77777777" w:rsidR="003F70D0" w:rsidRDefault="003F70D0" w:rsidP="003F70D0">
      <w:pPr>
        <w:pStyle w:val="B1"/>
      </w:pPr>
      <w:r>
        <w:t>-</w:t>
      </w:r>
      <w:r>
        <w:tab/>
        <w:t xml:space="preserve">e2 - </w:t>
      </w:r>
      <w:r w:rsidRPr="00455AE1">
        <w:t>Seconds/time interval</w:t>
      </w:r>
      <w:r>
        <w:t xml:space="preserve"> defines the time interval for unitization and shall be</w:t>
      </w:r>
      <w:r w:rsidRPr="008B6310">
        <w:t xml:space="preserve"> </w:t>
      </w:r>
      <w:r>
        <w:t>mapped to the "</w:t>
      </w:r>
      <w:r w:rsidRPr="00370679">
        <w:t>Length of time unit</w:t>
      </w:r>
      <w:r>
        <w:t>" element</w:t>
      </w:r>
      <w:r w:rsidRPr="00370679">
        <w:t xml:space="preserve"> (see </w:t>
      </w:r>
      <w:r>
        <w:t>sub</w:t>
      </w:r>
      <w:r w:rsidRPr="00370679">
        <w:t>clause</w:t>
      </w:r>
      <w:r>
        <w:t> C.5.6); and</w:t>
      </w:r>
    </w:p>
    <w:p w14:paraId="3E44291E"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57EA2E9A" w14:textId="77777777" w:rsidR="003F70D0" w:rsidRPr="00370679" w:rsidRDefault="003F70D0" w:rsidP="003F70D0">
      <w:pPr>
        <w:pStyle w:val="Heading3"/>
      </w:pPr>
      <w:bookmarkStart w:id="346" w:name="_Toc502246227"/>
      <w:bookmarkStart w:id="347" w:name="_Toc27579917"/>
      <w:bookmarkStart w:id="348" w:name="_Toc163164456"/>
      <w:r w:rsidRPr="00370679">
        <w:t>C.</w:t>
      </w:r>
      <w:r>
        <w:t>6</w:t>
      </w:r>
      <w:r w:rsidRPr="00370679">
        <w:t>.</w:t>
      </w:r>
      <w:r>
        <w:t>2.4</w:t>
      </w:r>
      <w:r w:rsidRPr="00370679">
        <w:tab/>
      </w:r>
      <w:r>
        <w:t>Volume related</w:t>
      </w:r>
      <w:bookmarkEnd w:id="346"/>
      <w:bookmarkEnd w:id="347"/>
      <w:bookmarkEnd w:id="348"/>
    </w:p>
    <w:p w14:paraId="4E0AA775" w14:textId="77777777" w:rsidR="003F70D0" w:rsidRDefault="003F70D0" w:rsidP="003F70D0">
      <w:r>
        <w:t>It shall be expressed as:</w:t>
      </w:r>
    </w:p>
    <w:p w14:paraId="09C7015C" w14:textId="77777777" w:rsidR="003F70D0" w:rsidRPr="00370679" w:rsidRDefault="003F70D0" w:rsidP="003F70D0">
      <w:pPr>
        <w:pStyle w:val="B1"/>
      </w:pPr>
      <w:r>
        <w:lastRenderedPageBreak/>
        <w:t>-</w:t>
      </w:r>
      <w:r>
        <w:tab/>
      </w:r>
      <w:r w:rsidRPr="00A71A07">
        <w:t>e5 - Units per data interval</w:t>
      </w:r>
      <w:r>
        <w:t xml:space="preserve"> is used for volume related AOC information and shall be mapped to the "C</w:t>
      </w:r>
      <w:r w:rsidRPr="00370679">
        <w:t>urrency amount</w:t>
      </w:r>
      <w:r>
        <w:t>" element</w:t>
      </w:r>
      <w:r w:rsidRPr="00370679">
        <w:t xml:space="preserve"> (see </w:t>
      </w:r>
      <w:r>
        <w:t>sub</w:t>
      </w:r>
      <w:r w:rsidRPr="00370679">
        <w:t>clause</w:t>
      </w:r>
      <w:r>
        <w:t> </w:t>
      </w:r>
      <w:r w:rsidRPr="00370679">
        <w:t>C.5.5</w:t>
      </w:r>
      <w:r>
        <w:t>); and</w:t>
      </w:r>
    </w:p>
    <w:p w14:paraId="328BCF55" w14:textId="77777777" w:rsidR="003F70D0" w:rsidRDefault="003F70D0" w:rsidP="003F70D0">
      <w:pPr>
        <w:pStyle w:val="B1"/>
      </w:pPr>
      <w:r>
        <w:t>-</w:t>
      </w:r>
      <w:r>
        <w:tab/>
      </w:r>
      <w:r w:rsidRPr="00A71A07">
        <w:t>e6 - Segments/data interval</w:t>
      </w:r>
      <w:r>
        <w:t xml:space="preserve"> is used for volume related AOC information and shall be mapped to the "</w:t>
      </w:r>
      <w:r w:rsidRPr="00370679">
        <w:t>Length of time unit</w:t>
      </w:r>
      <w:r>
        <w:t>" element</w:t>
      </w:r>
      <w:r w:rsidRPr="00370679">
        <w:t xml:space="preserve"> (see </w:t>
      </w:r>
      <w:r>
        <w:t>sub</w:t>
      </w:r>
      <w:r w:rsidRPr="00370679">
        <w:t>clause</w:t>
      </w:r>
      <w:r>
        <w:t> </w:t>
      </w:r>
      <w:r w:rsidRPr="00370679">
        <w:t>C.5.</w:t>
      </w:r>
      <w:r>
        <w:t>6); and</w:t>
      </w:r>
    </w:p>
    <w:p w14:paraId="389DD076"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19531DE1" w14:textId="77777777" w:rsidR="003F70D0" w:rsidRPr="00C6145B" w:rsidRDefault="006E4EA9" w:rsidP="003F70D0">
      <w:pPr>
        <w:pStyle w:val="Heading8"/>
        <w:rPr>
          <w:lang w:val="de-DE"/>
        </w:rPr>
      </w:pPr>
      <w:r w:rsidRPr="00416E16">
        <w:rPr>
          <w:lang w:val="de-DE"/>
        </w:rPr>
        <w:br w:type="page"/>
      </w:r>
      <w:bookmarkStart w:id="349" w:name="_Toc502246228"/>
      <w:bookmarkStart w:id="350" w:name="_Toc27579918"/>
      <w:bookmarkStart w:id="351" w:name="_Toc163164457"/>
      <w:r w:rsidRPr="00611DC5">
        <w:rPr>
          <w:lang w:val="de-DE"/>
        </w:rPr>
        <w:lastRenderedPageBreak/>
        <w:t>Annex D (normative):</w:t>
      </w:r>
      <w:r w:rsidRPr="00611DC5">
        <w:rPr>
          <w:lang w:val="de-DE"/>
        </w:rPr>
        <w:br/>
        <w:t>AOC XML Schema</w:t>
      </w:r>
      <w:r w:rsidR="00561D76" w:rsidRPr="00561D76">
        <w:rPr>
          <w:lang w:val="de-DE"/>
        </w:rPr>
        <w:t>, version 1.0</w:t>
      </w:r>
      <w:r w:rsidRPr="00611DC5">
        <w:rPr>
          <w:lang w:val="de-DE"/>
        </w:rPr>
        <w:t>:</w:t>
      </w:r>
      <w:bookmarkEnd w:id="349"/>
      <w:bookmarkEnd w:id="350"/>
      <w:bookmarkEnd w:id="351"/>
    </w:p>
    <w:p w14:paraId="24AE0081" w14:textId="77777777" w:rsidR="006E4EA9" w:rsidRPr="00611DC5" w:rsidRDefault="003F70D0" w:rsidP="003F70D0">
      <w:pPr>
        <w:pStyle w:val="Heading1"/>
        <w:rPr>
          <w:lang w:val="de-DE"/>
        </w:rPr>
      </w:pPr>
      <w:bookmarkStart w:id="352" w:name="_Toc502246229"/>
      <w:bookmarkStart w:id="353" w:name="_Toc27579919"/>
      <w:bookmarkStart w:id="354" w:name="_Toc163164340"/>
      <w:bookmarkStart w:id="355" w:name="_Toc163164458"/>
      <w:r w:rsidRPr="00767019">
        <w:rPr>
          <w:lang w:val="en-US"/>
        </w:rPr>
        <w:t>D.1 Basic XML schema</w:t>
      </w:r>
      <w:bookmarkEnd w:id="352"/>
      <w:bookmarkEnd w:id="353"/>
      <w:bookmarkEnd w:id="354"/>
      <w:bookmarkEnd w:id="355"/>
    </w:p>
    <w:p w14:paraId="42561E71" w14:textId="77777777" w:rsidR="006E4EA9" w:rsidRPr="00370679" w:rsidRDefault="006E4EA9" w:rsidP="006E4EA9">
      <w:r w:rsidRPr="00370679">
        <w:t>This annex defines the XML Schema to be used for providing the charging information described in annex C in the SIP methods to the served user.</w:t>
      </w:r>
      <w:r w:rsidR="00B81197" w:rsidRPr="006670BA">
        <w:t xml:space="preserve"> </w:t>
      </w:r>
      <w:r w:rsidR="00B81197">
        <w:t>As defined in 3GPP TS 32.280 </w:t>
      </w:r>
      <w:r w:rsidR="00B81197" w:rsidRPr="00370679">
        <w:t>[</w:t>
      </w:r>
      <w:r w:rsidR="00B81197">
        <w:t>10], the information elements “special-arrangement”, "special-code" and "billing-id" are not applicable.</w:t>
      </w:r>
    </w:p>
    <w:p w14:paraId="7CDABD1F" w14:textId="77777777" w:rsidR="006E4EA9" w:rsidRPr="00370679" w:rsidRDefault="006E4EA9" w:rsidP="006E4EA9">
      <w:pPr>
        <w:rPr>
          <w:lang w:eastAsia="de-DE"/>
        </w:rPr>
      </w:pPr>
      <w:r w:rsidRPr="00370679">
        <w:rPr>
          <w:lang w:eastAsia="de-DE"/>
        </w:rPr>
        <w:t xml:space="preserve">The </w:t>
      </w:r>
      <w:r w:rsidRPr="00370679">
        <w:t>application/vnd.etsi.aoc+xml</w:t>
      </w:r>
      <w:r w:rsidRPr="00370679">
        <w:rPr>
          <w:lang w:eastAsia="de-DE"/>
        </w:rPr>
        <w:t xml:space="preserve"> MIME type used to provide the charging information requested by the served user shall be coded as following described: </w:t>
      </w:r>
    </w:p>
    <w:p w14:paraId="6E9659ED" w14:textId="77777777" w:rsidR="006E4EA9" w:rsidRPr="00370679" w:rsidRDefault="006E4EA9" w:rsidP="006E4EA9">
      <w:pPr>
        <w:pStyle w:val="PL"/>
      </w:pPr>
      <w:r w:rsidRPr="00370679">
        <w:t>&lt;?xml version="1.0" encoding="UTF-8"?&gt;</w:t>
      </w:r>
    </w:p>
    <w:p w14:paraId="1904C91E" w14:textId="77777777" w:rsidR="006E4EA9" w:rsidRPr="00370679" w:rsidRDefault="006E4EA9" w:rsidP="006E4EA9">
      <w:pPr>
        <w:pStyle w:val="PL"/>
      </w:pPr>
      <w:r w:rsidRPr="00370679">
        <w:t>&lt;xs:schema targetNamespace="</w:t>
      </w:r>
      <w:hyperlink r:id="rId40" w:history="1">
        <w:r w:rsidRPr="0024044D">
          <w:t>http://uri.etsi.org/ngn/params/xml/simservs/aoc</w:t>
        </w:r>
      </w:hyperlink>
      <w:r w:rsidRPr="0024044D">
        <w:t>" xmlns="</w:t>
      </w:r>
      <w:hyperlink r:id="rId41" w:history="1">
        <w:r w:rsidRPr="0024044D">
          <w:t>http://uri.etsi.org/ngn/params/xml/simservs/aoc</w:t>
        </w:r>
      </w:hyperlink>
      <w:r w:rsidRPr="00370679">
        <w:t>" xmlns:xs="http://www.w3.org/2001/XMLSchema" elementFormDefault="qualified" attributeFormDefault="unqualified"</w:t>
      </w:r>
      <w:r w:rsidR="00561D76" w:rsidRPr="00561D76">
        <w:t xml:space="preserve"> version="1.0"</w:t>
      </w:r>
      <w:r w:rsidRPr="00370679">
        <w:t>&gt;</w:t>
      </w:r>
    </w:p>
    <w:p w14:paraId="67A44CA7" w14:textId="77777777" w:rsidR="006E4EA9" w:rsidRPr="00370679" w:rsidRDefault="006E4EA9" w:rsidP="006E4EA9">
      <w:pPr>
        <w:pStyle w:val="PL"/>
      </w:pPr>
    </w:p>
    <w:p w14:paraId="251D8AD2" w14:textId="77777777" w:rsidR="006E4EA9" w:rsidRPr="00611DC5" w:rsidRDefault="006E4EA9" w:rsidP="006E4EA9">
      <w:pPr>
        <w:pStyle w:val="PL"/>
        <w:rPr>
          <w:lang w:val="fr-FR"/>
        </w:rPr>
      </w:pPr>
      <w:r w:rsidRPr="00370679">
        <w:tab/>
      </w:r>
      <w:r w:rsidRPr="00611DC5">
        <w:rPr>
          <w:lang w:val="fr-FR"/>
        </w:rPr>
        <w:t>&lt;xs:import namespace="http://www.w3.org/XML/1998/namespace" schemaLocation="http://www.w3.org/2001/xml.xsd"/&gt;</w:t>
      </w:r>
    </w:p>
    <w:p w14:paraId="79636032" w14:textId="77777777" w:rsidR="006E4EA9" w:rsidRPr="00550C86" w:rsidRDefault="006E4EA9" w:rsidP="006E4EA9">
      <w:pPr>
        <w:pStyle w:val="PL"/>
        <w:rPr>
          <w:lang w:val="fr-FR"/>
        </w:rPr>
      </w:pPr>
      <w:r w:rsidRPr="00611DC5">
        <w:rPr>
          <w:lang w:val="fr-FR"/>
        </w:rPr>
        <w:tab/>
      </w:r>
      <w:r w:rsidRPr="00550C86">
        <w:rPr>
          <w:lang w:val="fr-FR"/>
        </w:rPr>
        <w:t>&lt;xs:annotation&gt;</w:t>
      </w:r>
    </w:p>
    <w:p w14:paraId="746E4A0F" w14:textId="77777777" w:rsidR="006E4EA9" w:rsidRPr="00550C86" w:rsidRDefault="006E4EA9" w:rsidP="006E4EA9">
      <w:pPr>
        <w:pStyle w:val="PL"/>
        <w:rPr>
          <w:lang w:val="fr-FR"/>
        </w:rPr>
      </w:pPr>
      <w:r w:rsidRPr="00550C86">
        <w:rPr>
          <w:lang w:val="fr-FR"/>
        </w:rPr>
        <w:tab/>
      </w:r>
      <w:r w:rsidRPr="00550C86">
        <w:rPr>
          <w:lang w:val="fr-FR"/>
        </w:rPr>
        <w:tab/>
        <w:t>&lt;xs:documentation xml:lang="en"&gt;</w:t>
      </w:r>
    </w:p>
    <w:p w14:paraId="461C10DE" w14:textId="77777777" w:rsidR="006E4EA9" w:rsidRPr="00370679" w:rsidRDefault="006E4EA9" w:rsidP="00273165">
      <w:pPr>
        <w:pStyle w:val="PL"/>
      </w:pPr>
      <w:r w:rsidRPr="00550C86">
        <w:rPr>
          <w:lang w:val="fr-FR"/>
        </w:rPr>
        <w:t xml:space="preserve">      </w:t>
      </w:r>
      <w:r w:rsidRPr="00370679">
        <w:t>XML Schema Definition to the charging information related to the Advice of Charge service.</w:t>
      </w:r>
    </w:p>
    <w:p w14:paraId="3DBFF262" w14:textId="77777777" w:rsidR="006E4EA9" w:rsidRPr="00370679" w:rsidRDefault="006E4EA9" w:rsidP="006E4EA9">
      <w:pPr>
        <w:pStyle w:val="PL"/>
      </w:pPr>
      <w:r w:rsidRPr="00370679">
        <w:t xml:space="preserve">       </w:t>
      </w:r>
      <w:r w:rsidRPr="00370679">
        <w:tab/>
        <w:t>&lt;/xs:documentation&gt;</w:t>
      </w:r>
    </w:p>
    <w:p w14:paraId="07C27C5C" w14:textId="77777777" w:rsidR="006E4EA9" w:rsidRPr="00370679" w:rsidRDefault="006E4EA9" w:rsidP="006E4EA9">
      <w:pPr>
        <w:pStyle w:val="PL"/>
      </w:pPr>
      <w:r w:rsidRPr="00370679">
        <w:tab/>
        <w:t>&lt;/xs:annotation&gt;</w:t>
      </w:r>
    </w:p>
    <w:p w14:paraId="4B299855" w14:textId="77777777" w:rsidR="006E4EA9" w:rsidRPr="00370679" w:rsidRDefault="006E4EA9" w:rsidP="006E4EA9">
      <w:pPr>
        <w:pStyle w:val="PL"/>
      </w:pPr>
      <w:r w:rsidRPr="00370679">
        <w:tab/>
      </w:r>
    </w:p>
    <w:p w14:paraId="15C5D697" w14:textId="77777777" w:rsidR="006E4EA9" w:rsidRPr="00370679" w:rsidRDefault="006E4EA9" w:rsidP="006E4EA9">
      <w:pPr>
        <w:pStyle w:val="PL"/>
      </w:pPr>
      <w:r w:rsidRPr="00370679">
        <w:tab/>
        <w:t>&lt;xs:element name="aoc" type="aocType"/&gt;</w:t>
      </w:r>
    </w:p>
    <w:p w14:paraId="61C60CEF" w14:textId="77777777" w:rsidR="006E4EA9" w:rsidRPr="00370679" w:rsidRDefault="006E4EA9" w:rsidP="006E4EA9">
      <w:pPr>
        <w:pStyle w:val="PL"/>
      </w:pPr>
    </w:p>
    <w:p w14:paraId="05EB21DE" w14:textId="77777777" w:rsidR="006E4EA9" w:rsidRPr="00370679" w:rsidRDefault="006E4EA9" w:rsidP="006E4EA9">
      <w:pPr>
        <w:pStyle w:val="PL"/>
      </w:pPr>
      <w:r w:rsidRPr="00370679">
        <w:t xml:space="preserve">      &lt;xs:complexType name="aocType"&gt;</w:t>
      </w:r>
    </w:p>
    <w:p w14:paraId="287EEA7C" w14:textId="77777777" w:rsidR="006E4EA9" w:rsidRPr="00370679" w:rsidRDefault="006E4EA9" w:rsidP="006E4EA9">
      <w:pPr>
        <w:pStyle w:val="PL"/>
      </w:pPr>
      <w:r w:rsidRPr="00370679">
        <w:t xml:space="preserve">      </w:t>
      </w:r>
      <w:r w:rsidRPr="00370679">
        <w:tab/>
      </w:r>
      <w:r w:rsidRPr="00370679">
        <w:tab/>
        <w:t>&lt;xs:sequence&gt;</w:t>
      </w:r>
    </w:p>
    <w:p w14:paraId="27F670AA" w14:textId="77777777" w:rsidR="006E4EA9" w:rsidRPr="00370679" w:rsidRDefault="006E4EA9" w:rsidP="006E4EA9">
      <w:pPr>
        <w:pStyle w:val="PL"/>
      </w:pPr>
      <w:r w:rsidRPr="00370679">
        <w:t xml:space="preserve">      </w:t>
      </w:r>
      <w:r w:rsidRPr="00370679">
        <w:tab/>
      </w:r>
      <w:r w:rsidRPr="00370679">
        <w:tab/>
      </w:r>
      <w:r w:rsidRPr="00370679">
        <w:tab/>
        <w:t>&lt;xs:element name="aoc-s" type="aoc-sType" minOccurs="0"/&gt;</w:t>
      </w:r>
    </w:p>
    <w:p w14:paraId="344CE687" w14:textId="77777777" w:rsidR="006E4EA9" w:rsidRPr="00370679" w:rsidRDefault="006E4EA9" w:rsidP="006E4EA9">
      <w:pPr>
        <w:pStyle w:val="PL"/>
      </w:pPr>
      <w:r w:rsidRPr="00370679">
        <w:t xml:space="preserve">      </w:t>
      </w:r>
      <w:r w:rsidRPr="00370679">
        <w:tab/>
      </w:r>
      <w:r w:rsidRPr="00370679">
        <w:tab/>
      </w:r>
      <w:r w:rsidRPr="00370679">
        <w:tab/>
        <w:t>&lt;xs:element name="aoc-d" type="aoc-dType" minOccurs="0"/&gt;</w:t>
      </w:r>
    </w:p>
    <w:p w14:paraId="05348870" w14:textId="77777777" w:rsidR="006E4EA9" w:rsidRPr="00370679" w:rsidRDefault="006E4EA9" w:rsidP="006E4EA9">
      <w:pPr>
        <w:pStyle w:val="PL"/>
      </w:pPr>
      <w:r w:rsidRPr="00370679">
        <w:t xml:space="preserve">      </w:t>
      </w:r>
      <w:r w:rsidRPr="00370679">
        <w:tab/>
      </w:r>
      <w:r w:rsidRPr="00370679">
        <w:tab/>
      </w:r>
      <w:r w:rsidRPr="00370679">
        <w:tab/>
        <w:t>&lt;xs:element name="aoc-e" type="aoc-eType" minOccurs="0"/&gt;</w:t>
      </w:r>
    </w:p>
    <w:p w14:paraId="4B62D76D" w14:textId="77777777" w:rsidR="006E4EA9" w:rsidRPr="00370679" w:rsidRDefault="006E4EA9" w:rsidP="006E4EA9">
      <w:pPr>
        <w:pStyle w:val="PL"/>
      </w:pPr>
      <w:r w:rsidRPr="00370679">
        <w:tab/>
      </w:r>
      <w:r w:rsidRPr="00370679">
        <w:tab/>
      </w:r>
      <w:r w:rsidRPr="00370679">
        <w:tab/>
        <w:t>&lt;xs:any namespace="##other" processContents="lax" minOccurs="0" maxOccurs="unbounded"/&gt;</w:t>
      </w:r>
    </w:p>
    <w:p w14:paraId="29EF46EB" w14:textId="77777777" w:rsidR="006E4EA9" w:rsidRPr="00370679" w:rsidRDefault="006E4EA9" w:rsidP="006E4EA9">
      <w:pPr>
        <w:pStyle w:val="PL"/>
      </w:pPr>
      <w:r w:rsidRPr="00370679">
        <w:tab/>
        <w:t xml:space="preserve">      </w:t>
      </w:r>
      <w:r w:rsidRPr="00370679">
        <w:tab/>
        <w:t>&lt;/xs:sequence&gt;</w:t>
      </w:r>
    </w:p>
    <w:p w14:paraId="5B806270" w14:textId="77777777" w:rsidR="006E4EA9" w:rsidRPr="00370679" w:rsidRDefault="006E4EA9" w:rsidP="006E4EA9">
      <w:pPr>
        <w:pStyle w:val="PL"/>
      </w:pPr>
      <w:r w:rsidRPr="00370679">
        <w:t xml:space="preserve">   </w:t>
      </w:r>
      <w:r w:rsidRPr="00370679">
        <w:tab/>
      </w:r>
      <w:r w:rsidRPr="00370679">
        <w:tab/>
        <w:t>&lt;xs:anyAttribute namespace="##any" processContents="lax"/&gt;</w:t>
      </w:r>
    </w:p>
    <w:p w14:paraId="674D3DF3" w14:textId="77777777" w:rsidR="006E4EA9" w:rsidRPr="00370679" w:rsidRDefault="006E4EA9" w:rsidP="006E4EA9">
      <w:pPr>
        <w:pStyle w:val="PL"/>
      </w:pPr>
      <w:r w:rsidRPr="00370679">
        <w:t xml:space="preserve">      &lt;/xs:complexType&gt;</w:t>
      </w:r>
    </w:p>
    <w:p w14:paraId="194E7643" w14:textId="77777777" w:rsidR="006E4EA9" w:rsidRPr="00370679" w:rsidRDefault="006E4EA9" w:rsidP="006E4EA9">
      <w:pPr>
        <w:pStyle w:val="PL"/>
      </w:pPr>
    </w:p>
    <w:p w14:paraId="721B99CA" w14:textId="77777777" w:rsidR="006E4EA9" w:rsidRPr="00370679" w:rsidRDefault="006E4EA9" w:rsidP="006E4EA9">
      <w:pPr>
        <w:pStyle w:val="PL"/>
      </w:pPr>
      <w:r w:rsidRPr="00370679">
        <w:t xml:space="preserve">     &lt;!-- xs:sequence is changed to xs:choice --&gt;</w:t>
      </w:r>
    </w:p>
    <w:p w14:paraId="27E7D617" w14:textId="77777777" w:rsidR="006E4EA9" w:rsidRPr="00370679" w:rsidRDefault="006E4EA9" w:rsidP="006E4EA9">
      <w:pPr>
        <w:pStyle w:val="PL"/>
      </w:pPr>
      <w:r w:rsidRPr="00370679">
        <w:t xml:space="preserve">      &lt;xs:complexType name="aoc-sType"&gt;</w:t>
      </w:r>
    </w:p>
    <w:p w14:paraId="040D0601" w14:textId="77777777" w:rsidR="006E4EA9" w:rsidRPr="00370679" w:rsidRDefault="006E4EA9" w:rsidP="006E4EA9">
      <w:pPr>
        <w:pStyle w:val="PL"/>
      </w:pPr>
      <w:r w:rsidRPr="00370679">
        <w:t xml:space="preserve">      </w:t>
      </w:r>
      <w:r w:rsidRPr="00370679">
        <w:tab/>
        <w:t>&lt;xs:choice&gt;</w:t>
      </w:r>
    </w:p>
    <w:p w14:paraId="02ABF915" w14:textId="77777777" w:rsidR="006E4EA9" w:rsidRPr="00370679" w:rsidRDefault="006E4EA9" w:rsidP="006E4EA9">
      <w:pPr>
        <w:pStyle w:val="PL"/>
      </w:pPr>
      <w:r w:rsidRPr="00370679">
        <w:t xml:space="preserve">      </w:t>
      </w:r>
      <w:r w:rsidRPr="00370679">
        <w:tab/>
      </w:r>
      <w:r w:rsidRPr="00370679">
        <w:tab/>
        <w:t>&lt;xs:element name="special-arrangement" type="xs:token"/&gt;</w:t>
      </w:r>
    </w:p>
    <w:p w14:paraId="1A7F4E42" w14:textId="77777777" w:rsidR="006E4EA9" w:rsidRPr="00370679" w:rsidRDefault="006E4EA9" w:rsidP="006E4EA9">
      <w:pPr>
        <w:pStyle w:val="PL"/>
      </w:pPr>
      <w:r w:rsidRPr="00370679">
        <w:t xml:space="preserve">      </w:t>
      </w:r>
      <w:r w:rsidRPr="00370679">
        <w:tab/>
        <w:t xml:space="preserve">   </w:t>
      </w:r>
      <w:r w:rsidRPr="00370679">
        <w:tab/>
        <w:t>&lt;xs:element name="charged-items" type="charged-itemsType"/&gt;</w:t>
      </w:r>
    </w:p>
    <w:p w14:paraId="20E9F33A" w14:textId="77777777" w:rsidR="006E4EA9" w:rsidRPr="00370679" w:rsidRDefault="006E4EA9" w:rsidP="006E4EA9">
      <w:pPr>
        <w:pStyle w:val="PL"/>
      </w:pPr>
      <w:r w:rsidRPr="00370679">
        <w:t xml:space="preserve">      </w:t>
      </w:r>
      <w:r w:rsidRPr="00370679">
        <w:tab/>
        <w:t xml:space="preserve">    </w:t>
      </w:r>
      <w:r w:rsidRPr="00370679">
        <w:tab/>
        <w:t>&lt;xs:any namespace="##other" processContents="lax" minOccurs="0" maxOccurs="unbounded"/&gt;</w:t>
      </w:r>
    </w:p>
    <w:p w14:paraId="4A24B9DB" w14:textId="77777777" w:rsidR="006E4EA9" w:rsidRPr="00370679" w:rsidRDefault="006E4EA9" w:rsidP="006E4EA9">
      <w:pPr>
        <w:pStyle w:val="PL"/>
      </w:pPr>
      <w:r w:rsidRPr="00370679">
        <w:t xml:space="preserve">      </w:t>
      </w:r>
      <w:r w:rsidRPr="00370679">
        <w:tab/>
        <w:t>&lt;/xs:choice&gt;</w:t>
      </w:r>
    </w:p>
    <w:p w14:paraId="7DFAF2D4" w14:textId="77777777" w:rsidR="006E4EA9" w:rsidRPr="00370679" w:rsidRDefault="006E4EA9" w:rsidP="006E4EA9">
      <w:pPr>
        <w:pStyle w:val="PL"/>
      </w:pPr>
      <w:r w:rsidRPr="00370679">
        <w:t xml:space="preserve">      </w:t>
      </w:r>
      <w:r w:rsidRPr="00370679">
        <w:tab/>
        <w:t>&lt;xs:anyAttribute namespace="##any" processContents="lax"/&gt;</w:t>
      </w:r>
    </w:p>
    <w:p w14:paraId="1F429AEA" w14:textId="77777777" w:rsidR="006E4EA9" w:rsidRPr="00370679" w:rsidRDefault="006E4EA9" w:rsidP="006E4EA9">
      <w:pPr>
        <w:pStyle w:val="PL"/>
      </w:pPr>
      <w:r w:rsidRPr="00370679">
        <w:t xml:space="preserve">      &lt;/xs:complexType&gt;</w:t>
      </w:r>
    </w:p>
    <w:p w14:paraId="593DCC10" w14:textId="77777777" w:rsidR="006E4EA9" w:rsidRPr="00370679" w:rsidRDefault="006E4EA9" w:rsidP="006E4EA9">
      <w:pPr>
        <w:pStyle w:val="PL"/>
      </w:pPr>
      <w:r w:rsidRPr="00370679">
        <w:t xml:space="preserve">      </w:t>
      </w:r>
    </w:p>
    <w:p w14:paraId="32CA5F79" w14:textId="77777777" w:rsidR="006E4EA9" w:rsidRPr="00370679" w:rsidRDefault="006E4EA9" w:rsidP="006E4EA9">
      <w:pPr>
        <w:pStyle w:val="PL"/>
      </w:pPr>
      <w:r w:rsidRPr="00370679">
        <w:t xml:space="preserve">      &lt;xs:complexType name="aoc-dType"&gt;</w:t>
      </w:r>
    </w:p>
    <w:p w14:paraId="18BD80BF" w14:textId="77777777" w:rsidR="006E4EA9" w:rsidRPr="00370679" w:rsidRDefault="006E4EA9" w:rsidP="006E4EA9">
      <w:pPr>
        <w:pStyle w:val="PL"/>
      </w:pPr>
      <w:r w:rsidRPr="00370679">
        <w:t xml:space="preserve">      </w:t>
      </w:r>
      <w:r w:rsidRPr="00370679">
        <w:tab/>
        <w:t xml:space="preserve">   &lt;xs:sequence&gt;</w:t>
      </w:r>
    </w:p>
    <w:p w14:paraId="3900E66B" w14:textId="77777777" w:rsidR="006E4EA9" w:rsidRPr="00370679" w:rsidRDefault="006E4EA9" w:rsidP="006E4EA9">
      <w:pPr>
        <w:pStyle w:val="PL"/>
      </w:pPr>
      <w:r w:rsidRPr="00370679">
        <w:tab/>
        <w:t xml:space="preserve">          &lt;xs:element name="charging-info"  type="charging-infoType" /&gt;</w:t>
      </w:r>
    </w:p>
    <w:p w14:paraId="72947833" w14:textId="77777777" w:rsidR="006E4EA9" w:rsidRPr="00370679" w:rsidRDefault="006E4EA9" w:rsidP="006E4EA9">
      <w:pPr>
        <w:pStyle w:val="PL"/>
      </w:pPr>
      <w:r w:rsidRPr="00370679">
        <w:tab/>
        <w:t xml:space="preserve">          &lt;xs:element name="recorded-charges" type="recorded-chargesType" /&gt;</w:t>
      </w:r>
    </w:p>
    <w:p w14:paraId="44D43ADB" w14:textId="77777777" w:rsidR="006E4EA9" w:rsidRPr="00370679" w:rsidRDefault="006E4EA9" w:rsidP="006E4EA9">
      <w:pPr>
        <w:pStyle w:val="PL"/>
      </w:pPr>
      <w:r w:rsidRPr="00370679">
        <w:tab/>
        <w:t xml:space="preserve">          &lt;xs:element name="billing-id" type="billind-idType" minOccurs="0" /&gt;</w:t>
      </w:r>
    </w:p>
    <w:p w14:paraId="1CE2C6FE"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42F8B32C" w14:textId="77777777" w:rsidR="006E4EA9" w:rsidRPr="00370679" w:rsidRDefault="006E4EA9" w:rsidP="006E4EA9">
      <w:pPr>
        <w:pStyle w:val="PL"/>
      </w:pPr>
      <w:r w:rsidRPr="00370679">
        <w:t xml:space="preserve">      </w:t>
      </w:r>
      <w:r w:rsidRPr="00370679">
        <w:tab/>
        <w:t xml:space="preserve">   &lt;/xs:sequence&gt;</w:t>
      </w:r>
    </w:p>
    <w:p w14:paraId="59FE81F7" w14:textId="77777777" w:rsidR="006E4EA9" w:rsidRPr="00370679" w:rsidRDefault="006E4EA9" w:rsidP="006E4EA9">
      <w:pPr>
        <w:pStyle w:val="PL"/>
      </w:pPr>
      <w:r w:rsidRPr="00370679">
        <w:tab/>
        <w:t xml:space="preserve">   &lt;xs:anyAttribute namespace="##any" processContents="lax"/&gt;</w:t>
      </w:r>
    </w:p>
    <w:p w14:paraId="13CCB88D" w14:textId="77777777" w:rsidR="006E4EA9" w:rsidRPr="00370679" w:rsidRDefault="006E4EA9" w:rsidP="006E4EA9">
      <w:pPr>
        <w:pStyle w:val="PL"/>
      </w:pPr>
      <w:r w:rsidRPr="00370679">
        <w:t xml:space="preserve">      &lt;/xs:complexType&gt;</w:t>
      </w:r>
    </w:p>
    <w:p w14:paraId="2FD0A834" w14:textId="77777777" w:rsidR="006E4EA9" w:rsidRPr="00370679" w:rsidRDefault="006E4EA9" w:rsidP="006E4EA9">
      <w:pPr>
        <w:pStyle w:val="PL"/>
      </w:pPr>
    </w:p>
    <w:p w14:paraId="72D1A875" w14:textId="77777777" w:rsidR="006E4EA9" w:rsidRPr="00370679" w:rsidRDefault="006E4EA9" w:rsidP="006E4EA9">
      <w:pPr>
        <w:pStyle w:val="PL"/>
      </w:pPr>
      <w:r w:rsidRPr="00370679">
        <w:t xml:space="preserve">      &lt;xs:complexType name="aoc-eType"&gt;</w:t>
      </w:r>
    </w:p>
    <w:p w14:paraId="70387AF9" w14:textId="77777777" w:rsidR="006E4EA9" w:rsidRPr="00370679" w:rsidRDefault="006E4EA9" w:rsidP="006E4EA9">
      <w:pPr>
        <w:pStyle w:val="PL"/>
      </w:pPr>
      <w:r w:rsidRPr="00370679">
        <w:t xml:space="preserve">      </w:t>
      </w:r>
      <w:r w:rsidRPr="00370679">
        <w:tab/>
        <w:t xml:space="preserve">   &lt;xs:sequence&gt;</w:t>
      </w:r>
    </w:p>
    <w:p w14:paraId="41D2A701" w14:textId="77777777" w:rsidR="006E4EA9" w:rsidRPr="00370679" w:rsidRDefault="006E4EA9" w:rsidP="006E4EA9">
      <w:pPr>
        <w:pStyle w:val="PL"/>
      </w:pPr>
      <w:r w:rsidRPr="00370679">
        <w:tab/>
        <w:t xml:space="preserve">          &lt;xs:element name="recorded-charges" type="recorded-chargesType" /&gt;</w:t>
      </w:r>
    </w:p>
    <w:p w14:paraId="495DB7A4" w14:textId="77777777" w:rsidR="006E4EA9" w:rsidRPr="00370679" w:rsidRDefault="006E4EA9" w:rsidP="006E4EA9">
      <w:pPr>
        <w:pStyle w:val="PL"/>
      </w:pPr>
      <w:r w:rsidRPr="00370679">
        <w:tab/>
        <w:t xml:space="preserve">          &lt;xs:element name="billing-id" type="billind-idType" minOccurs="0" /&gt;</w:t>
      </w:r>
    </w:p>
    <w:p w14:paraId="2B5AE619"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593A068D" w14:textId="77777777" w:rsidR="006E4EA9" w:rsidRPr="00370679" w:rsidRDefault="006E4EA9" w:rsidP="006E4EA9">
      <w:pPr>
        <w:pStyle w:val="PL"/>
      </w:pPr>
      <w:r w:rsidRPr="00370679">
        <w:t xml:space="preserve">      </w:t>
      </w:r>
      <w:r w:rsidRPr="00370679">
        <w:tab/>
        <w:t xml:space="preserve">   &lt;/xs:sequence&gt;</w:t>
      </w:r>
    </w:p>
    <w:p w14:paraId="221A3547" w14:textId="77777777" w:rsidR="006E4EA9" w:rsidRPr="00370679" w:rsidRDefault="006E4EA9" w:rsidP="006E4EA9">
      <w:pPr>
        <w:pStyle w:val="PL"/>
      </w:pPr>
      <w:r w:rsidRPr="00370679">
        <w:tab/>
        <w:t xml:space="preserve">   &lt;xs:anyAttribute namespace="##any" processContents="lax"/&gt;</w:t>
      </w:r>
    </w:p>
    <w:p w14:paraId="627AA767" w14:textId="77777777" w:rsidR="006E4EA9" w:rsidRPr="00370679" w:rsidRDefault="006E4EA9" w:rsidP="006E4EA9">
      <w:pPr>
        <w:pStyle w:val="PL"/>
      </w:pPr>
      <w:r w:rsidRPr="00370679">
        <w:t xml:space="preserve">    &lt;/xs:complexType&gt;</w:t>
      </w:r>
    </w:p>
    <w:p w14:paraId="1675069E" w14:textId="77777777" w:rsidR="006E4EA9" w:rsidRPr="00370679" w:rsidRDefault="006E4EA9" w:rsidP="006E4EA9">
      <w:pPr>
        <w:pStyle w:val="PL"/>
      </w:pPr>
    </w:p>
    <w:p w14:paraId="228B99F7" w14:textId="77777777" w:rsidR="006E4EA9" w:rsidRPr="00370679" w:rsidRDefault="006E4EA9" w:rsidP="006E4EA9">
      <w:pPr>
        <w:pStyle w:val="PL"/>
      </w:pPr>
    </w:p>
    <w:p w14:paraId="609E65E8" w14:textId="77777777" w:rsidR="006E4EA9" w:rsidRPr="00370679" w:rsidRDefault="006E4EA9" w:rsidP="006E4EA9">
      <w:pPr>
        <w:pStyle w:val="PL"/>
      </w:pPr>
      <w:r w:rsidRPr="00370679">
        <w:lastRenderedPageBreak/>
        <w:t xml:space="preserve">      &lt;xs:complexType name="charged-itemsType"&gt;</w:t>
      </w:r>
    </w:p>
    <w:p w14:paraId="37B85291" w14:textId="77777777" w:rsidR="006E4EA9" w:rsidRPr="00370679" w:rsidRDefault="006E4EA9" w:rsidP="006E4EA9">
      <w:pPr>
        <w:pStyle w:val="PL"/>
      </w:pPr>
      <w:r w:rsidRPr="00370679">
        <w:t xml:space="preserve">      </w:t>
      </w:r>
      <w:r w:rsidRPr="00370679">
        <w:tab/>
        <w:t xml:space="preserve">    &lt;xs:sequence&gt;</w:t>
      </w:r>
    </w:p>
    <w:p w14:paraId="354463FC" w14:textId="77777777" w:rsidR="006E4EA9" w:rsidRPr="00370679" w:rsidRDefault="006E4EA9" w:rsidP="006E4EA9">
      <w:pPr>
        <w:pStyle w:val="PL"/>
      </w:pPr>
      <w:r w:rsidRPr="00370679">
        <w:t xml:space="preserve">      </w:t>
      </w:r>
      <w:r w:rsidRPr="00370679">
        <w:tab/>
        <w:t xml:space="preserve">    </w:t>
      </w:r>
      <w:r w:rsidRPr="00370679">
        <w:tab/>
        <w:t xml:space="preserve">   &lt;xs:element name="basic" type="basicType" minOccurs="0"/&gt;</w:t>
      </w:r>
    </w:p>
    <w:p w14:paraId="1BBC9630" w14:textId="77777777" w:rsidR="006E4EA9" w:rsidRPr="00370679" w:rsidRDefault="006E4EA9" w:rsidP="006E4EA9">
      <w:pPr>
        <w:pStyle w:val="PL"/>
      </w:pPr>
      <w:r w:rsidRPr="00370679">
        <w:t xml:space="preserve">      </w:t>
      </w:r>
      <w:r w:rsidRPr="00370679">
        <w:tab/>
        <w:t xml:space="preserve">    </w:t>
      </w:r>
      <w:r w:rsidRPr="00370679">
        <w:tab/>
        <w:t xml:space="preserve">   &lt;xs:element name="communication-attempt" type="communication-attemptType" minOccurs="0"/&gt;</w:t>
      </w:r>
    </w:p>
    <w:p w14:paraId="2CDA6889" w14:textId="77777777" w:rsidR="006E4EA9" w:rsidRPr="00370679" w:rsidRDefault="006E4EA9" w:rsidP="006E4EA9">
      <w:pPr>
        <w:pStyle w:val="PL"/>
      </w:pPr>
      <w:r w:rsidRPr="00370679">
        <w:t xml:space="preserve">      </w:t>
      </w:r>
      <w:r w:rsidRPr="00370679">
        <w:tab/>
        <w:t xml:space="preserve">    </w:t>
      </w:r>
      <w:r w:rsidRPr="00370679">
        <w:tab/>
        <w:t xml:space="preserve">   &lt;xs:element name="communication-setup" type="communication-setupType" minOccurs="0"/&gt;</w:t>
      </w:r>
    </w:p>
    <w:p w14:paraId="51E912FB" w14:textId="77777777" w:rsidR="006E4EA9" w:rsidRPr="00370679" w:rsidRDefault="006E4EA9" w:rsidP="006E4EA9">
      <w:pPr>
        <w:pStyle w:val="PL"/>
      </w:pPr>
      <w:r w:rsidRPr="00370679">
        <w:t xml:space="preserve">      </w:t>
      </w:r>
      <w:r w:rsidRPr="00370679">
        <w:tab/>
        <w:t xml:space="preserve">    </w:t>
      </w:r>
      <w:r w:rsidRPr="00370679">
        <w:tab/>
        <w:t xml:space="preserve">   &lt;xs:element name="services" type="servicesType" minOccurs="0" /&gt;</w:t>
      </w:r>
    </w:p>
    <w:p w14:paraId="7589FE66"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49F17961" w14:textId="77777777" w:rsidR="006E4EA9" w:rsidRPr="00370679" w:rsidRDefault="006E4EA9" w:rsidP="006E4EA9">
      <w:pPr>
        <w:pStyle w:val="PL"/>
      </w:pPr>
      <w:r w:rsidRPr="00370679">
        <w:t xml:space="preserve">      </w:t>
      </w:r>
      <w:r w:rsidRPr="00370679">
        <w:tab/>
        <w:t xml:space="preserve">    &lt;/xs:sequence&gt;</w:t>
      </w:r>
    </w:p>
    <w:p w14:paraId="4FCA4E7C" w14:textId="77777777" w:rsidR="006E4EA9" w:rsidRPr="00370679" w:rsidRDefault="006E4EA9" w:rsidP="006E4EA9">
      <w:pPr>
        <w:pStyle w:val="PL"/>
      </w:pPr>
      <w:r w:rsidRPr="00370679">
        <w:t xml:space="preserve">   </w:t>
      </w:r>
      <w:r w:rsidRPr="00370679">
        <w:tab/>
      </w:r>
      <w:r w:rsidRPr="00370679">
        <w:tab/>
        <w:t>&lt;xs:anyAttribute namespace="##any" processContents="lax"/&gt;</w:t>
      </w:r>
    </w:p>
    <w:p w14:paraId="1F31D97E" w14:textId="77777777" w:rsidR="006E4EA9" w:rsidRPr="00370679" w:rsidRDefault="006E4EA9" w:rsidP="006E4EA9">
      <w:pPr>
        <w:pStyle w:val="PL"/>
      </w:pPr>
      <w:r w:rsidRPr="00370679">
        <w:t xml:space="preserve">      &lt;/xs:complexType&gt;</w:t>
      </w:r>
    </w:p>
    <w:p w14:paraId="56718692" w14:textId="77777777" w:rsidR="006E4EA9" w:rsidRPr="00370679" w:rsidRDefault="006E4EA9" w:rsidP="006E4EA9">
      <w:pPr>
        <w:pStyle w:val="PL"/>
      </w:pPr>
      <w:r w:rsidRPr="00370679">
        <w:t xml:space="preserve">      </w:t>
      </w:r>
    </w:p>
    <w:p w14:paraId="5C447A09" w14:textId="77777777" w:rsidR="006E4EA9" w:rsidRPr="00370679" w:rsidRDefault="006E4EA9" w:rsidP="006E4EA9">
      <w:pPr>
        <w:pStyle w:val="PL"/>
      </w:pPr>
      <w:r w:rsidRPr="00370679">
        <w:t xml:space="preserve">      &lt;xs:complexType name="basicType"&gt;</w:t>
      </w:r>
    </w:p>
    <w:p w14:paraId="4A0A93CB" w14:textId="77777777" w:rsidR="006E4EA9" w:rsidRPr="00370679" w:rsidRDefault="006E4EA9" w:rsidP="006E4EA9">
      <w:pPr>
        <w:pStyle w:val="PL"/>
      </w:pPr>
      <w:r w:rsidRPr="00370679">
        <w:t xml:space="preserve">      </w:t>
      </w:r>
      <w:r w:rsidRPr="00370679">
        <w:tab/>
      </w:r>
      <w:r w:rsidRPr="00370679">
        <w:tab/>
        <w:t>&lt;xs:sequence&gt;</w:t>
      </w:r>
    </w:p>
    <w:p w14:paraId="12D4BB80" w14:textId="77777777" w:rsidR="006E4EA9" w:rsidRPr="00370679" w:rsidRDefault="006E4EA9" w:rsidP="006E4EA9">
      <w:pPr>
        <w:pStyle w:val="PL"/>
      </w:pPr>
      <w:r w:rsidRPr="00370679">
        <w:t xml:space="preserve">      </w:t>
      </w:r>
      <w:r w:rsidRPr="00370679">
        <w:tab/>
      </w:r>
      <w:r w:rsidRPr="00370679">
        <w:tab/>
      </w:r>
      <w:r w:rsidRPr="00370679">
        <w:tab/>
        <w:t>&lt;xs:element name="price-time" type="price-timeType" minOccurs="0" maxOccurs="unbounded" /&gt;</w:t>
      </w:r>
    </w:p>
    <w:p w14:paraId="0629CE6F"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0CE11CE5"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331E22E2"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262CF99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266FE641" w14:textId="77777777" w:rsidR="006E4EA9" w:rsidRPr="00370679" w:rsidRDefault="006E4EA9" w:rsidP="006E4EA9">
      <w:pPr>
        <w:pStyle w:val="PL"/>
      </w:pPr>
      <w:r w:rsidRPr="00370679">
        <w:t xml:space="preserve">      </w:t>
      </w:r>
      <w:r w:rsidRPr="00370679">
        <w:tab/>
      </w:r>
      <w:r w:rsidRPr="00370679">
        <w:tab/>
        <w:t>&lt;/xs:sequence&gt;</w:t>
      </w:r>
    </w:p>
    <w:p w14:paraId="2DE121A2" w14:textId="77777777" w:rsidR="006E4EA9" w:rsidRPr="00370679" w:rsidRDefault="006E4EA9" w:rsidP="006E4EA9">
      <w:pPr>
        <w:pStyle w:val="PL"/>
      </w:pPr>
      <w:r w:rsidRPr="00370679">
        <w:t xml:space="preserve">      &lt;/xs:complexType&gt;</w:t>
      </w:r>
    </w:p>
    <w:p w14:paraId="30D40B69" w14:textId="77777777" w:rsidR="006E4EA9" w:rsidRPr="00370679" w:rsidRDefault="006E4EA9" w:rsidP="006E4EA9">
      <w:pPr>
        <w:pStyle w:val="PL"/>
      </w:pPr>
      <w:r w:rsidRPr="00370679">
        <w:t xml:space="preserve">      </w:t>
      </w:r>
    </w:p>
    <w:p w14:paraId="51C68087" w14:textId="77777777" w:rsidR="006E4EA9" w:rsidRPr="00370679" w:rsidRDefault="006E4EA9" w:rsidP="006E4EA9">
      <w:pPr>
        <w:pStyle w:val="PL"/>
      </w:pPr>
      <w:r w:rsidRPr="00370679">
        <w:t xml:space="preserve">      &lt;xs:complexType name="communication-attemptType"&gt;</w:t>
      </w:r>
    </w:p>
    <w:p w14:paraId="473D9C86" w14:textId="77777777" w:rsidR="006E4EA9" w:rsidRPr="00370679" w:rsidRDefault="006E4EA9" w:rsidP="006E4EA9">
      <w:pPr>
        <w:pStyle w:val="PL"/>
      </w:pPr>
      <w:r w:rsidRPr="00370679">
        <w:t xml:space="preserve">      </w:t>
      </w:r>
      <w:r w:rsidRPr="00370679">
        <w:tab/>
      </w:r>
      <w:r w:rsidRPr="00370679">
        <w:tab/>
        <w:t>&lt;xs:sequence&gt;</w:t>
      </w:r>
    </w:p>
    <w:p w14:paraId="21AAA696"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2AC57D2B"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755FA8B2"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71D798D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770F6AC3" w14:textId="77777777" w:rsidR="006E4EA9" w:rsidRPr="00370679" w:rsidRDefault="006E4EA9" w:rsidP="006E4EA9">
      <w:pPr>
        <w:pStyle w:val="PL"/>
      </w:pPr>
      <w:r w:rsidRPr="00370679">
        <w:t xml:space="preserve">      </w:t>
      </w:r>
      <w:r w:rsidRPr="00370679">
        <w:tab/>
      </w:r>
      <w:r w:rsidRPr="00370679">
        <w:tab/>
        <w:t>&lt;/xs:sequence&gt;</w:t>
      </w:r>
    </w:p>
    <w:p w14:paraId="257FA205" w14:textId="77777777" w:rsidR="006E4EA9" w:rsidRPr="00370679" w:rsidRDefault="006E4EA9" w:rsidP="006E4EA9">
      <w:pPr>
        <w:pStyle w:val="PL"/>
      </w:pPr>
      <w:r w:rsidRPr="00370679">
        <w:t xml:space="preserve">      &lt;/xs:complexType&gt;</w:t>
      </w:r>
    </w:p>
    <w:p w14:paraId="2C7751F0" w14:textId="77777777" w:rsidR="006E4EA9" w:rsidRPr="00370679" w:rsidRDefault="006E4EA9" w:rsidP="006E4EA9">
      <w:pPr>
        <w:pStyle w:val="PL"/>
      </w:pPr>
    </w:p>
    <w:p w14:paraId="788F3FE6" w14:textId="77777777" w:rsidR="006E4EA9" w:rsidRPr="00370679" w:rsidRDefault="006E4EA9" w:rsidP="006E4EA9">
      <w:pPr>
        <w:pStyle w:val="PL"/>
      </w:pPr>
      <w:r w:rsidRPr="00370679">
        <w:t xml:space="preserve">      &lt;xs:complexType name="communication-setupType"&gt;</w:t>
      </w:r>
    </w:p>
    <w:p w14:paraId="2A9340FC" w14:textId="77777777" w:rsidR="006E4EA9" w:rsidRPr="00370679" w:rsidRDefault="006E4EA9" w:rsidP="006E4EA9">
      <w:pPr>
        <w:pStyle w:val="PL"/>
      </w:pPr>
      <w:r w:rsidRPr="00370679">
        <w:t xml:space="preserve">      </w:t>
      </w:r>
      <w:r w:rsidRPr="00370679">
        <w:tab/>
      </w:r>
      <w:r w:rsidRPr="00370679">
        <w:tab/>
        <w:t>&lt;xs:sequence&gt;</w:t>
      </w:r>
    </w:p>
    <w:p w14:paraId="6E30C2B5"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5FAA9EAD"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2F9635AE"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30961E1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0A0D35F2" w14:textId="77777777" w:rsidR="006E4EA9" w:rsidRPr="00370679" w:rsidRDefault="006E4EA9" w:rsidP="006E4EA9">
      <w:pPr>
        <w:pStyle w:val="PL"/>
      </w:pPr>
      <w:r w:rsidRPr="00370679">
        <w:t xml:space="preserve">      </w:t>
      </w:r>
      <w:r w:rsidRPr="00370679">
        <w:tab/>
      </w:r>
      <w:r w:rsidRPr="00370679">
        <w:tab/>
        <w:t>&lt;/xs:sequence&gt;</w:t>
      </w:r>
    </w:p>
    <w:p w14:paraId="37DB335F" w14:textId="77777777" w:rsidR="006E4EA9" w:rsidRPr="00370679" w:rsidRDefault="006E4EA9" w:rsidP="006E4EA9">
      <w:pPr>
        <w:pStyle w:val="PL"/>
      </w:pPr>
      <w:r w:rsidRPr="00370679">
        <w:t xml:space="preserve">      &lt;/xs:complexType&gt;</w:t>
      </w:r>
    </w:p>
    <w:p w14:paraId="6F4E8EAA" w14:textId="77777777" w:rsidR="006E4EA9" w:rsidRPr="00370679" w:rsidRDefault="006E4EA9" w:rsidP="006E4EA9">
      <w:pPr>
        <w:pStyle w:val="PL"/>
      </w:pPr>
    </w:p>
    <w:p w14:paraId="33C3F0B7" w14:textId="77777777" w:rsidR="006E4EA9" w:rsidRPr="00370679" w:rsidRDefault="006E4EA9" w:rsidP="006E4EA9">
      <w:pPr>
        <w:pStyle w:val="PL"/>
      </w:pPr>
      <w:r w:rsidRPr="00370679">
        <w:t xml:space="preserve">      &lt;xs:complexType name="servicesType"&gt;</w:t>
      </w:r>
    </w:p>
    <w:p w14:paraId="7EF6781D" w14:textId="77777777" w:rsidR="006E4EA9" w:rsidRPr="00370679" w:rsidRDefault="006E4EA9" w:rsidP="006E4EA9">
      <w:pPr>
        <w:pStyle w:val="PL"/>
      </w:pPr>
      <w:r w:rsidRPr="00370679">
        <w:t xml:space="preserve">      </w:t>
      </w:r>
      <w:r w:rsidRPr="00370679">
        <w:tab/>
      </w:r>
      <w:r w:rsidRPr="00370679">
        <w:tab/>
        <w:t>&lt;xs:sequence&gt;</w:t>
      </w:r>
    </w:p>
    <w:p w14:paraId="506AF65B" w14:textId="77777777" w:rsidR="006E4EA9" w:rsidRPr="00370679" w:rsidRDefault="006E4EA9" w:rsidP="006E4EA9">
      <w:pPr>
        <w:pStyle w:val="PL"/>
      </w:pPr>
      <w:r w:rsidRPr="00370679">
        <w:t xml:space="preserve">      </w:t>
      </w:r>
      <w:r w:rsidRPr="00370679">
        <w:tab/>
      </w:r>
      <w:r w:rsidRPr="00370679">
        <w:tab/>
      </w:r>
      <w:r w:rsidRPr="00370679">
        <w:tab/>
        <w:t>&lt;xs:element name="price-time" type="price-timeType" minOccurs="0" /&gt;</w:t>
      </w:r>
    </w:p>
    <w:p w14:paraId="3279EAC9"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0A30DFD0"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1006EA49"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74569D13"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39D4E8B3" w14:textId="77777777" w:rsidR="006E4EA9" w:rsidRPr="00370679" w:rsidRDefault="006E4EA9" w:rsidP="006E4EA9">
      <w:pPr>
        <w:pStyle w:val="PL"/>
      </w:pPr>
      <w:r w:rsidRPr="00370679">
        <w:t xml:space="preserve">      </w:t>
      </w:r>
      <w:r w:rsidRPr="00370679">
        <w:tab/>
      </w:r>
      <w:r w:rsidRPr="00370679">
        <w:tab/>
        <w:t>&lt;/xs:sequence&gt;</w:t>
      </w:r>
    </w:p>
    <w:p w14:paraId="37EFEC2D" w14:textId="77777777" w:rsidR="006E4EA9" w:rsidRPr="00370679" w:rsidRDefault="006E4EA9" w:rsidP="006E4EA9">
      <w:pPr>
        <w:pStyle w:val="PL"/>
      </w:pPr>
      <w:r w:rsidRPr="00370679">
        <w:t xml:space="preserve">      &lt;/xs:complexType&gt;</w:t>
      </w:r>
    </w:p>
    <w:p w14:paraId="0A444953" w14:textId="77777777" w:rsidR="006E4EA9" w:rsidRPr="00370679" w:rsidRDefault="006E4EA9" w:rsidP="006E4EA9">
      <w:pPr>
        <w:pStyle w:val="PL"/>
      </w:pPr>
      <w:r w:rsidRPr="00370679">
        <w:t xml:space="preserve"> </w:t>
      </w:r>
    </w:p>
    <w:p w14:paraId="78BDB9DC" w14:textId="77777777" w:rsidR="006E4EA9" w:rsidRPr="00370679" w:rsidRDefault="006E4EA9" w:rsidP="006E4EA9">
      <w:pPr>
        <w:pStyle w:val="PL"/>
      </w:pPr>
      <w:r w:rsidRPr="00370679">
        <w:t xml:space="preserve">     &lt;!-- length-time-unit: type="timeType" (another possibilty is to keep length-time-unit with type="xs:duration") </w:t>
      </w:r>
    </w:p>
    <w:p w14:paraId="21901C6B" w14:textId="77777777" w:rsidR="006E4EA9" w:rsidRPr="00370679" w:rsidRDefault="006E4EA9" w:rsidP="006E4EA9">
      <w:pPr>
        <w:pStyle w:val="PL"/>
      </w:pPr>
      <w:r w:rsidRPr="00370679">
        <w:t xml:space="preserve">            granularity: type="timeType" (another possibility is type="xs:duration")</w:t>
      </w:r>
    </w:p>
    <w:p w14:paraId="309EF323" w14:textId="77777777" w:rsidR="006E4EA9" w:rsidRPr="00370679" w:rsidRDefault="006E4EA9" w:rsidP="006E4EA9">
      <w:pPr>
        <w:pStyle w:val="PL"/>
      </w:pPr>
      <w:r w:rsidRPr="00370679">
        <w:t xml:space="preserve">            (xs:duration: the minimum resolution is second)</w:t>
      </w:r>
    </w:p>
    <w:p w14:paraId="5CE25D61" w14:textId="77777777" w:rsidR="006E4EA9" w:rsidRPr="00370679" w:rsidRDefault="006E4EA9" w:rsidP="006E4EA9">
      <w:pPr>
        <w:pStyle w:val="PL"/>
      </w:pPr>
      <w:r w:rsidRPr="00370679">
        <w:t xml:space="preserve">     --&gt;</w:t>
      </w:r>
    </w:p>
    <w:p w14:paraId="73254001" w14:textId="77777777" w:rsidR="006E4EA9" w:rsidRPr="00370679" w:rsidRDefault="006E4EA9" w:rsidP="006E4EA9">
      <w:pPr>
        <w:pStyle w:val="PL"/>
      </w:pPr>
      <w:r w:rsidRPr="00370679">
        <w:t xml:space="preserve">     &lt;xs:complexType name="price-timeType"&gt;</w:t>
      </w:r>
    </w:p>
    <w:p w14:paraId="77156A89" w14:textId="77777777" w:rsidR="006E4EA9" w:rsidRPr="00370679" w:rsidRDefault="006E4EA9" w:rsidP="006E4EA9">
      <w:pPr>
        <w:pStyle w:val="PL"/>
      </w:pPr>
      <w:r w:rsidRPr="00370679">
        <w:t xml:space="preserve">     </w:t>
      </w:r>
      <w:r w:rsidRPr="00370679">
        <w:tab/>
        <w:t xml:space="preserve">    &lt;xs:sequence&gt;</w:t>
      </w:r>
    </w:p>
    <w:p w14:paraId="0BA4F37F" w14:textId="77777777" w:rsidR="006E4EA9" w:rsidRPr="00370679" w:rsidRDefault="006E4EA9" w:rsidP="006E4EA9">
      <w:pPr>
        <w:pStyle w:val="PL"/>
      </w:pPr>
      <w:r w:rsidRPr="00370679">
        <w:t xml:space="preserve">     </w:t>
      </w:r>
      <w:r w:rsidRPr="00370679">
        <w:tab/>
        <w:t xml:space="preserve">    </w:t>
      </w:r>
      <w:r w:rsidRPr="00370679">
        <w:tab/>
        <w:t xml:space="preserve">   &lt;xs:element name="currency-id" type="xs:token" minOccurs="0"/&gt;</w:t>
      </w:r>
    </w:p>
    <w:p w14:paraId="521E0E00" w14:textId="77777777" w:rsidR="006E4EA9" w:rsidRPr="00370679" w:rsidRDefault="006E4EA9" w:rsidP="006E4EA9">
      <w:pPr>
        <w:pStyle w:val="PL"/>
      </w:pPr>
      <w:r w:rsidRPr="00370679">
        <w:t xml:space="preserve">             &lt;!-- The currency-id shall be coded according to ISO 4217 [</w:t>
      </w:r>
      <w:r w:rsidR="003B7C48">
        <w:t>3</w:t>
      </w:r>
      <w:r w:rsidRPr="00370679">
        <w:t>] or set to the value "UNIT" for the sending of charging units. --&gt;</w:t>
      </w:r>
    </w:p>
    <w:p w14:paraId="660BFF0C" w14:textId="77777777" w:rsidR="006E4EA9" w:rsidRPr="00370679" w:rsidRDefault="006E4EA9" w:rsidP="006E4EA9">
      <w:pPr>
        <w:pStyle w:val="PL"/>
      </w:pPr>
      <w:r w:rsidRPr="00370679">
        <w:t xml:space="preserve">     </w:t>
      </w:r>
      <w:r w:rsidRPr="00370679">
        <w:tab/>
        <w:t xml:space="preserve">    </w:t>
      </w:r>
      <w:r w:rsidRPr="00370679">
        <w:tab/>
        <w:t xml:space="preserve">   &lt;xs:element name="currency-amount" type="xs:decimal" minOccurs="0" /&gt;</w:t>
      </w:r>
    </w:p>
    <w:p w14:paraId="75446285" w14:textId="77777777" w:rsidR="006E4EA9" w:rsidRPr="00370679" w:rsidRDefault="006E4EA9" w:rsidP="006E4EA9">
      <w:pPr>
        <w:pStyle w:val="PL"/>
      </w:pPr>
      <w:r w:rsidRPr="00370679">
        <w:t xml:space="preserve">     </w:t>
      </w:r>
      <w:r w:rsidRPr="00370679">
        <w:tab/>
        <w:t xml:space="preserve">    </w:t>
      </w:r>
      <w:r w:rsidRPr="00370679">
        <w:tab/>
        <w:t xml:space="preserve">   &lt;xs:element name="length-time-unit" type="timeType" minOccurs="0" /&gt;</w:t>
      </w:r>
    </w:p>
    <w:p w14:paraId="5B848F7C" w14:textId="77777777" w:rsidR="006E4EA9" w:rsidRPr="00370679" w:rsidRDefault="006E4EA9" w:rsidP="006E4EA9">
      <w:pPr>
        <w:pStyle w:val="PL"/>
      </w:pPr>
      <w:r w:rsidRPr="00370679">
        <w:t xml:space="preserve">     </w:t>
      </w:r>
      <w:r w:rsidRPr="00370679">
        <w:tab/>
        <w:t xml:space="preserve">    </w:t>
      </w:r>
      <w:r w:rsidRPr="00370679">
        <w:tab/>
        <w:t xml:space="preserve">   &lt;xs:element name="charging-type" type="charging-typeType" minOccurs="0" /&gt;</w:t>
      </w:r>
    </w:p>
    <w:p w14:paraId="07817BF7" w14:textId="77777777" w:rsidR="006E4EA9" w:rsidRPr="00370679" w:rsidRDefault="006E4EA9" w:rsidP="006E4EA9">
      <w:pPr>
        <w:pStyle w:val="PL"/>
      </w:pPr>
      <w:r w:rsidRPr="00370679">
        <w:t xml:space="preserve">     </w:t>
      </w:r>
      <w:r w:rsidRPr="00370679">
        <w:tab/>
        <w:t xml:space="preserve">    </w:t>
      </w:r>
      <w:r w:rsidRPr="00370679">
        <w:tab/>
        <w:t xml:space="preserve">   &lt;xs:element name="granularity" type="timeType" minOccurs="0" /&gt;</w:t>
      </w:r>
    </w:p>
    <w:p w14:paraId="0D7D6622" w14:textId="77777777" w:rsidR="006E4EA9" w:rsidRPr="00370679" w:rsidRDefault="006E4EA9" w:rsidP="006E4EA9">
      <w:pPr>
        <w:pStyle w:val="PL"/>
      </w:pPr>
      <w:r w:rsidRPr="00370679">
        <w:t xml:space="preserve">     </w:t>
      </w:r>
      <w:r w:rsidRPr="00370679">
        <w:tab/>
        <w:t xml:space="preserve">    &lt;/xs:sequence&gt;</w:t>
      </w:r>
    </w:p>
    <w:p w14:paraId="1EC3F10F" w14:textId="77777777" w:rsidR="006E4EA9" w:rsidRPr="00370679" w:rsidRDefault="006E4EA9" w:rsidP="006E4EA9">
      <w:pPr>
        <w:pStyle w:val="PL"/>
      </w:pPr>
      <w:r w:rsidRPr="00370679">
        <w:t xml:space="preserve">     &lt;/xs:complexType&gt;</w:t>
      </w:r>
    </w:p>
    <w:p w14:paraId="5E038398" w14:textId="77777777" w:rsidR="006E4EA9" w:rsidRPr="00370679" w:rsidRDefault="006E4EA9" w:rsidP="006E4EA9">
      <w:pPr>
        <w:pStyle w:val="PL"/>
      </w:pPr>
    </w:p>
    <w:p w14:paraId="47DC526F" w14:textId="77777777" w:rsidR="006E4EA9" w:rsidRPr="00370679" w:rsidRDefault="006E4EA9" w:rsidP="006E4EA9">
      <w:pPr>
        <w:pStyle w:val="PL"/>
      </w:pPr>
      <w:r w:rsidRPr="00370679">
        <w:t xml:space="preserve">     &lt;xs:complexType name="currency-id-amountType"&gt;</w:t>
      </w:r>
    </w:p>
    <w:p w14:paraId="6A533B99" w14:textId="77777777" w:rsidR="006E4EA9" w:rsidRPr="00370679" w:rsidRDefault="006E4EA9" w:rsidP="006E4EA9">
      <w:pPr>
        <w:pStyle w:val="PL"/>
      </w:pPr>
      <w:r w:rsidRPr="00370679">
        <w:t xml:space="preserve">     </w:t>
      </w:r>
      <w:r w:rsidRPr="00370679">
        <w:tab/>
        <w:t xml:space="preserve">    &lt;xs:sequence&gt;</w:t>
      </w:r>
    </w:p>
    <w:p w14:paraId="16223D2B" w14:textId="77777777" w:rsidR="006E4EA9" w:rsidRPr="00370679" w:rsidRDefault="006E4EA9" w:rsidP="006E4EA9">
      <w:pPr>
        <w:pStyle w:val="PL"/>
      </w:pPr>
      <w:r w:rsidRPr="00370679">
        <w:t xml:space="preserve">     </w:t>
      </w:r>
      <w:r w:rsidRPr="00370679">
        <w:tab/>
        <w:t xml:space="preserve">    </w:t>
      </w:r>
      <w:r w:rsidRPr="00370679">
        <w:tab/>
        <w:t xml:space="preserve">   &lt;xs:element name="currency-id" type="xs:token" minOccurs="0"/&gt;</w:t>
      </w:r>
    </w:p>
    <w:p w14:paraId="3A915344" w14:textId="77777777" w:rsidR="006E4EA9" w:rsidRPr="00370679" w:rsidRDefault="006E4EA9" w:rsidP="006E4EA9">
      <w:pPr>
        <w:pStyle w:val="PL"/>
      </w:pPr>
      <w:r w:rsidRPr="00370679">
        <w:t xml:space="preserve">             &lt;!-- The currency-id shall be coded according to ISO 4217 [</w:t>
      </w:r>
      <w:r w:rsidR="003B7C48">
        <w:t>3</w:t>
      </w:r>
      <w:r w:rsidRPr="00370679">
        <w:t>] or set to the value "UNIT" for the sending of charging units. --&gt;</w:t>
      </w:r>
    </w:p>
    <w:p w14:paraId="74343DD4" w14:textId="77777777" w:rsidR="006E4EA9" w:rsidRPr="00370679" w:rsidRDefault="006E4EA9" w:rsidP="006E4EA9">
      <w:pPr>
        <w:pStyle w:val="PL"/>
      </w:pPr>
      <w:r w:rsidRPr="00370679">
        <w:t xml:space="preserve">     </w:t>
      </w:r>
      <w:r w:rsidRPr="00370679">
        <w:tab/>
        <w:t xml:space="preserve">    </w:t>
      </w:r>
      <w:r w:rsidRPr="00370679">
        <w:tab/>
        <w:t xml:space="preserve">   &lt;xs:element name="currency-amount" type="xs:decimal" minOccurs="0" /&gt;</w:t>
      </w:r>
    </w:p>
    <w:p w14:paraId="1334DDF6" w14:textId="77777777" w:rsidR="006E4EA9" w:rsidRPr="00370679" w:rsidRDefault="006E4EA9" w:rsidP="006E4EA9">
      <w:pPr>
        <w:pStyle w:val="PL"/>
      </w:pPr>
      <w:r w:rsidRPr="00370679">
        <w:tab/>
        <w:t>&lt;/xs:sequence&gt;</w:t>
      </w:r>
    </w:p>
    <w:p w14:paraId="6E33E83A" w14:textId="77777777" w:rsidR="006E4EA9" w:rsidRPr="00370679" w:rsidRDefault="006E4EA9" w:rsidP="006E4EA9">
      <w:pPr>
        <w:pStyle w:val="PL"/>
      </w:pPr>
      <w:r w:rsidRPr="00370679">
        <w:t xml:space="preserve">   &lt;/xs:complexType&gt;</w:t>
      </w:r>
    </w:p>
    <w:p w14:paraId="5860EC4F" w14:textId="77777777" w:rsidR="006E4EA9" w:rsidRPr="00370679" w:rsidRDefault="006E4EA9" w:rsidP="006E4EA9">
      <w:pPr>
        <w:pStyle w:val="PL"/>
      </w:pPr>
    </w:p>
    <w:p w14:paraId="19567AA1" w14:textId="77777777" w:rsidR="006E4EA9" w:rsidRPr="00370679" w:rsidRDefault="006E4EA9" w:rsidP="006E4EA9">
      <w:pPr>
        <w:pStyle w:val="PL"/>
      </w:pPr>
      <w:r w:rsidRPr="00370679">
        <w:t xml:space="preserve">   &lt;!-- timeType is represented with time-unit (unsigned int) * scale (enum) --&gt;</w:t>
      </w:r>
    </w:p>
    <w:p w14:paraId="25AB237E" w14:textId="77777777" w:rsidR="006E4EA9" w:rsidRPr="00370679" w:rsidRDefault="006E4EA9" w:rsidP="006E4EA9">
      <w:pPr>
        <w:pStyle w:val="PL"/>
      </w:pPr>
      <w:r w:rsidRPr="00370679">
        <w:t xml:space="preserve">   &lt;xs:complexType name="timeType"&gt;</w:t>
      </w:r>
    </w:p>
    <w:p w14:paraId="317D6AAC" w14:textId="77777777" w:rsidR="006E4EA9" w:rsidRPr="00370679" w:rsidRDefault="006E4EA9" w:rsidP="006E4EA9">
      <w:pPr>
        <w:pStyle w:val="PL"/>
      </w:pPr>
      <w:r w:rsidRPr="00370679">
        <w:tab/>
        <w:t xml:space="preserve">    &lt;xs:sequence&gt;</w:t>
      </w:r>
    </w:p>
    <w:p w14:paraId="3372106B" w14:textId="77777777" w:rsidR="006E4EA9" w:rsidRPr="00370679" w:rsidRDefault="006E4EA9" w:rsidP="006E4EA9">
      <w:pPr>
        <w:pStyle w:val="PL"/>
      </w:pPr>
      <w:r w:rsidRPr="00370679">
        <w:tab/>
      </w:r>
      <w:r w:rsidRPr="00370679">
        <w:tab/>
        <w:t xml:space="preserve">   &lt;xs:element name="time-unit" type="xs:unsignedInt"/&gt;</w:t>
      </w:r>
    </w:p>
    <w:p w14:paraId="39EC9ABC" w14:textId="77777777" w:rsidR="006E4EA9" w:rsidRPr="00370679" w:rsidRDefault="006E4EA9" w:rsidP="006E4EA9">
      <w:pPr>
        <w:pStyle w:val="PL"/>
      </w:pPr>
      <w:r w:rsidRPr="00370679">
        <w:tab/>
      </w:r>
      <w:r w:rsidRPr="00370679">
        <w:tab/>
        <w:t xml:space="preserve">   &lt;xs:element name="scale" type="scaleType"/&gt;</w:t>
      </w:r>
    </w:p>
    <w:p w14:paraId="44F8EB2C" w14:textId="77777777" w:rsidR="006E4EA9" w:rsidRPr="00370679" w:rsidRDefault="006E4EA9" w:rsidP="006E4EA9">
      <w:pPr>
        <w:pStyle w:val="PL"/>
      </w:pPr>
      <w:r w:rsidRPr="00370679">
        <w:tab/>
        <w:t>&lt;/xs:sequence&gt;</w:t>
      </w:r>
    </w:p>
    <w:p w14:paraId="1C62DEC3" w14:textId="77777777" w:rsidR="006E4EA9" w:rsidRPr="00370679" w:rsidRDefault="006E4EA9" w:rsidP="006E4EA9">
      <w:pPr>
        <w:pStyle w:val="PL"/>
      </w:pPr>
      <w:r w:rsidRPr="00370679">
        <w:t xml:space="preserve">   &lt;/xs:complexType&gt;</w:t>
      </w:r>
    </w:p>
    <w:p w14:paraId="1808A846" w14:textId="77777777" w:rsidR="006E4EA9" w:rsidRPr="00370679" w:rsidRDefault="006E4EA9" w:rsidP="006E4EA9">
      <w:pPr>
        <w:pStyle w:val="PL"/>
      </w:pPr>
    </w:p>
    <w:p w14:paraId="1F2C3935" w14:textId="77777777" w:rsidR="006E4EA9" w:rsidRPr="00370679" w:rsidRDefault="006E4EA9" w:rsidP="006E4EA9">
      <w:pPr>
        <w:pStyle w:val="PL"/>
      </w:pPr>
      <w:r w:rsidRPr="00370679">
        <w:t xml:space="preserve">   &lt;xs:simpleType name="scaleType"&gt;</w:t>
      </w:r>
    </w:p>
    <w:p w14:paraId="7E9B6D6F" w14:textId="77777777" w:rsidR="006E4EA9" w:rsidRPr="00370679" w:rsidRDefault="006E4EA9" w:rsidP="006E4EA9">
      <w:pPr>
        <w:pStyle w:val="PL"/>
      </w:pPr>
      <w:r w:rsidRPr="00370679">
        <w:tab/>
        <w:t xml:space="preserve">   &lt;xs:restriction base="xs:token"&gt;</w:t>
      </w:r>
    </w:p>
    <w:p w14:paraId="2BC22A98" w14:textId="77777777" w:rsidR="006E4EA9" w:rsidRPr="00370679" w:rsidRDefault="006E4EA9" w:rsidP="006E4EA9">
      <w:pPr>
        <w:pStyle w:val="PL"/>
      </w:pPr>
      <w:r w:rsidRPr="00370679">
        <w:tab/>
      </w:r>
      <w:r w:rsidRPr="00370679">
        <w:tab/>
        <w:t xml:space="preserve">  &lt;xs:enumeration value="one-hundreth-second"/&gt;</w:t>
      </w:r>
    </w:p>
    <w:p w14:paraId="52E8D904" w14:textId="77777777" w:rsidR="006E4EA9" w:rsidRPr="00370679" w:rsidRDefault="006E4EA9" w:rsidP="006E4EA9">
      <w:pPr>
        <w:pStyle w:val="PL"/>
      </w:pPr>
      <w:r w:rsidRPr="00370679">
        <w:tab/>
      </w:r>
      <w:r w:rsidRPr="00370679">
        <w:tab/>
        <w:t xml:space="preserve">  &lt;xs:enumeration value="one-tenth-second"/&gt;</w:t>
      </w:r>
    </w:p>
    <w:p w14:paraId="49DA5973" w14:textId="77777777" w:rsidR="006E4EA9" w:rsidRPr="00370679" w:rsidRDefault="006E4EA9" w:rsidP="006E4EA9">
      <w:pPr>
        <w:pStyle w:val="PL"/>
      </w:pPr>
      <w:r w:rsidRPr="00370679">
        <w:tab/>
      </w:r>
      <w:r w:rsidRPr="00370679">
        <w:tab/>
        <w:t xml:space="preserve">  &lt;xs:enumeration value="one-second"/&gt;</w:t>
      </w:r>
    </w:p>
    <w:p w14:paraId="58A6794D" w14:textId="77777777" w:rsidR="006E4EA9" w:rsidRPr="00370679" w:rsidRDefault="006E4EA9" w:rsidP="006E4EA9">
      <w:pPr>
        <w:pStyle w:val="PL"/>
      </w:pPr>
      <w:r w:rsidRPr="00370679">
        <w:tab/>
      </w:r>
      <w:r w:rsidRPr="00370679">
        <w:tab/>
        <w:t xml:space="preserve">  &lt;xs:enumeration value="ten-seconds"/&gt;</w:t>
      </w:r>
    </w:p>
    <w:p w14:paraId="058867BA" w14:textId="77777777" w:rsidR="006E4EA9" w:rsidRPr="00370679" w:rsidRDefault="006E4EA9" w:rsidP="006E4EA9">
      <w:pPr>
        <w:pStyle w:val="PL"/>
      </w:pPr>
      <w:r w:rsidRPr="00370679">
        <w:tab/>
      </w:r>
      <w:r w:rsidRPr="00370679">
        <w:tab/>
        <w:t xml:space="preserve">  &lt;xs:enumeration value="one-minute"/&gt;</w:t>
      </w:r>
    </w:p>
    <w:p w14:paraId="5CFFFB7F" w14:textId="77777777" w:rsidR="006E4EA9" w:rsidRPr="00370679" w:rsidRDefault="006E4EA9" w:rsidP="006E4EA9">
      <w:pPr>
        <w:pStyle w:val="PL"/>
      </w:pPr>
      <w:r w:rsidRPr="00370679">
        <w:tab/>
      </w:r>
      <w:r w:rsidRPr="00370679">
        <w:tab/>
        <w:t xml:space="preserve">  &lt;xs:enumeration value="one-hour"/&gt;</w:t>
      </w:r>
    </w:p>
    <w:p w14:paraId="6360286D" w14:textId="77777777" w:rsidR="006E4EA9" w:rsidRPr="00370679" w:rsidRDefault="006E4EA9" w:rsidP="006E4EA9">
      <w:pPr>
        <w:pStyle w:val="PL"/>
      </w:pPr>
      <w:r w:rsidRPr="00370679">
        <w:tab/>
      </w:r>
      <w:r w:rsidRPr="00370679">
        <w:tab/>
        <w:t xml:space="preserve">  &lt;xs:enumeration value="twenty-four-hours"/&gt;</w:t>
      </w:r>
    </w:p>
    <w:p w14:paraId="7AFBD003" w14:textId="77777777" w:rsidR="006E4EA9" w:rsidRPr="00370679" w:rsidRDefault="006E4EA9" w:rsidP="006E4EA9">
      <w:pPr>
        <w:pStyle w:val="PL"/>
      </w:pPr>
      <w:r w:rsidRPr="00370679">
        <w:tab/>
        <w:t>&lt;/xs:restriction&gt;</w:t>
      </w:r>
    </w:p>
    <w:p w14:paraId="2967EAF1" w14:textId="77777777" w:rsidR="006E4EA9" w:rsidRPr="00370679" w:rsidRDefault="006E4EA9" w:rsidP="006E4EA9">
      <w:pPr>
        <w:pStyle w:val="PL"/>
      </w:pPr>
      <w:r w:rsidRPr="00370679">
        <w:t xml:space="preserve">   &lt;/xs:simpleType&gt;</w:t>
      </w:r>
    </w:p>
    <w:p w14:paraId="12ACF01A" w14:textId="77777777" w:rsidR="006E4EA9" w:rsidRPr="00370679" w:rsidRDefault="006E4EA9" w:rsidP="006E4EA9">
      <w:pPr>
        <w:pStyle w:val="PL"/>
      </w:pPr>
      <w:r w:rsidRPr="00370679">
        <w:t xml:space="preserve">   &lt;!-- end of timeType definition --&gt;</w:t>
      </w:r>
    </w:p>
    <w:p w14:paraId="0F83D30A" w14:textId="77777777" w:rsidR="006E4EA9" w:rsidRPr="00370679" w:rsidRDefault="006E4EA9" w:rsidP="006E4EA9">
      <w:pPr>
        <w:pStyle w:val="PL"/>
      </w:pPr>
      <w:r w:rsidRPr="00370679">
        <w:tab/>
      </w:r>
    </w:p>
    <w:p w14:paraId="4F43E5F2" w14:textId="77777777" w:rsidR="006E4EA9" w:rsidRPr="00370679" w:rsidRDefault="006E4EA9" w:rsidP="006E4EA9">
      <w:pPr>
        <w:pStyle w:val="PL"/>
      </w:pPr>
      <w:r w:rsidRPr="00370679">
        <w:t xml:space="preserve">    &lt;xs:complexType name="emptyType"&gt;</w:t>
      </w:r>
    </w:p>
    <w:p w14:paraId="7AD96168" w14:textId="77777777" w:rsidR="006E4EA9" w:rsidRPr="00370679" w:rsidRDefault="006E4EA9" w:rsidP="006E4EA9">
      <w:pPr>
        <w:pStyle w:val="PL"/>
      </w:pPr>
      <w:r w:rsidRPr="00370679">
        <w:tab/>
        <w:t xml:space="preserve">     &lt;xs:complexContent&gt;</w:t>
      </w:r>
    </w:p>
    <w:p w14:paraId="007AD396" w14:textId="77777777" w:rsidR="006E4EA9" w:rsidRPr="00370679" w:rsidRDefault="006E4EA9" w:rsidP="006E4EA9">
      <w:pPr>
        <w:pStyle w:val="PL"/>
      </w:pPr>
      <w:r w:rsidRPr="00370679">
        <w:tab/>
      </w:r>
      <w:r w:rsidRPr="00370679">
        <w:tab/>
        <w:t xml:space="preserve">      &lt;xs:restriction base="xs:anyType"/&gt;</w:t>
      </w:r>
    </w:p>
    <w:p w14:paraId="0313DE43" w14:textId="77777777" w:rsidR="006E4EA9" w:rsidRPr="00370679" w:rsidRDefault="006E4EA9" w:rsidP="006E4EA9">
      <w:pPr>
        <w:pStyle w:val="PL"/>
      </w:pPr>
      <w:r w:rsidRPr="00370679">
        <w:t xml:space="preserve">     </w:t>
      </w:r>
      <w:r w:rsidRPr="00370679">
        <w:tab/>
      </w:r>
      <w:r w:rsidRPr="00370679">
        <w:tab/>
        <w:t>&lt;/xs:complexContent&gt;</w:t>
      </w:r>
    </w:p>
    <w:p w14:paraId="2C426FBB" w14:textId="77777777" w:rsidR="006E4EA9" w:rsidRPr="00370679" w:rsidRDefault="006E4EA9" w:rsidP="006E4EA9">
      <w:pPr>
        <w:pStyle w:val="PL"/>
      </w:pPr>
      <w:r w:rsidRPr="00370679">
        <w:t xml:space="preserve">    &lt;/xs:complexType&gt;</w:t>
      </w:r>
    </w:p>
    <w:p w14:paraId="0BC5318A" w14:textId="77777777" w:rsidR="006E4EA9" w:rsidRPr="00370679" w:rsidRDefault="006E4EA9" w:rsidP="006E4EA9">
      <w:pPr>
        <w:pStyle w:val="PL"/>
      </w:pPr>
    </w:p>
    <w:p w14:paraId="270A22BC" w14:textId="77777777" w:rsidR="006E4EA9" w:rsidRPr="00370679" w:rsidRDefault="006E4EA9" w:rsidP="006E4EA9">
      <w:pPr>
        <w:pStyle w:val="PL"/>
      </w:pPr>
      <w:r w:rsidRPr="00370679">
        <w:t xml:space="preserve">  &lt;!-- simplified --&gt;</w:t>
      </w:r>
      <w:r w:rsidRPr="00370679">
        <w:tab/>
      </w:r>
    </w:p>
    <w:p w14:paraId="4AE34CD7" w14:textId="77777777" w:rsidR="006E4EA9" w:rsidRPr="00370679" w:rsidRDefault="006E4EA9" w:rsidP="006E4EA9">
      <w:pPr>
        <w:pStyle w:val="PL"/>
      </w:pPr>
      <w:r w:rsidRPr="00370679">
        <w:t xml:space="preserve">  &lt;xs:simpleType name="charging-infoType"&gt;</w:t>
      </w:r>
    </w:p>
    <w:p w14:paraId="0D07C1B1" w14:textId="77777777" w:rsidR="006E4EA9" w:rsidRPr="00370679" w:rsidRDefault="006E4EA9" w:rsidP="006E4EA9">
      <w:pPr>
        <w:pStyle w:val="PL"/>
      </w:pPr>
      <w:r w:rsidRPr="00370679">
        <w:t xml:space="preserve">  </w:t>
      </w:r>
      <w:r w:rsidRPr="00370679">
        <w:tab/>
      </w:r>
      <w:r w:rsidRPr="00370679">
        <w:tab/>
        <w:t>&lt;xs:restriction base="xs:token"&gt;</w:t>
      </w:r>
    </w:p>
    <w:p w14:paraId="7D9E5C8B" w14:textId="77777777" w:rsidR="006E4EA9" w:rsidRPr="00370679" w:rsidRDefault="006E4EA9" w:rsidP="006E4EA9">
      <w:pPr>
        <w:pStyle w:val="PL"/>
      </w:pPr>
      <w:r w:rsidRPr="00370679">
        <w:t xml:space="preserve">  </w:t>
      </w:r>
      <w:r w:rsidRPr="00370679">
        <w:tab/>
      </w:r>
      <w:r w:rsidRPr="00370679">
        <w:tab/>
      </w:r>
      <w:r w:rsidRPr="00370679">
        <w:tab/>
        <w:t>&lt;xs:enumeration value="total" /&gt;</w:t>
      </w:r>
    </w:p>
    <w:p w14:paraId="3F513802" w14:textId="77777777" w:rsidR="006E4EA9" w:rsidRPr="00370679" w:rsidRDefault="006E4EA9" w:rsidP="006E4EA9">
      <w:pPr>
        <w:pStyle w:val="PL"/>
      </w:pPr>
      <w:r w:rsidRPr="00370679">
        <w:t xml:space="preserve">  </w:t>
      </w:r>
      <w:r w:rsidRPr="00370679">
        <w:tab/>
      </w:r>
      <w:r w:rsidRPr="00370679">
        <w:tab/>
      </w:r>
      <w:r w:rsidRPr="00370679">
        <w:tab/>
        <w:t>&lt;xs:enumeration value="subtotal" /&gt;</w:t>
      </w:r>
    </w:p>
    <w:p w14:paraId="29DE73C7" w14:textId="77777777" w:rsidR="006E4EA9" w:rsidRPr="00370679" w:rsidRDefault="006E4EA9" w:rsidP="006E4EA9">
      <w:pPr>
        <w:pStyle w:val="PL"/>
      </w:pPr>
      <w:r w:rsidRPr="00370679">
        <w:t xml:space="preserve">  </w:t>
      </w:r>
      <w:r w:rsidRPr="00370679">
        <w:tab/>
      </w:r>
      <w:r w:rsidRPr="00370679">
        <w:tab/>
        <w:t>&lt;/xs:restriction&gt;</w:t>
      </w:r>
    </w:p>
    <w:p w14:paraId="560C64F8" w14:textId="77777777" w:rsidR="006E4EA9" w:rsidRPr="00370679" w:rsidRDefault="006E4EA9" w:rsidP="006E4EA9">
      <w:pPr>
        <w:pStyle w:val="PL"/>
      </w:pPr>
      <w:r w:rsidRPr="00370679">
        <w:t xml:space="preserve">   &lt;/xs:simpleType&gt;</w:t>
      </w:r>
    </w:p>
    <w:p w14:paraId="348A6978" w14:textId="77777777" w:rsidR="006E4EA9" w:rsidRPr="00370679" w:rsidRDefault="006E4EA9" w:rsidP="006E4EA9">
      <w:pPr>
        <w:pStyle w:val="PL"/>
      </w:pPr>
    </w:p>
    <w:p w14:paraId="3CFCDF3C" w14:textId="77777777" w:rsidR="006E4EA9" w:rsidRPr="00370679" w:rsidRDefault="006E4EA9" w:rsidP="006E4EA9">
      <w:pPr>
        <w:pStyle w:val="PL"/>
      </w:pPr>
      <w:r w:rsidRPr="00370679">
        <w:t xml:space="preserve">   &lt;!-- xs:sequence is changed to xs:choice --&gt;</w:t>
      </w:r>
      <w:r w:rsidRPr="00370679">
        <w:tab/>
      </w:r>
    </w:p>
    <w:p w14:paraId="4C0CD4F1" w14:textId="77777777" w:rsidR="006E4EA9" w:rsidRPr="00370679" w:rsidRDefault="006E4EA9" w:rsidP="006E4EA9">
      <w:pPr>
        <w:pStyle w:val="PL"/>
      </w:pPr>
      <w:r w:rsidRPr="00370679">
        <w:t xml:space="preserve">   &lt;xs:complexType name="recorded-chargesType"&gt;</w:t>
      </w:r>
    </w:p>
    <w:p w14:paraId="2351FAB8" w14:textId="77777777" w:rsidR="006E4EA9" w:rsidRPr="00370679" w:rsidRDefault="006E4EA9" w:rsidP="006E4EA9">
      <w:pPr>
        <w:pStyle w:val="PL"/>
      </w:pPr>
      <w:r w:rsidRPr="00370679">
        <w:t xml:space="preserve">      </w:t>
      </w:r>
      <w:r w:rsidRPr="00370679">
        <w:tab/>
      </w:r>
      <w:r w:rsidRPr="00370679">
        <w:tab/>
        <w:t>&lt;xs:choice&gt;</w:t>
      </w:r>
    </w:p>
    <w:p w14:paraId="1B0C1E2B" w14:textId="77777777" w:rsidR="006E4EA9" w:rsidRPr="00370679" w:rsidRDefault="006E4EA9" w:rsidP="006E4EA9">
      <w:pPr>
        <w:pStyle w:val="PL"/>
      </w:pPr>
      <w:r w:rsidRPr="00370679">
        <w:t xml:space="preserve">      </w:t>
      </w:r>
      <w:r w:rsidRPr="00370679">
        <w:tab/>
      </w:r>
      <w:r w:rsidRPr="00370679">
        <w:tab/>
      </w:r>
      <w:r w:rsidRPr="00370679">
        <w:tab/>
        <w:t>&lt;xs:element name="recorded-currency-units" type="currency-id-amountType"/&gt;</w:t>
      </w:r>
    </w:p>
    <w:p w14:paraId="3AEE0960"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type="emptyType"/&gt;</w:t>
      </w:r>
    </w:p>
    <w:p w14:paraId="58EA72BA"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type="emptyType"/&gt;</w:t>
      </w:r>
    </w:p>
    <w:p w14:paraId="35403505" w14:textId="77777777" w:rsidR="006E4EA9" w:rsidRPr="00370679" w:rsidRDefault="006E4EA9" w:rsidP="006E4EA9">
      <w:pPr>
        <w:pStyle w:val="PL"/>
      </w:pPr>
      <w:r w:rsidRPr="00370679">
        <w:t xml:space="preserve">      </w:t>
      </w:r>
      <w:r w:rsidRPr="00370679">
        <w:tab/>
      </w:r>
      <w:r w:rsidRPr="00370679">
        <w:tab/>
        <w:t>&lt;/xs:choice&gt;</w:t>
      </w:r>
    </w:p>
    <w:p w14:paraId="7B3EC66C" w14:textId="77777777" w:rsidR="006E4EA9" w:rsidRPr="00370679" w:rsidRDefault="006E4EA9" w:rsidP="006E4EA9">
      <w:pPr>
        <w:pStyle w:val="PL"/>
      </w:pPr>
      <w:r w:rsidRPr="00370679">
        <w:t xml:space="preserve">      &lt;/xs:complexType&gt;</w:t>
      </w:r>
    </w:p>
    <w:p w14:paraId="324F139F" w14:textId="77777777" w:rsidR="006E4EA9" w:rsidRPr="00370679" w:rsidRDefault="006E4EA9" w:rsidP="006E4EA9">
      <w:pPr>
        <w:pStyle w:val="PL"/>
      </w:pPr>
      <w:r w:rsidRPr="00370679">
        <w:t xml:space="preserve"> </w:t>
      </w:r>
    </w:p>
    <w:p w14:paraId="1EB0944E" w14:textId="77777777" w:rsidR="006E4EA9" w:rsidRPr="00370679" w:rsidRDefault="006E4EA9" w:rsidP="006E4EA9">
      <w:pPr>
        <w:pStyle w:val="PL"/>
      </w:pPr>
      <w:r w:rsidRPr="00370679">
        <w:t xml:space="preserve">  </w:t>
      </w:r>
    </w:p>
    <w:p w14:paraId="77362A22" w14:textId="77777777" w:rsidR="006E4EA9" w:rsidRPr="00370679" w:rsidRDefault="006E4EA9" w:rsidP="006E4EA9">
      <w:pPr>
        <w:pStyle w:val="PL"/>
      </w:pPr>
      <w:r w:rsidRPr="00370679">
        <w:t xml:space="preserve">   &lt;xs:simpleType name="billind-idType"&gt;</w:t>
      </w:r>
    </w:p>
    <w:p w14:paraId="73FB4439" w14:textId="77777777" w:rsidR="006E4EA9" w:rsidRPr="00370679" w:rsidRDefault="006E4EA9" w:rsidP="006E4EA9">
      <w:pPr>
        <w:pStyle w:val="PL"/>
      </w:pPr>
      <w:r w:rsidRPr="00370679">
        <w:tab/>
      </w:r>
      <w:r w:rsidRPr="00370679">
        <w:tab/>
        <w:t>&lt;xs:restriction base="xs:string"&gt;</w:t>
      </w:r>
    </w:p>
    <w:p w14:paraId="097531E0" w14:textId="77777777" w:rsidR="006E4EA9" w:rsidRPr="00370679" w:rsidRDefault="006E4EA9" w:rsidP="006E4EA9">
      <w:pPr>
        <w:pStyle w:val="PL"/>
      </w:pPr>
      <w:r w:rsidRPr="00370679">
        <w:tab/>
      </w:r>
      <w:r w:rsidRPr="00370679">
        <w:tab/>
      </w:r>
      <w:r w:rsidRPr="00370679">
        <w:tab/>
        <w:t>&lt;xs:enumeration value="normal-charging"/&gt;</w:t>
      </w:r>
    </w:p>
    <w:p w14:paraId="700718E4" w14:textId="77777777" w:rsidR="006E4EA9" w:rsidRPr="00370679" w:rsidRDefault="006E4EA9" w:rsidP="006E4EA9">
      <w:pPr>
        <w:pStyle w:val="PL"/>
      </w:pPr>
      <w:r w:rsidRPr="00370679">
        <w:tab/>
      </w:r>
      <w:r w:rsidRPr="00370679">
        <w:tab/>
      </w:r>
      <w:r w:rsidRPr="00370679">
        <w:tab/>
        <w:t>&lt;xs:enumeration value="reverse-charging"/&gt;</w:t>
      </w:r>
    </w:p>
    <w:p w14:paraId="5B52DDB6" w14:textId="77777777" w:rsidR="006E4EA9" w:rsidRPr="00370679" w:rsidRDefault="006E4EA9" w:rsidP="006E4EA9">
      <w:pPr>
        <w:pStyle w:val="PL"/>
      </w:pPr>
      <w:r w:rsidRPr="00370679">
        <w:tab/>
      </w:r>
      <w:r w:rsidRPr="00370679">
        <w:tab/>
      </w:r>
      <w:r w:rsidRPr="00370679">
        <w:tab/>
        <w:t>&lt;xs:enumeration value="credit-card"/&gt;</w:t>
      </w:r>
    </w:p>
    <w:p w14:paraId="151064C3" w14:textId="77777777" w:rsidR="006E4EA9" w:rsidRPr="00370679" w:rsidRDefault="006E4EA9" w:rsidP="006E4EA9">
      <w:pPr>
        <w:pStyle w:val="PL"/>
      </w:pPr>
      <w:r w:rsidRPr="00370679">
        <w:tab/>
      </w:r>
      <w:r w:rsidRPr="00370679">
        <w:tab/>
      </w:r>
      <w:r w:rsidRPr="00370679">
        <w:tab/>
        <w:t>&lt;xs:enumeration value="cfu"/&gt;</w:t>
      </w:r>
    </w:p>
    <w:p w14:paraId="30F657EB" w14:textId="77777777" w:rsidR="006E4EA9" w:rsidRPr="00370679" w:rsidRDefault="006E4EA9" w:rsidP="006E4EA9">
      <w:pPr>
        <w:pStyle w:val="PL"/>
      </w:pPr>
      <w:r w:rsidRPr="00370679">
        <w:tab/>
      </w:r>
      <w:r w:rsidRPr="00370679">
        <w:tab/>
      </w:r>
      <w:r w:rsidRPr="00370679">
        <w:tab/>
        <w:t>&lt;xs:enumeration value="cfb"/&gt;</w:t>
      </w:r>
    </w:p>
    <w:p w14:paraId="7597AC5B" w14:textId="77777777" w:rsidR="006E4EA9" w:rsidRPr="00370679" w:rsidRDefault="006E4EA9" w:rsidP="006E4EA9">
      <w:pPr>
        <w:pStyle w:val="PL"/>
      </w:pPr>
      <w:r w:rsidRPr="00370679">
        <w:tab/>
      </w:r>
      <w:r w:rsidRPr="00370679">
        <w:tab/>
      </w:r>
      <w:r w:rsidRPr="00370679">
        <w:tab/>
        <w:t>&lt;xs:enumeration value="cfnr"/&gt;</w:t>
      </w:r>
    </w:p>
    <w:p w14:paraId="56BC2508" w14:textId="77777777" w:rsidR="006E4EA9" w:rsidRPr="00370679" w:rsidRDefault="006E4EA9" w:rsidP="006E4EA9">
      <w:pPr>
        <w:pStyle w:val="PL"/>
      </w:pPr>
      <w:r w:rsidRPr="00370679">
        <w:tab/>
      </w:r>
      <w:r w:rsidRPr="00370679">
        <w:tab/>
      </w:r>
      <w:r w:rsidRPr="00370679">
        <w:tab/>
        <w:t>&lt;xs:enumeration value="cd"/&gt;</w:t>
      </w:r>
    </w:p>
    <w:p w14:paraId="0AE5750F" w14:textId="77777777" w:rsidR="006E4EA9" w:rsidRPr="00370679" w:rsidRDefault="006E4EA9" w:rsidP="006E4EA9">
      <w:pPr>
        <w:pStyle w:val="PL"/>
      </w:pPr>
      <w:r w:rsidRPr="00370679">
        <w:tab/>
      </w:r>
      <w:r w:rsidRPr="00370679">
        <w:tab/>
      </w:r>
      <w:r w:rsidRPr="00370679">
        <w:tab/>
        <w:t>&lt;xs:enumeration value="ct"/&gt;</w:t>
      </w:r>
    </w:p>
    <w:p w14:paraId="1FC86910" w14:textId="77777777" w:rsidR="006E4EA9" w:rsidRPr="00370679" w:rsidRDefault="006E4EA9" w:rsidP="006E4EA9">
      <w:pPr>
        <w:pStyle w:val="PL"/>
      </w:pPr>
      <w:r w:rsidRPr="00370679">
        <w:tab/>
      </w:r>
      <w:r w:rsidRPr="00370679">
        <w:tab/>
        <w:t>&lt;/xs:restriction&gt;</w:t>
      </w:r>
    </w:p>
    <w:p w14:paraId="66734F85" w14:textId="77777777" w:rsidR="006E4EA9" w:rsidRPr="00370679" w:rsidRDefault="006E4EA9" w:rsidP="006E4EA9">
      <w:pPr>
        <w:pStyle w:val="PL"/>
      </w:pPr>
      <w:r w:rsidRPr="00370679">
        <w:tab/>
        <w:t>&lt;/xs:simpleType&gt;</w:t>
      </w:r>
    </w:p>
    <w:p w14:paraId="70BE90CF" w14:textId="77777777" w:rsidR="006E4EA9" w:rsidRPr="00370679" w:rsidRDefault="006E4EA9" w:rsidP="006E4EA9">
      <w:pPr>
        <w:pStyle w:val="PL"/>
      </w:pPr>
      <w:r w:rsidRPr="00370679">
        <w:tab/>
      </w:r>
    </w:p>
    <w:p w14:paraId="59C639D4" w14:textId="77777777" w:rsidR="006E4EA9" w:rsidRPr="00370679" w:rsidRDefault="006E4EA9" w:rsidP="006E4EA9">
      <w:pPr>
        <w:pStyle w:val="PL"/>
      </w:pPr>
      <w:r w:rsidRPr="00370679">
        <w:t xml:space="preserve">     &lt;xs:simpleType name="charging-typeType"&gt;</w:t>
      </w:r>
    </w:p>
    <w:p w14:paraId="24A551C2" w14:textId="77777777" w:rsidR="006E4EA9" w:rsidRPr="00370679" w:rsidRDefault="006E4EA9" w:rsidP="006E4EA9">
      <w:pPr>
        <w:pStyle w:val="PL"/>
      </w:pPr>
      <w:r w:rsidRPr="00370679">
        <w:tab/>
      </w:r>
      <w:r w:rsidRPr="00370679">
        <w:tab/>
        <w:t>&lt;xs:restriction base="xs:string"&gt;</w:t>
      </w:r>
    </w:p>
    <w:p w14:paraId="753E4DD9" w14:textId="77777777" w:rsidR="006E4EA9" w:rsidRPr="00370679" w:rsidRDefault="006E4EA9" w:rsidP="006E4EA9">
      <w:pPr>
        <w:pStyle w:val="PL"/>
      </w:pPr>
      <w:r w:rsidRPr="00370679">
        <w:tab/>
      </w:r>
      <w:r w:rsidRPr="00370679">
        <w:tab/>
      </w:r>
      <w:r w:rsidRPr="00370679">
        <w:tab/>
        <w:t>&lt;xs:enumeration value="step-functon" /&gt;</w:t>
      </w:r>
    </w:p>
    <w:p w14:paraId="723D7DE2" w14:textId="77777777" w:rsidR="006E4EA9" w:rsidRPr="00370679" w:rsidRDefault="006E4EA9" w:rsidP="006E4EA9">
      <w:pPr>
        <w:pStyle w:val="PL"/>
      </w:pPr>
      <w:r w:rsidRPr="00370679">
        <w:tab/>
      </w:r>
      <w:r w:rsidRPr="00370679">
        <w:tab/>
      </w:r>
      <w:r w:rsidRPr="00370679">
        <w:tab/>
        <w:t>&lt;xs:enumeration value="continuous" /&gt;</w:t>
      </w:r>
    </w:p>
    <w:p w14:paraId="3C133147" w14:textId="77777777" w:rsidR="006E4EA9" w:rsidRPr="00370679" w:rsidRDefault="006E4EA9" w:rsidP="006E4EA9">
      <w:pPr>
        <w:pStyle w:val="PL"/>
      </w:pPr>
      <w:r w:rsidRPr="00370679">
        <w:tab/>
      </w:r>
      <w:r w:rsidRPr="00370679">
        <w:tab/>
        <w:t>&lt;/xs:restriction&gt;</w:t>
      </w:r>
    </w:p>
    <w:p w14:paraId="4756331B" w14:textId="77777777" w:rsidR="006E4EA9" w:rsidRPr="00370679" w:rsidRDefault="006E4EA9" w:rsidP="006E4EA9">
      <w:pPr>
        <w:pStyle w:val="PL"/>
      </w:pPr>
      <w:r w:rsidRPr="00370679">
        <w:tab/>
        <w:t>&lt;/xs:simpleType&gt;</w:t>
      </w:r>
    </w:p>
    <w:p w14:paraId="50F36322" w14:textId="77777777" w:rsidR="006E4EA9" w:rsidRPr="00370679" w:rsidRDefault="006E4EA9" w:rsidP="006E4EA9">
      <w:pPr>
        <w:pStyle w:val="PL"/>
      </w:pPr>
      <w:r w:rsidRPr="00370679">
        <w:t>&lt;/xs:schema&gt;</w:t>
      </w:r>
    </w:p>
    <w:p w14:paraId="242EDE67" w14:textId="77777777" w:rsidR="003F70D0" w:rsidRPr="00456F45" w:rsidRDefault="003F70D0" w:rsidP="003F70D0">
      <w:pPr>
        <w:pStyle w:val="Heading1"/>
      </w:pPr>
      <w:bookmarkStart w:id="356" w:name="_Toc502246230"/>
      <w:bookmarkStart w:id="357" w:name="_Toc27579920"/>
      <w:bookmarkStart w:id="358" w:name="_Toc163164459"/>
      <w:r w:rsidRPr="00456F45">
        <w:t>D.2</w:t>
      </w:r>
      <w:r w:rsidRPr="00456F45">
        <w:tab/>
        <w:t>Extensions</w:t>
      </w:r>
      <w:bookmarkEnd w:id="356"/>
      <w:bookmarkEnd w:id="357"/>
      <w:bookmarkEnd w:id="358"/>
    </w:p>
    <w:p w14:paraId="3516E119" w14:textId="77777777" w:rsidR="003F70D0" w:rsidRPr="00456F45" w:rsidRDefault="003F70D0" w:rsidP="003F70D0">
      <w:pPr>
        <w:pStyle w:val="PL"/>
      </w:pPr>
    </w:p>
    <w:p w14:paraId="49C64117" w14:textId="77777777" w:rsidR="003F70D0" w:rsidRPr="00456F45" w:rsidRDefault="003F70D0" w:rsidP="003F70D0">
      <w:pPr>
        <w:pStyle w:val="PL"/>
      </w:pPr>
      <w:r w:rsidRPr="00456F45">
        <w:t>&lt;?xml version="1.0" encoding="UTF-8"?&gt;</w:t>
      </w:r>
    </w:p>
    <w:p w14:paraId="55BBF45C" w14:textId="77777777" w:rsidR="003F70D0" w:rsidRPr="00823D1E" w:rsidRDefault="003F70D0" w:rsidP="003F70D0">
      <w:pPr>
        <w:pStyle w:val="PL"/>
      </w:pPr>
      <w:r w:rsidRPr="00823D1E">
        <w:t>&lt;xs:schema xmlns:xs="http://www.w3.org/2001/XMLSchema"</w:t>
      </w:r>
    </w:p>
    <w:p w14:paraId="269A4191" w14:textId="77777777" w:rsidR="003F70D0" w:rsidRPr="00823D1E" w:rsidRDefault="003F70D0" w:rsidP="003F70D0">
      <w:pPr>
        <w:pStyle w:val="PL"/>
      </w:pPr>
      <w:r w:rsidRPr="00823D1E">
        <w:t xml:space="preserve">  xmlns:aocExt="urn:3gpp:ns:aocExt:1.0"</w:t>
      </w:r>
    </w:p>
    <w:p w14:paraId="06D230D8" w14:textId="77777777" w:rsidR="003F70D0" w:rsidRDefault="003F70D0" w:rsidP="003F70D0">
      <w:pPr>
        <w:pStyle w:val="PL"/>
      </w:pPr>
      <w:r w:rsidRPr="00823D1E">
        <w:t xml:space="preserve">  </w:t>
      </w:r>
      <w:r>
        <w:t>targetNamespace="urn:3gpp:ns:aocExt:1.0"</w:t>
      </w:r>
    </w:p>
    <w:p w14:paraId="48A887CA" w14:textId="77777777" w:rsidR="003F70D0" w:rsidRDefault="003F70D0" w:rsidP="003F70D0">
      <w:pPr>
        <w:pStyle w:val="PL"/>
      </w:pPr>
      <w:r>
        <w:t xml:space="preserve">  xmlns:origNS="http://uri.etsi.org/ngn/params/xml/simservs/aoc"</w:t>
      </w:r>
    </w:p>
    <w:p w14:paraId="046E2881" w14:textId="77777777" w:rsidR="003F70D0" w:rsidRDefault="003F70D0" w:rsidP="003F70D0">
      <w:pPr>
        <w:pStyle w:val="PL"/>
      </w:pPr>
      <w:r>
        <w:t xml:space="preserve">  elementFormDefault="qualified"</w:t>
      </w:r>
    </w:p>
    <w:p w14:paraId="1114815B" w14:textId="77777777" w:rsidR="003F70D0" w:rsidRDefault="003F70D0" w:rsidP="003F70D0">
      <w:pPr>
        <w:pStyle w:val="PL"/>
      </w:pPr>
      <w:r>
        <w:lastRenderedPageBreak/>
        <w:t xml:space="preserve">  attributeFormDefault="unqualified"</w:t>
      </w:r>
    </w:p>
    <w:p w14:paraId="5AB34524" w14:textId="77777777" w:rsidR="003F70D0" w:rsidRDefault="003F70D0" w:rsidP="003F70D0">
      <w:pPr>
        <w:pStyle w:val="PL"/>
      </w:pPr>
      <w:r>
        <w:t xml:space="preserve">  &gt;</w:t>
      </w:r>
    </w:p>
    <w:p w14:paraId="2A70620D" w14:textId="77777777" w:rsidR="003F70D0" w:rsidRDefault="003F70D0" w:rsidP="003F70D0">
      <w:pPr>
        <w:pStyle w:val="PL"/>
      </w:pPr>
    </w:p>
    <w:p w14:paraId="346E5CBF" w14:textId="77777777" w:rsidR="003F70D0" w:rsidRPr="003F70D0" w:rsidRDefault="003F70D0" w:rsidP="003F70D0">
      <w:pPr>
        <w:pStyle w:val="PL"/>
      </w:pPr>
      <w:r w:rsidRPr="003F70D0">
        <w:t xml:space="preserve">  &lt;xs:import namespace="http://uri.etsi.org/ngn/params/xml/simservs/aoc"/&gt;</w:t>
      </w:r>
    </w:p>
    <w:p w14:paraId="08E8E4EE" w14:textId="77777777" w:rsidR="003F70D0" w:rsidRPr="003F70D0" w:rsidRDefault="003F70D0" w:rsidP="003F70D0">
      <w:pPr>
        <w:pStyle w:val="PL"/>
      </w:pPr>
    </w:p>
    <w:p w14:paraId="69A33442" w14:textId="77777777" w:rsidR="003F70D0" w:rsidRDefault="003F70D0" w:rsidP="003F70D0">
      <w:pPr>
        <w:pStyle w:val="PL"/>
      </w:pPr>
      <w:r w:rsidRPr="003F70D0">
        <w:t xml:space="preserve">  </w:t>
      </w:r>
      <w:r>
        <w:t>&lt;!-- the element cai is inserted in aocType in place of the &lt;xs:any namespace="##other" processContents="lax" minOccurs="0" maxOccurs="unbounded"/&gt;particle --&gt;</w:t>
      </w:r>
    </w:p>
    <w:p w14:paraId="3518B1DA" w14:textId="77777777" w:rsidR="003F70D0" w:rsidRDefault="003F70D0" w:rsidP="003F70D0">
      <w:pPr>
        <w:pStyle w:val="PL"/>
      </w:pPr>
      <w:r>
        <w:t xml:space="preserve">  &lt;xs:element name="cai" type="aocExt:caiType"/&gt;</w:t>
      </w:r>
    </w:p>
    <w:p w14:paraId="0F6BC4ED" w14:textId="77777777" w:rsidR="003F70D0" w:rsidRDefault="003F70D0" w:rsidP="003F70D0">
      <w:pPr>
        <w:pStyle w:val="PL"/>
      </w:pPr>
    </w:p>
    <w:p w14:paraId="346E6B93" w14:textId="77777777" w:rsidR="003F70D0" w:rsidRDefault="003F70D0" w:rsidP="003F70D0">
      <w:pPr>
        <w:pStyle w:val="PL"/>
      </w:pPr>
      <w:r>
        <w:t xml:space="preserve">  &lt;xs:complexType name="caiType"&gt;</w:t>
      </w:r>
    </w:p>
    <w:p w14:paraId="0B21B814" w14:textId="77777777" w:rsidR="003F70D0" w:rsidRDefault="003F70D0" w:rsidP="003F70D0">
      <w:pPr>
        <w:pStyle w:val="PL"/>
      </w:pPr>
      <w:r>
        <w:t xml:space="preserve">    &lt;xs:sequence&gt;</w:t>
      </w:r>
    </w:p>
    <w:p w14:paraId="279F8A4B" w14:textId="77777777" w:rsidR="003F70D0" w:rsidRDefault="003F70D0" w:rsidP="003F70D0">
      <w:pPr>
        <w:pStyle w:val="PL"/>
      </w:pPr>
      <w:r>
        <w:t xml:space="preserve">      &lt;xs:element name="initial-cost" type="origNS:price-timeType" minOccurs="0" /&gt;</w:t>
      </w:r>
    </w:p>
    <w:p w14:paraId="2E892D79" w14:textId="77777777" w:rsidR="003F70D0" w:rsidRDefault="003F70D0" w:rsidP="003F70D0">
      <w:pPr>
        <w:pStyle w:val="PL"/>
      </w:pPr>
      <w:r>
        <w:t xml:space="preserve">      &lt;xs:element name="time-related" type="origNS:price-timeType" minOccurs="0" /&gt;</w:t>
      </w:r>
    </w:p>
    <w:p w14:paraId="5FA246B5" w14:textId="77777777" w:rsidR="003F70D0" w:rsidRDefault="003F70D0" w:rsidP="003F70D0">
      <w:pPr>
        <w:pStyle w:val="PL"/>
      </w:pPr>
      <w:r>
        <w:t xml:space="preserve">      &lt;xs:element name="volume-related" type="aocExt:recorded-chargesExtType" minOccurs="0" /&gt;</w:t>
      </w:r>
    </w:p>
    <w:p w14:paraId="6F7F8018" w14:textId="77777777" w:rsidR="003F70D0" w:rsidRDefault="003F70D0" w:rsidP="003F70D0">
      <w:pPr>
        <w:pStyle w:val="PL"/>
      </w:pPr>
      <w:r>
        <w:t xml:space="preserve">      &lt;xs:element name="anyExt" type="aocExt:anyExtType" minOccurs="0" /&gt;</w:t>
      </w:r>
    </w:p>
    <w:p w14:paraId="0961F99B" w14:textId="77777777" w:rsidR="003F70D0" w:rsidRDefault="003F70D0" w:rsidP="003F70D0">
      <w:pPr>
        <w:pStyle w:val="PL"/>
      </w:pPr>
      <w:r>
        <w:t xml:space="preserve">      &lt;xs:any namespace="##other" processContents="lax" minOccurs="0" maxOccurs="unbounded"/&gt;</w:t>
      </w:r>
    </w:p>
    <w:p w14:paraId="0EB15D8B" w14:textId="77777777" w:rsidR="003F70D0" w:rsidRDefault="003F70D0" w:rsidP="003F70D0">
      <w:pPr>
        <w:pStyle w:val="PL"/>
      </w:pPr>
      <w:r>
        <w:t xml:space="preserve">    &lt;/xs:sequence&gt;</w:t>
      </w:r>
    </w:p>
    <w:p w14:paraId="455E53BF" w14:textId="77777777" w:rsidR="003F70D0" w:rsidRDefault="003F70D0" w:rsidP="003F70D0">
      <w:pPr>
        <w:pStyle w:val="PL"/>
      </w:pPr>
      <w:r>
        <w:t xml:space="preserve">  &lt;/xs:complexType&gt;</w:t>
      </w:r>
    </w:p>
    <w:p w14:paraId="4EBF8D58" w14:textId="77777777" w:rsidR="003F70D0" w:rsidRDefault="003F70D0" w:rsidP="003F70D0">
      <w:pPr>
        <w:pStyle w:val="PL"/>
      </w:pPr>
    </w:p>
    <w:p w14:paraId="259E4356" w14:textId="77777777" w:rsidR="003F70D0" w:rsidRDefault="003F70D0" w:rsidP="003F70D0">
      <w:pPr>
        <w:pStyle w:val="PL"/>
      </w:pPr>
      <w:r>
        <w:t xml:space="preserve">  &lt;xs:complexType name="recorded-chargesExtType"&gt;</w:t>
      </w:r>
    </w:p>
    <w:p w14:paraId="4389EFF7" w14:textId="77777777" w:rsidR="003F70D0" w:rsidRDefault="003F70D0" w:rsidP="003F70D0">
      <w:pPr>
        <w:pStyle w:val="PL"/>
      </w:pPr>
      <w:r>
        <w:t xml:space="preserve">    &lt;xs:choice&gt;</w:t>
      </w:r>
    </w:p>
    <w:p w14:paraId="1DC7B9A3" w14:textId="77777777" w:rsidR="003F70D0" w:rsidRDefault="003F70D0" w:rsidP="003F70D0">
      <w:pPr>
        <w:pStyle w:val="PL"/>
      </w:pPr>
      <w:r>
        <w:t xml:space="preserve">      &lt;xs:sequence&gt;</w:t>
      </w:r>
    </w:p>
    <w:p w14:paraId="12297311" w14:textId="77777777" w:rsidR="003F70D0" w:rsidRDefault="003F70D0" w:rsidP="003F70D0">
      <w:pPr>
        <w:pStyle w:val="PL"/>
      </w:pPr>
      <w:r>
        <w:t xml:space="preserve">        &lt;xs:element name="recorded-currency-units" type="origNS:currency-id-amountType"/&gt;</w:t>
      </w:r>
    </w:p>
    <w:p w14:paraId="5B300647" w14:textId="77777777" w:rsidR="003F70D0" w:rsidRDefault="003F70D0" w:rsidP="003F70D0">
      <w:pPr>
        <w:pStyle w:val="PL"/>
      </w:pPr>
      <w:r>
        <w:t xml:space="preserve">        &lt;xs:element name="length-time-unit" type="origNS:timeType"/&gt;</w:t>
      </w:r>
    </w:p>
    <w:p w14:paraId="5C6DA6FC" w14:textId="77777777" w:rsidR="003F70D0" w:rsidRDefault="003F70D0" w:rsidP="003F70D0">
      <w:pPr>
        <w:pStyle w:val="PL"/>
      </w:pPr>
      <w:r>
        <w:t xml:space="preserve">        &lt;xs:element name="granularity" type="origNS:timeType"/&gt;</w:t>
      </w:r>
    </w:p>
    <w:p w14:paraId="75ABFF8A" w14:textId="77777777" w:rsidR="003F70D0" w:rsidRDefault="003F70D0" w:rsidP="003F70D0">
      <w:pPr>
        <w:pStyle w:val="PL"/>
      </w:pPr>
      <w:r>
        <w:t xml:space="preserve">        &lt;xs:element name="anyExt" type="aocExt:anyExtType" minOccurs="0"/&gt;</w:t>
      </w:r>
    </w:p>
    <w:p w14:paraId="627743D9" w14:textId="77777777" w:rsidR="003F70D0" w:rsidRDefault="003F70D0" w:rsidP="003F70D0">
      <w:pPr>
        <w:pStyle w:val="PL"/>
      </w:pPr>
      <w:r>
        <w:t xml:space="preserve">        &lt;xs:any namespace="##other" processContents="lax" minOccurs="0" maxOccurs="unbounded"/&gt;</w:t>
      </w:r>
    </w:p>
    <w:p w14:paraId="1472B945" w14:textId="77777777" w:rsidR="003F70D0" w:rsidRDefault="003F70D0" w:rsidP="003F70D0">
      <w:pPr>
        <w:pStyle w:val="PL"/>
      </w:pPr>
      <w:r>
        <w:t xml:space="preserve">      &lt;/xs:sequence&gt;</w:t>
      </w:r>
    </w:p>
    <w:p w14:paraId="103A52F4" w14:textId="77777777" w:rsidR="003F70D0" w:rsidRDefault="003F70D0" w:rsidP="003F70D0">
      <w:pPr>
        <w:pStyle w:val="PL"/>
      </w:pPr>
      <w:r>
        <w:t xml:space="preserve">      &lt;xs:element name="free-charge" type="origNS:emptyType"/&gt;</w:t>
      </w:r>
    </w:p>
    <w:p w14:paraId="288D07AD" w14:textId="77777777" w:rsidR="003F70D0" w:rsidRDefault="003F70D0" w:rsidP="003F70D0">
      <w:pPr>
        <w:pStyle w:val="PL"/>
      </w:pPr>
      <w:r>
        <w:t xml:space="preserve">      &lt;xs:element name="not-available" type="origNS:emptyType"/&gt;</w:t>
      </w:r>
    </w:p>
    <w:p w14:paraId="456C31B1" w14:textId="77777777" w:rsidR="003F70D0" w:rsidRDefault="003F70D0" w:rsidP="003F70D0">
      <w:pPr>
        <w:pStyle w:val="PL"/>
      </w:pPr>
      <w:r>
        <w:t xml:space="preserve">      &lt;xs:element name="anyExt" type="aocExt:anyExtType" minOccurs="0" /&gt;</w:t>
      </w:r>
    </w:p>
    <w:p w14:paraId="62BB35D4" w14:textId="77777777" w:rsidR="003F70D0" w:rsidRDefault="003F70D0" w:rsidP="003F70D0">
      <w:pPr>
        <w:pStyle w:val="PL"/>
      </w:pPr>
      <w:r>
        <w:t xml:space="preserve">      &lt;xs:any namespace="##other" processContents="lax" minOccurs="0" maxOccurs="unbounded"/&gt;</w:t>
      </w:r>
    </w:p>
    <w:p w14:paraId="430D00C0" w14:textId="77777777" w:rsidR="003F70D0" w:rsidRDefault="003F70D0" w:rsidP="003F70D0">
      <w:pPr>
        <w:pStyle w:val="PL"/>
      </w:pPr>
      <w:r>
        <w:t xml:space="preserve">    &lt;/xs:choice&gt;</w:t>
      </w:r>
    </w:p>
    <w:p w14:paraId="64E28D74" w14:textId="77777777" w:rsidR="003F70D0" w:rsidRDefault="003F70D0" w:rsidP="003F70D0">
      <w:pPr>
        <w:pStyle w:val="PL"/>
      </w:pPr>
      <w:r>
        <w:t xml:space="preserve">  &lt;/xs:complexType&gt;</w:t>
      </w:r>
    </w:p>
    <w:p w14:paraId="625994D3" w14:textId="77777777" w:rsidR="003F70D0" w:rsidRDefault="003F70D0" w:rsidP="003F70D0">
      <w:pPr>
        <w:pStyle w:val="PL"/>
      </w:pPr>
    </w:p>
    <w:p w14:paraId="21AF3BE5" w14:textId="77777777" w:rsidR="003F70D0" w:rsidRDefault="003F70D0" w:rsidP="003F70D0">
      <w:pPr>
        <w:pStyle w:val="PL"/>
      </w:pPr>
      <w:r>
        <w:t xml:space="preserve">  &lt;xs:complexType name="anyExtType"&gt;</w:t>
      </w:r>
    </w:p>
    <w:p w14:paraId="5A99807B" w14:textId="77777777" w:rsidR="003F70D0" w:rsidRDefault="003F70D0" w:rsidP="003F70D0">
      <w:pPr>
        <w:pStyle w:val="PL"/>
      </w:pPr>
      <w:r>
        <w:t xml:space="preserve">    &lt;xs:sequence&gt;</w:t>
      </w:r>
    </w:p>
    <w:p w14:paraId="4DE2C2AD" w14:textId="77777777" w:rsidR="003F70D0" w:rsidRDefault="003F70D0" w:rsidP="003F70D0">
      <w:pPr>
        <w:pStyle w:val="PL"/>
      </w:pPr>
      <w:r>
        <w:t xml:space="preserve">      &lt;xs:any namespace="##any" processContents="lax" minOccurs="0" maxOccurs="unbounded"/&gt;</w:t>
      </w:r>
    </w:p>
    <w:p w14:paraId="0F535871" w14:textId="77777777" w:rsidR="003F70D0" w:rsidRDefault="003F70D0" w:rsidP="003F70D0">
      <w:pPr>
        <w:pStyle w:val="PL"/>
      </w:pPr>
      <w:r>
        <w:t xml:space="preserve">    &lt;/xs:sequence&gt;</w:t>
      </w:r>
    </w:p>
    <w:p w14:paraId="0B74A89E" w14:textId="77777777" w:rsidR="003F70D0" w:rsidRDefault="003F70D0" w:rsidP="003F70D0">
      <w:pPr>
        <w:pStyle w:val="PL"/>
      </w:pPr>
      <w:r>
        <w:t xml:space="preserve">  &lt;/xs:complexType&gt;</w:t>
      </w:r>
    </w:p>
    <w:p w14:paraId="15756668" w14:textId="77777777" w:rsidR="003F70D0" w:rsidRDefault="003F70D0" w:rsidP="003F70D0">
      <w:pPr>
        <w:pStyle w:val="PL"/>
      </w:pPr>
    </w:p>
    <w:p w14:paraId="53E64F50" w14:textId="77777777" w:rsidR="003F70D0" w:rsidRDefault="003F70D0" w:rsidP="003F70D0">
      <w:pPr>
        <w:pStyle w:val="PL"/>
      </w:pPr>
      <w:r>
        <w:t>&lt;/xs:schema&gt;</w:t>
      </w:r>
    </w:p>
    <w:p w14:paraId="457D9E5B" w14:textId="77777777" w:rsidR="006E4EA9" w:rsidRPr="00370679" w:rsidRDefault="006E4EA9" w:rsidP="006E4EA9">
      <w:pPr>
        <w:pStyle w:val="PL"/>
      </w:pPr>
      <w:r w:rsidRPr="00370679">
        <w:tab/>
      </w:r>
    </w:p>
    <w:p w14:paraId="7F30F148" w14:textId="77777777" w:rsidR="00561D76" w:rsidRDefault="00EA4892" w:rsidP="00561D76">
      <w:pPr>
        <w:pStyle w:val="Heading8"/>
      </w:pPr>
      <w:bookmarkStart w:id="359" w:name="_Toc502246231"/>
      <w:bookmarkStart w:id="360" w:name="_Toc27579921"/>
      <w:r>
        <w:br w:type="page"/>
      </w:r>
      <w:bookmarkStart w:id="361" w:name="_Toc163164460"/>
      <w:r w:rsidR="00C02112">
        <w:lastRenderedPageBreak/>
        <w:t>Annex E</w:t>
      </w:r>
      <w:r w:rsidR="00561D76">
        <w:t xml:space="preserve"> (informative):</w:t>
      </w:r>
      <w:r w:rsidR="00561D76">
        <w:br/>
        <w:t>IANA Registration templates</w:t>
      </w:r>
      <w:bookmarkEnd w:id="359"/>
      <w:bookmarkEnd w:id="360"/>
      <w:bookmarkEnd w:id="361"/>
    </w:p>
    <w:p w14:paraId="13A54A66" w14:textId="77777777" w:rsidR="00561D76" w:rsidRDefault="00C02112" w:rsidP="006F0B70">
      <w:pPr>
        <w:pStyle w:val="Heading1"/>
      </w:pPr>
      <w:bookmarkStart w:id="362" w:name="_Toc502246232"/>
      <w:bookmarkStart w:id="363" w:name="_Toc27579922"/>
      <w:bookmarkStart w:id="364" w:name="_Toc163164461"/>
      <w:r>
        <w:t>E</w:t>
      </w:r>
      <w:r w:rsidR="00561D76">
        <w:t>.1</w:t>
      </w:r>
      <w:r w:rsidR="00561D76">
        <w:tab/>
        <w:t>IANA registry for Application Media Types</w:t>
      </w:r>
      <w:bookmarkEnd w:id="362"/>
      <w:bookmarkEnd w:id="363"/>
      <w:bookmarkEnd w:id="364"/>
    </w:p>
    <w:p w14:paraId="4723EC9E" w14:textId="77777777" w:rsidR="00561D76" w:rsidRDefault="00C02112" w:rsidP="006F0B70">
      <w:pPr>
        <w:pStyle w:val="Heading2"/>
      </w:pPr>
      <w:bookmarkStart w:id="365" w:name="_Toc502246233"/>
      <w:bookmarkStart w:id="366" w:name="_Toc27579923"/>
      <w:bookmarkStart w:id="367" w:name="_Toc163164462"/>
      <w:r>
        <w:t>E</w:t>
      </w:r>
      <w:r w:rsidR="00561D76">
        <w:t>.1.1</w:t>
      </w:r>
      <w:r w:rsidR="00561D76">
        <w:tab/>
        <w:t>IANA Registration template for application/vnd.etsi.aoc+xml</w:t>
      </w:r>
      <w:bookmarkEnd w:id="365"/>
      <w:bookmarkEnd w:id="366"/>
      <w:bookmarkEnd w:id="367"/>
    </w:p>
    <w:p w14:paraId="483940C4" w14:textId="77777777" w:rsidR="000F6387" w:rsidRPr="000F6387" w:rsidRDefault="000F6387" w:rsidP="000F6387">
      <w:pPr>
        <w:pStyle w:val="NO"/>
        <w:rPr>
          <w:rFonts w:eastAsia="PMingLiU"/>
        </w:rPr>
      </w:pPr>
      <w:r>
        <w:rPr>
          <w:rFonts w:eastAsia="PMingLiU"/>
        </w:rPr>
        <w:t>NOTE:</w:t>
      </w:r>
      <w:r>
        <w:rPr>
          <w:rFonts w:eastAsia="PMingLiU"/>
        </w:rPr>
        <w:tab/>
        <w:t xml:space="preserve">IETF RFC 4288 [9], section 9, states the process that applies in case of changes to the registry of media types. </w:t>
      </w:r>
      <w:r w:rsidRPr="009A2B07">
        <w:rPr>
          <w:rFonts w:eastAsia="PMingLiU"/>
        </w:rPr>
        <w:t xml:space="preserve">Any future changes to the format or to </w:t>
      </w:r>
      <w:r>
        <w:rPr>
          <w:rFonts w:eastAsia="PMingLiU"/>
        </w:rPr>
        <w:t>annex E.1.1</w:t>
      </w:r>
      <w:r w:rsidRPr="009A2B07">
        <w:rPr>
          <w:rFonts w:eastAsia="PMingLiU"/>
        </w:rPr>
        <w:t xml:space="preserve"> would invoke this procedure.</w:t>
      </w:r>
    </w:p>
    <w:p w14:paraId="57767119" w14:textId="77777777" w:rsidR="00561D76" w:rsidRDefault="00561D76" w:rsidP="00561D76">
      <w:r>
        <w:t xml:space="preserve">MIME media type name: </w:t>
      </w:r>
    </w:p>
    <w:p w14:paraId="75DDBA60" w14:textId="77777777" w:rsidR="00561D76" w:rsidRDefault="00561D76" w:rsidP="00561D76">
      <w:r>
        <w:t>application</w:t>
      </w:r>
    </w:p>
    <w:p w14:paraId="5643DD19" w14:textId="77777777" w:rsidR="00561D76" w:rsidRDefault="00561D76" w:rsidP="00561D76">
      <w:r>
        <w:t xml:space="preserve">MIME subtype name: </w:t>
      </w:r>
    </w:p>
    <w:p w14:paraId="0485FB67" w14:textId="77777777" w:rsidR="00561D76" w:rsidRDefault="00561D76" w:rsidP="00561D76">
      <w:r>
        <w:t>vnd.etsi.aoc+xml</w:t>
      </w:r>
    </w:p>
    <w:p w14:paraId="230A4070" w14:textId="77777777" w:rsidR="00561D76" w:rsidRDefault="00561D76" w:rsidP="00561D76">
      <w:r>
        <w:t xml:space="preserve">Required parameters: </w:t>
      </w:r>
    </w:p>
    <w:p w14:paraId="5B56CDFF" w14:textId="77777777" w:rsidR="00561D76" w:rsidRDefault="00561D76" w:rsidP="00561D76">
      <w:r>
        <w:t>None</w:t>
      </w:r>
    </w:p>
    <w:p w14:paraId="2C298A27" w14:textId="77777777" w:rsidR="00561D76" w:rsidRDefault="00561D76" w:rsidP="00561D76">
      <w:r>
        <w:t xml:space="preserve">Optional parameters: </w:t>
      </w:r>
    </w:p>
    <w:p w14:paraId="50A5BDD4" w14:textId="77777777" w:rsidR="00561D76" w:rsidRDefault="00561D76" w:rsidP="00561D76">
      <w:r>
        <w:t>"charset"</w:t>
      </w:r>
      <w:r>
        <w:tab/>
        <w:t xml:space="preserve">the parameter has identical semantics to the charset parameter of the "application/xml" media type as specified in </w:t>
      </w:r>
      <w:r w:rsidR="0024044D">
        <w:t>IETF </w:t>
      </w:r>
      <w:r>
        <w:t>RFC</w:t>
      </w:r>
      <w:r w:rsidR="0024044D">
        <w:t> </w:t>
      </w:r>
      <w:r>
        <w:t>3023</w:t>
      </w:r>
      <w:r w:rsidR="0024044D">
        <w:t> </w:t>
      </w:r>
      <w:r>
        <w:t>[</w:t>
      </w:r>
      <w:r w:rsidR="00464A21">
        <w:t>8</w:t>
      </w:r>
      <w:r>
        <w:t>].</w:t>
      </w:r>
    </w:p>
    <w:p w14:paraId="017048AF" w14:textId="77777777" w:rsidR="00561D76" w:rsidRDefault="00561D76" w:rsidP="00561D76">
      <w:r>
        <w:t>"sv" or "schemaversion"</w:t>
      </w:r>
      <w:r>
        <w:tab/>
        <w:t xml:space="preserve">the parameter's value </w:t>
      </w:r>
      <w:r w:rsidR="000F6387">
        <w:t xml:space="preserve">is used to </w:t>
      </w:r>
      <w:r>
        <w:t>indicate</w:t>
      </w:r>
      <w:r w:rsidR="000F6387">
        <w:t>:</w:t>
      </w:r>
    </w:p>
    <w:p w14:paraId="4BA10CCF" w14:textId="77777777" w:rsidR="000F6387" w:rsidRPr="00B81036" w:rsidRDefault="000F6387" w:rsidP="000F6387">
      <w:pPr>
        <w:pStyle w:val="B1"/>
      </w:pPr>
      <w:r w:rsidRPr="00B81036">
        <w:t>-</w:t>
      </w:r>
      <w:r w:rsidRPr="00B81036">
        <w:tab/>
        <w:t xml:space="preserve">the versions of the </w:t>
      </w:r>
      <w:r w:rsidRPr="00EA5350">
        <w:t>SIP</w:t>
      </w:r>
      <w:r w:rsidRPr="007C7BA2">
        <w:t xml:space="preserve"> </w:t>
      </w:r>
      <w:r>
        <w:t>AOC information XML</w:t>
      </w:r>
      <w:r w:rsidRPr="001D15AE">
        <w:t xml:space="preserve"> schema</w:t>
      </w:r>
      <w:r w:rsidRPr="00B81036">
        <w:t xml:space="preserve"> that can be used to validate the </w:t>
      </w:r>
      <w:r>
        <w:t>AOC information XML</w:t>
      </w:r>
      <w:r w:rsidRPr="00B81036">
        <w:t xml:space="preserve"> body (if the MIME type and parameter are present in the Content-Type header</w:t>
      </w:r>
      <w:r>
        <w:t xml:space="preserve"> field</w:t>
      </w:r>
      <w:r w:rsidRPr="00B81036">
        <w:t>) or</w:t>
      </w:r>
    </w:p>
    <w:p w14:paraId="7C75339E" w14:textId="77777777" w:rsidR="000F6387" w:rsidRPr="00B81036" w:rsidRDefault="000F6387" w:rsidP="000F6387">
      <w:pPr>
        <w:pStyle w:val="B1"/>
      </w:pPr>
      <w:r w:rsidRPr="00B81036">
        <w:t>-</w:t>
      </w:r>
      <w:r w:rsidRPr="00B81036">
        <w:tab/>
        <w:t xml:space="preserve">the accepted versions of the </w:t>
      </w:r>
      <w:r>
        <w:t>AOC information XML</w:t>
      </w:r>
      <w:r w:rsidRPr="00B81036">
        <w:t xml:space="preserve"> body (if the MIME type and parameter are present in the Accept header</w:t>
      </w:r>
      <w:r>
        <w:t xml:space="preserve"> field</w:t>
      </w:r>
      <w:r w:rsidRPr="00B81036">
        <w:t>).</w:t>
      </w:r>
    </w:p>
    <w:p w14:paraId="374A3893" w14:textId="77777777" w:rsidR="000F6387" w:rsidRPr="00B81036" w:rsidRDefault="000F6387" w:rsidP="000F6387">
      <w:r w:rsidRPr="00B81036">
        <w:t xml:space="preserve">If the "sv" </w:t>
      </w:r>
      <w:r>
        <w:t>and</w:t>
      </w:r>
      <w:r w:rsidRPr="00B81036">
        <w:t xml:space="preserve"> "schemaversion" parameter </w:t>
      </w:r>
      <w:r>
        <w:t>are</w:t>
      </w:r>
      <w:r w:rsidRPr="00B81036">
        <w:t xml:space="preserve"> absent, it shall be assumed that version 1</w:t>
      </w:r>
      <w:r>
        <w:t>.0</w:t>
      </w:r>
      <w:r w:rsidRPr="00B81036">
        <w:t xml:space="preserve"> of the </w:t>
      </w:r>
      <w:r>
        <w:t>AOC information XML</w:t>
      </w:r>
      <w:r w:rsidRPr="00B81036">
        <w:t xml:space="preserve"> body is supported.</w:t>
      </w:r>
    </w:p>
    <w:p w14:paraId="356922C4" w14:textId="77777777" w:rsidR="00561D76" w:rsidRDefault="00561D76" w:rsidP="00561D76">
      <w:r>
        <w:t xml:space="preserve">Encoding considerations: </w:t>
      </w:r>
    </w:p>
    <w:p w14:paraId="1D6777FF" w14:textId="77777777" w:rsidR="00561D76" w:rsidRDefault="00561D76" w:rsidP="00561D76">
      <w:r>
        <w:t xml:space="preserve">Same as encoding considerations of application/xml as specified in </w:t>
      </w:r>
      <w:r w:rsidR="0024044D">
        <w:t>IETF </w:t>
      </w:r>
      <w:r>
        <w:t>RFC</w:t>
      </w:r>
      <w:r w:rsidR="0024044D">
        <w:t> </w:t>
      </w:r>
      <w:r>
        <w:t>3023</w:t>
      </w:r>
      <w:r w:rsidR="0024044D">
        <w:t> </w:t>
      </w:r>
      <w:r>
        <w:t>[</w:t>
      </w:r>
      <w:r w:rsidR="00464A21">
        <w:t>8</w:t>
      </w:r>
      <w:r>
        <w:t>]</w:t>
      </w:r>
    </w:p>
    <w:p w14:paraId="25732D5B" w14:textId="77777777" w:rsidR="00561D76" w:rsidRDefault="00561D76" w:rsidP="00561D76">
      <w:r>
        <w:t xml:space="preserve">Security considerations: </w:t>
      </w:r>
    </w:p>
    <w:p w14:paraId="4E9FCCFB" w14:textId="77777777" w:rsidR="000F6387" w:rsidRDefault="000F6387" w:rsidP="000F6387">
      <w:r>
        <w:t>Same as general security considerations for application/xml as specified in section</w:t>
      </w:r>
      <w:r w:rsidR="0024044D">
        <w:t> </w:t>
      </w:r>
      <w:r>
        <w:t xml:space="preserve">10 of </w:t>
      </w:r>
      <w:r w:rsidR="0024044D">
        <w:t>IETF </w:t>
      </w:r>
      <w:r>
        <w:t>RFC 3023</w:t>
      </w:r>
      <w:r w:rsidRPr="00B81036">
        <w:rPr>
          <w:rFonts w:eastAsia="PMingLiU"/>
        </w:rPr>
        <w:t> [</w:t>
      </w:r>
      <w:r>
        <w:rPr>
          <w:rFonts w:eastAsia="PMingLiU"/>
        </w:rPr>
        <w:t>8</w:t>
      </w:r>
      <w:r w:rsidRPr="00B81036">
        <w:rPr>
          <w:rFonts w:eastAsia="PMingLiU"/>
        </w:rPr>
        <w:t>]</w:t>
      </w:r>
      <w:r>
        <w:t>.</w:t>
      </w:r>
    </w:p>
    <w:p w14:paraId="6387999D" w14:textId="77777777" w:rsidR="000F6387" w:rsidRDefault="000F6387" w:rsidP="000F6387">
      <w:r>
        <w:t xml:space="preserve">In addition, this content type provides a format for exchanging information in SIP, so the security considerations from </w:t>
      </w:r>
      <w:r w:rsidR="0024044D">
        <w:t>IETF </w:t>
      </w:r>
      <w:r>
        <w:t>RFC 3261 [7] apply.</w:t>
      </w:r>
    </w:p>
    <w:p w14:paraId="641D1378" w14:textId="77777777" w:rsidR="00561D76" w:rsidRDefault="00561D76" w:rsidP="00561D76">
      <w:r>
        <w:t xml:space="preserve">Interoperability considerations: </w:t>
      </w:r>
    </w:p>
    <w:p w14:paraId="4A80D0F6" w14:textId="77777777" w:rsidR="000F6387" w:rsidRPr="00D00630" w:rsidRDefault="000F6387" w:rsidP="000F6387">
      <w:pPr>
        <w:rPr>
          <w:rFonts w:eastAsia="PMingLiU"/>
        </w:rPr>
      </w:pPr>
      <w:r w:rsidRPr="00D00630">
        <w:rPr>
          <w:rFonts w:eastAsia="PMingLiU"/>
        </w:rPr>
        <w:t>Same as Interoperability considerations as specified in section</w:t>
      </w:r>
      <w:r>
        <w:rPr>
          <w:rFonts w:eastAsia="PMingLiU"/>
        </w:rPr>
        <w:t> </w:t>
      </w:r>
      <w:r w:rsidRPr="00D00630">
        <w:rPr>
          <w:rFonts w:eastAsia="PMingLiU"/>
        </w:rPr>
        <w:t xml:space="preserve">3.1 of </w:t>
      </w:r>
      <w:r w:rsidR="0024044D">
        <w:rPr>
          <w:rFonts w:eastAsia="PMingLiU"/>
        </w:rPr>
        <w:t>IETF </w:t>
      </w:r>
      <w:r w:rsidRPr="00D00630">
        <w:rPr>
          <w:rFonts w:eastAsia="PMingLiU"/>
        </w:rPr>
        <w:t>RFC</w:t>
      </w:r>
      <w:r>
        <w:rPr>
          <w:rFonts w:eastAsia="PMingLiU"/>
        </w:rPr>
        <w:t> </w:t>
      </w:r>
      <w:r w:rsidRPr="00D00630">
        <w:rPr>
          <w:rFonts w:eastAsia="PMingLiU"/>
        </w:rPr>
        <w:t>3023</w:t>
      </w:r>
      <w:r w:rsidRPr="00B81036">
        <w:rPr>
          <w:rFonts w:eastAsia="PMingLiU"/>
        </w:rPr>
        <w:t> [</w:t>
      </w:r>
      <w:r>
        <w:rPr>
          <w:rFonts w:eastAsia="PMingLiU"/>
        </w:rPr>
        <w:t>8</w:t>
      </w:r>
      <w:r w:rsidRPr="00B81036">
        <w:rPr>
          <w:rFonts w:eastAsia="PMingLiU"/>
        </w:rPr>
        <w:t>]</w:t>
      </w:r>
      <w:r w:rsidRPr="00D00630">
        <w:rPr>
          <w:rFonts w:eastAsia="PMingLiU"/>
        </w:rPr>
        <w:t>.</w:t>
      </w:r>
    </w:p>
    <w:p w14:paraId="4ADD5C8F" w14:textId="77777777" w:rsidR="000F6387" w:rsidRDefault="000F6387" w:rsidP="000F6387">
      <w:pPr>
        <w:rPr>
          <w:rFonts w:eastAsia="PMingLiU"/>
        </w:rPr>
      </w:pPr>
      <w:r w:rsidRPr="00D00630">
        <w:rPr>
          <w:rFonts w:eastAsia="PMingLiU"/>
        </w:rPr>
        <w:t>If both "sv" and "schemaversion" are specified, th</w:t>
      </w:r>
      <w:r>
        <w:rPr>
          <w:rFonts w:eastAsia="PMingLiU"/>
        </w:rPr>
        <w:t>e</w:t>
      </w:r>
      <w:r w:rsidRPr="00D00630">
        <w:rPr>
          <w:rFonts w:eastAsia="PMingLiU"/>
        </w:rPr>
        <w:t>n the value of "schemaversion" MUST be ignored</w:t>
      </w:r>
    </w:p>
    <w:p w14:paraId="2934C912" w14:textId="77777777" w:rsidR="00561D76" w:rsidRDefault="00561D76" w:rsidP="00561D76">
      <w:r>
        <w:t xml:space="preserve">Published specification: </w:t>
      </w:r>
    </w:p>
    <w:p w14:paraId="69127953" w14:textId="77777777" w:rsidR="00561D76" w:rsidRDefault="00561D76" w:rsidP="00561D76">
      <w:r>
        <w:t>3GPP TS 24.647: "Advice Of Charge (AOC) using IP Multimedia (IM) Core Network (CN) subsystem"</w:t>
      </w:r>
      <w:r w:rsidR="000F6387">
        <w:t>, as published in subclause E.1.1, version 8.2.0.</w:t>
      </w:r>
    </w:p>
    <w:p w14:paraId="04C5516D" w14:textId="77777777" w:rsidR="000F6387" w:rsidRPr="006220B4" w:rsidRDefault="000F6387" w:rsidP="000F6387">
      <w:pPr>
        <w:rPr>
          <w:rFonts w:eastAsia="PMingLiU"/>
          <w:lang w:val="fr-FR"/>
        </w:rPr>
      </w:pPr>
      <w:r w:rsidRPr="006220B4">
        <w:rPr>
          <w:rFonts w:eastAsia="PMingLiU"/>
          <w:lang w:val="fr-FR"/>
        </w:rPr>
        <w:t>Available via &lt;http://www.3gpp.org/specs/numbering.htm&gt;.</w:t>
      </w:r>
    </w:p>
    <w:p w14:paraId="20D18822" w14:textId="77777777" w:rsidR="00561D76" w:rsidRDefault="00561D76" w:rsidP="00561D76">
      <w:r>
        <w:lastRenderedPageBreak/>
        <w:t xml:space="preserve">Applications which use this media: </w:t>
      </w:r>
    </w:p>
    <w:p w14:paraId="21604969" w14:textId="77777777" w:rsidR="00561D76" w:rsidRDefault="00561D76" w:rsidP="00561D76">
      <w:r>
        <w:t xml:space="preserve">Applications that use the </w:t>
      </w:r>
      <w:r w:rsidR="000F6387" w:rsidRPr="00B81036">
        <w:t xml:space="preserve">3GPP </w:t>
      </w:r>
      <w:r w:rsidR="000F6387" w:rsidRPr="00D00630">
        <w:t>IP multimedia (</w:t>
      </w:r>
      <w:r w:rsidR="000F6387" w:rsidRPr="00B81036">
        <w:t>IM</w:t>
      </w:r>
      <w:r w:rsidR="000F6387">
        <w:t>)</w:t>
      </w:r>
      <w:r w:rsidR="000F6387" w:rsidRPr="00B81036">
        <w:t xml:space="preserve"> </w:t>
      </w:r>
      <w:r w:rsidR="000F6387" w:rsidRPr="00D00630">
        <w:t>Core Network (</w:t>
      </w:r>
      <w:r w:rsidR="000F6387" w:rsidRPr="00B81036">
        <w:t>CN</w:t>
      </w:r>
      <w:r w:rsidR="000F6387">
        <w:t>)</w:t>
      </w:r>
      <w:r w:rsidR="000F6387" w:rsidRPr="00B81036">
        <w:t xml:space="preserve"> </w:t>
      </w:r>
      <w:r w:rsidR="000F6387">
        <w:t>s</w:t>
      </w:r>
      <w:r w:rsidR="000F6387" w:rsidRPr="00B81036">
        <w:t>ubsystem</w:t>
      </w:r>
      <w:r w:rsidR="000F6387" w:rsidDel="00DF2A63">
        <w:t xml:space="preserve"> </w:t>
      </w:r>
      <w:r>
        <w:t>as defined by 3GPP.</w:t>
      </w:r>
    </w:p>
    <w:p w14:paraId="05ECF872" w14:textId="77777777" w:rsidR="00561D76" w:rsidRDefault="00561D76" w:rsidP="00561D76">
      <w:r>
        <w:t xml:space="preserve">Intended usage: </w:t>
      </w:r>
    </w:p>
    <w:p w14:paraId="6F03E2D6" w14:textId="77777777" w:rsidR="00561D76" w:rsidRDefault="000F6387" w:rsidP="00561D76">
      <w:r>
        <w:t>COMMON</w:t>
      </w:r>
    </w:p>
    <w:p w14:paraId="03221924" w14:textId="77777777" w:rsidR="000F6387" w:rsidRDefault="000F6387" w:rsidP="000F6387">
      <w:r>
        <w:t>Additional information :</w:t>
      </w:r>
    </w:p>
    <w:p w14:paraId="4E2B350C" w14:textId="77777777" w:rsidR="000F6387" w:rsidRPr="005634BE" w:rsidRDefault="000F6387" w:rsidP="000F6387">
      <w:pPr>
        <w:pStyle w:val="B1"/>
      </w:pPr>
      <w:r w:rsidRPr="005634BE">
        <w:t>1. Magic number(s) : none</w:t>
      </w:r>
    </w:p>
    <w:p w14:paraId="6A9EE553" w14:textId="77777777" w:rsidR="000F6387" w:rsidRPr="005634BE" w:rsidRDefault="000F6387" w:rsidP="000F6387">
      <w:pPr>
        <w:pStyle w:val="B1"/>
      </w:pPr>
      <w:r w:rsidRPr="005634BE">
        <w:t>2. File extension(s) : none</w:t>
      </w:r>
    </w:p>
    <w:p w14:paraId="6CD09B6F" w14:textId="77777777" w:rsidR="000F6387" w:rsidRPr="005634BE" w:rsidRDefault="000F6387" w:rsidP="000F6387">
      <w:pPr>
        <w:pStyle w:val="B1"/>
      </w:pPr>
      <w:r w:rsidRPr="005634BE">
        <w:t>3. Macintosh file type code : none</w:t>
      </w:r>
    </w:p>
    <w:p w14:paraId="19E7DBF3" w14:textId="77777777" w:rsidR="000F6387" w:rsidRPr="00FF09B2" w:rsidRDefault="000F6387" w:rsidP="000F6387">
      <w:pPr>
        <w:pStyle w:val="B1"/>
      </w:pPr>
      <w:r w:rsidRPr="005634BE">
        <w:t>4. Object Identifiers: none</w:t>
      </w:r>
    </w:p>
    <w:p w14:paraId="6EEDBF08" w14:textId="77777777" w:rsidR="004A3549" w:rsidRDefault="004A3549" w:rsidP="00561D76">
      <w:pPr>
        <w:pStyle w:val="Heading8"/>
      </w:pPr>
      <w:r>
        <w:br w:type="page"/>
      </w:r>
      <w:bookmarkStart w:id="368" w:name="_Toc502246234"/>
      <w:bookmarkStart w:id="369" w:name="_Toc27579924"/>
      <w:bookmarkStart w:id="370" w:name="_Toc163164463"/>
      <w:r>
        <w:lastRenderedPageBreak/>
        <w:t xml:space="preserve">Annex </w:t>
      </w:r>
      <w:r w:rsidR="00C02112">
        <w:t>F</w:t>
      </w:r>
      <w:r>
        <w:t xml:space="preserve"> (informative):</w:t>
      </w:r>
      <w:r>
        <w:br/>
        <w:t>Change history</w:t>
      </w:r>
      <w:bookmarkEnd w:id="368"/>
      <w:bookmarkEnd w:id="369"/>
      <w:bookmarkEnd w:id="370"/>
    </w:p>
    <w:p w14:paraId="31C69A3B" w14:textId="77777777" w:rsidR="004A3549" w:rsidRDefault="004A3549" w:rsidP="006E4EA9">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439D9496" w14:textId="77777777" w:rsidTr="009222AB">
        <w:trPr>
          <w:cantSplit/>
        </w:trPr>
        <w:tc>
          <w:tcPr>
            <w:tcW w:w="9431" w:type="dxa"/>
            <w:gridSpan w:val="8"/>
            <w:tcBorders>
              <w:bottom w:val="nil"/>
            </w:tcBorders>
            <w:shd w:val="solid" w:color="FFFFFF" w:fill="auto"/>
          </w:tcPr>
          <w:bookmarkEnd w:id="17"/>
          <w:p w14:paraId="2B179AE2" w14:textId="77777777" w:rsidR="004A3549" w:rsidRDefault="004A3549">
            <w:pPr>
              <w:pStyle w:val="TAL"/>
              <w:jc w:val="center"/>
              <w:rPr>
                <w:b/>
                <w:sz w:val="16"/>
              </w:rPr>
            </w:pPr>
            <w:r>
              <w:rPr>
                <w:b/>
              </w:rPr>
              <w:t>Change history</w:t>
            </w:r>
          </w:p>
        </w:tc>
      </w:tr>
      <w:tr w:rsidR="004A3549" w14:paraId="4E69C3DC" w14:textId="77777777" w:rsidTr="009222AB">
        <w:tc>
          <w:tcPr>
            <w:tcW w:w="800" w:type="dxa"/>
            <w:shd w:val="pct10" w:color="auto" w:fill="FFFFFF"/>
          </w:tcPr>
          <w:p w14:paraId="0F5A1915" w14:textId="77777777" w:rsidR="004A3549" w:rsidRDefault="004A3549">
            <w:pPr>
              <w:pStyle w:val="TAL"/>
              <w:rPr>
                <w:b/>
                <w:sz w:val="16"/>
              </w:rPr>
            </w:pPr>
            <w:r>
              <w:rPr>
                <w:b/>
                <w:sz w:val="16"/>
              </w:rPr>
              <w:t>Date</w:t>
            </w:r>
          </w:p>
        </w:tc>
        <w:tc>
          <w:tcPr>
            <w:tcW w:w="800" w:type="dxa"/>
            <w:shd w:val="pct10" w:color="auto" w:fill="FFFFFF"/>
          </w:tcPr>
          <w:p w14:paraId="0E810543" w14:textId="77777777" w:rsidR="004A3549" w:rsidRDefault="004A3549">
            <w:pPr>
              <w:pStyle w:val="TAL"/>
              <w:rPr>
                <w:b/>
                <w:sz w:val="16"/>
              </w:rPr>
            </w:pPr>
            <w:r>
              <w:rPr>
                <w:b/>
                <w:sz w:val="16"/>
              </w:rPr>
              <w:t>TSG #</w:t>
            </w:r>
          </w:p>
        </w:tc>
        <w:tc>
          <w:tcPr>
            <w:tcW w:w="901" w:type="dxa"/>
            <w:shd w:val="pct10" w:color="auto" w:fill="FFFFFF"/>
          </w:tcPr>
          <w:p w14:paraId="06B38B86" w14:textId="77777777" w:rsidR="004A3549" w:rsidRDefault="004A3549">
            <w:pPr>
              <w:pStyle w:val="TAL"/>
              <w:rPr>
                <w:b/>
                <w:sz w:val="16"/>
              </w:rPr>
            </w:pPr>
            <w:r>
              <w:rPr>
                <w:b/>
                <w:sz w:val="16"/>
              </w:rPr>
              <w:t>TSG Doc.</w:t>
            </w:r>
          </w:p>
        </w:tc>
        <w:tc>
          <w:tcPr>
            <w:tcW w:w="476" w:type="dxa"/>
            <w:shd w:val="pct10" w:color="auto" w:fill="FFFFFF"/>
          </w:tcPr>
          <w:p w14:paraId="30FC3F4A" w14:textId="77777777" w:rsidR="004A3549" w:rsidRDefault="004A3549">
            <w:pPr>
              <w:pStyle w:val="TAL"/>
              <w:rPr>
                <w:b/>
                <w:sz w:val="16"/>
              </w:rPr>
            </w:pPr>
            <w:r>
              <w:rPr>
                <w:b/>
                <w:sz w:val="16"/>
              </w:rPr>
              <w:t>CR</w:t>
            </w:r>
          </w:p>
        </w:tc>
        <w:tc>
          <w:tcPr>
            <w:tcW w:w="453" w:type="dxa"/>
            <w:shd w:val="pct10" w:color="auto" w:fill="FFFFFF"/>
          </w:tcPr>
          <w:p w14:paraId="5814C8C8" w14:textId="77777777" w:rsidR="004A3549" w:rsidRDefault="004A3549">
            <w:pPr>
              <w:pStyle w:val="TAL"/>
              <w:rPr>
                <w:b/>
                <w:sz w:val="16"/>
              </w:rPr>
            </w:pPr>
            <w:r>
              <w:rPr>
                <w:b/>
                <w:sz w:val="16"/>
              </w:rPr>
              <w:t>Rev</w:t>
            </w:r>
          </w:p>
        </w:tc>
        <w:tc>
          <w:tcPr>
            <w:tcW w:w="4867" w:type="dxa"/>
            <w:shd w:val="pct10" w:color="auto" w:fill="FFFFFF"/>
          </w:tcPr>
          <w:p w14:paraId="306784C3" w14:textId="77777777" w:rsidR="004A3549" w:rsidRDefault="004A3549">
            <w:pPr>
              <w:pStyle w:val="TAL"/>
              <w:rPr>
                <w:b/>
                <w:sz w:val="16"/>
              </w:rPr>
            </w:pPr>
            <w:r>
              <w:rPr>
                <w:b/>
                <w:sz w:val="16"/>
              </w:rPr>
              <w:t>Subject/Comment</w:t>
            </w:r>
          </w:p>
        </w:tc>
        <w:tc>
          <w:tcPr>
            <w:tcW w:w="567" w:type="dxa"/>
            <w:shd w:val="pct10" w:color="auto" w:fill="FFFFFF"/>
          </w:tcPr>
          <w:p w14:paraId="0E5CFA18" w14:textId="77777777" w:rsidR="004A3549" w:rsidRDefault="004A3549">
            <w:pPr>
              <w:pStyle w:val="TAL"/>
              <w:rPr>
                <w:b/>
                <w:sz w:val="16"/>
              </w:rPr>
            </w:pPr>
            <w:r>
              <w:rPr>
                <w:b/>
                <w:sz w:val="16"/>
              </w:rPr>
              <w:t>Old</w:t>
            </w:r>
          </w:p>
        </w:tc>
        <w:tc>
          <w:tcPr>
            <w:tcW w:w="567" w:type="dxa"/>
            <w:shd w:val="pct10" w:color="auto" w:fill="FFFFFF"/>
          </w:tcPr>
          <w:p w14:paraId="1FF3289D" w14:textId="77777777" w:rsidR="004A3549" w:rsidRDefault="004A3549">
            <w:pPr>
              <w:pStyle w:val="TAL"/>
              <w:rPr>
                <w:b/>
                <w:sz w:val="16"/>
              </w:rPr>
            </w:pPr>
            <w:r>
              <w:rPr>
                <w:b/>
                <w:sz w:val="16"/>
              </w:rPr>
              <w:t>New</w:t>
            </w:r>
          </w:p>
        </w:tc>
      </w:tr>
      <w:tr w:rsidR="004A3549" w:rsidRPr="006E4EA9" w14:paraId="00D2F999" w14:textId="77777777" w:rsidTr="009222AB">
        <w:tc>
          <w:tcPr>
            <w:tcW w:w="800" w:type="dxa"/>
            <w:shd w:val="solid" w:color="FFFFFF" w:fill="auto"/>
          </w:tcPr>
          <w:p w14:paraId="4A8BAAEF" w14:textId="77777777" w:rsidR="004A3549" w:rsidRPr="006E4EA9" w:rsidRDefault="006E4EA9" w:rsidP="006E4EA9">
            <w:pPr>
              <w:pStyle w:val="TAL"/>
              <w:rPr>
                <w:snapToGrid w:val="0"/>
                <w:sz w:val="16"/>
                <w:szCs w:val="16"/>
                <w:lang w:val="en-AU"/>
              </w:rPr>
            </w:pPr>
            <w:r>
              <w:rPr>
                <w:snapToGrid w:val="0"/>
                <w:sz w:val="16"/>
                <w:szCs w:val="16"/>
                <w:lang w:val="en-AU"/>
              </w:rPr>
              <w:t>2007-03</w:t>
            </w:r>
          </w:p>
        </w:tc>
        <w:tc>
          <w:tcPr>
            <w:tcW w:w="800" w:type="dxa"/>
            <w:shd w:val="solid" w:color="FFFFFF" w:fill="auto"/>
          </w:tcPr>
          <w:p w14:paraId="6B296EC2" w14:textId="77777777" w:rsidR="004A3549" w:rsidRPr="006E4EA9" w:rsidRDefault="004A3549" w:rsidP="006E4EA9">
            <w:pPr>
              <w:pStyle w:val="TAL"/>
              <w:rPr>
                <w:snapToGrid w:val="0"/>
                <w:sz w:val="16"/>
                <w:szCs w:val="16"/>
                <w:lang w:val="en-AU"/>
              </w:rPr>
            </w:pPr>
          </w:p>
        </w:tc>
        <w:tc>
          <w:tcPr>
            <w:tcW w:w="901" w:type="dxa"/>
            <w:shd w:val="solid" w:color="FFFFFF" w:fill="auto"/>
          </w:tcPr>
          <w:p w14:paraId="2F8B03CF" w14:textId="77777777" w:rsidR="004A3549" w:rsidRPr="006E4EA9" w:rsidRDefault="004A3549" w:rsidP="006E4EA9">
            <w:pPr>
              <w:pStyle w:val="TAL"/>
              <w:rPr>
                <w:snapToGrid w:val="0"/>
                <w:sz w:val="16"/>
                <w:szCs w:val="16"/>
                <w:lang w:val="en-AU"/>
              </w:rPr>
            </w:pPr>
          </w:p>
        </w:tc>
        <w:tc>
          <w:tcPr>
            <w:tcW w:w="476" w:type="dxa"/>
            <w:shd w:val="solid" w:color="FFFFFF" w:fill="auto"/>
          </w:tcPr>
          <w:p w14:paraId="031DF571" w14:textId="77777777" w:rsidR="004A3549" w:rsidRPr="006E4EA9" w:rsidRDefault="004A3549" w:rsidP="006E4EA9">
            <w:pPr>
              <w:pStyle w:val="TAL"/>
              <w:rPr>
                <w:snapToGrid w:val="0"/>
                <w:sz w:val="16"/>
                <w:szCs w:val="16"/>
                <w:lang w:val="en-AU"/>
              </w:rPr>
            </w:pPr>
          </w:p>
        </w:tc>
        <w:tc>
          <w:tcPr>
            <w:tcW w:w="453" w:type="dxa"/>
            <w:shd w:val="solid" w:color="FFFFFF" w:fill="auto"/>
          </w:tcPr>
          <w:p w14:paraId="2F5DB057" w14:textId="77777777" w:rsidR="004A3549" w:rsidRPr="006E4EA9" w:rsidRDefault="004A3549" w:rsidP="006E4EA9">
            <w:pPr>
              <w:pStyle w:val="TAL"/>
              <w:rPr>
                <w:snapToGrid w:val="0"/>
                <w:sz w:val="16"/>
                <w:szCs w:val="16"/>
                <w:lang w:val="en-AU"/>
              </w:rPr>
            </w:pPr>
          </w:p>
        </w:tc>
        <w:tc>
          <w:tcPr>
            <w:tcW w:w="4867" w:type="dxa"/>
            <w:shd w:val="solid" w:color="FFFFFF" w:fill="auto"/>
          </w:tcPr>
          <w:p w14:paraId="3842CD9A" w14:textId="77777777" w:rsidR="004A3549" w:rsidRPr="006E4EA9" w:rsidRDefault="006E4EA9" w:rsidP="006E4EA9">
            <w:pPr>
              <w:pStyle w:val="TAL"/>
              <w:rPr>
                <w:snapToGrid w:val="0"/>
                <w:sz w:val="16"/>
                <w:szCs w:val="16"/>
                <w:lang w:val="en-AU"/>
              </w:rPr>
            </w:pPr>
            <w:r>
              <w:rPr>
                <w:snapToGrid w:val="0"/>
                <w:sz w:val="16"/>
                <w:szCs w:val="16"/>
                <w:lang w:val="en-AU"/>
              </w:rPr>
              <w:t xml:space="preserve">Publication as </w:t>
            </w:r>
            <w:r w:rsidRPr="006E4EA9">
              <w:rPr>
                <w:b/>
                <w:snapToGrid w:val="0"/>
                <w:sz w:val="16"/>
                <w:szCs w:val="16"/>
                <w:lang w:val="en-AU"/>
              </w:rPr>
              <w:t>ETSI TS 183 047</w:t>
            </w:r>
          </w:p>
        </w:tc>
        <w:tc>
          <w:tcPr>
            <w:tcW w:w="567" w:type="dxa"/>
            <w:shd w:val="solid" w:color="FFFFFF" w:fill="auto"/>
          </w:tcPr>
          <w:p w14:paraId="75D66F2C" w14:textId="77777777" w:rsidR="004A3549" w:rsidRPr="006E4EA9" w:rsidRDefault="004A3549" w:rsidP="006E4EA9">
            <w:pPr>
              <w:pStyle w:val="TAL"/>
              <w:rPr>
                <w:snapToGrid w:val="0"/>
                <w:sz w:val="16"/>
                <w:szCs w:val="16"/>
                <w:lang w:val="en-AU"/>
              </w:rPr>
            </w:pPr>
          </w:p>
        </w:tc>
        <w:tc>
          <w:tcPr>
            <w:tcW w:w="567" w:type="dxa"/>
            <w:shd w:val="solid" w:color="FFFFFF" w:fill="auto"/>
          </w:tcPr>
          <w:p w14:paraId="3E73F035" w14:textId="77777777" w:rsidR="004A3549" w:rsidRPr="006E4EA9" w:rsidRDefault="006E4EA9" w:rsidP="006E4EA9">
            <w:pPr>
              <w:pStyle w:val="TAL"/>
              <w:rPr>
                <w:snapToGrid w:val="0"/>
                <w:sz w:val="16"/>
                <w:szCs w:val="16"/>
                <w:lang w:val="en-AU"/>
              </w:rPr>
            </w:pPr>
            <w:r>
              <w:rPr>
                <w:snapToGrid w:val="0"/>
                <w:sz w:val="16"/>
                <w:szCs w:val="16"/>
                <w:lang w:val="en-AU"/>
              </w:rPr>
              <w:t>2.1.1</w:t>
            </w:r>
          </w:p>
        </w:tc>
      </w:tr>
      <w:tr w:rsidR="001C7155" w:rsidRPr="006E4EA9" w14:paraId="517E3F72" w14:textId="77777777" w:rsidTr="009222AB">
        <w:tc>
          <w:tcPr>
            <w:tcW w:w="800" w:type="dxa"/>
            <w:shd w:val="solid" w:color="FFFFFF" w:fill="auto"/>
          </w:tcPr>
          <w:p w14:paraId="38BE1BFA" w14:textId="77777777" w:rsidR="001C7155" w:rsidRPr="006E4EA9" w:rsidRDefault="006E4EA9"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704424E7" w14:textId="77777777" w:rsidR="001C7155" w:rsidRPr="006E4EA9" w:rsidRDefault="001C7155" w:rsidP="006E4EA9">
            <w:pPr>
              <w:pStyle w:val="TAL"/>
              <w:rPr>
                <w:snapToGrid w:val="0"/>
                <w:sz w:val="16"/>
                <w:szCs w:val="16"/>
                <w:lang w:val="en-AU"/>
              </w:rPr>
            </w:pPr>
          </w:p>
        </w:tc>
        <w:tc>
          <w:tcPr>
            <w:tcW w:w="901" w:type="dxa"/>
            <w:shd w:val="solid" w:color="FFFFFF" w:fill="auto"/>
          </w:tcPr>
          <w:p w14:paraId="0148AA7B" w14:textId="77777777" w:rsidR="001C7155" w:rsidRPr="006E4EA9" w:rsidRDefault="001C7155" w:rsidP="006E4EA9">
            <w:pPr>
              <w:pStyle w:val="TAL"/>
              <w:rPr>
                <w:snapToGrid w:val="0"/>
                <w:sz w:val="16"/>
                <w:szCs w:val="16"/>
                <w:lang w:val="en-AU"/>
              </w:rPr>
            </w:pPr>
          </w:p>
        </w:tc>
        <w:tc>
          <w:tcPr>
            <w:tcW w:w="476" w:type="dxa"/>
            <w:shd w:val="solid" w:color="FFFFFF" w:fill="auto"/>
          </w:tcPr>
          <w:p w14:paraId="5BC0EE33" w14:textId="77777777" w:rsidR="001C7155" w:rsidRPr="006E4EA9" w:rsidRDefault="001C7155" w:rsidP="006E4EA9">
            <w:pPr>
              <w:pStyle w:val="TAL"/>
              <w:rPr>
                <w:snapToGrid w:val="0"/>
                <w:sz w:val="16"/>
                <w:szCs w:val="16"/>
                <w:lang w:val="en-AU"/>
              </w:rPr>
            </w:pPr>
          </w:p>
        </w:tc>
        <w:tc>
          <w:tcPr>
            <w:tcW w:w="453" w:type="dxa"/>
            <w:shd w:val="solid" w:color="FFFFFF" w:fill="auto"/>
          </w:tcPr>
          <w:p w14:paraId="137EF93E" w14:textId="77777777" w:rsidR="001C7155" w:rsidRPr="006E4EA9" w:rsidRDefault="001C7155" w:rsidP="006E4EA9">
            <w:pPr>
              <w:pStyle w:val="TAL"/>
              <w:rPr>
                <w:snapToGrid w:val="0"/>
                <w:sz w:val="16"/>
                <w:szCs w:val="16"/>
                <w:lang w:val="en-AU"/>
              </w:rPr>
            </w:pPr>
          </w:p>
        </w:tc>
        <w:tc>
          <w:tcPr>
            <w:tcW w:w="4867" w:type="dxa"/>
            <w:shd w:val="solid" w:color="FFFFFF" w:fill="auto"/>
          </w:tcPr>
          <w:p w14:paraId="092C6EE2" w14:textId="77777777" w:rsidR="001C7155" w:rsidRPr="006E4EA9" w:rsidRDefault="006E4EA9" w:rsidP="006E4EA9">
            <w:pPr>
              <w:pStyle w:val="TAL"/>
              <w:rPr>
                <w:snapToGrid w:val="0"/>
                <w:sz w:val="16"/>
                <w:szCs w:val="16"/>
                <w:lang w:val="en-AU"/>
              </w:rPr>
            </w:pPr>
            <w:r>
              <w:rPr>
                <w:snapToGrid w:val="0"/>
                <w:sz w:val="16"/>
                <w:szCs w:val="16"/>
                <w:lang w:val="en-AU"/>
              </w:rPr>
              <w:t xml:space="preserve">Conversion to </w:t>
            </w:r>
            <w:r w:rsidRPr="006E4EA9">
              <w:rPr>
                <w:b/>
                <w:snapToGrid w:val="0"/>
                <w:sz w:val="16"/>
                <w:szCs w:val="16"/>
                <w:lang w:val="en-AU"/>
              </w:rPr>
              <w:t>3GPP TS 24.447</w:t>
            </w:r>
          </w:p>
        </w:tc>
        <w:tc>
          <w:tcPr>
            <w:tcW w:w="567" w:type="dxa"/>
            <w:shd w:val="solid" w:color="FFFFFF" w:fill="auto"/>
          </w:tcPr>
          <w:p w14:paraId="08A67FCA" w14:textId="77777777" w:rsidR="001C7155" w:rsidRPr="006E4EA9" w:rsidRDefault="001C7155" w:rsidP="006E4EA9">
            <w:pPr>
              <w:pStyle w:val="TAL"/>
              <w:rPr>
                <w:snapToGrid w:val="0"/>
                <w:sz w:val="16"/>
                <w:szCs w:val="16"/>
                <w:lang w:val="en-AU"/>
              </w:rPr>
            </w:pPr>
          </w:p>
        </w:tc>
        <w:tc>
          <w:tcPr>
            <w:tcW w:w="567" w:type="dxa"/>
            <w:shd w:val="solid" w:color="FFFFFF" w:fill="auto"/>
          </w:tcPr>
          <w:p w14:paraId="768117E2" w14:textId="77777777" w:rsidR="001C7155" w:rsidRPr="006E4EA9" w:rsidRDefault="006E4EA9" w:rsidP="006E4EA9">
            <w:pPr>
              <w:pStyle w:val="TAL"/>
              <w:rPr>
                <w:snapToGrid w:val="0"/>
                <w:sz w:val="16"/>
                <w:szCs w:val="16"/>
                <w:lang w:val="en-AU"/>
              </w:rPr>
            </w:pPr>
            <w:r>
              <w:rPr>
                <w:snapToGrid w:val="0"/>
                <w:sz w:val="16"/>
                <w:szCs w:val="16"/>
                <w:lang w:val="en-AU"/>
              </w:rPr>
              <w:t>2.1.2</w:t>
            </w:r>
          </w:p>
        </w:tc>
      </w:tr>
      <w:tr w:rsidR="006C440C" w:rsidRPr="006E4EA9" w14:paraId="4E65048B" w14:textId="77777777" w:rsidTr="009222AB">
        <w:tc>
          <w:tcPr>
            <w:tcW w:w="800" w:type="dxa"/>
            <w:shd w:val="solid" w:color="FFFFFF" w:fill="auto"/>
          </w:tcPr>
          <w:p w14:paraId="7354EC7A" w14:textId="77777777" w:rsidR="006C440C" w:rsidRDefault="006C440C"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1C00EC06" w14:textId="77777777" w:rsidR="006C440C" w:rsidRPr="006E4EA9" w:rsidRDefault="006C440C" w:rsidP="006E4EA9">
            <w:pPr>
              <w:pStyle w:val="TAL"/>
              <w:rPr>
                <w:snapToGrid w:val="0"/>
                <w:sz w:val="16"/>
                <w:szCs w:val="16"/>
                <w:lang w:val="en-AU"/>
              </w:rPr>
            </w:pPr>
          </w:p>
        </w:tc>
        <w:tc>
          <w:tcPr>
            <w:tcW w:w="901" w:type="dxa"/>
            <w:shd w:val="solid" w:color="FFFFFF" w:fill="auto"/>
          </w:tcPr>
          <w:p w14:paraId="6A6B64A4" w14:textId="77777777" w:rsidR="006C440C" w:rsidRPr="006E4EA9" w:rsidRDefault="006C440C" w:rsidP="006E4EA9">
            <w:pPr>
              <w:pStyle w:val="TAL"/>
              <w:rPr>
                <w:snapToGrid w:val="0"/>
                <w:sz w:val="16"/>
                <w:szCs w:val="16"/>
                <w:lang w:val="en-AU"/>
              </w:rPr>
            </w:pPr>
          </w:p>
        </w:tc>
        <w:tc>
          <w:tcPr>
            <w:tcW w:w="476" w:type="dxa"/>
            <w:shd w:val="solid" w:color="FFFFFF" w:fill="auto"/>
          </w:tcPr>
          <w:p w14:paraId="3500C5D7" w14:textId="77777777" w:rsidR="006C440C" w:rsidRPr="006E4EA9" w:rsidRDefault="006C440C" w:rsidP="006E4EA9">
            <w:pPr>
              <w:pStyle w:val="TAL"/>
              <w:rPr>
                <w:snapToGrid w:val="0"/>
                <w:sz w:val="16"/>
                <w:szCs w:val="16"/>
                <w:lang w:val="en-AU"/>
              </w:rPr>
            </w:pPr>
          </w:p>
        </w:tc>
        <w:tc>
          <w:tcPr>
            <w:tcW w:w="453" w:type="dxa"/>
            <w:shd w:val="solid" w:color="FFFFFF" w:fill="auto"/>
          </w:tcPr>
          <w:p w14:paraId="79B28FE9" w14:textId="77777777" w:rsidR="006C440C" w:rsidRPr="006E4EA9" w:rsidRDefault="006C440C" w:rsidP="006E4EA9">
            <w:pPr>
              <w:pStyle w:val="TAL"/>
              <w:rPr>
                <w:snapToGrid w:val="0"/>
                <w:sz w:val="16"/>
                <w:szCs w:val="16"/>
                <w:lang w:val="en-AU"/>
              </w:rPr>
            </w:pPr>
          </w:p>
        </w:tc>
        <w:tc>
          <w:tcPr>
            <w:tcW w:w="4867" w:type="dxa"/>
            <w:shd w:val="solid" w:color="FFFFFF" w:fill="auto"/>
          </w:tcPr>
          <w:p w14:paraId="5247D06F" w14:textId="77777777" w:rsidR="006C440C" w:rsidRDefault="00971F83" w:rsidP="006E4EA9">
            <w:pPr>
              <w:pStyle w:val="TAL"/>
              <w:rPr>
                <w:snapToGrid w:val="0"/>
                <w:sz w:val="16"/>
                <w:szCs w:val="16"/>
                <w:lang w:val="en-AU"/>
              </w:rPr>
            </w:pPr>
            <w:r>
              <w:rPr>
                <w:snapToGrid w:val="0"/>
                <w:sz w:val="16"/>
                <w:szCs w:val="16"/>
                <w:lang w:val="en-AU"/>
              </w:rPr>
              <w:t>Technically identical copy as</w:t>
            </w:r>
            <w:r w:rsidR="006C440C">
              <w:rPr>
                <w:snapToGrid w:val="0"/>
                <w:sz w:val="16"/>
                <w:szCs w:val="16"/>
                <w:lang w:val="en-AU"/>
              </w:rPr>
              <w:t xml:space="preserve"> </w:t>
            </w:r>
            <w:r w:rsidR="006C440C">
              <w:rPr>
                <w:b/>
                <w:snapToGrid w:val="0"/>
                <w:sz w:val="16"/>
                <w:szCs w:val="16"/>
                <w:lang w:val="en-AU"/>
              </w:rPr>
              <w:t>3GPP TS 24.6</w:t>
            </w:r>
            <w:r w:rsidR="006C440C" w:rsidRPr="006E4EA9">
              <w:rPr>
                <w:b/>
                <w:snapToGrid w:val="0"/>
                <w:sz w:val="16"/>
                <w:szCs w:val="16"/>
                <w:lang w:val="en-AU"/>
              </w:rPr>
              <w:t>47</w:t>
            </w:r>
            <w:r w:rsidR="006C440C" w:rsidRPr="006C440C">
              <w:rPr>
                <w:snapToGrid w:val="0"/>
                <w:sz w:val="16"/>
                <w:szCs w:val="16"/>
                <w:lang w:val="en-AU"/>
              </w:rPr>
              <w:t xml:space="preserve"> for further development</w:t>
            </w:r>
          </w:p>
        </w:tc>
        <w:tc>
          <w:tcPr>
            <w:tcW w:w="567" w:type="dxa"/>
            <w:shd w:val="solid" w:color="FFFFFF" w:fill="auto"/>
          </w:tcPr>
          <w:p w14:paraId="281416A8" w14:textId="77777777" w:rsidR="006C440C" w:rsidRPr="006E4EA9" w:rsidRDefault="006C440C" w:rsidP="006E4EA9">
            <w:pPr>
              <w:pStyle w:val="TAL"/>
              <w:rPr>
                <w:snapToGrid w:val="0"/>
                <w:sz w:val="16"/>
                <w:szCs w:val="16"/>
                <w:lang w:val="en-AU"/>
              </w:rPr>
            </w:pPr>
          </w:p>
        </w:tc>
        <w:tc>
          <w:tcPr>
            <w:tcW w:w="567" w:type="dxa"/>
            <w:shd w:val="solid" w:color="FFFFFF" w:fill="auto"/>
          </w:tcPr>
          <w:p w14:paraId="25B5E6D3" w14:textId="77777777" w:rsidR="006C440C" w:rsidRDefault="006C440C" w:rsidP="006E4EA9">
            <w:pPr>
              <w:pStyle w:val="TAL"/>
              <w:rPr>
                <w:snapToGrid w:val="0"/>
                <w:sz w:val="16"/>
                <w:szCs w:val="16"/>
                <w:lang w:val="en-AU"/>
              </w:rPr>
            </w:pPr>
            <w:r>
              <w:rPr>
                <w:snapToGrid w:val="0"/>
                <w:sz w:val="16"/>
                <w:szCs w:val="16"/>
                <w:lang w:val="en-AU"/>
              </w:rPr>
              <w:t>2.1.3</w:t>
            </w:r>
          </w:p>
        </w:tc>
      </w:tr>
      <w:tr w:rsidR="00611DC5" w:rsidRPr="006E4EA9" w14:paraId="00E48BD8" w14:textId="77777777" w:rsidTr="009222AB">
        <w:tc>
          <w:tcPr>
            <w:tcW w:w="800" w:type="dxa"/>
            <w:shd w:val="solid" w:color="FFFFFF" w:fill="auto"/>
          </w:tcPr>
          <w:p w14:paraId="146C24D0" w14:textId="77777777" w:rsidR="00611DC5" w:rsidRDefault="00611DC5" w:rsidP="006E4EA9">
            <w:pPr>
              <w:pStyle w:val="TAL"/>
              <w:rPr>
                <w:snapToGrid w:val="0"/>
                <w:sz w:val="16"/>
                <w:szCs w:val="16"/>
                <w:lang w:val="en-AU"/>
              </w:rPr>
            </w:pPr>
            <w:r>
              <w:rPr>
                <w:snapToGrid w:val="0"/>
                <w:sz w:val="16"/>
                <w:szCs w:val="16"/>
                <w:lang w:val="en-AU"/>
              </w:rPr>
              <w:t>2008-02</w:t>
            </w:r>
          </w:p>
        </w:tc>
        <w:tc>
          <w:tcPr>
            <w:tcW w:w="800" w:type="dxa"/>
            <w:shd w:val="solid" w:color="FFFFFF" w:fill="auto"/>
          </w:tcPr>
          <w:p w14:paraId="13CCEAA6" w14:textId="77777777" w:rsidR="00611DC5" w:rsidRPr="006E4EA9" w:rsidRDefault="00611DC5" w:rsidP="006E4EA9">
            <w:pPr>
              <w:pStyle w:val="TAL"/>
              <w:rPr>
                <w:snapToGrid w:val="0"/>
                <w:sz w:val="16"/>
                <w:szCs w:val="16"/>
                <w:lang w:val="en-AU"/>
              </w:rPr>
            </w:pPr>
          </w:p>
        </w:tc>
        <w:tc>
          <w:tcPr>
            <w:tcW w:w="901" w:type="dxa"/>
            <w:shd w:val="solid" w:color="FFFFFF" w:fill="auto"/>
          </w:tcPr>
          <w:p w14:paraId="3752A6CA" w14:textId="77777777" w:rsidR="00611DC5" w:rsidRPr="006E4EA9" w:rsidRDefault="00611DC5" w:rsidP="006E4EA9">
            <w:pPr>
              <w:pStyle w:val="TAL"/>
              <w:rPr>
                <w:snapToGrid w:val="0"/>
                <w:sz w:val="16"/>
                <w:szCs w:val="16"/>
                <w:lang w:val="en-AU"/>
              </w:rPr>
            </w:pPr>
          </w:p>
        </w:tc>
        <w:tc>
          <w:tcPr>
            <w:tcW w:w="476" w:type="dxa"/>
            <w:shd w:val="solid" w:color="FFFFFF" w:fill="auto"/>
          </w:tcPr>
          <w:p w14:paraId="78D56DF8" w14:textId="77777777" w:rsidR="00611DC5" w:rsidRPr="006E4EA9" w:rsidRDefault="00611DC5" w:rsidP="006E4EA9">
            <w:pPr>
              <w:pStyle w:val="TAL"/>
              <w:rPr>
                <w:snapToGrid w:val="0"/>
                <w:sz w:val="16"/>
                <w:szCs w:val="16"/>
                <w:lang w:val="en-AU"/>
              </w:rPr>
            </w:pPr>
          </w:p>
        </w:tc>
        <w:tc>
          <w:tcPr>
            <w:tcW w:w="453" w:type="dxa"/>
            <w:shd w:val="solid" w:color="FFFFFF" w:fill="auto"/>
          </w:tcPr>
          <w:p w14:paraId="2EE8B416" w14:textId="77777777" w:rsidR="00611DC5" w:rsidRPr="006E4EA9" w:rsidRDefault="00611DC5" w:rsidP="006E4EA9">
            <w:pPr>
              <w:pStyle w:val="TAL"/>
              <w:rPr>
                <w:snapToGrid w:val="0"/>
                <w:sz w:val="16"/>
                <w:szCs w:val="16"/>
                <w:lang w:val="en-AU"/>
              </w:rPr>
            </w:pPr>
          </w:p>
        </w:tc>
        <w:tc>
          <w:tcPr>
            <w:tcW w:w="4867" w:type="dxa"/>
            <w:shd w:val="solid" w:color="FFFFFF" w:fill="auto"/>
          </w:tcPr>
          <w:p w14:paraId="30518689" w14:textId="77777777" w:rsidR="00611DC5" w:rsidRDefault="00611DC5" w:rsidP="006E4EA9">
            <w:pPr>
              <w:pStyle w:val="TAL"/>
              <w:rPr>
                <w:snapToGrid w:val="0"/>
                <w:sz w:val="16"/>
                <w:szCs w:val="16"/>
                <w:lang w:val="en-AU"/>
              </w:rPr>
            </w:pPr>
            <w:r>
              <w:rPr>
                <w:snapToGrid w:val="0"/>
                <w:sz w:val="16"/>
                <w:szCs w:val="16"/>
                <w:lang w:val="en-AU"/>
              </w:rPr>
              <w:t>Implemented C1-080093</w:t>
            </w:r>
          </w:p>
        </w:tc>
        <w:tc>
          <w:tcPr>
            <w:tcW w:w="567" w:type="dxa"/>
            <w:shd w:val="solid" w:color="FFFFFF" w:fill="auto"/>
          </w:tcPr>
          <w:p w14:paraId="42A307BE" w14:textId="77777777" w:rsidR="00611DC5" w:rsidRPr="006E4EA9" w:rsidRDefault="00611DC5" w:rsidP="006E4EA9">
            <w:pPr>
              <w:pStyle w:val="TAL"/>
              <w:rPr>
                <w:snapToGrid w:val="0"/>
                <w:sz w:val="16"/>
                <w:szCs w:val="16"/>
                <w:lang w:val="en-AU"/>
              </w:rPr>
            </w:pPr>
          </w:p>
        </w:tc>
        <w:tc>
          <w:tcPr>
            <w:tcW w:w="567" w:type="dxa"/>
            <w:shd w:val="solid" w:color="FFFFFF" w:fill="auto"/>
          </w:tcPr>
          <w:p w14:paraId="036CD2ED" w14:textId="77777777" w:rsidR="00611DC5" w:rsidRDefault="00611DC5" w:rsidP="006E4EA9">
            <w:pPr>
              <w:pStyle w:val="TAL"/>
              <w:rPr>
                <w:snapToGrid w:val="0"/>
                <w:sz w:val="16"/>
                <w:szCs w:val="16"/>
                <w:lang w:val="en-AU"/>
              </w:rPr>
            </w:pPr>
            <w:r>
              <w:rPr>
                <w:snapToGrid w:val="0"/>
                <w:sz w:val="16"/>
                <w:szCs w:val="16"/>
                <w:lang w:val="en-AU"/>
              </w:rPr>
              <w:t>2.2.0</w:t>
            </w:r>
          </w:p>
        </w:tc>
      </w:tr>
      <w:tr w:rsidR="002A51A0" w:rsidRPr="006E4EA9" w14:paraId="05392638" w14:textId="77777777" w:rsidTr="009222AB">
        <w:tc>
          <w:tcPr>
            <w:tcW w:w="800" w:type="dxa"/>
            <w:shd w:val="solid" w:color="FFFFFF" w:fill="auto"/>
          </w:tcPr>
          <w:p w14:paraId="5AD5845B" w14:textId="77777777" w:rsidR="002A51A0" w:rsidRDefault="002A51A0" w:rsidP="006E4EA9">
            <w:pPr>
              <w:pStyle w:val="TAL"/>
              <w:rPr>
                <w:snapToGrid w:val="0"/>
                <w:sz w:val="16"/>
                <w:szCs w:val="16"/>
                <w:lang w:val="en-AU"/>
              </w:rPr>
            </w:pPr>
            <w:r>
              <w:rPr>
                <w:snapToGrid w:val="0"/>
                <w:sz w:val="16"/>
                <w:szCs w:val="16"/>
                <w:lang w:val="en-AU"/>
              </w:rPr>
              <w:t>2008-04</w:t>
            </w:r>
          </w:p>
        </w:tc>
        <w:tc>
          <w:tcPr>
            <w:tcW w:w="800" w:type="dxa"/>
            <w:shd w:val="solid" w:color="FFFFFF" w:fill="auto"/>
          </w:tcPr>
          <w:p w14:paraId="4C437B50" w14:textId="77777777" w:rsidR="002A51A0" w:rsidRPr="006E4EA9" w:rsidRDefault="002A51A0" w:rsidP="006E4EA9">
            <w:pPr>
              <w:pStyle w:val="TAL"/>
              <w:rPr>
                <w:snapToGrid w:val="0"/>
                <w:sz w:val="16"/>
                <w:szCs w:val="16"/>
                <w:lang w:val="en-AU"/>
              </w:rPr>
            </w:pPr>
          </w:p>
        </w:tc>
        <w:tc>
          <w:tcPr>
            <w:tcW w:w="901" w:type="dxa"/>
            <w:shd w:val="solid" w:color="FFFFFF" w:fill="auto"/>
          </w:tcPr>
          <w:p w14:paraId="53DE92B7" w14:textId="77777777" w:rsidR="002A51A0" w:rsidRPr="006E4EA9" w:rsidRDefault="002A51A0" w:rsidP="006E4EA9">
            <w:pPr>
              <w:pStyle w:val="TAL"/>
              <w:rPr>
                <w:snapToGrid w:val="0"/>
                <w:sz w:val="16"/>
                <w:szCs w:val="16"/>
                <w:lang w:val="en-AU"/>
              </w:rPr>
            </w:pPr>
          </w:p>
        </w:tc>
        <w:tc>
          <w:tcPr>
            <w:tcW w:w="476" w:type="dxa"/>
            <w:shd w:val="solid" w:color="FFFFFF" w:fill="auto"/>
          </w:tcPr>
          <w:p w14:paraId="1CAF4A7A" w14:textId="77777777" w:rsidR="002A51A0" w:rsidRPr="006E4EA9" w:rsidRDefault="002A51A0" w:rsidP="006E4EA9">
            <w:pPr>
              <w:pStyle w:val="TAL"/>
              <w:rPr>
                <w:snapToGrid w:val="0"/>
                <w:sz w:val="16"/>
                <w:szCs w:val="16"/>
                <w:lang w:val="en-AU"/>
              </w:rPr>
            </w:pPr>
          </w:p>
        </w:tc>
        <w:tc>
          <w:tcPr>
            <w:tcW w:w="453" w:type="dxa"/>
            <w:shd w:val="solid" w:color="FFFFFF" w:fill="auto"/>
          </w:tcPr>
          <w:p w14:paraId="0BC8F58D" w14:textId="77777777" w:rsidR="002A51A0" w:rsidRPr="006E4EA9" w:rsidRDefault="002A51A0" w:rsidP="006E4EA9">
            <w:pPr>
              <w:pStyle w:val="TAL"/>
              <w:rPr>
                <w:snapToGrid w:val="0"/>
                <w:sz w:val="16"/>
                <w:szCs w:val="16"/>
                <w:lang w:val="en-AU"/>
              </w:rPr>
            </w:pPr>
          </w:p>
        </w:tc>
        <w:tc>
          <w:tcPr>
            <w:tcW w:w="4867" w:type="dxa"/>
            <w:shd w:val="solid" w:color="FFFFFF" w:fill="auto"/>
          </w:tcPr>
          <w:p w14:paraId="3780E3C9" w14:textId="77777777" w:rsidR="002A51A0" w:rsidRDefault="002A51A0" w:rsidP="006E4EA9">
            <w:pPr>
              <w:pStyle w:val="TAL"/>
              <w:rPr>
                <w:snapToGrid w:val="0"/>
                <w:sz w:val="16"/>
                <w:szCs w:val="16"/>
                <w:lang w:val="en-AU"/>
              </w:rPr>
            </w:pPr>
            <w:r>
              <w:rPr>
                <w:snapToGrid w:val="0"/>
                <w:sz w:val="16"/>
                <w:szCs w:val="16"/>
                <w:lang w:val="en-AU"/>
              </w:rPr>
              <w:t>Implemented C1-081115</w:t>
            </w:r>
          </w:p>
        </w:tc>
        <w:tc>
          <w:tcPr>
            <w:tcW w:w="567" w:type="dxa"/>
            <w:shd w:val="solid" w:color="FFFFFF" w:fill="auto"/>
          </w:tcPr>
          <w:p w14:paraId="66AF6D62" w14:textId="77777777" w:rsidR="002A51A0" w:rsidRPr="006E4EA9" w:rsidRDefault="002A51A0" w:rsidP="006E4EA9">
            <w:pPr>
              <w:pStyle w:val="TAL"/>
              <w:rPr>
                <w:snapToGrid w:val="0"/>
                <w:sz w:val="16"/>
                <w:szCs w:val="16"/>
                <w:lang w:val="en-AU"/>
              </w:rPr>
            </w:pPr>
          </w:p>
        </w:tc>
        <w:tc>
          <w:tcPr>
            <w:tcW w:w="567" w:type="dxa"/>
            <w:shd w:val="solid" w:color="FFFFFF" w:fill="auto"/>
          </w:tcPr>
          <w:p w14:paraId="730440DC" w14:textId="77777777" w:rsidR="002A51A0" w:rsidRDefault="002A51A0" w:rsidP="006E4EA9">
            <w:pPr>
              <w:pStyle w:val="TAL"/>
              <w:rPr>
                <w:snapToGrid w:val="0"/>
                <w:sz w:val="16"/>
                <w:szCs w:val="16"/>
                <w:lang w:val="en-AU"/>
              </w:rPr>
            </w:pPr>
            <w:r>
              <w:rPr>
                <w:snapToGrid w:val="0"/>
                <w:sz w:val="16"/>
                <w:szCs w:val="16"/>
                <w:lang w:val="en-AU"/>
              </w:rPr>
              <w:t>2.3.0</w:t>
            </w:r>
          </w:p>
        </w:tc>
      </w:tr>
      <w:tr w:rsidR="00F459AA" w:rsidRPr="006E4EA9" w14:paraId="51BA36DB" w14:textId="77777777" w:rsidTr="009222AB">
        <w:tc>
          <w:tcPr>
            <w:tcW w:w="800" w:type="dxa"/>
            <w:shd w:val="solid" w:color="FFFFFF" w:fill="auto"/>
          </w:tcPr>
          <w:p w14:paraId="7C7BF434" w14:textId="77777777" w:rsidR="00F459AA" w:rsidRDefault="00F459AA" w:rsidP="006E4EA9">
            <w:pPr>
              <w:pStyle w:val="TAL"/>
              <w:rPr>
                <w:snapToGrid w:val="0"/>
                <w:sz w:val="16"/>
                <w:szCs w:val="16"/>
                <w:lang w:val="en-AU"/>
              </w:rPr>
            </w:pPr>
            <w:r>
              <w:rPr>
                <w:snapToGrid w:val="0"/>
                <w:sz w:val="16"/>
                <w:szCs w:val="16"/>
                <w:lang w:val="en-AU"/>
              </w:rPr>
              <w:t>2008-05</w:t>
            </w:r>
          </w:p>
        </w:tc>
        <w:tc>
          <w:tcPr>
            <w:tcW w:w="800" w:type="dxa"/>
            <w:shd w:val="solid" w:color="FFFFFF" w:fill="auto"/>
          </w:tcPr>
          <w:p w14:paraId="3A546222" w14:textId="77777777" w:rsidR="00F459AA" w:rsidRPr="006E4EA9" w:rsidRDefault="00F459AA" w:rsidP="006E4EA9">
            <w:pPr>
              <w:pStyle w:val="TAL"/>
              <w:rPr>
                <w:snapToGrid w:val="0"/>
                <w:sz w:val="16"/>
                <w:szCs w:val="16"/>
                <w:lang w:val="en-AU"/>
              </w:rPr>
            </w:pPr>
          </w:p>
        </w:tc>
        <w:tc>
          <w:tcPr>
            <w:tcW w:w="901" w:type="dxa"/>
            <w:shd w:val="solid" w:color="FFFFFF" w:fill="auto"/>
          </w:tcPr>
          <w:p w14:paraId="524573EA" w14:textId="77777777" w:rsidR="00F459AA" w:rsidRPr="006E4EA9" w:rsidRDefault="00F459AA" w:rsidP="006E4EA9">
            <w:pPr>
              <w:pStyle w:val="TAL"/>
              <w:rPr>
                <w:snapToGrid w:val="0"/>
                <w:sz w:val="16"/>
                <w:szCs w:val="16"/>
                <w:lang w:val="en-AU"/>
              </w:rPr>
            </w:pPr>
          </w:p>
        </w:tc>
        <w:tc>
          <w:tcPr>
            <w:tcW w:w="476" w:type="dxa"/>
            <w:shd w:val="solid" w:color="FFFFFF" w:fill="auto"/>
          </w:tcPr>
          <w:p w14:paraId="4D7CAF60" w14:textId="77777777" w:rsidR="00F459AA" w:rsidRPr="006E4EA9" w:rsidRDefault="00F459AA" w:rsidP="006E4EA9">
            <w:pPr>
              <w:pStyle w:val="TAL"/>
              <w:rPr>
                <w:snapToGrid w:val="0"/>
                <w:sz w:val="16"/>
                <w:szCs w:val="16"/>
                <w:lang w:val="en-AU"/>
              </w:rPr>
            </w:pPr>
          </w:p>
        </w:tc>
        <w:tc>
          <w:tcPr>
            <w:tcW w:w="453" w:type="dxa"/>
            <w:shd w:val="solid" w:color="FFFFFF" w:fill="auto"/>
          </w:tcPr>
          <w:p w14:paraId="4360C7C6" w14:textId="77777777" w:rsidR="00F459AA" w:rsidRPr="006E4EA9" w:rsidRDefault="00F459AA" w:rsidP="006E4EA9">
            <w:pPr>
              <w:pStyle w:val="TAL"/>
              <w:rPr>
                <w:snapToGrid w:val="0"/>
                <w:sz w:val="16"/>
                <w:szCs w:val="16"/>
                <w:lang w:val="en-AU"/>
              </w:rPr>
            </w:pPr>
          </w:p>
        </w:tc>
        <w:tc>
          <w:tcPr>
            <w:tcW w:w="4867" w:type="dxa"/>
            <w:shd w:val="solid" w:color="FFFFFF" w:fill="auto"/>
          </w:tcPr>
          <w:p w14:paraId="72DCBEDC" w14:textId="77777777" w:rsidR="00F459AA" w:rsidRDefault="00F459AA" w:rsidP="006E4EA9">
            <w:pPr>
              <w:pStyle w:val="TAL"/>
              <w:rPr>
                <w:snapToGrid w:val="0"/>
                <w:sz w:val="16"/>
                <w:szCs w:val="16"/>
                <w:lang w:val="en-AU"/>
              </w:rPr>
            </w:pPr>
            <w:r>
              <w:rPr>
                <w:snapToGrid w:val="0"/>
                <w:sz w:val="16"/>
                <w:szCs w:val="16"/>
                <w:lang w:val="en-AU"/>
              </w:rPr>
              <w:t>Implemented C1-081836</w:t>
            </w:r>
          </w:p>
        </w:tc>
        <w:tc>
          <w:tcPr>
            <w:tcW w:w="567" w:type="dxa"/>
            <w:shd w:val="solid" w:color="FFFFFF" w:fill="auto"/>
          </w:tcPr>
          <w:p w14:paraId="1992E626" w14:textId="77777777" w:rsidR="00F459AA" w:rsidRPr="006E4EA9" w:rsidRDefault="00F459AA" w:rsidP="006E4EA9">
            <w:pPr>
              <w:pStyle w:val="TAL"/>
              <w:rPr>
                <w:snapToGrid w:val="0"/>
                <w:sz w:val="16"/>
                <w:szCs w:val="16"/>
                <w:lang w:val="en-AU"/>
              </w:rPr>
            </w:pPr>
          </w:p>
        </w:tc>
        <w:tc>
          <w:tcPr>
            <w:tcW w:w="567" w:type="dxa"/>
            <w:shd w:val="solid" w:color="FFFFFF" w:fill="auto"/>
          </w:tcPr>
          <w:p w14:paraId="33940CC2" w14:textId="77777777" w:rsidR="00F459AA" w:rsidRDefault="00F459AA" w:rsidP="006E4EA9">
            <w:pPr>
              <w:pStyle w:val="TAL"/>
              <w:rPr>
                <w:snapToGrid w:val="0"/>
                <w:sz w:val="16"/>
                <w:szCs w:val="16"/>
                <w:lang w:val="en-AU"/>
              </w:rPr>
            </w:pPr>
            <w:r>
              <w:rPr>
                <w:snapToGrid w:val="0"/>
                <w:sz w:val="16"/>
                <w:szCs w:val="16"/>
                <w:lang w:val="en-AU"/>
              </w:rPr>
              <w:t>2.4.0</w:t>
            </w:r>
          </w:p>
        </w:tc>
      </w:tr>
      <w:tr w:rsidR="00F6397D" w:rsidRPr="006E4EA9" w14:paraId="6F31A174" w14:textId="77777777" w:rsidTr="009222AB">
        <w:tc>
          <w:tcPr>
            <w:tcW w:w="800" w:type="dxa"/>
            <w:shd w:val="solid" w:color="FFFFFF" w:fill="auto"/>
          </w:tcPr>
          <w:p w14:paraId="6FD75B3A" w14:textId="77777777" w:rsidR="00F6397D" w:rsidRDefault="00F6397D" w:rsidP="006E4EA9">
            <w:pPr>
              <w:pStyle w:val="TAL"/>
              <w:rPr>
                <w:snapToGrid w:val="0"/>
                <w:sz w:val="16"/>
                <w:szCs w:val="16"/>
                <w:lang w:val="en-AU"/>
              </w:rPr>
            </w:pPr>
            <w:r>
              <w:rPr>
                <w:snapToGrid w:val="0"/>
                <w:sz w:val="16"/>
                <w:szCs w:val="16"/>
                <w:lang w:val="en-AU"/>
              </w:rPr>
              <w:t>2008-07</w:t>
            </w:r>
          </w:p>
        </w:tc>
        <w:tc>
          <w:tcPr>
            <w:tcW w:w="800" w:type="dxa"/>
            <w:shd w:val="solid" w:color="FFFFFF" w:fill="auto"/>
          </w:tcPr>
          <w:p w14:paraId="33D3C0F3" w14:textId="77777777" w:rsidR="00F6397D" w:rsidRPr="006E4EA9" w:rsidRDefault="00F6397D" w:rsidP="006E4EA9">
            <w:pPr>
              <w:pStyle w:val="TAL"/>
              <w:rPr>
                <w:snapToGrid w:val="0"/>
                <w:sz w:val="16"/>
                <w:szCs w:val="16"/>
                <w:lang w:val="en-AU"/>
              </w:rPr>
            </w:pPr>
          </w:p>
        </w:tc>
        <w:tc>
          <w:tcPr>
            <w:tcW w:w="901" w:type="dxa"/>
            <w:shd w:val="solid" w:color="FFFFFF" w:fill="auto"/>
          </w:tcPr>
          <w:p w14:paraId="5D9DEDF0" w14:textId="77777777" w:rsidR="00F6397D" w:rsidRPr="006E4EA9" w:rsidRDefault="00F6397D" w:rsidP="006E4EA9">
            <w:pPr>
              <w:pStyle w:val="TAL"/>
              <w:rPr>
                <w:snapToGrid w:val="0"/>
                <w:sz w:val="16"/>
                <w:szCs w:val="16"/>
                <w:lang w:val="en-AU"/>
              </w:rPr>
            </w:pPr>
          </w:p>
        </w:tc>
        <w:tc>
          <w:tcPr>
            <w:tcW w:w="476" w:type="dxa"/>
            <w:shd w:val="solid" w:color="FFFFFF" w:fill="auto"/>
          </w:tcPr>
          <w:p w14:paraId="0EBDEADB" w14:textId="77777777" w:rsidR="00F6397D" w:rsidRPr="006E4EA9" w:rsidRDefault="00F6397D" w:rsidP="006E4EA9">
            <w:pPr>
              <w:pStyle w:val="TAL"/>
              <w:rPr>
                <w:snapToGrid w:val="0"/>
                <w:sz w:val="16"/>
                <w:szCs w:val="16"/>
                <w:lang w:val="en-AU"/>
              </w:rPr>
            </w:pPr>
          </w:p>
        </w:tc>
        <w:tc>
          <w:tcPr>
            <w:tcW w:w="453" w:type="dxa"/>
            <w:shd w:val="solid" w:color="FFFFFF" w:fill="auto"/>
          </w:tcPr>
          <w:p w14:paraId="26E77ECB" w14:textId="77777777" w:rsidR="00F6397D" w:rsidRPr="006E4EA9" w:rsidRDefault="00F6397D" w:rsidP="006E4EA9">
            <w:pPr>
              <w:pStyle w:val="TAL"/>
              <w:rPr>
                <w:snapToGrid w:val="0"/>
                <w:sz w:val="16"/>
                <w:szCs w:val="16"/>
                <w:lang w:val="en-AU"/>
              </w:rPr>
            </w:pPr>
          </w:p>
        </w:tc>
        <w:tc>
          <w:tcPr>
            <w:tcW w:w="4867" w:type="dxa"/>
            <w:shd w:val="solid" w:color="FFFFFF" w:fill="auto"/>
          </w:tcPr>
          <w:p w14:paraId="19F8042B" w14:textId="77777777" w:rsidR="00F6397D" w:rsidRDefault="00F6397D" w:rsidP="006E4EA9">
            <w:pPr>
              <w:pStyle w:val="TAL"/>
              <w:rPr>
                <w:snapToGrid w:val="0"/>
                <w:sz w:val="16"/>
                <w:szCs w:val="16"/>
                <w:lang w:val="en-AU"/>
              </w:rPr>
            </w:pPr>
            <w:r>
              <w:rPr>
                <w:snapToGrid w:val="0"/>
                <w:sz w:val="16"/>
                <w:szCs w:val="16"/>
                <w:lang w:val="en-AU"/>
              </w:rPr>
              <w:t>Implemented C1-082297 from CT1#54</w:t>
            </w:r>
          </w:p>
        </w:tc>
        <w:tc>
          <w:tcPr>
            <w:tcW w:w="567" w:type="dxa"/>
            <w:shd w:val="solid" w:color="FFFFFF" w:fill="auto"/>
          </w:tcPr>
          <w:p w14:paraId="5AC4B7F7" w14:textId="77777777" w:rsidR="00F6397D" w:rsidRPr="006E4EA9" w:rsidRDefault="00F6397D" w:rsidP="006E4EA9">
            <w:pPr>
              <w:pStyle w:val="TAL"/>
              <w:rPr>
                <w:snapToGrid w:val="0"/>
                <w:sz w:val="16"/>
                <w:szCs w:val="16"/>
                <w:lang w:val="en-AU"/>
              </w:rPr>
            </w:pPr>
          </w:p>
        </w:tc>
        <w:tc>
          <w:tcPr>
            <w:tcW w:w="567" w:type="dxa"/>
            <w:shd w:val="solid" w:color="FFFFFF" w:fill="auto"/>
          </w:tcPr>
          <w:p w14:paraId="47D27079" w14:textId="77777777" w:rsidR="00F6397D" w:rsidRDefault="00F6397D" w:rsidP="006E4EA9">
            <w:pPr>
              <w:pStyle w:val="TAL"/>
              <w:rPr>
                <w:snapToGrid w:val="0"/>
                <w:sz w:val="16"/>
                <w:szCs w:val="16"/>
                <w:lang w:val="en-AU"/>
              </w:rPr>
            </w:pPr>
            <w:r>
              <w:rPr>
                <w:snapToGrid w:val="0"/>
                <w:sz w:val="16"/>
                <w:szCs w:val="16"/>
                <w:lang w:val="en-AU"/>
              </w:rPr>
              <w:t>2.5.0</w:t>
            </w:r>
          </w:p>
        </w:tc>
      </w:tr>
      <w:tr w:rsidR="00416E16" w:rsidRPr="006E4EA9" w14:paraId="49A81DAE" w14:textId="77777777" w:rsidTr="009222AB">
        <w:tc>
          <w:tcPr>
            <w:tcW w:w="800" w:type="dxa"/>
            <w:shd w:val="solid" w:color="FFFFFF" w:fill="auto"/>
          </w:tcPr>
          <w:p w14:paraId="5E0BD4A0" w14:textId="77777777" w:rsidR="00416E16" w:rsidRDefault="00416E16" w:rsidP="006E4EA9">
            <w:pPr>
              <w:pStyle w:val="TAL"/>
              <w:rPr>
                <w:snapToGrid w:val="0"/>
                <w:sz w:val="16"/>
                <w:szCs w:val="16"/>
                <w:lang w:val="en-AU"/>
              </w:rPr>
            </w:pPr>
            <w:r>
              <w:rPr>
                <w:snapToGrid w:val="0"/>
                <w:sz w:val="16"/>
                <w:szCs w:val="16"/>
                <w:lang w:val="en-AU"/>
              </w:rPr>
              <w:t>2008-08</w:t>
            </w:r>
          </w:p>
        </w:tc>
        <w:tc>
          <w:tcPr>
            <w:tcW w:w="800" w:type="dxa"/>
            <w:shd w:val="solid" w:color="FFFFFF" w:fill="auto"/>
          </w:tcPr>
          <w:p w14:paraId="06E8F723" w14:textId="77777777" w:rsidR="00416E16" w:rsidRPr="006E4EA9" w:rsidRDefault="00416E16" w:rsidP="006E4EA9">
            <w:pPr>
              <w:pStyle w:val="TAL"/>
              <w:rPr>
                <w:snapToGrid w:val="0"/>
                <w:sz w:val="16"/>
                <w:szCs w:val="16"/>
                <w:lang w:val="en-AU"/>
              </w:rPr>
            </w:pPr>
          </w:p>
        </w:tc>
        <w:tc>
          <w:tcPr>
            <w:tcW w:w="901" w:type="dxa"/>
            <w:shd w:val="solid" w:color="FFFFFF" w:fill="auto"/>
          </w:tcPr>
          <w:p w14:paraId="325DBA9B" w14:textId="77777777" w:rsidR="00416E16" w:rsidRPr="006E4EA9" w:rsidRDefault="00416E16" w:rsidP="006E4EA9">
            <w:pPr>
              <w:pStyle w:val="TAL"/>
              <w:rPr>
                <w:snapToGrid w:val="0"/>
                <w:sz w:val="16"/>
                <w:szCs w:val="16"/>
                <w:lang w:val="en-AU"/>
              </w:rPr>
            </w:pPr>
          </w:p>
        </w:tc>
        <w:tc>
          <w:tcPr>
            <w:tcW w:w="476" w:type="dxa"/>
            <w:shd w:val="solid" w:color="FFFFFF" w:fill="auto"/>
          </w:tcPr>
          <w:p w14:paraId="50CC8B53" w14:textId="77777777" w:rsidR="00416E16" w:rsidRPr="006E4EA9" w:rsidRDefault="00416E16" w:rsidP="006E4EA9">
            <w:pPr>
              <w:pStyle w:val="TAL"/>
              <w:rPr>
                <w:snapToGrid w:val="0"/>
                <w:sz w:val="16"/>
                <w:szCs w:val="16"/>
                <w:lang w:val="en-AU"/>
              </w:rPr>
            </w:pPr>
          </w:p>
        </w:tc>
        <w:tc>
          <w:tcPr>
            <w:tcW w:w="453" w:type="dxa"/>
            <w:shd w:val="solid" w:color="FFFFFF" w:fill="auto"/>
          </w:tcPr>
          <w:p w14:paraId="5209BFC6" w14:textId="77777777" w:rsidR="00416E16" w:rsidRPr="006E4EA9" w:rsidRDefault="00416E16" w:rsidP="006E4EA9">
            <w:pPr>
              <w:pStyle w:val="TAL"/>
              <w:rPr>
                <w:snapToGrid w:val="0"/>
                <w:sz w:val="16"/>
                <w:szCs w:val="16"/>
                <w:lang w:val="en-AU"/>
              </w:rPr>
            </w:pPr>
          </w:p>
        </w:tc>
        <w:tc>
          <w:tcPr>
            <w:tcW w:w="4867" w:type="dxa"/>
            <w:shd w:val="solid" w:color="FFFFFF" w:fill="auto"/>
          </w:tcPr>
          <w:p w14:paraId="5B0EF9DA" w14:textId="77777777" w:rsidR="00416E16" w:rsidRDefault="00416E16" w:rsidP="006E4EA9">
            <w:pPr>
              <w:pStyle w:val="TAL"/>
              <w:rPr>
                <w:snapToGrid w:val="0"/>
                <w:sz w:val="16"/>
                <w:szCs w:val="16"/>
                <w:lang w:val="en-AU"/>
              </w:rPr>
            </w:pPr>
            <w:r>
              <w:rPr>
                <w:snapToGrid w:val="0"/>
                <w:sz w:val="16"/>
                <w:szCs w:val="16"/>
                <w:lang w:val="en-AU"/>
              </w:rPr>
              <w:t>Implemented C1-082956 from CT1#55</w:t>
            </w:r>
            <w:r w:rsidR="00627941">
              <w:rPr>
                <w:snapToGrid w:val="0"/>
                <w:sz w:val="16"/>
                <w:szCs w:val="16"/>
                <w:lang w:val="en-AU"/>
              </w:rPr>
              <w:br/>
              <w:t>Sent to CT-41 plenary for approval.</w:t>
            </w:r>
          </w:p>
        </w:tc>
        <w:tc>
          <w:tcPr>
            <w:tcW w:w="567" w:type="dxa"/>
            <w:shd w:val="solid" w:color="FFFFFF" w:fill="auto"/>
          </w:tcPr>
          <w:p w14:paraId="689401C0" w14:textId="77777777" w:rsidR="00416E16" w:rsidRPr="006E4EA9" w:rsidRDefault="00416E16" w:rsidP="006E4EA9">
            <w:pPr>
              <w:pStyle w:val="TAL"/>
              <w:rPr>
                <w:snapToGrid w:val="0"/>
                <w:sz w:val="16"/>
                <w:szCs w:val="16"/>
                <w:lang w:val="en-AU"/>
              </w:rPr>
            </w:pPr>
          </w:p>
        </w:tc>
        <w:tc>
          <w:tcPr>
            <w:tcW w:w="567" w:type="dxa"/>
            <w:shd w:val="solid" w:color="FFFFFF" w:fill="auto"/>
          </w:tcPr>
          <w:p w14:paraId="11140FA0" w14:textId="77777777" w:rsidR="00416E16" w:rsidRDefault="00416E16" w:rsidP="006E4EA9">
            <w:pPr>
              <w:pStyle w:val="TAL"/>
              <w:rPr>
                <w:snapToGrid w:val="0"/>
                <w:sz w:val="16"/>
                <w:szCs w:val="16"/>
                <w:lang w:val="en-AU"/>
              </w:rPr>
            </w:pPr>
            <w:r>
              <w:rPr>
                <w:snapToGrid w:val="0"/>
                <w:sz w:val="16"/>
                <w:szCs w:val="16"/>
                <w:lang w:val="en-AU"/>
              </w:rPr>
              <w:t>2.6.0</w:t>
            </w:r>
          </w:p>
        </w:tc>
      </w:tr>
      <w:tr w:rsidR="00657258" w:rsidRPr="006E4EA9" w14:paraId="26338955" w14:textId="77777777" w:rsidTr="009222AB">
        <w:tc>
          <w:tcPr>
            <w:tcW w:w="800" w:type="dxa"/>
            <w:shd w:val="solid" w:color="FFFFFF" w:fill="auto"/>
          </w:tcPr>
          <w:p w14:paraId="51876AA9" w14:textId="77777777" w:rsidR="00657258" w:rsidRDefault="00657258" w:rsidP="006E4EA9">
            <w:pPr>
              <w:pStyle w:val="TAL"/>
              <w:rPr>
                <w:snapToGrid w:val="0"/>
                <w:sz w:val="16"/>
                <w:szCs w:val="16"/>
                <w:lang w:val="en-AU"/>
              </w:rPr>
            </w:pPr>
            <w:r>
              <w:rPr>
                <w:snapToGrid w:val="0"/>
                <w:sz w:val="16"/>
                <w:szCs w:val="16"/>
                <w:lang w:val="en-AU"/>
              </w:rPr>
              <w:t>2008-09</w:t>
            </w:r>
          </w:p>
        </w:tc>
        <w:tc>
          <w:tcPr>
            <w:tcW w:w="800" w:type="dxa"/>
            <w:shd w:val="solid" w:color="FFFFFF" w:fill="auto"/>
          </w:tcPr>
          <w:p w14:paraId="5313B60D" w14:textId="77777777" w:rsidR="00657258" w:rsidRPr="006E4EA9" w:rsidRDefault="00657258" w:rsidP="006E4EA9">
            <w:pPr>
              <w:pStyle w:val="TAL"/>
              <w:rPr>
                <w:snapToGrid w:val="0"/>
                <w:sz w:val="16"/>
                <w:szCs w:val="16"/>
                <w:lang w:val="en-AU"/>
              </w:rPr>
            </w:pPr>
            <w:r>
              <w:rPr>
                <w:snapToGrid w:val="0"/>
                <w:sz w:val="16"/>
                <w:szCs w:val="16"/>
                <w:lang w:val="en-AU"/>
              </w:rPr>
              <w:t>CT#41</w:t>
            </w:r>
          </w:p>
        </w:tc>
        <w:tc>
          <w:tcPr>
            <w:tcW w:w="901" w:type="dxa"/>
            <w:shd w:val="solid" w:color="FFFFFF" w:fill="auto"/>
          </w:tcPr>
          <w:p w14:paraId="363BF6B3" w14:textId="77777777" w:rsidR="00657258" w:rsidRPr="006E4EA9" w:rsidRDefault="00657258" w:rsidP="006E4EA9">
            <w:pPr>
              <w:pStyle w:val="TAL"/>
              <w:rPr>
                <w:snapToGrid w:val="0"/>
                <w:sz w:val="16"/>
                <w:szCs w:val="16"/>
                <w:lang w:val="en-AU"/>
              </w:rPr>
            </w:pPr>
            <w:r>
              <w:rPr>
                <w:snapToGrid w:val="0"/>
                <w:sz w:val="16"/>
                <w:szCs w:val="16"/>
                <w:lang w:val="en-AU"/>
              </w:rPr>
              <w:t>CP-080512</w:t>
            </w:r>
          </w:p>
        </w:tc>
        <w:tc>
          <w:tcPr>
            <w:tcW w:w="476" w:type="dxa"/>
            <w:shd w:val="solid" w:color="FFFFFF" w:fill="auto"/>
          </w:tcPr>
          <w:p w14:paraId="35741309" w14:textId="77777777" w:rsidR="00657258" w:rsidRPr="006E4EA9" w:rsidRDefault="00657258" w:rsidP="006E4EA9">
            <w:pPr>
              <w:pStyle w:val="TAL"/>
              <w:rPr>
                <w:snapToGrid w:val="0"/>
                <w:sz w:val="16"/>
                <w:szCs w:val="16"/>
                <w:lang w:val="en-AU"/>
              </w:rPr>
            </w:pPr>
          </w:p>
        </w:tc>
        <w:tc>
          <w:tcPr>
            <w:tcW w:w="453" w:type="dxa"/>
            <w:shd w:val="solid" w:color="FFFFFF" w:fill="auto"/>
          </w:tcPr>
          <w:p w14:paraId="410B0A39" w14:textId="77777777" w:rsidR="00657258" w:rsidRPr="006E4EA9" w:rsidRDefault="00657258" w:rsidP="006E4EA9">
            <w:pPr>
              <w:pStyle w:val="TAL"/>
              <w:rPr>
                <w:snapToGrid w:val="0"/>
                <w:sz w:val="16"/>
                <w:szCs w:val="16"/>
                <w:lang w:val="en-AU"/>
              </w:rPr>
            </w:pPr>
          </w:p>
        </w:tc>
        <w:tc>
          <w:tcPr>
            <w:tcW w:w="4867" w:type="dxa"/>
            <w:shd w:val="solid" w:color="FFFFFF" w:fill="auto"/>
          </w:tcPr>
          <w:p w14:paraId="5F941142" w14:textId="77777777" w:rsidR="00657258" w:rsidRDefault="00657258" w:rsidP="006E4EA9">
            <w:pPr>
              <w:pStyle w:val="TAL"/>
              <w:rPr>
                <w:snapToGrid w:val="0"/>
                <w:sz w:val="16"/>
                <w:szCs w:val="16"/>
                <w:lang w:val="en-AU"/>
              </w:rPr>
            </w:pPr>
            <w:r>
              <w:rPr>
                <w:snapToGrid w:val="0"/>
                <w:sz w:val="16"/>
                <w:szCs w:val="16"/>
                <w:lang w:val="en-AU"/>
              </w:rPr>
              <w:t>Created version 8.0.0 after approval in CT-41</w:t>
            </w:r>
          </w:p>
        </w:tc>
        <w:tc>
          <w:tcPr>
            <w:tcW w:w="567" w:type="dxa"/>
            <w:shd w:val="solid" w:color="FFFFFF" w:fill="auto"/>
          </w:tcPr>
          <w:p w14:paraId="4E670809" w14:textId="77777777" w:rsidR="00657258" w:rsidRPr="006E4EA9" w:rsidRDefault="00657258" w:rsidP="006E4EA9">
            <w:pPr>
              <w:pStyle w:val="TAL"/>
              <w:rPr>
                <w:snapToGrid w:val="0"/>
                <w:sz w:val="16"/>
                <w:szCs w:val="16"/>
                <w:lang w:val="en-AU"/>
              </w:rPr>
            </w:pPr>
            <w:r>
              <w:rPr>
                <w:snapToGrid w:val="0"/>
                <w:sz w:val="16"/>
                <w:szCs w:val="16"/>
                <w:lang w:val="en-AU"/>
              </w:rPr>
              <w:t>2.6.0</w:t>
            </w:r>
          </w:p>
        </w:tc>
        <w:tc>
          <w:tcPr>
            <w:tcW w:w="567" w:type="dxa"/>
            <w:shd w:val="solid" w:color="FFFFFF" w:fill="auto"/>
          </w:tcPr>
          <w:p w14:paraId="61AC3329" w14:textId="77777777" w:rsidR="00657258" w:rsidRDefault="00657258" w:rsidP="006E4EA9">
            <w:pPr>
              <w:pStyle w:val="TAL"/>
              <w:rPr>
                <w:snapToGrid w:val="0"/>
                <w:sz w:val="16"/>
                <w:szCs w:val="16"/>
                <w:lang w:val="en-AU"/>
              </w:rPr>
            </w:pPr>
            <w:r>
              <w:rPr>
                <w:snapToGrid w:val="0"/>
                <w:sz w:val="16"/>
                <w:szCs w:val="16"/>
                <w:lang w:val="en-AU"/>
              </w:rPr>
              <w:t>8.0.0</w:t>
            </w:r>
          </w:p>
        </w:tc>
      </w:tr>
      <w:tr w:rsidR="004D7C03" w:rsidRPr="006E4EA9" w14:paraId="17E5BFDE" w14:textId="77777777" w:rsidTr="009222AB">
        <w:tc>
          <w:tcPr>
            <w:tcW w:w="800" w:type="dxa"/>
            <w:shd w:val="solid" w:color="FFFFFF" w:fill="auto"/>
          </w:tcPr>
          <w:p w14:paraId="222848C3" w14:textId="77777777" w:rsidR="004D7C03" w:rsidRDefault="004D7C03" w:rsidP="006E4EA9">
            <w:pPr>
              <w:pStyle w:val="TAL"/>
              <w:rPr>
                <w:snapToGrid w:val="0"/>
                <w:sz w:val="16"/>
                <w:szCs w:val="16"/>
                <w:lang w:val="en-AU"/>
              </w:rPr>
            </w:pPr>
            <w:r>
              <w:rPr>
                <w:snapToGrid w:val="0"/>
                <w:sz w:val="16"/>
                <w:szCs w:val="16"/>
                <w:lang w:val="en-AU"/>
              </w:rPr>
              <w:t>2008-12</w:t>
            </w:r>
          </w:p>
        </w:tc>
        <w:tc>
          <w:tcPr>
            <w:tcW w:w="800" w:type="dxa"/>
            <w:shd w:val="solid" w:color="FFFFFF" w:fill="auto"/>
          </w:tcPr>
          <w:p w14:paraId="7E7C343B" w14:textId="77777777" w:rsidR="004D7C03" w:rsidRDefault="004D7C03" w:rsidP="006E4EA9">
            <w:pPr>
              <w:pStyle w:val="TAL"/>
              <w:rPr>
                <w:snapToGrid w:val="0"/>
                <w:sz w:val="16"/>
                <w:szCs w:val="16"/>
                <w:lang w:val="en-AU"/>
              </w:rPr>
            </w:pPr>
            <w:r>
              <w:rPr>
                <w:snapToGrid w:val="0"/>
                <w:sz w:val="16"/>
                <w:szCs w:val="16"/>
                <w:lang w:val="en-AU"/>
              </w:rPr>
              <w:t>CT#42</w:t>
            </w:r>
          </w:p>
        </w:tc>
        <w:tc>
          <w:tcPr>
            <w:tcW w:w="901" w:type="dxa"/>
            <w:shd w:val="solid" w:color="FFFFFF" w:fill="auto"/>
          </w:tcPr>
          <w:p w14:paraId="7DECC200" w14:textId="77777777" w:rsidR="004D7C03" w:rsidRPr="004D7C03" w:rsidRDefault="004D7C03" w:rsidP="006E4EA9">
            <w:pPr>
              <w:pStyle w:val="TAL"/>
              <w:rPr>
                <w:snapToGrid w:val="0"/>
                <w:sz w:val="16"/>
                <w:szCs w:val="16"/>
                <w:lang w:val="en-AU"/>
              </w:rPr>
            </w:pPr>
            <w:r w:rsidRPr="004D7C03">
              <w:rPr>
                <w:snapToGrid w:val="0"/>
                <w:sz w:val="16"/>
                <w:szCs w:val="16"/>
                <w:lang w:val="en-AU"/>
              </w:rPr>
              <w:t>CP-080865</w:t>
            </w:r>
          </w:p>
        </w:tc>
        <w:tc>
          <w:tcPr>
            <w:tcW w:w="476" w:type="dxa"/>
            <w:shd w:val="solid" w:color="FFFFFF" w:fill="auto"/>
          </w:tcPr>
          <w:p w14:paraId="7EDB82E4" w14:textId="77777777" w:rsidR="004D7C03" w:rsidRPr="006E4EA9" w:rsidRDefault="004D7C03" w:rsidP="006E4EA9">
            <w:pPr>
              <w:pStyle w:val="TAL"/>
              <w:rPr>
                <w:snapToGrid w:val="0"/>
                <w:sz w:val="16"/>
                <w:szCs w:val="16"/>
                <w:lang w:val="en-AU"/>
              </w:rPr>
            </w:pPr>
            <w:r>
              <w:rPr>
                <w:snapToGrid w:val="0"/>
                <w:sz w:val="16"/>
                <w:szCs w:val="16"/>
                <w:lang w:val="en-AU"/>
              </w:rPr>
              <w:t>0001</w:t>
            </w:r>
          </w:p>
        </w:tc>
        <w:tc>
          <w:tcPr>
            <w:tcW w:w="453" w:type="dxa"/>
            <w:shd w:val="solid" w:color="FFFFFF" w:fill="auto"/>
          </w:tcPr>
          <w:p w14:paraId="46395FA3" w14:textId="77777777" w:rsidR="004D7C03" w:rsidRPr="006E4EA9" w:rsidRDefault="004D7C03"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216BEF7" w14:textId="77777777" w:rsidR="004D7C03" w:rsidRPr="004D7C03" w:rsidRDefault="004D7C03" w:rsidP="006E4EA9">
            <w:pPr>
              <w:pStyle w:val="TAL"/>
              <w:rPr>
                <w:snapToGrid w:val="0"/>
                <w:sz w:val="16"/>
                <w:szCs w:val="16"/>
                <w:lang w:val="en-AU"/>
              </w:rPr>
            </w:pPr>
            <w:r w:rsidRPr="004D7C03">
              <w:rPr>
                <w:snapToGrid w:val="0"/>
                <w:sz w:val="16"/>
                <w:szCs w:val="16"/>
                <w:lang w:val="en-AU"/>
              </w:rPr>
              <w:t>Registration of MIME type with IANA</w:t>
            </w:r>
          </w:p>
        </w:tc>
        <w:tc>
          <w:tcPr>
            <w:tcW w:w="567" w:type="dxa"/>
            <w:shd w:val="solid" w:color="FFFFFF" w:fill="auto"/>
          </w:tcPr>
          <w:p w14:paraId="5DA8DFE6" w14:textId="77777777" w:rsidR="004D7C03" w:rsidRDefault="004D7C03" w:rsidP="006E4EA9">
            <w:pPr>
              <w:pStyle w:val="TAL"/>
              <w:rPr>
                <w:snapToGrid w:val="0"/>
                <w:sz w:val="16"/>
                <w:szCs w:val="16"/>
                <w:lang w:val="en-AU"/>
              </w:rPr>
            </w:pPr>
            <w:r>
              <w:rPr>
                <w:snapToGrid w:val="0"/>
                <w:sz w:val="16"/>
                <w:szCs w:val="16"/>
                <w:lang w:val="en-AU"/>
              </w:rPr>
              <w:t>8.0.0</w:t>
            </w:r>
          </w:p>
        </w:tc>
        <w:tc>
          <w:tcPr>
            <w:tcW w:w="567" w:type="dxa"/>
            <w:shd w:val="solid" w:color="FFFFFF" w:fill="auto"/>
          </w:tcPr>
          <w:p w14:paraId="32A2500D" w14:textId="77777777" w:rsidR="004D7C03" w:rsidRDefault="004D7C03" w:rsidP="006E4EA9">
            <w:pPr>
              <w:pStyle w:val="TAL"/>
              <w:rPr>
                <w:snapToGrid w:val="0"/>
                <w:sz w:val="16"/>
                <w:szCs w:val="16"/>
                <w:lang w:val="en-AU"/>
              </w:rPr>
            </w:pPr>
            <w:r>
              <w:rPr>
                <w:snapToGrid w:val="0"/>
                <w:sz w:val="16"/>
                <w:szCs w:val="16"/>
                <w:lang w:val="en-AU"/>
              </w:rPr>
              <w:t>8.1.0</w:t>
            </w:r>
          </w:p>
        </w:tc>
      </w:tr>
      <w:tr w:rsidR="000F6387" w:rsidRPr="006E4EA9" w14:paraId="01395090" w14:textId="77777777" w:rsidTr="009222AB">
        <w:tc>
          <w:tcPr>
            <w:tcW w:w="800" w:type="dxa"/>
            <w:shd w:val="solid" w:color="FFFFFF" w:fill="auto"/>
          </w:tcPr>
          <w:p w14:paraId="63FE6384" w14:textId="77777777" w:rsidR="000F6387" w:rsidRDefault="000F6387" w:rsidP="006E4EA9">
            <w:pPr>
              <w:pStyle w:val="TAL"/>
              <w:rPr>
                <w:snapToGrid w:val="0"/>
                <w:sz w:val="16"/>
                <w:szCs w:val="16"/>
                <w:lang w:val="en-AU"/>
              </w:rPr>
            </w:pPr>
            <w:r>
              <w:rPr>
                <w:snapToGrid w:val="0"/>
                <w:sz w:val="16"/>
                <w:szCs w:val="16"/>
                <w:lang w:val="en-AU"/>
              </w:rPr>
              <w:t>2009-09</w:t>
            </w:r>
          </w:p>
        </w:tc>
        <w:tc>
          <w:tcPr>
            <w:tcW w:w="800" w:type="dxa"/>
            <w:shd w:val="solid" w:color="FFFFFF" w:fill="auto"/>
          </w:tcPr>
          <w:p w14:paraId="313C9DD0" w14:textId="77777777" w:rsidR="000F6387" w:rsidRDefault="000F6387" w:rsidP="006E4EA9">
            <w:pPr>
              <w:pStyle w:val="TAL"/>
              <w:rPr>
                <w:snapToGrid w:val="0"/>
                <w:sz w:val="16"/>
                <w:szCs w:val="16"/>
                <w:lang w:val="en-AU"/>
              </w:rPr>
            </w:pPr>
            <w:r>
              <w:rPr>
                <w:snapToGrid w:val="0"/>
                <w:sz w:val="16"/>
                <w:szCs w:val="16"/>
                <w:lang w:val="en-AU"/>
              </w:rPr>
              <w:t>CT#45</w:t>
            </w:r>
          </w:p>
        </w:tc>
        <w:tc>
          <w:tcPr>
            <w:tcW w:w="901" w:type="dxa"/>
            <w:shd w:val="solid" w:color="FFFFFF" w:fill="auto"/>
          </w:tcPr>
          <w:p w14:paraId="7D7F0CC0" w14:textId="77777777" w:rsidR="000F6387" w:rsidRPr="004D7C03" w:rsidRDefault="000F6387" w:rsidP="006E4EA9">
            <w:pPr>
              <w:pStyle w:val="TAL"/>
              <w:rPr>
                <w:snapToGrid w:val="0"/>
                <w:sz w:val="16"/>
                <w:szCs w:val="16"/>
                <w:lang w:val="en-AU"/>
              </w:rPr>
            </w:pPr>
            <w:r>
              <w:rPr>
                <w:snapToGrid w:val="0"/>
                <w:sz w:val="16"/>
                <w:szCs w:val="16"/>
                <w:lang w:val="en-AU"/>
              </w:rPr>
              <w:t>CP-090665</w:t>
            </w:r>
          </w:p>
        </w:tc>
        <w:tc>
          <w:tcPr>
            <w:tcW w:w="476" w:type="dxa"/>
            <w:shd w:val="solid" w:color="FFFFFF" w:fill="auto"/>
          </w:tcPr>
          <w:p w14:paraId="0E1919F0" w14:textId="77777777" w:rsidR="000F6387" w:rsidRDefault="000F6387" w:rsidP="006E4EA9">
            <w:pPr>
              <w:pStyle w:val="TAL"/>
              <w:rPr>
                <w:snapToGrid w:val="0"/>
                <w:sz w:val="16"/>
                <w:szCs w:val="16"/>
                <w:lang w:val="en-AU"/>
              </w:rPr>
            </w:pPr>
            <w:r>
              <w:rPr>
                <w:snapToGrid w:val="0"/>
                <w:sz w:val="16"/>
                <w:szCs w:val="16"/>
                <w:lang w:val="en-AU"/>
              </w:rPr>
              <w:t>0003</w:t>
            </w:r>
          </w:p>
        </w:tc>
        <w:tc>
          <w:tcPr>
            <w:tcW w:w="453" w:type="dxa"/>
            <w:shd w:val="solid" w:color="FFFFFF" w:fill="auto"/>
          </w:tcPr>
          <w:p w14:paraId="7404CD26" w14:textId="77777777" w:rsidR="000F6387" w:rsidRDefault="000F638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73F1726" w14:textId="77777777" w:rsidR="000F6387" w:rsidRPr="000F6387" w:rsidRDefault="000F6387" w:rsidP="006E4EA9">
            <w:pPr>
              <w:pStyle w:val="TAL"/>
              <w:rPr>
                <w:snapToGrid w:val="0"/>
                <w:sz w:val="16"/>
                <w:szCs w:val="16"/>
                <w:lang w:val="en-AU"/>
              </w:rPr>
            </w:pPr>
            <w:r w:rsidRPr="000F6387">
              <w:rPr>
                <w:snapToGrid w:val="0"/>
                <w:sz w:val="16"/>
                <w:szCs w:val="16"/>
                <w:lang w:val="en-AU"/>
              </w:rPr>
              <w:t>Aligning IANA registration of MIME type " application/vnd.etsi.aoc+xml "</w:t>
            </w:r>
          </w:p>
        </w:tc>
        <w:tc>
          <w:tcPr>
            <w:tcW w:w="567" w:type="dxa"/>
            <w:shd w:val="solid" w:color="FFFFFF" w:fill="auto"/>
          </w:tcPr>
          <w:p w14:paraId="4A67FFD2" w14:textId="77777777" w:rsidR="000F6387" w:rsidRDefault="000F6387" w:rsidP="006E4EA9">
            <w:pPr>
              <w:pStyle w:val="TAL"/>
              <w:rPr>
                <w:snapToGrid w:val="0"/>
                <w:sz w:val="16"/>
                <w:szCs w:val="16"/>
                <w:lang w:val="en-AU"/>
              </w:rPr>
            </w:pPr>
            <w:r>
              <w:rPr>
                <w:snapToGrid w:val="0"/>
                <w:sz w:val="16"/>
                <w:szCs w:val="16"/>
                <w:lang w:val="en-AU"/>
              </w:rPr>
              <w:t>8.1.0</w:t>
            </w:r>
          </w:p>
        </w:tc>
        <w:tc>
          <w:tcPr>
            <w:tcW w:w="567" w:type="dxa"/>
            <w:shd w:val="solid" w:color="FFFFFF" w:fill="auto"/>
          </w:tcPr>
          <w:p w14:paraId="12CDEE3D" w14:textId="77777777" w:rsidR="000F6387" w:rsidRDefault="000F6387" w:rsidP="006E4EA9">
            <w:pPr>
              <w:pStyle w:val="TAL"/>
              <w:rPr>
                <w:snapToGrid w:val="0"/>
                <w:sz w:val="16"/>
                <w:szCs w:val="16"/>
                <w:lang w:val="en-AU"/>
              </w:rPr>
            </w:pPr>
            <w:r>
              <w:rPr>
                <w:snapToGrid w:val="0"/>
                <w:sz w:val="16"/>
                <w:szCs w:val="16"/>
                <w:lang w:val="en-AU"/>
              </w:rPr>
              <w:t>8.2.0</w:t>
            </w:r>
          </w:p>
        </w:tc>
      </w:tr>
      <w:tr w:rsidR="00CF2E4C" w:rsidRPr="006E4EA9" w14:paraId="43878776" w14:textId="77777777" w:rsidTr="009222AB">
        <w:tc>
          <w:tcPr>
            <w:tcW w:w="800" w:type="dxa"/>
            <w:shd w:val="solid" w:color="FFFFFF" w:fill="auto"/>
          </w:tcPr>
          <w:p w14:paraId="0ED452D9" w14:textId="77777777" w:rsidR="00CF2E4C" w:rsidRDefault="00CF2E4C" w:rsidP="006E4EA9">
            <w:pPr>
              <w:pStyle w:val="TAL"/>
              <w:rPr>
                <w:snapToGrid w:val="0"/>
                <w:sz w:val="16"/>
                <w:szCs w:val="16"/>
                <w:lang w:val="en-AU"/>
              </w:rPr>
            </w:pPr>
            <w:r>
              <w:rPr>
                <w:snapToGrid w:val="0"/>
                <w:sz w:val="16"/>
                <w:szCs w:val="16"/>
                <w:lang w:val="en-AU"/>
              </w:rPr>
              <w:t>2009-12</w:t>
            </w:r>
          </w:p>
        </w:tc>
        <w:tc>
          <w:tcPr>
            <w:tcW w:w="800" w:type="dxa"/>
            <w:shd w:val="solid" w:color="FFFFFF" w:fill="auto"/>
          </w:tcPr>
          <w:p w14:paraId="027AFA98" w14:textId="77777777" w:rsidR="00CF2E4C" w:rsidRDefault="00CF2E4C" w:rsidP="006E4EA9">
            <w:pPr>
              <w:pStyle w:val="TAL"/>
              <w:rPr>
                <w:snapToGrid w:val="0"/>
                <w:sz w:val="16"/>
                <w:szCs w:val="16"/>
                <w:lang w:val="en-AU"/>
              </w:rPr>
            </w:pPr>
            <w:r>
              <w:rPr>
                <w:snapToGrid w:val="0"/>
                <w:sz w:val="16"/>
                <w:szCs w:val="16"/>
                <w:lang w:val="en-AU"/>
              </w:rPr>
              <w:t>CT#46</w:t>
            </w:r>
          </w:p>
        </w:tc>
        <w:tc>
          <w:tcPr>
            <w:tcW w:w="901" w:type="dxa"/>
            <w:shd w:val="solid" w:color="FFFFFF" w:fill="auto"/>
          </w:tcPr>
          <w:p w14:paraId="42EC5B31" w14:textId="77777777" w:rsidR="00CF2E4C" w:rsidRPr="00CF2E4C" w:rsidRDefault="00CF2E4C" w:rsidP="006E4EA9">
            <w:pPr>
              <w:pStyle w:val="TAL"/>
              <w:rPr>
                <w:snapToGrid w:val="0"/>
                <w:sz w:val="16"/>
                <w:szCs w:val="16"/>
                <w:lang w:val="en-AU"/>
              </w:rPr>
            </w:pPr>
            <w:r w:rsidRPr="00CF2E4C">
              <w:rPr>
                <w:snapToGrid w:val="0"/>
                <w:sz w:val="16"/>
                <w:szCs w:val="16"/>
                <w:lang w:val="en-AU"/>
              </w:rPr>
              <w:t>CP-090920</w:t>
            </w:r>
          </w:p>
        </w:tc>
        <w:tc>
          <w:tcPr>
            <w:tcW w:w="476" w:type="dxa"/>
            <w:shd w:val="solid" w:color="FFFFFF" w:fill="auto"/>
          </w:tcPr>
          <w:p w14:paraId="00735151" w14:textId="77777777" w:rsidR="00CF2E4C" w:rsidRDefault="00CF2E4C" w:rsidP="006E4EA9">
            <w:pPr>
              <w:pStyle w:val="TAL"/>
              <w:rPr>
                <w:snapToGrid w:val="0"/>
                <w:sz w:val="16"/>
                <w:szCs w:val="16"/>
                <w:lang w:val="en-AU"/>
              </w:rPr>
            </w:pPr>
            <w:r>
              <w:rPr>
                <w:snapToGrid w:val="0"/>
                <w:sz w:val="16"/>
                <w:szCs w:val="16"/>
                <w:lang w:val="en-AU"/>
              </w:rPr>
              <w:t>0008</w:t>
            </w:r>
          </w:p>
        </w:tc>
        <w:tc>
          <w:tcPr>
            <w:tcW w:w="453" w:type="dxa"/>
            <w:shd w:val="solid" w:color="FFFFFF" w:fill="auto"/>
          </w:tcPr>
          <w:p w14:paraId="63034F70" w14:textId="77777777" w:rsidR="00CF2E4C" w:rsidRDefault="00CF2E4C"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110B72AE" w14:textId="77777777" w:rsidR="00CF2E4C" w:rsidRPr="00CF2E4C" w:rsidRDefault="00CF2E4C" w:rsidP="006E4EA9">
            <w:pPr>
              <w:pStyle w:val="TAL"/>
              <w:rPr>
                <w:snapToGrid w:val="0"/>
                <w:sz w:val="16"/>
                <w:szCs w:val="16"/>
                <w:lang w:val="en-AU"/>
              </w:rPr>
            </w:pPr>
            <w:r w:rsidRPr="00CF2E4C">
              <w:rPr>
                <w:snapToGrid w:val="0"/>
                <w:sz w:val="16"/>
                <w:szCs w:val="16"/>
                <w:lang w:val="en-AU"/>
              </w:rPr>
              <w:t>Correction of AOC mandatory behaviour</w:t>
            </w:r>
          </w:p>
        </w:tc>
        <w:tc>
          <w:tcPr>
            <w:tcW w:w="567" w:type="dxa"/>
            <w:shd w:val="solid" w:color="FFFFFF" w:fill="auto"/>
          </w:tcPr>
          <w:p w14:paraId="7F3B26DE" w14:textId="77777777" w:rsidR="00CF2E4C" w:rsidRDefault="00CF2E4C" w:rsidP="006E4EA9">
            <w:pPr>
              <w:pStyle w:val="TAL"/>
              <w:rPr>
                <w:snapToGrid w:val="0"/>
                <w:sz w:val="16"/>
                <w:szCs w:val="16"/>
                <w:lang w:val="en-AU"/>
              </w:rPr>
            </w:pPr>
            <w:r>
              <w:rPr>
                <w:snapToGrid w:val="0"/>
                <w:sz w:val="16"/>
                <w:szCs w:val="16"/>
                <w:lang w:val="en-AU"/>
              </w:rPr>
              <w:t>8.2.0</w:t>
            </w:r>
          </w:p>
        </w:tc>
        <w:tc>
          <w:tcPr>
            <w:tcW w:w="567" w:type="dxa"/>
            <w:shd w:val="solid" w:color="FFFFFF" w:fill="auto"/>
          </w:tcPr>
          <w:p w14:paraId="1B4F128E" w14:textId="77777777" w:rsidR="00CF2E4C" w:rsidRDefault="00CF2E4C" w:rsidP="006E4EA9">
            <w:pPr>
              <w:pStyle w:val="TAL"/>
              <w:rPr>
                <w:snapToGrid w:val="0"/>
                <w:sz w:val="16"/>
                <w:szCs w:val="16"/>
                <w:lang w:val="en-AU"/>
              </w:rPr>
            </w:pPr>
            <w:r>
              <w:rPr>
                <w:snapToGrid w:val="0"/>
                <w:sz w:val="16"/>
                <w:szCs w:val="16"/>
                <w:lang w:val="en-AU"/>
              </w:rPr>
              <w:t>9.0.0</w:t>
            </w:r>
          </w:p>
        </w:tc>
      </w:tr>
      <w:tr w:rsidR="00CF2E4C" w:rsidRPr="006E4EA9" w14:paraId="1BBBC698" w14:textId="77777777" w:rsidTr="009222AB">
        <w:tc>
          <w:tcPr>
            <w:tcW w:w="800" w:type="dxa"/>
            <w:shd w:val="solid" w:color="FFFFFF" w:fill="auto"/>
          </w:tcPr>
          <w:p w14:paraId="41648459" w14:textId="77777777" w:rsidR="00CF2E4C" w:rsidRDefault="00B16561" w:rsidP="006E4EA9">
            <w:pPr>
              <w:pStyle w:val="TAL"/>
              <w:rPr>
                <w:snapToGrid w:val="0"/>
                <w:sz w:val="16"/>
                <w:szCs w:val="16"/>
                <w:lang w:val="en-AU"/>
              </w:rPr>
            </w:pPr>
            <w:r>
              <w:rPr>
                <w:snapToGrid w:val="0"/>
                <w:sz w:val="16"/>
                <w:szCs w:val="16"/>
                <w:lang w:val="en-AU"/>
              </w:rPr>
              <w:t>2010-03</w:t>
            </w:r>
          </w:p>
        </w:tc>
        <w:tc>
          <w:tcPr>
            <w:tcW w:w="800" w:type="dxa"/>
            <w:shd w:val="solid" w:color="FFFFFF" w:fill="auto"/>
          </w:tcPr>
          <w:p w14:paraId="483612F0" w14:textId="77777777" w:rsidR="00CF2E4C" w:rsidRDefault="00B16561" w:rsidP="006E4EA9">
            <w:pPr>
              <w:pStyle w:val="TAL"/>
              <w:rPr>
                <w:snapToGrid w:val="0"/>
                <w:sz w:val="16"/>
                <w:szCs w:val="16"/>
                <w:lang w:val="en-AU"/>
              </w:rPr>
            </w:pPr>
            <w:r>
              <w:rPr>
                <w:snapToGrid w:val="0"/>
                <w:sz w:val="16"/>
                <w:szCs w:val="16"/>
                <w:lang w:val="en-AU"/>
              </w:rPr>
              <w:t>CT#47</w:t>
            </w:r>
          </w:p>
        </w:tc>
        <w:tc>
          <w:tcPr>
            <w:tcW w:w="901" w:type="dxa"/>
            <w:shd w:val="solid" w:color="FFFFFF" w:fill="auto"/>
          </w:tcPr>
          <w:p w14:paraId="5D815B66" w14:textId="77777777" w:rsidR="00CF2E4C" w:rsidRPr="00CF2E4C" w:rsidRDefault="00B16561" w:rsidP="006E4EA9">
            <w:pPr>
              <w:pStyle w:val="TAL"/>
              <w:rPr>
                <w:snapToGrid w:val="0"/>
                <w:sz w:val="16"/>
                <w:szCs w:val="16"/>
                <w:lang w:val="en-AU"/>
              </w:rPr>
            </w:pPr>
            <w:r>
              <w:rPr>
                <w:snapToGrid w:val="0"/>
                <w:sz w:val="16"/>
                <w:szCs w:val="16"/>
                <w:lang w:val="en-AU"/>
              </w:rPr>
              <w:t>CP-100121</w:t>
            </w:r>
          </w:p>
        </w:tc>
        <w:tc>
          <w:tcPr>
            <w:tcW w:w="476" w:type="dxa"/>
            <w:shd w:val="solid" w:color="FFFFFF" w:fill="auto"/>
          </w:tcPr>
          <w:p w14:paraId="469C4C91" w14:textId="77777777" w:rsidR="00CF2E4C" w:rsidRDefault="00B16561" w:rsidP="006E4EA9">
            <w:pPr>
              <w:pStyle w:val="TAL"/>
              <w:rPr>
                <w:snapToGrid w:val="0"/>
                <w:sz w:val="16"/>
                <w:szCs w:val="16"/>
                <w:lang w:val="en-AU"/>
              </w:rPr>
            </w:pPr>
            <w:r>
              <w:rPr>
                <w:snapToGrid w:val="0"/>
                <w:sz w:val="16"/>
                <w:szCs w:val="16"/>
                <w:lang w:val="en-AU"/>
              </w:rPr>
              <w:t>0010</w:t>
            </w:r>
          </w:p>
        </w:tc>
        <w:tc>
          <w:tcPr>
            <w:tcW w:w="453" w:type="dxa"/>
            <w:shd w:val="solid" w:color="FFFFFF" w:fill="auto"/>
          </w:tcPr>
          <w:p w14:paraId="753241D2" w14:textId="77777777" w:rsidR="00CF2E4C" w:rsidRDefault="00CF2E4C" w:rsidP="006E4EA9">
            <w:pPr>
              <w:pStyle w:val="TAL"/>
              <w:rPr>
                <w:snapToGrid w:val="0"/>
                <w:sz w:val="16"/>
                <w:szCs w:val="16"/>
                <w:lang w:val="en-AU"/>
              </w:rPr>
            </w:pPr>
          </w:p>
        </w:tc>
        <w:tc>
          <w:tcPr>
            <w:tcW w:w="4867" w:type="dxa"/>
            <w:shd w:val="solid" w:color="FFFFFF" w:fill="auto"/>
          </w:tcPr>
          <w:p w14:paraId="24140BC1" w14:textId="77777777" w:rsidR="00CF2E4C" w:rsidRPr="00CF2E4C" w:rsidRDefault="00B16561" w:rsidP="006E4EA9">
            <w:pPr>
              <w:pStyle w:val="TAL"/>
              <w:rPr>
                <w:snapToGrid w:val="0"/>
                <w:sz w:val="16"/>
                <w:szCs w:val="16"/>
                <w:lang w:val="en-AU"/>
              </w:rPr>
            </w:pPr>
            <w:r>
              <w:rPr>
                <w:snapToGrid w:val="0"/>
                <w:sz w:val="16"/>
                <w:szCs w:val="16"/>
                <w:lang w:val="en-AU"/>
              </w:rPr>
              <w:t>AoC: ABNF correction</w:t>
            </w:r>
          </w:p>
        </w:tc>
        <w:tc>
          <w:tcPr>
            <w:tcW w:w="567" w:type="dxa"/>
            <w:shd w:val="solid" w:color="FFFFFF" w:fill="auto"/>
          </w:tcPr>
          <w:p w14:paraId="3013A555" w14:textId="77777777" w:rsidR="00CF2E4C" w:rsidRDefault="00B16561" w:rsidP="006E4EA9">
            <w:pPr>
              <w:pStyle w:val="TAL"/>
              <w:rPr>
                <w:snapToGrid w:val="0"/>
                <w:sz w:val="16"/>
                <w:szCs w:val="16"/>
                <w:lang w:val="en-AU"/>
              </w:rPr>
            </w:pPr>
            <w:r>
              <w:rPr>
                <w:snapToGrid w:val="0"/>
                <w:sz w:val="16"/>
                <w:szCs w:val="16"/>
                <w:lang w:val="en-AU"/>
              </w:rPr>
              <w:t>9.0.0</w:t>
            </w:r>
          </w:p>
        </w:tc>
        <w:tc>
          <w:tcPr>
            <w:tcW w:w="567" w:type="dxa"/>
            <w:shd w:val="solid" w:color="FFFFFF" w:fill="auto"/>
          </w:tcPr>
          <w:p w14:paraId="7CBA8CE2" w14:textId="77777777" w:rsidR="00CF2E4C" w:rsidRDefault="00B16561" w:rsidP="006E4EA9">
            <w:pPr>
              <w:pStyle w:val="TAL"/>
              <w:rPr>
                <w:snapToGrid w:val="0"/>
                <w:sz w:val="16"/>
                <w:szCs w:val="16"/>
                <w:lang w:val="en-AU"/>
              </w:rPr>
            </w:pPr>
            <w:r>
              <w:rPr>
                <w:snapToGrid w:val="0"/>
                <w:sz w:val="16"/>
                <w:szCs w:val="16"/>
                <w:lang w:val="en-AU"/>
              </w:rPr>
              <w:t>9.1.0</w:t>
            </w:r>
          </w:p>
        </w:tc>
      </w:tr>
      <w:tr w:rsidR="00B81197" w:rsidRPr="006E4EA9" w14:paraId="5A6F6065" w14:textId="77777777" w:rsidTr="009222AB">
        <w:tc>
          <w:tcPr>
            <w:tcW w:w="800" w:type="dxa"/>
            <w:shd w:val="solid" w:color="FFFFFF" w:fill="auto"/>
          </w:tcPr>
          <w:p w14:paraId="0DBE7EE0" w14:textId="77777777" w:rsidR="00B81197" w:rsidRDefault="00B81197" w:rsidP="006E4EA9">
            <w:pPr>
              <w:pStyle w:val="TAL"/>
              <w:rPr>
                <w:snapToGrid w:val="0"/>
                <w:sz w:val="16"/>
                <w:szCs w:val="16"/>
                <w:lang w:val="en-AU"/>
              </w:rPr>
            </w:pPr>
            <w:r>
              <w:rPr>
                <w:snapToGrid w:val="0"/>
                <w:sz w:val="16"/>
                <w:szCs w:val="16"/>
                <w:lang w:val="en-AU"/>
              </w:rPr>
              <w:t>2010-09</w:t>
            </w:r>
          </w:p>
        </w:tc>
        <w:tc>
          <w:tcPr>
            <w:tcW w:w="800" w:type="dxa"/>
            <w:shd w:val="solid" w:color="FFFFFF" w:fill="auto"/>
          </w:tcPr>
          <w:p w14:paraId="6016200E" w14:textId="77777777" w:rsidR="00B81197" w:rsidRDefault="00B81197" w:rsidP="006E4EA9">
            <w:pPr>
              <w:pStyle w:val="TAL"/>
              <w:rPr>
                <w:snapToGrid w:val="0"/>
                <w:sz w:val="16"/>
                <w:szCs w:val="16"/>
                <w:lang w:val="en-AU"/>
              </w:rPr>
            </w:pPr>
            <w:r>
              <w:rPr>
                <w:snapToGrid w:val="0"/>
                <w:sz w:val="16"/>
                <w:szCs w:val="16"/>
                <w:lang w:val="en-AU"/>
              </w:rPr>
              <w:t>CT#49</w:t>
            </w:r>
          </w:p>
        </w:tc>
        <w:tc>
          <w:tcPr>
            <w:tcW w:w="901" w:type="dxa"/>
            <w:shd w:val="solid" w:color="FFFFFF" w:fill="auto"/>
          </w:tcPr>
          <w:p w14:paraId="4BD89A44" w14:textId="77777777" w:rsidR="00B81197" w:rsidRPr="00B81197" w:rsidRDefault="00B81197" w:rsidP="006E4EA9">
            <w:pPr>
              <w:pStyle w:val="TAL"/>
              <w:rPr>
                <w:snapToGrid w:val="0"/>
                <w:sz w:val="16"/>
                <w:szCs w:val="16"/>
                <w:lang w:val="en-AU"/>
              </w:rPr>
            </w:pPr>
            <w:r w:rsidRPr="00B81197">
              <w:rPr>
                <w:snapToGrid w:val="0"/>
                <w:sz w:val="16"/>
                <w:szCs w:val="16"/>
                <w:lang w:val="en-AU"/>
              </w:rPr>
              <w:t>CP-100516</w:t>
            </w:r>
          </w:p>
        </w:tc>
        <w:tc>
          <w:tcPr>
            <w:tcW w:w="476" w:type="dxa"/>
            <w:shd w:val="solid" w:color="FFFFFF" w:fill="auto"/>
          </w:tcPr>
          <w:p w14:paraId="4FA31318" w14:textId="77777777" w:rsidR="00B81197" w:rsidRDefault="00B81197" w:rsidP="006E4EA9">
            <w:pPr>
              <w:pStyle w:val="TAL"/>
              <w:rPr>
                <w:snapToGrid w:val="0"/>
                <w:sz w:val="16"/>
                <w:szCs w:val="16"/>
                <w:lang w:val="en-AU"/>
              </w:rPr>
            </w:pPr>
            <w:r>
              <w:rPr>
                <w:snapToGrid w:val="0"/>
                <w:sz w:val="16"/>
                <w:szCs w:val="16"/>
                <w:lang w:val="en-AU"/>
              </w:rPr>
              <w:t>0016</w:t>
            </w:r>
          </w:p>
        </w:tc>
        <w:tc>
          <w:tcPr>
            <w:tcW w:w="453" w:type="dxa"/>
            <w:shd w:val="solid" w:color="FFFFFF" w:fill="auto"/>
          </w:tcPr>
          <w:p w14:paraId="3E206B3E" w14:textId="77777777" w:rsidR="00B81197" w:rsidRDefault="00B8119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CBEF619" w14:textId="77777777" w:rsidR="00B81197" w:rsidRPr="00B81197" w:rsidRDefault="00B81197" w:rsidP="006E4EA9">
            <w:pPr>
              <w:pStyle w:val="TAL"/>
              <w:rPr>
                <w:snapToGrid w:val="0"/>
                <w:sz w:val="16"/>
                <w:szCs w:val="16"/>
              </w:rPr>
            </w:pPr>
            <w:r w:rsidRPr="00B81197">
              <w:rPr>
                <w:snapToGrid w:val="0"/>
                <w:sz w:val="16"/>
                <w:szCs w:val="16"/>
              </w:rPr>
              <w:t xml:space="preserve">Modification of AoC UNI Protocol Mapping </w:t>
            </w:r>
          </w:p>
        </w:tc>
        <w:tc>
          <w:tcPr>
            <w:tcW w:w="567" w:type="dxa"/>
            <w:shd w:val="solid" w:color="FFFFFF" w:fill="auto"/>
          </w:tcPr>
          <w:p w14:paraId="44F40F59" w14:textId="77777777" w:rsidR="00B81197" w:rsidRDefault="00B81197" w:rsidP="006E4EA9">
            <w:pPr>
              <w:pStyle w:val="TAL"/>
              <w:rPr>
                <w:snapToGrid w:val="0"/>
                <w:sz w:val="16"/>
                <w:szCs w:val="16"/>
                <w:lang w:val="en-AU"/>
              </w:rPr>
            </w:pPr>
            <w:r>
              <w:rPr>
                <w:snapToGrid w:val="0"/>
                <w:sz w:val="16"/>
                <w:szCs w:val="16"/>
                <w:lang w:val="en-AU"/>
              </w:rPr>
              <w:t>9.1.0</w:t>
            </w:r>
          </w:p>
        </w:tc>
        <w:tc>
          <w:tcPr>
            <w:tcW w:w="567" w:type="dxa"/>
            <w:shd w:val="solid" w:color="FFFFFF" w:fill="auto"/>
          </w:tcPr>
          <w:p w14:paraId="61FDA352" w14:textId="77777777" w:rsidR="00B81197" w:rsidRDefault="00B81197" w:rsidP="006E4EA9">
            <w:pPr>
              <w:pStyle w:val="TAL"/>
              <w:rPr>
                <w:snapToGrid w:val="0"/>
                <w:sz w:val="16"/>
                <w:szCs w:val="16"/>
                <w:lang w:val="en-AU"/>
              </w:rPr>
            </w:pPr>
            <w:r>
              <w:rPr>
                <w:snapToGrid w:val="0"/>
                <w:sz w:val="16"/>
                <w:szCs w:val="16"/>
                <w:lang w:val="en-AU"/>
              </w:rPr>
              <w:t>10.0.0</w:t>
            </w:r>
          </w:p>
        </w:tc>
      </w:tr>
      <w:tr w:rsidR="003F70D0" w:rsidRPr="006E4EA9" w14:paraId="27837B69" w14:textId="77777777" w:rsidTr="009222AB">
        <w:tc>
          <w:tcPr>
            <w:tcW w:w="800" w:type="dxa"/>
            <w:shd w:val="solid" w:color="FFFFFF" w:fill="auto"/>
          </w:tcPr>
          <w:p w14:paraId="7DD1FA33" w14:textId="77777777" w:rsidR="003F70D0" w:rsidRDefault="003F70D0" w:rsidP="006E4EA9">
            <w:pPr>
              <w:pStyle w:val="TAL"/>
              <w:rPr>
                <w:snapToGrid w:val="0"/>
                <w:sz w:val="16"/>
                <w:szCs w:val="16"/>
                <w:lang w:val="en-AU"/>
              </w:rPr>
            </w:pPr>
            <w:r>
              <w:rPr>
                <w:snapToGrid w:val="0"/>
                <w:sz w:val="16"/>
                <w:szCs w:val="16"/>
                <w:lang w:val="en-AU"/>
              </w:rPr>
              <w:t>2010-12</w:t>
            </w:r>
          </w:p>
        </w:tc>
        <w:tc>
          <w:tcPr>
            <w:tcW w:w="800" w:type="dxa"/>
            <w:shd w:val="solid" w:color="FFFFFF" w:fill="auto"/>
          </w:tcPr>
          <w:p w14:paraId="7B786BDD" w14:textId="77777777" w:rsidR="003F70D0" w:rsidRDefault="003F70D0" w:rsidP="006E4EA9">
            <w:pPr>
              <w:pStyle w:val="TAL"/>
              <w:rPr>
                <w:snapToGrid w:val="0"/>
                <w:sz w:val="16"/>
                <w:szCs w:val="16"/>
                <w:lang w:val="en-AU"/>
              </w:rPr>
            </w:pPr>
            <w:r>
              <w:rPr>
                <w:snapToGrid w:val="0"/>
                <w:sz w:val="16"/>
                <w:szCs w:val="16"/>
                <w:lang w:val="en-AU"/>
              </w:rPr>
              <w:t>CT#50</w:t>
            </w:r>
          </w:p>
        </w:tc>
        <w:tc>
          <w:tcPr>
            <w:tcW w:w="901" w:type="dxa"/>
            <w:shd w:val="solid" w:color="FFFFFF" w:fill="auto"/>
          </w:tcPr>
          <w:p w14:paraId="55CEE882" w14:textId="77777777" w:rsidR="003F70D0" w:rsidRPr="003F70D0" w:rsidRDefault="003F70D0" w:rsidP="006E4EA9">
            <w:pPr>
              <w:pStyle w:val="TAL"/>
              <w:rPr>
                <w:snapToGrid w:val="0"/>
                <w:sz w:val="16"/>
                <w:szCs w:val="16"/>
                <w:lang w:val="en-AU"/>
              </w:rPr>
            </w:pPr>
            <w:r w:rsidRPr="003F70D0">
              <w:rPr>
                <w:snapToGrid w:val="0"/>
                <w:sz w:val="16"/>
                <w:szCs w:val="16"/>
                <w:lang w:val="en-AU"/>
              </w:rPr>
              <w:t>CP-100756</w:t>
            </w:r>
          </w:p>
        </w:tc>
        <w:tc>
          <w:tcPr>
            <w:tcW w:w="476" w:type="dxa"/>
            <w:shd w:val="solid" w:color="FFFFFF" w:fill="auto"/>
          </w:tcPr>
          <w:p w14:paraId="7DBA9A5D" w14:textId="77777777" w:rsidR="003F70D0" w:rsidRDefault="003F70D0" w:rsidP="006E4EA9">
            <w:pPr>
              <w:pStyle w:val="TAL"/>
              <w:rPr>
                <w:snapToGrid w:val="0"/>
                <w:sz w:val="16"/>
                <w:szCs w:val="16"/>
                <w:lang w:val="en-AU"/>
              </w:rPr>
            </w:pPr>
            <w:r>
              <w:rPr>
                <w:snapToGrid w:val="0"/>
                <w:sz w:val="16"/>
                <w:szCs w:val="16"/>
                <w:lang w:val="en-AU"/>
              </w:rPr>
              <w:t>0017</w:t>
            </w:r>
          </w:p>
        </w:tc>
        <w:tc>
          <w:tcPr>
            <w:tcW w:w="453" w:type="dxa"/>
            <w:shd w:val="solid" w:color="FFFFFF" w:fill="auto"/>
          </w:tcPr>
          <w:p w14:paraId="7AC0EB80" w14:textId="77777777" w:rsidR="003F70D0" w:rsidRDefault="003F70D0"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5617884E" w14:textId="77777777" w:rsidR="003F70D0" w:rsidRPr="003F70D0" w:rsidRDefault="003F70D0" w:rsidP="006E4EA9">
            <w:pPr>
              <w:pStyle w:val="TAL"/>
              <w:rPr>
                <w:snapToGrid w:val="0"/>
                <w:sz w:val="16"/>
                <w:szCs w:val="16"/>
              </w:rPr>
            </w:pPr>
            <w:r w:rsidRPr="003F70D0">
              <w:rPr>
                <w:snapToGrid w:val="0"/>
                <w:sz w:val="16"/>
                <w:szCs w:val="16"/>
              </w:rPr>
              <w:t xml:space="preserve">Addition of Charge Advice Information (CAI), </w:t>
            </w:r>
          </w:p>
        </w:tc>
        <w:tc>
          <w:tcPr>
            <w:tcW w:w="567" w:type="dxa"/>
            <w:shd w:val="solid" w:color="FFFFFF" w:fill="auto"/>
          </w:tcPr>
          <w:p w14:paraId="5FD50D72" w14:textId="77777777" w:rsidR="003F70D0" w:rsidRDefault="003F70D0" w:rsidP="006E4EA9">
            <w:pPr>
              <w:pStyle w:val="TAL"/>
              <w:rPr>
                <w:snapToGrid w:val="0"/>
                <w:sz w:val="16"/>
                <w:szCs w:val="16"/>
                <w:lang w:val="en-AU"/>
              </w:rPr>
            </w:pPr>
            <w:r>
              <w:rPr>
                <w:snapToGrid w:val="0"/>
                <w:sz w:val="16"/>
                <w:szCs w:val="16"/>
                <w:lang w:val="en-AU"/>
              </w:rPr>
              <w:t>10.0.0</w:t>
            </w:r>
          </w:p>
        </w:tc>
        <w:tc>
          <w:tcPr>
            <w:tcW w:w="567" w:type="dxa"/>
            <w:shd w:val="solid" w:color="FFFFFF" w:fill="auto"/>
          </w:tcPr>
          <w:p w14:paraId="0B71CAF3" w14:textId="77777777" w:rsidR="003F70D0" w:rsidRDefault="003F70D0" w:rsidP="006E4EA9">
            <w:pPr>
              <w:pStyle w:val="TAL"/>
              <w:rPr>
                <w:snapToGrid w:val="0"/>
                <w:sz w:val="16"/>
                <w:szCs w:val="16"/>
                <w:lang w:val="en-AU"/>
              </w:rPr>
            </w:pPr>
            <w:r>
              <w:rPr>
                <w:snapToGrid w:val="0"/>
                <w:sz w:val="16"/>
                <w:szCs w:val="16"/>
                <w:lang w:val="en-AU"/>
              </w:rPr>
              <w:t>10.1.0</w:t>
            </w:r>
          </w:p>
        </w:tc>
      </w:tr>
      <w:tr w:rsidR="00456F45" w:rsidRPr="006E4EA9" w14:paraId="3CC3693C" w14:textId="77777777" w:rsidTr="009222AB">
        <w:tc>
          <w:tcPr>
            <w:tcW w:w="800" w:type="dxa"/>
            <w:shd w:val="solid" w:color="FFFFFF" w:fill="auto"/>
          </w:tcPr>
          <w:p w14:paraId="7A222848" w14:textId="77777777" w:rsidR="00456F45" w:rsidRDefault="00456F45" w:rsidP="006E4EA9">
            <w:pPr>
              <w:pStyle w:val="TAL"/>
              <w:rPr>
                <w:snapToGrid w:val="0"/>
                <w:sz w:val="16"/>
                <w:szCs w:val="16"/>
                <w:lang w:val="en-AU"/>
              </w:rPr>
            </w:pPr>
            <w:r>
              <w:rPr>
                <w:snapToGrid w:val="0"/>
                <w:sz w:val="16"/>
                <w:szCs w:val="16"/>
                <w:lang w:val="en-AU"/>
              </w:rPr>
              <w:t>2011-06</w:t>
            </w:r>
          </w:p>
        </w:tc>
        <w:tc>
          <w:tcPr>
            <w:tcW w:w="800" w:type="dxa"/>
            <w:shd w:val="solid" w:color="FFFFFF" w:fill="auto"/>
          </w:tcPr>
          <w:p w14:paraId="0B705AC1" w14:textId="77777777" w:rsidR="00456F45" w:rsidRDefault="00456F45" w:rsidP="006E4EA9">
            <w:pPr>
              <w:pStyle w:val="TAL"/>
              <w:rPr>
                <w:snapToGrid w:val="0"/>
                <w:sz w:val="16"/>
                <w:szCs w:val="16"/>
                <w:lang w:val="en-AU"/>
              </w:rPr>
            </w:pPr>
            <w:r>
              <w:rPr>
                <w:snapToGrid w:val="0"/>
                <w:sz w:val="16"/>
                <w:szCs w:val="16"/>
                <w:lang w:val="en-AU"/>
              </w:rPr>
              <w:t>CT#52</w:t>
            </w:r>
          </w:p>
        </w:tc>
        <w:tc>
          <w:tcPr>
            <w:tcW w:w="901" w:type="dxa"/>
            <w:shd w:val="solid" w:color="FFFFFF" w:fill="auto"/>
          </w:tcPr>
          <w:p w14:paraId="705656AE" w14:textId="77777777" w:rsidR="00456F45" w:rsidRPr="006220B4" w:rsidRDefault="006220B4" w:rsidP="006E4EA9">
            <w:pPr>
              <w:pStyle w:val="TAL"/>
              <w:rPr>
                <w:snapToGrid w:val="0"/>
                <w:sz w:val="16"/>
                <w:szCs w:val="16"/>
                <w:lang w:val="en-AU"/>
              </w:rPr>
            </w:pPr>
            <w:r w:rsidRPr="006220B4">
              <w:rPr>
                <w:snapToGrid w:val="0"/>
                <w:sz w:val="16"/>
                <w:szCs w:val="16"/>
                <w:lang w:val="en-AU"/>
              </w:rPr>
              <w:t>CP-110460</w:t>
            </w:r>
          </w:p>
        </w:tc>
        <w:tc>
          <w:tcPr>
            <w:tcW w:w="476" w:type="dxa"/>
            <w:shd w:val="solid" w:color="FFFFFF" w:fill="auto"/>
          </w:tcPr>
          <w:p w14:paraId="3B4856BC" w14:textId="77777777" w:rsidR="00456F45" w:rsidRDefault="00456F45" w:rsidP="006E4EA9">
            <w:pPr>
              <w:pStyle w:val="TAL"/>
              <w:rPr>
                <w:snapToGrid w:val="0"/>
                <w:sz w:val="16"/>
                <w:szCs w:val="16"/>
                <w:lang w:val="en-AU"/>
              </w:rPr>
            </w:pPr>
            <w:r>
              <w:rPr>
                <w:snapToGrid w:val="0"/>
                <w:sz w:val="16"/>
                <w:szCs w:val="16"/>
                <w:lang w:val="en-AU"/>
              </w:rPr>
              <w:t>0022</w:t>
            </w:r>
          </w:p>
        </w:tc>
        <w:tc>
          <w:tcPr>
            <w:tcW w:w="453" w:type="dxa"/>
            <w:shd w:val="solid" w:color="FFFFFF" w:fill="auto"/>
          </w:tcPr>
          <w:p w14:paraId="61343825" w14:textId="77777777" w:rsidR="00456F45" w:rsidRDefault="00456F45"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B5AD915" w14:textId="77777777" w:rsidR="00456F45" w:rsidRPr="00456F45" w:rsidRDefault="00456F45" w:rsidP="006E4EA9">
            <w:pPr>
              <w:pStyle w:val="TAL"/>
              <w:rPr>
                <w:snapToGrid w:val="0"/>
                <w:sz w:val="16"/>
                <w:szCs w:val="16"/>
              </w:rPr>
            </w:pPr>
            <w:r w:rsidRPr="00456F45">
              <w:rPr>
                <w:snapToGrid w:val="0"/>
                <w:sz w:val="16"/>
                <w:szCs w:val="16"/>
              </w:rPr>
              <w:t>Incremental cost information in AOC</w:t>
            </w:r>
          </w:p>
        </w:tc>
        <w:tc>
          <w:tcPr>
            <w:tcW w:w="567" w:type="dxa"/>
            <w:shd w:val="solid" w:color="FFFFFF" w:fill="auto"/>
          </w:tcPr>
          <w:p w14:paraId="5746B4D9" w14:textId="77777777" w:rsidR="00456F45" w:rsidRDefault="00456F45" w:rsidP="006E4EA9">
            <w:pPr>
              <w:pStyle w:val="TAL"/>
              <w:rPr>
                <w:snapToGrid w:val="0"/>
                <w:sz w:val="16"/>
                <w:szCs w:val="16"/>
                <w:lang w:val="en-AU"/>
              </w:rPr>
            </w:pPr>
            <w:r>
              <w:rPr>
                <w:snapToGrid w:val="0"/>
                <w:sz w:val="16"/>
                <w:szCs w:val="16"/>
                <w:lang w:val="en-AU"/>
              </w:rPr>
              <w:t>10.1.0</w:t>
            </w:r>
          </w:p>
        </w:tc>
        <w:tc>
          <w:tcPr>
            <w:tcW w:w="567" w:type="dxa"/>
            <w:shd w:val="solid" w:color="FFFFFF" w:fill="auto"/>
          </w:tcPr>
          <w:p w14:paraId="4E94C7D7" w14:textId="77777777" w:rsidR="00456F45" w:rsidRDefault="00456F45" w:rsidP="006E4EA9">
            <w:pPr>
              <w:pStyle w:val="TAL"/>
              <w:rPr>
                <w:snapToGrid w:val="0"/>
                <w:sz w:val="16"/>
                <w:szCs w:val="16"/>
                <w:lang w:val="en-AU"/>
              </w:rPr>
            </w:pPr>
            <w:r>
              <w:rPr>
                <w:snapToGrid w:val="0"/>
                <w:sz w:val="16"/>
                <w:szCs w:val="16"/>
                <w:lang w:val="en-AU"/>
              </w:rPr>
              <w:t>10.2.0</w:t>
            </w:r>
          </w:p>
        </w:tc>
      </w:tr>
      <w:tr w:rsidR="006220B4" w:rsidRPr="006E4EA9" w14:paraId="676764E1" w14:textId="77777777" w:rsidTr="009222AB">
        <w:tc>
          <w:tcPr>
            <w:tcW w:w="800" w:type="dxa"/>
            <w:shd w:val="solid" w:color="FFFFFF" w:fill="auto"/>
          </w:tcPr>
          <w:p w14:paraId="2FA8EC61" w14:textId="77777777" w:rsidR="006220B4" w:rsidRDefault="006220B4" w:rsidP="006E4EA9">
            <w:pPr>
              <w:pStyle w:val="TAL"/>
              <w:rPr>
                <w:snapToGrid w:val="0"/>
                <w:sz w:val="16"/>
                <w:szCs w:val="16"/>
                <w:lang w:val="en-AU"/>
              </w:rPr>
            </w:pPr>
            <w:r>
              <w:rPr>
                <w:snapToGrid w:val="0"/>
                <w:sz w:val="16"/>
                <w:szCs w:val="16"/>
                <w:lang w:val="en-AU"/>
              </w:rPr>
              <w:t>2011-09</w:t>
            </w:r>
          </w:p>
        </w:tc>
        <w:tc>
          <w:tcPr>
            <w:tcW w:w="800" w:type="dxa"/>
            <w:shd w:val="solid" w:color="FFFFFF" w:fill="auto"/>
          </w:tcPr>
          <w:p w14:paraId="7E8106F2" w14:textId="77777777" w:rsidR="006220B4" w:rsidRDefault="006220B4" w:rsidP="006E4EA9">
            <w:pPr>
              <w:pStyle w:val="TAL"/>
              <w:rPr>
                <w:snapToGrid w:val="0"/>
                <w:sz w:val="16"/>
                <w:szCs w:val="16"/>
                <w:lang w:val="en-AU"/>
              </w:rPr>
            </w:pPr>
            <w:r>
              <w:rPr>
                <w:snapToGrid w:val="0"/>
                <w:sz w:val="16"/>
                <w:szCs w:val="16"/>
                <w:lang w:val="en-AU"/>
              </w:rPr>
              <w:t>CT#53</w:t>
            </w:r>
          </w:p>
        </w:tc>
        <w:tc>
          <w:tcPr>
            <w:tcW w:w="901" w:type="dxa"/>
            <w:shd w:val="solid" w:color="FFFFFF" w:fill="auto"/>
          </w:tcPr>
          <w:p w14:paraId="36F47D95" w14:textId="77777777" w:rsidR="006220B4" w:rsidRPr="006220B4" w:rsidRDefault="006220B4" w:rsidP="006E4EA9">
            <w:pPr>
              <w:pStyle w:val="TAL"/>
              <w:rPr>
                <w:snapToGrid w:val="0"/>
                <w:sz w:val="16"/>
                <w:szCs w:val="16"/>
                <w:lang w:val="en-AU"/>
              </w:rPr>
            </w:pPr>
            <w:r w:rsidRPr="006220B4">
              <w:rPr>
                <w:snapToGrid w:val="0"/>
                <w:sz w:val="16"/>
                <w:szCs w:val="16"/>
                <w:lang w:val="en-AU"/>
              </w:rPr>
              <w:t>CP-110693</w:t>
            </w:r>
          </w:p>
        </w:tc>
        <w:tc>
          <w:tcPr>
            <w:tcW w:w="476" w:type="dxa"/>
            <w:shd w:val="solid" w:color="FFFFFF" w:fill="auto"/>
          </w:tcPr>
          <w:p w14:paraId="5C8286C8" w14:textId="77777777" w:rsidR="006220B4" w:rsidRDefault="006220B4" w:rsidP="006E4EA9">
            <w:pPr>
              <w:pStyle w:val="TAL"/>
              <w:rPr>
                <w:snapToGrid w:val="0"/>
                <w:sz w:val="16"/>
                <w:szCs w:val="16"/>
                <w:lang w:val="en-AU"/>
              </w:rPr>
            </w:pPr>
            <w:r>
              <w:rPr>
                <w:snapToGrid w:val="0"/>
                <w:sz w:val="16"/>
                <w:szCs w:val="16"/>
                <w:lang w:val="en-AU"/>
              </w:rPr>
              <w:t>0023</w:t>
            </w:r>
          </w:p>
        </w:tc>
        <w:tc>
          <w:tcPr>
            <w:tcW w:w="453" w:type="dxa"/>
            <w:shd w:val="solid" w:color="FFFFFF" w:fill="auto"/>
          </w:tcPr>
          <w:p w14:paraId="167995B4" w14:textId="77777777" w:rsidR="006220B4" w:rsidRDefault="006220B4"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5170D535" w14:textId="77777777" w:rsidR="006220B4" w:rsidRPr="006220B4" w:rsidRDefault="006220B4" w:rsidP="006E4EA9">
            <w:pPr>
              <w:pStyle w:val="TAL"/>
              <w:rPr>
                <w:snapToGrid w:val="0"/>
                <w:sz w:val="16"/>
                <w:szCs w:val="16"/>
              </w:rPr>
            </w:pPr>
            <w:r w:rsidRPr="006220B4">
              <w:rPr>
                <w:snapToGrid w:val="0"/>
                <w:sz w:val="16"/>
                <w:szCs w:val="16"/>
              </w:rPr>
              <w:t>Replace of obsolete INFO RFC with replacement RFC</w:t>
            </w:r>
          </w:p>
        </w:tc>
        <w:tc>
          <w:tcPr>
            <w:tcW w:w="567" w:type="dxa"/>
            <w:shd w:val="solid" w:color="FFFFFF" w:fill="auto"/>
          </w:tcPr>
          <w:p w14:paraId="70B042A5" w14:textId="77777777" w:rsidR="006220B4" w:rsidRDefault="006220B4" w:rsidP="006E4EA9">
            <w:pPr>
              <w:pStyle w:val="TAL"/>
              <w:rPr>
                <w:snapToGrid w:val="0"/>
                <w:sz w:val="16"/>
                <w:szCs w:val="16"/>
                <w:lang w:val="en-AU"/>
              </w:rPr>
            </w:pPr>
            <w:r>
              <w:rPr>
                <w:snapToGrid w:val="0"/>
                <w:sz w:val="16"/>
                <w:szCs w:val="16"/>
                <w:lang w:val="en-AU"/>
              </w:rPr>
              <w:t>10.2.0</w:t>
            </w:r>
          </w:p>
        </w:tc>
        <w:tc>
          <w:tcPr>
            <w:tcW w:w="567" w:type="dxa"/>
            <w:shd w:val="solid" w:color="FFFFFF" w:fill="auto"/>
          </w:tcPr>
          <w:p w14:paraId="34F99F77" w14:textId="77777777" w:rsidR="006220B4" w:rsidRDefault="006220B4" w:rsidP="006E4EA9">
            <w:pPr>
              <w:pStyle w:val="TAL"/>
              <w:rPr>
                <w:snapToGrid w:val="0"/>
                <w:sz w:val="16"/>
                <w:szCs w:val="16"/>
                <w:lang w:val="en-AU"/>
              </w:rPr>
            </w:pPr>
            <w:r>
              <w:rPr>
                <w:snapToGrid w:val="0"/>
                <w:sz w:val="16"/>
                <w:szCs w:val="16"/>
                <w:lang w:val="en-AU"/>
              </w:rPr>
              <w:t>11.0.0</w:t>
            </w:r>
          </w:p>
        </w:tc>
      </w:tr>
      <w:tr w:rsidR="00DB7C7D" w:rsidRPr="006E4EA9" w14:paraId="668523CA" w14:textId="77777777" w:rsidTr="009222AB">
        <w:tc>
          <w:tcPr>
            <w:tcW w:w="800" w:type="dxa"/>
            <w:shd w:val="solid" w:color="FFFFFF" w:fill="auto"/>
          </w:tcPr>
          <w:p w14:paraId="049604FA" w14:textId="77777777" w:rsidR="00DB7C7D" w:rsidRDefault="00DB7C7D" w:rsidP="006E4EA9">
            <w:pPr>
              <w:pStyle w:val="TAL"/>
              <w:rPr>
                <w:snapToGrid w:val="0"/>
                <w:sz w:val="16"/>
                <w:szCs w:val="16"/>
                <w:lang w:val="en-AU"/>
              </w:rPr>
            </w:pPr>
            <w:r>
              <w:rPr>
                <w:snapToGrid w:val="0"/>
                <w:sz w:val="16"/>
                <w:szCs w:val="16"/>
                <w:lang w:val="en-AU"/>
              </w:rPr>
              <w:t>2011-12</w:t>
            </w:r>
          </w:p>
        </w:tc>
        <w:tc>
          <w:tcPr>
            <w:tcW w:w="800" w:type="dxa"/>
            <w:shd w:val="solid" w:color="FFFFFF" w:fill="auto"/>
          </w:tcPr>
          <w:p w14:paraId="0A499A41" w14:textId="77777777" w:rsidR="00DB7C7D" w:rsidRDefault="00DB7C7D" w:rsidP="006E4EA9">
            <w:pPr>
              <w:pStyle w:val="TAL"/>
              <w:rPr>
                <w:snapToGrid w:val="0"/>
                <w:sz w:val="16"/>
                <w:szCs w:val="16"/>
                <w:lang w:val="en-AU"/>
              </w:rPr>
            </w:pPr>
            <w:r>
              <w:rPr>
                <w:snapToGrid w:val="0"/>
                <w:sz w:val="16"/>
                <w:szCs w:val="16"/>
                <w:lang w:val="en-AU"/>
              </w:rPr>
              <w:t>CT#54</w:t>
            </w:r>
          </w:p>
        </w:tc>
        <w:tc>
          <w:tcPr>
            <w:tcW w:w="901" w:type="dxa"/>
            <w:shd w:val="solid" w:color="FFFFFF" w:fill="auto"/>
          </w:tcPr>
          <w:p w14:paraId="44AF6244" w14:textId="77777777" w:rsidR="00DB7C7D" w:rsidRPr="00DB7C7D" w:rsidRDefault="00DB7C7D" w:rsidP="006E4EA9">
            <w:pPr>
              <w:pStyle w:val="TAL"/>
              <w:rPr>
                <w:snapToGrid w:val="0"/>
                <w:sz w:val="16"/>
                <w:szCs w:val="16"/>
                <w:lang w:val="en-AU"/>
              </w:rPr>
            </w:pPr>
            <w:r w:rsidRPr="00DB7C7D">
              <w:rPr>
                <w:snapToGrid w:val="0"/>
                <w:sz w:val="16"/>
                <w:szCs w:val="16"/>
                <w:lang w:val="en-AU"/>
              </w:rPr>
              <w:t>CP-110881</w:t>
            </w:r>
          </w:p>
        </w:tc>
        <w:tc>
          <w:tcPr>
            <w:tcW w:w="476" w:type="dxa"/>
            <w:shd w:val="solid" w:color="FFFFFF" w:fill="auto"/>
          </w:tcPr>
          <w:p w14:paraId="17599C74" w14:textId="77777777" w:rsidR="00DB7C7D" w:rsidRDefault="00DB7C7D" w:rsidP="006E4EA9">
            <w:pPr>
              <w:pStyle w:val="TAL"/>
              <w:rPr>
                <w:snapToGrid w:val="0"/>
                <w:sz w:val="16"/>
                <w:szCs w:val="16"/>
                <w:lang w:val="en-AU"/>
              </w:rPr>
            </w:pPr>
            <w:r>
              <w:rPr>
                <w:snapToGrid w:val="0"/>
                <w:sz w:val="16"/>
                <w:szCs w:val="16"/>
                <w:lang w:val="en-AU"/>
              </w:rPr>
              <w:t>0027</w:t>
            </w:r>
          </w:p>
        </w:tc>
        <w:tc>
          <w:tcPr>
            <w:tcW w:w="453" w:type="dxa"/>
            <w:shd w:val="solid" w:color="FFFFFF" w:fill="auto"/>
          </w:tcPr>
          <w:p w14:paraId="63D3C822" w14:textId="77777777" w:rsidR="00DB7C7D" w:rsidRDefault="00DB7C7D"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4EB1B0D1" w14:textId="77777777" w:rsidR="00DB7C7D" w:rsidRPr="00DB7C7D" w:rsidRDefault="00DB7C7D" w:rsidP="006E4EA9">
            <w:pPr>
              <w:pStyle w:val="TAL"/>
              <w:rPr>
                <w:snapToGrid w:val="0"/>
                <w:sz w:val="16"/>
                <w:szCs w:val="16"/>
              </w:rPr>
            </w:pPr>
            <w:r w:rsidRPr="00DB7C7D">
              <w:rPr>
                <w:snapToGrid w:val="0"/>
                <w:sz w:val="16"/>
                <w:szCs w:val="16"/>
              </w:rPr>
              <w:t>Correction on usage of AOC-S and AOC-D</w:t>
            </w:r>
          </w:p>
        </w:tc>
        <w:tc>
          <w:tcPr>
            <w:tcW w:w="567" w:type="dxa"/>
            <w:shd w:val="solid" w:color="FFFFFF" w:fill="auto"/>
          </w:tcPr>
          <w:p w14:paraId="11D9346B" w14:textId="77777777" w:rsidR="00DB7C7D" w:rsidRDefault="00DB7C7D" w:rsidP="006E4EA9">
            <w:pPr>
              <w:pStyle w:val="TAL"/>
              <w:rPr>
                <w:snapToGrid w:val="0"/>
                <w:sz w:val="16"/>
                <w:szCs w:val="16"/>
                <w:lang w:val="en-AU"/>
              </w:rPr>
            </w:pPr>
            <w:r>
              <w:rPr>
                <w:snapToGrid w:val="0"/>
                <w:sz w:val="16"/>
                <w:szCs w:val="16"/>
                <w:lang w:val="en-AU"/>
              </w:rPr>
              <w:t>11.0.0</w:t>
            </w:r>
          </w:p>
        </w:tc>
        <w:tc>
          <w:tcPr>
            <w:tcW w:w="567" w:type="dxa"/>
            <w:shd w:val="solid" w:color="FFFFFF" w:fill="auto"/>
          </w:tcPr>
          <w:p w14:paraId="54BCB553" w14:textId="77777777" w:rsidR="00DB7C7D" w:rsidRDefault="00DB7C7D" w:rsidP="006E4EA9">
            <w:pPr>
              <w:pStyle w:val="TAL"/>
              <w:rPr>
                <w:snapToGrid w:val="0"/>
                <w:sz w:val="16"/>
                <w:szCs w:val="16"/>
                <w:lang w:val="en-AU"/>
              </w:rPr>
            </w:pPr>
            <w:r>
              <w:rPr>
                <w:snapToGrid w:val="0"/>
                <w:sz w:val="16"/>
                <w:szCs w:val="16"/>
                <w:lang w:val="en-AU"/>
              </w:rPr>
              <w:t>11.1.0</w:t>
            </w:r>
          </w:p>
        </w:tc>
      </w:tr>
      <w:tr w:rsidR="00DD5F91" w:rsidRPr="006E4EA9" w14:paraId="52BB124F" w14:textId="77777777" w:rsidTr="009222AB">
        <w:tc>
          <w:tcPr>
            <w:tcW w:w="800" w:type="dxa"/>
            <w:shd w:val="solid" w:color="FFFFFF" w:fill="auto"/>
          </w:tcPr>
          <w:p w14:paraId="1CBAF924" w14:textId="77777777" w:rsidR="00DD5F91" w:rsidRDefault="00DD5F91" w:rsidP="006E4EA9">
            <w:pPr>
              <w:pStyle w:val="TAL"/>
              <w:rPr>
                <w:snapToGrid w:val="0"/>
                <w:sz w:val="16"/>
                <w:szCs w:val="16"/>
                <w:lang w:val="en-AU"/>
              </w:rPr>
            </w:pPr>
            <w:r>
              <w:rPr>
                <w:snapToGrid w:val="0"/>
                <w:sz w:val="16"/>
                <w:szCs w:val="16"/>
                <w:lang w:val="en-AU"/>
              </w:rPr>
              <w:t>2014-06</w:t>
            </w:r>
          </w:p>
        </w:tc>
        <w:tc>
          <w:tcPr>
            <w:tcW w:w="800" w:type="dxa"/>
            <w:shd w:val="solid" w:color="FFFFFF" w:fill="auto"/>
          </w:tcPr>
          <w:p w14:paraId="4BF49E1D" w14:textId="77777777" w:rsidR="00DD5F91" w:rsidRDefault="00DD5F91" w:rsidP="006E4EA9">
            <w:pPr>
              <w:pStyle w:val="TAL"/>
              <w:rPr>
                <w:snapToGrid w:val="0"/>
                <w:sz w:val="16"/>
                <w:szCs w:val="16"/>
                <w:lang w:val="en-AU"/>
              </w:rPr>
            </w:pPr>
            <w:r>
              <w:rPr>
                <w:snapToGrid w:val="0"/>
                <w:sz w:val="16"/>
                <w:szCs w:val="16"/>
                <w:lang w:val="en-AU"/>
              </w:rPr>
              <w:t>CT#64</w:t>
            </w:r>
          </w:p>
        </w:tc>
        <w:tc>
          <w:tcPr>
            <w:tcW w:w="901" w:type="dxa"/>
            <w:shd w:val="solid" w:color="FFFFFF" w:fill="auto"/>
          </w:tcPr>
          <w:p w14:paraId="026295AE" w14:textId="77777777" w:rsidR="00DD5F91" w:rsidRPr="00DB7C7D" w:rsidRDefault="00DD5F91" w:rsidP="006E4EA9">
            <w:pPr>
              <w:pStyle w:val="TAL"/>
              <w:rPr>
                <w:snapToGrid w:val="0"/>
                <w:sz w:val="16"/>
                <w:szCs w:val="16"/>
                <w:lang w:val="en-AU"/>
              </w:rPr>
            </w:pPr>
            <w:r w:rsidRPr="00DD5F91">
              <w:rPr>
                <w:snapToGrid w:val="0"/>
                <w:sz w:val="16"/>
                <w:szCs w:val="16"/>
                <w:lang w:val="en-AU"/>
              </w:rPr>
              <w:t>CP-140330</w:t>
            </w:r>
          </w:p>
        </w:tc>
        <w:tc>
          <w:tcPr>
            <w:tcW w:w="476" w:type="dxa"/>
            <w:shd w:val="solid" w:color="FFFFFF" w:fill="auto"/>
          </w:tcPr>
          <w:p w14:paraId="1B14F135" w14:textId="77777777" w:rsidR="00DD5F91" w:rsidRDefault="00DD5F91" w:rsidP="006E4EA9">
            <w:pPr>
              <w:pStyle w:val="TAL"/>
              <w:rPr>
                <w:snapToGrid w:val="0"/>
                <w:sz w:val="16"/>
                <w:szCs w:val="16"/>
                <w:lang w:val="en-AU"/>
              </w:rPr>
            </w:pPr>
            <w:r>
              <w:rPr>
                <w:snapToGrid w:val="0"/>
                <w:sz w:val="16"/>
                <w:szCs w:val="16"/>
                <w:lang w:val="en-AU"/>
              </w:rPr>
              <w:t>0029</w:t>
            </w:r>
          </w:p>
        </w:tc>
        <w:tc>
          <w:tcPr>
            <w:tcW w:w="453" w:type="dxa"/>
            <w:shd w:val="solid" w:color="FFFFFF" w:fill="auto"/>
          </w:tcPr>
          <w:p w14:paraId="0D762C31" w14:textId="77777777" w:rsidR="00DD5F91" w:rsidRDefault="00DD5F91" w:rsidP="006E4EA9">
            <w:pPr>
              <w:pStyle w:val="TAL"/>
              <w:rPr>
                <w:snapToGrid w:val="0"/>
                <w:sz w:val="16"/>
                <w:szCs w:val="16"/>
                <w:lang w:val="en-AU"/>
              </w:rPr>
            </w:pPr>
          </w:p>
        </w:tc>
        <w:tc>
          <w:tcPr>
            <w:tcW w:w="4867" w:type="dxa"/>
            <w:shd w:val="solid" w:color="FFFFFF" w:fill="auto"/>
          </w:tcPr>
          <w:p w14:paraId="098A052F" w14:textId="77777777" w:rsidR="00DD5F91" w:rsidRPr="00DB7C7D" w:rsidRDefault="00DD5F91" w:rsidP="006E4EA9">
            <w:pPr>
              <w:pStyle w:val="TAL"/>
              <w:rPr>
                <w:snapToGrid w:val="0"/>
                <w:sz w:val="16"/>
                <w:szCs w:val="16"/>
              </w:rPr>
            </w:pPr>
            <w:r w:rsidRPr="00DD5F91">
              <w:rPr>
                <w:snapToGrid w:val="0"/>
                <w:sz w:val="16"/>
                <w:szCs w:val="16"/>
              </w:rPr>
              <w:t>Editorial corrections</w:t>
            </w:r>
          </w:p>
        </w:tc>
        <w:tc>
          <w:tcPr>
            <w:tcW w:w="567" w:type="dxa"/>
            <w:shd w:val="solid" w:color="FFFFFF" w:fill="auto"/>
          </w:tcPr>
          <w:p w14:paraId="0EF58417" w14:textId="77777777" w:rsidR="00DD5F91" w:rsidRDefault="00DD5F91" w:rsidP="006E4EA9">
            <w:pPr>
              <w:pStyle w:val="TAL"/>
              <w:rPr>
                <w:snapToGrid w:val="0"/>
                <w:sz w:val="16"/>
                <w:szCs w:val="16"/>
                <w:lang w:val="en-AU"/>
              </w:rPr>
            </w:pPr>
            <w:r>
              <w:rPr>
                <w:snapToGrid w:val="0"/>
                <w:sz w:val="16"/>
                <w:szCs w:val="16"/>
                <w:lang w:val="en-AU"/>
              </w:rPr>
              <w:t>11.1.0</w:t>
            </w:r>
          </w:p>
        </w:tc>
        <w:tc>
          <w:tcPr>
            <w:tcW w:w="567" w:type="dxa"/>
            <w:shd w:val="solid" w:color="FFFFFF" w:fill="auto"/>
          </w:tcPr>
          <w:p w14:paraId="7BD919AE" w14:textId="77777777" w:rsidR="00DD5F91" w:rsidRDefault="00DD5F91" w:rsidP="006E4EA9">
            <w:pPr>
              <w:pStyle w:val="TAL"/>
              <w:rPr>
                <w:snapToGrid w:val="0"/>
                <w:sz w:val="16"/>
                <w:szCs w:val="16"/>
                <w:lang w:val="en-AU"/>
              </w:rPr>
            </w:pPr>
            <w:r>
              <w:rPr>
                <w:snapToGrid w:val="0"/>
                <w:sz w:val="16"/>
                <w:szCs w:val="16"/>
                <w:lang w:val="en-AU"/>
              </w:rPr>
              <w:t>12.0.0</w:t>
            </w:r>
          </w:p>
        </w:tc>
      </w:tr>
      <w:tr w:rsidR="003B42B6" w:rsidRPr="006E4EA9" w14:paraId="7D71C05D" w14:textId="77777777" w:rsidTr="009222AB">
        <w:tc>
          <w:tcPr>
            <w:tcW w:w="800" w:type="dxa"/>
            <w:shd w:val="solid" w:color="FFFFFF" w:fill="auto"/>
          </w:tcPr>
          <w:p w14:paraId="6DBA4254" w14:textId="77777777" w:rsidR="003B42B6" w:rsidRDefault="003B42B6" w:rsidP="006E4EA9">
            <w:pPr>
              <w:pStyle w:val="TAL"/>
              <w:rPr>
                <w:snapToGrid w:val="0"/>
                <w:sz w:val="16"/>
                <w:szCs w:val="16"/>
                <w:lang w:val="en-AU"/>
              </w:rPr>
            </w:pPr>
            <w:r>
              <w:rPr>
                <w:snapToGrid w:val="0"/>
                <w:sz w:val="16"/>
                <w:szCs w:val="16"/>
                <w:lang w:val="en-AU"/>
              </w:rPr>
              <w:t>2015-12</w:t>
            </w:r>
          </w:p>
        </w:tc>
        <w:tc>
          <w:tcPr>
            <w:tcW w:w="800" w:type="dxa"/>
            <w:shd w:val="solid" w:color="FFFFFF" w:fill="auto"/>
          </w:tcPr>
          <w:p w14:paraId="1D8F845B" w14:textId="77777777" w:rsidR="003B42B6" w:rsidRDefault="003B42B6" w:rsidP="006E4EA9">
            <w:pPr>
              <w:pStyle w:val="TAL"/>
              <w:rPr>
                <w:snapToGrid w:val="0"/>
                <w:sz w:val="16"/>
                <w:szCs w:val="16"/>
                <w:lang w:val="en-AU"/>
              </w:rPr>
            </w:pPr>
            <w:r>
              <w:rPr>
                <w:snapToGrid w:val="0"/>
                <w:sz w:val="16"/>
                <w:szCs w:val="16"/>
                <w:lang w:val="en-AU"/>
              </w:rPr>
              <w:t>CT#70</w:t>
            </w:r>
          </w:p>
        </w:tc>
        <w:tc>
          <w:tcPr>
            <w:tcW w:w="901" w:type="dxa"/>
            <w:shd w:val="solid" w:color="FFFFFF" w:fill="auto"/>
          </w:tcPr>
          <w:p w14:paraId="25D56A02" w14:textId="77777777" w:rsidR="003B42B6" w:rsidRPr="00DD5F91" w:rsidRDefault="003B42B6" w:rsidP="006E4EA9">
            <w:pPr>
              <w:pStyle w:val="TAL"/>
              <w:rPr>
                <w:snapToGrid w:val="0"/>
                <w:sz w:val="16"/>
                <w:szCs w:val="16"/>
                <w:lang w:val="en-AU"/>
              </w:rPr>
            </w:pPr>
          </w:p>
        </w:tc>
        <w:tc>
          <w:tcPr>
            <w:tcW w:w="476" w:type="dxa"/>
            <w:shd w:val="solid" w:color="FFFFFF" w:fill="auto"/>
          </w:tcPr>
          <w:p w14:paraId="07508521" w14:textId="77777777" w:rsidR="003B42B6" w:rsidRDefault="003B42B6" w:rsidP="006E4EA9">
            <w:pPr>
              <w:pStyle w:val="TAL"/>
              <w:rPr>
                <w:snapToGrid w:val="0"/>
                <w:sz w:val="16"/>
                <w:szCs w:val="16"/>
                <w:lang w:val="en-AU"/>
              </w:rPr>
            </w:pPr>
          </w:p>
        </w:tc>
        <w:tc>
          <w:tcPr>
            <w:tcW w:w="453" w:type="dxa"/>
            <w:shd w:val="solid" w:color="FFFFFF" w:fill="auto"/>
          </w:tcPr>
          <w:p w14:paraId="370FF185" w14:textId="77777777" w:rsidR="003B42B6" w:rsidRDefault="003B42B6" w:rsidP="006E4EA9">
            <w:pPr>
              <w:pStyle w:val="TAL"/>
              <w:rPr>
                <w:snapToGrid w:val="0"/>
                <w:sz w:val="16"/>
                <w:szCs w:val="16"/>
                <w:lang w:val="en-AU"/>
              </w:rPr>
            </w:pPr>
          </w:p>
        </w:tc>
        <w:tc>
          <w:tcPr>
            <w:tcW w:w="4867" w:type="dxa"/>
            <w:shd w:val="solid" w:color="FFFFFF" w:fill="auto"/>
          </w:tcPr>
          <w:p w14:paraId="79B14D6F" w14:textId="77777777" w:rsidR="003B42B6" w:rsidRPr="00DD5F91" w:rsidRDefault="003B42B6" w:rsidP="006E4EA9">
            <w:pPr>
              <w:pStyle w:val="TAL"/>
              <w:rPr>
                <w:snapToGrid w:val="0"/>
                <w:sz w:val="16"/>
                <w:szCs w:val="16"/>
              </w:rPr>
            </w:pPr>
            <w:r>
              <w:rPr>
                <w:snapToGrid w:val="0"/>
                <w:sz w:val="16"/>
                <w:szCs w:val="16"/>
              </w:rPr>
              <w:t>Upgrade to Rel-13</w:t>
            </w:r>
          </w:p>
        </w:tc>
        <w:tc>
          <w:tcPr>
            <w:tcW w:w="567" w:type="dxa"/>
            <w:shd w:val="solid" w:color="FFFFFF" w:fill="auto"/>
          </w:tcPr>
          <w:p w14:paraId="21F49E87" w14:textId="77777777" w:rsidR="003B42B6" w:rsidRDefault="003B42B6" w:rsidP="006E4EA9">
            <w:pPr>
              <w:pStyle w:val="TAL"/>
              <w:rPr>
                <w:snapToGrid w:val="0"/>
                <w:sz w:val="16"/>
                <w:szCs w:val="16"/>
                <w:lang w:val="en-AU"/>
              </w:rPr>
            </w:pPr>
            <w:r>
              <w:rPr>
                <w:snapToGrid w:val="0"/>
                <w:sz w:val="16"/>
                <w:szCs w:val="16"/>
                <w:lang w:val="en-AU"/>
              </w:rPr>
              <w:t>12.0.0</w:t>
            </w:r>
          </w:p>
        </w:tc>
        <w:tc>
          <w:tcPr>
            <w:tcW w:w="567" w:type="dxa"/>
            <w:shd w:val="solid" w:color="FFFFFF" w:fill="auto"/>
          </w:tcPr>
          <w:p w14:paraId="4072569E" w14:textId="77777777" w:rsidR="003B42B6" w:rsidRDefault="003B42B6" w:rsidP="006E4EA9">
            <w:pPr>
              <w:pStyle w:val="TAL"/>
              <w:rPr>
                <w:snapToGrid w:val="0"/>
                <w:sz w:val="16"/>
                <w:szCs w:val="16"/>
                <w:lang w:val="en-AU"/>
              </w:rPr>
            </w:pPr>
            <w:r>
              <w:rPr>
                <w:snapToGrid w:val="0"/>
                <w:sz w:val="16"/>
                <w:szCs w:val="16"/>
                <w:lang w:val="en-AU"/>
              </w:rPr>
              <w:t>13.0.0</w:t>
            </w:r>
          </w:p>
        </w:tc>
      </w:tr>
    </w:tbl>
    <w:p w14:paraId="0FEDAF3E" w14:textId="77777777" w:rsidR="004A3549"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222AB" w:rsidRPr="00235394" w14:paraId="4267407C" w14:textId="77777777" w:rsidTr="007E0507">
        <w:trPr>
          <w:cantSplit/>
        </w:trPr>
        <w:tc>
          <w:tcPr>
            <w:tcW w:w="9714" w:type="dxa"/>
            <w:gridSpan w:val="8"/>
            <w:tcBorders>
              <w:bottom w:val="nil"/>
            </w:tcBorders>
            <w:shd w:val="solid" w:color="FFFFFF" w:fill="auto"/>
          </w:tcPr>
          <w:p w14:paraId="2C688FF4" w14:textId="77777777" w:rsidR="009222AB" w:rsidRPr="00235394" w:rsidRDefault="009222AB" w:rsidP="007E0507">
            <w:pPr>
              <w:pStyle w:val="TAL"/>
              <w:jc w:val="center"/>
              <w:rPr>
                <w:b/>
                <w:sz w:val="16"/>
              </w:rPr>
            </w:pPr>
            <w:r w:rsidRPr="00235394">
              <w:rPr>
                <w:b/>
              </w:rPr>
              <w:t>Change history</w:t>
            </w:r>
          </w:p>
        </w:tc>
      </w:tr>
      <w:tr w:rsidR="009222AB" w:rsidRPr="00235394" w14:paraId="485AE5C0" w14:textId="77777777" w:rsidTr="007E0507">
        <w:tc>
          <w:tcPr>
            <w:tcW w:w="800" w:type="dxa"/>
            <w:shd w:val="pct10" w:color="auto" w:fill="FFFFFF"/>
          </w:tcPr>
          <w:p w14:paraId="0E219B68" w14:textId="77777777" w:rsidR="009222AB" w:rsidRPr="00235394" w:rsidRDefault="009222AB" w:rsidP="007E0507">
            <w:pPr>
              <w:pStyle w:val="TAL"/>
              <w:rPr>
                <w:b/>
                <w:sz w:val="16"/>
              </w:rPr>
            </w:pPr>
            <w:r w:rsidRPr="00235394">
              <w:rPr>
                <w:b/>
                <w:sz w:val="16"/>
              </w:rPr>
              <w:t>Date</w:t>
            </w:r>
          </w:p>
        </w:tc>
        <w:tc>
          <w:tcPr>
            <w:tcW w:w="800" w:type="dxa"/>
            <w:shd w:val="pct10" w:color="auto" w:fill="FFFFFF"/>
          </w:tcPr>
          <w:p w14:paraId="3A53ADC3" w14:textId="77777777" w:rsidR="009222AB" w:rsidRPr="00235394" w:rsidRDefault="009222AB" w:rsidP="007E0507">
            <w:pPr>
              <w:pStyle w:val="TAL"/>
              <w:rPr>
                <w:b/>
                <w:sz w:val="16"/>
              </w:rPr>
            </w:pPr>
            <w:r>
              <w:rPr>
                <w:b/>
                <w:sz w:val="16"/>
              </w:rPr>
              <w:t>Meeting</w:t>
            </w:r>
          </w:p>
        </w:tc>
        <w:tc>
          <w:tcPr>
            <w:tcW w:w="1094" w:type="dxa"/>
            <w:shd w:val="pct10" w:color="auto" w:fill="FFFFFF"/>
          </w:tcPr>
          <w:p w14:paraId="373DE888" w14:textId="77777777" w:rsidR="009222AB" w:rsidRPr="00235394" w:rsidRDefault="009222AB" w:rsidP="007E0507">
            <w:pPr>
              <w:pStyle w:val="TAL"/>
              <w:rPr>
                <w:b/>
                <w:sz w:val="16"/>
              </w:rPr>
            </w:pPr>
            <w:r w:rsidRPr="00235394">
              <w:rPr>
                <w:b/>
                <w:sz w:val="16"/>
              </w:rPr>
              <w:t>TDoc</w:t>
            </w:r>
          </w:p>
        </w:tc>
        <w:tc>
          <w:tcPr>
            <w:tcW w:w="500" w:type="dxa"/>
            <w:shd w:val="pct10" w:color="auto" w:fill="FFFFFF"/>
          </w:tcPr>
          <w:p w14:paraId="5D0E8950" w14:textId="77777777" w:rsidR="009222AB" w:rsidRPr="00235394" w:rsidRDefault="009222AB" w:rsidP="007E0507">
            <w:pPr>
              <w:pStyle w:val="TAL"/>
              <w:rPr>
                <w:b/>
                <w:sz w:val="16"/>
              </w:rPr>
            </w:pPr>
            <w:r w:rsidRPr="00235394">
              <w:rPr>
                <w:b/>
                <w:sz w:val="16"/>
              </w:rPr>
              <w:t>CR</w:t>
            </w:r>
          </w:p>
        </w:tc>
        <w:tc>
          <w:tcPr>
            <w:tcW w:w="425" w:type="dxa"/>
            <w:shd w:val="pct10" w:color="auto" w:fill="FFFFFF"/>
          </w:tcPr>
          <w:p w14:paraId="11B6AF16" w14:textId="77777777" w:rsidR="009222AB" w:rsidRPr="00235394" w:rsidRDefault="009222AB" w:rsidP="007E0507">
            <w:pPr>
              <w:pStyle w:val="TAL"/>
              <w:rPr>
                <w:b/>
                <w:sz w:val="16"/>
              </w:rPr>
            </w:pPr>
            <w:r w:rsidRPr="00235394">
              <w:rPr>
                <w:b/>
                <w:sz w:val="16"/>
              </w:rPr>
              <w:t>Rev</w:t>
            </w:r>
          </w:p>
        </w:tc>
        <w:tc>
          <w:tcPr>
            <w:tcW w:w="425" w:type="dxa"/>
            <w:shd w:val="pct10" w:color="auto" w:fill="FFFFFF"/>
          </w:tcPr>
          <w:p w14:paraId="28679D7C" w14:textId="77777777" w:rsidR="009222AB" w:rsidRPr="00235394" w:rsidRDefault="009222AB" w:rsidP="007E0507">
            <w:pPr>
              <w:pStyle w:val="TAL"/>
              <w:rPr>
                <w:b/>
                <w:sz w:val="16"/>
              </w:rPr>
            </w:pPr>
            <w:r>
              <w:rPr>
                <w:b/>
                <w:sz w:val="16"/>
              </w:rPr>
              <w:t>Cat</w:t>
            </w:r>
          </w:p>
        </w:tc>
        <w:tc>
          <w:tcPr>
            <w:tcW w:w="4962" w:type="dxa"/>
            <w:shd w:val="pct10" w:color="auto" w:fill="FFFFFF"/>
          </w:tcPr>
          <w:p w14:paraId="2A116442" w14:textId="77777777" w:rsidR="009222AB" w:rsidRPr="00235394" w:rsidRDefault="009222AB" w:rsidP="007E0507">
            <w:pPr>
              <w:pStyle w:val="TAL"/>
              <w:rPr>
                <w:b/>
                <w:sz w:val="16"/>
              </w:rPr>
            </w:pPr>
            <w:r w:rsidRPr="00235394">
              <w:rPr>
                <w:b/>
                <w:sz w:val="16"/>
              </w:rPr>
              <w:t>Subject/Comment</w:t>
            </w:r>
          </w:p>
        </w:tc>
        <w:tc>
          <w:tcPr>
            <w:tcW w:w="708" w:type="dxa"/>
            <w:shd w:val="pct10" w:color="auto" w:fill="FFFFFF"/>
          </w:tcPr>
          <w:p w14:paraId="783FF304" w14:textId="77777777" w:rsidR="009222AB" w:rsidRPr="00235394" w:rsidRDefault="009222AB" w:rsidP="007E0507">
            <w:pPr>
              <w:pStyle w:val="TAL"/>
              <w:rPr>
                <w:b/>
                <w:sz w:val="16"/>
              </w:rPr>
            </w:pPr>
            <w:r w:rsidRPr="00235394">
              <w:rPr>
                <w:b/>
                <w:sz w:val="16"/>
              </w:rPr>
              <w:t>New</w:t>
            </w:r>
            <w:r>
              <w:rPr>
                <w:b/>
                <w:sz w:val="16"/>
              </w:rPr>
              <w:t xml:space="preserve"> version</w:t>
            </w:r>
          </w:p>
        </w:tc>
      </w:tr>
      <w:tr w:rsidR="009222AB" w:rsidRPr="006B0D02" w14:paraId="6C3F3FD0" w14:textId="77777777" w:rsidTr="007E0507">
        <w:tc>
          <w:tcPr>
            <w:tcW w:w="800" w:type="dxa"/>
            <w:shd w:val="solid" w:color="FFFFFF" w:fill="auto"/>
          </w:tcPr>
          <w:p w14:paraId="622CD5FB" w14:textId="77777777" w:rsidR="009222AB" w:rsidRPr="006B0D02" w:rsidRDefault="009222AB" w:rsidP="007E0507">
            <w:pPr>
              <w:pStyle w:val="TAC"/>
              <w:rPr>
                <w:sz w:val="16"/>
                <w:szCs w:val="16"/>
              </w:rPr>
            </w:pPr>
            <w:r>
              <w:rPr>
                <w:sz w:val="16"/>
                <w:szCs w:val="16"/>
              </w:rPr>
              <w:t>2017-03</w:t>
            </w:r>
          </w:p>
        </w:tc>
        <w:tc>
          <w:tcPr>
            <w:tcW w:w="800" w:type="dxa"/>
            <w:shd w:val="solid" w:color="FFFFFF" w:fill="auto"/>
          </w:tcPr>
          <w:p w14:paraId="6D19F937" w14:textId="77777777" w:rsidR="009222AB" w:rsidRPr="006B0D02" w:rsidRDefault="009222AB" w:rsidP="007E0507">
            <w:pPr>
              <w:pStyle w:val="TAC"/>
              <w:rPr>
                <w:sz w:val="16"/>
                <w:szCs w:val="16"/>
              </w:rPr>
            </w:pPr>
            <w:r>
              <w:rPr>
                <w:sz w:val="16"/>
                <w:szCs w:val="16"/>
              </w:rPr>
              <w:t>SA#75</w:t>
            </w:r>
          </w:p>
        </w:tc>
        <w:tc>
          <w:tcPr>
            <w:tcW w:w="1094" w:type="dxa"/>
            <w:shd w:val="solid" w:color="FFFFFF" w:fill="auto"/>
          </w:tcPr>
          <w:p w14:paraId="187A9690" w14:textId="77777777" w:rsidR="009222AB" w:rsidRPr="006B0D02" w:rsidRDefault="009222AB" w:rsidP="007E0507">
            <w:pPr>
              <w:pStyle w:val="TAC"/>
              <w:rPr>
                <w:sz w:val="16"/>
                <w:szCs w:val="16"/>
              </w:rPr>
            </w:pPr>
          </w:p>
        </w:tc>
        <w:tc>
          <w:tcPr>
            <w:tcW w:w="500" w:type="dxa"/>
            <w:shd w:val="solid" w:color="FFFFFF" w:fill="auto"/>
          </w:tcPr>
          <w:p w14:paraId="31EED53A" w14:textId="77777777" w:rsidR="009222AB" w:rsidRPr="006B0D02" w:rsidRDefault="009222AB" w:rsidP="007E0507">
            <w:pPr>
              <w:pStyle w:val="TAL"/>
              <w:rPr>
                <w:sz w:val="16"/>
                <w:szCs w:val="16"/>
              </w:rPr>
            </w:pPr>
          </w:p>
        </w:tc>
        <w:tc>
          <w:tcPr>
            <w:tcW w:w="425" w:type="dxa"/>
            <w:shd w:val="solid" w:color="FFFFFF" w:fill="auto"/>
          </w:tcPr>
          <w:p w14:paraId="3276CD6A" w14:textId="77777777" w:rsidR="009222AB" w:rsidRPr="006B0D02" w:rsidRDefault="009222AB" w:rsidP="007E0507">
            <w:pPr>
              <w:pStyle w:val="TAR"/>
              <w:rPr>
                <w:sz w:val="16"/>
                <w:szCs w:val="16"/>
              </w:rPr>
            </w:pPr>
          </w:p>
        </w:tc>
        <w:tc>
          <w:tcPr>
            <w:tcW w:w="425" w:type="dxa"/>
            <w:shd w:val="solid" w:color="FFFFFF" w:fill="auto"/>
          </w:tcPr>
          <w:p w14:paraId="12B32FF5" w14:textId="77777777" w:rsidR="009222AB" w:rsidRPr="006B0D02" w:rsidRDefault="009222AB" w:rsidP="007E0507">
            <w:pPr>
              <w:pStyle w:val="TAC"/>
              <w:rPr>
                <w:sz w:val="16"/>
                <w:szCs w:val="16"/>
              </w:rPr>
            </w:pPr>
          </w:p>
        </w:tc>
        <w:tc>
          <w:tcPr>
            <w:tcW w:w="4962" w:type="dxa"/>
            <w:shd w:val="solid" w:color="FFFFFF" w:fill="auto"/>
          </w:tcPr>
          <w:p w14:paraId="7F437250" w14:textId="77777777" w:rsidR="009222AB" w:rsidRPr="006B0D02" w:rsidRDefault="009222AB" w:rsidP="007E0507">
            <w:pPr>
              <w:pStyle w:val="TAL"/>
              <w:rPr>
                <w:sz w:val="16"/>
                <w:szCs w:val="16"/>
              </w:rPr>
            </w:pPr>
            <w:r>
              <w:rPr>
                <w:sz w:val="16"/>
                <w:szCs w:val="16"/>
              </w:rPr>
              <w:t>Upgrade to Rel-14</w:t>
            </w:r>
          </w:p>
        </w:tc>
        <w:tc>
          <w:tcPr>
            <w:tcW w:w="708" w:type="dxa"/>
            <w:shd w:val="solid" w:color="FFFFFF" w:fill="auto"/>
          </w:tcPr>
          <w:p w14:paraId="59855CA0" w14:textId="77777777" w:rsidR="009222AB" w:rsidRPr="007D6048" w:rsidRDefault="009222AB" w:rsidP="007E0507">
            <w:pPr>
              <w:pStyle w:val="TAC"/>
              <w:rPr>
                <w:sz w:val="16"/>
                <w:szCs w:val="16"/>
              </w:rPr>
            </w:pPr>
            <w:r>
              <w:rPr>
                <w:sz w:val="16"/>
                <w:szCs w:val="16"/>
              </w:rPr>
              <w:t>14.0.0</w:t>
            </w:r>
          </w:p>
        </w:tc>
      </w:tr>
      <w:tr w:rsidR="009222AB" w:rsidRPr="006B0D02" w14:paraId="07209F56" w14:textId="77777777" w:rsidTr="00B151C7">
        <w:tc>
          <w:tcPr>
            <w:tcW w:w="800" w:type="dxa"/>
            <w:tcBorders>
              <w:bottom w:val="single" w:sz="12" w:space="0" w:color="auto"/>
            </w:tcBorders>
            <w:shd w:val="solid" w:color="FFFFFF" w:fill="auto"/>
          </w:tcPr>
          <w:p w14:paraId="517FF8A9" w14:textId="77777777" w:rsidR="009222AB" w:rsidRDefault="009222AB" w:rsidP="007E0507">
            <w:pPr>
              <w:pStyle w:val="TAC"/>
              <w:rPr>
                <w:sz w:val="16"/>
                <w:szCs w:val="16"/>
              </w:rPr>
            </w:pPr>
            <w:r>
              <w:rPr>
                <w:sz w:val="16"/>
                <w:szCs w:val="16"/>
              </w:rPr>
              <w:t>2017-12</w:t>
            </w:r>
          </w:p>
        </w:tc>
        <w:tc>
          <w:tcPr>
            <w:tcW w:w="800" w:type="dxa"/>
            <w:tcBorders>
              <w:bottom w:val="single" w:sz="12" w:space="0" w:color="auto"/>
            </w:tcBorders>
            <w:shd w:val="solid" w:color="FFFFFF" w:fill="auto"/>
          </w:tcPr>
          <w:p w14:paraId="35734D07" w14:textId="77777777" w:rsidR="009222AB" w:rsidRDefault="009222AB" w:rsidP="007E0507">
            <w:pPr>
              <w:pStyle w:val="TAC"/>
              <w:rPr>
                <w:sz w:val="16"/>
                <w:szCs w:val="16"/>
              </w:rPr>
            </w:pPr>
            <w:r>
              <w:rPr>
                <w:sz w:val="16"/>
                <w:szCs w:val="16"/>
              </w:rPr>
              <w:t>CT-78</w:t>
            </w:r>
          </w:p>
        </w:tc>
        <w:tc>
          <w:tcPr>
            <w:tcW w:w="1094" w:type="dxa"/>
            <w:tcBorders>
              <w:bottom w:val="single" w:sz="12" w:space="0" w:color="auto"/>
            </w:tcBorders>
            <w:shd w:val="solid" w:color="FFFFFF" w:fill="auto"/>
          </w:tcPr>
          <w:p w14:paraId="235ED305" w14:textId="77777777" w:rsidR="009222AB" w:rsidRPr="006B0D02" w:rsidRDefault="009222AB" w:rsidP="007E0507">
            <w:pPr>
              <w:pStyle w:val="TAC"/>
              <w:rPr>
                <w:sz w:val="16"/>
                <w:szCs w:val="16"/>
              </w:rPr>
            </w:pPr>
            <w:r w:rsidRPr="009500D0">
              <w:rPr>
                <w:sz w:val="16"/>
                <w:szCs w:val="16"/>
              </w:rPr>
              <w:t>CP-173071</w:t>
            </w:r>
          </w:p>
        </w:tc>
        <w:tc>
          <w:tcPr>
            <w:tcW w:w="500" w:type="dxa"/>
            <w:tcBorders>
              <w:bottom w:val="single" w:sz="12" w:space="0" w:color="auto"/>
            </w:tcBorders>
            <w:shd w:val="solid" w:color="FFFFFF" w:fill="auto"/>
          </w:tcPr>
          <w:p w14:paraId="07D2399E" w14:textId="77777777" w:rsidR="009222AB" w:rsidRPr="006B0D02" w:rsidRDefault="009222AB" w:rsidP="007E0507">
            <w:pPr>
              <w:pStyle w:val="TAL"/>
              <w:rPr>
                <w:sz w:val="16"/>
                <w:szCs w:val="16"/>
              </w:rPr>
            </w:pPr>
            <w:r>
              <w:rPr>
                <w:sz w:val="16"/>
                <w:szCs w:val="16"/>
              </w:rPr>
              <w:t>0030</w:t>
            </w:r>
          </w:p>
        </w:tc>
        <w:tc>
          <w:tcPr>
            <w:tcW w:w="425" w:type="dxa"/>
            <w:tcBorders>
              <w:bottom w:val="single" w:sz="12" w:space="0" w:color="auto"/>
            </w:tcBorders>
            <w:shd w:val="solid" w:color="FFFFFF" w:fill="auto"/>
          </w:tcPr>
          <w:p w14:paraId="26F90ADD" w14:textId="77777777" w:rsidR="009222AB" w:rsidRPr="006B0D02" w:rsidRDefault="009222AB" w:rsidP="007E0507">
            <w:pPr>
              <w:pStyle w:val="TAR"/>
              <w:rPr>
                <w:sz w:val="16"/>
                <w:szCs w:val="16"/>
              </w:rPr>
            </w:pPr>
            <w:r>
              <w:rPr>
                <w:sz w:val="16"/>
                <w:szCs w:val="16"/>
              </w:rPr>
              <w:t>2</w:t>
            </w:r>
          </w:p>
        </w:tc>
        <w:tc>
          <w:tcPr>
            <w:tcW w:w="425" w:type="dxa"/>
            <w:tcBorders>
              <w:bottom w:val="single" w:sz="12" w:space="0" w:color="auto"/>
            </w:tcBorders>
            <w:shd w:val="solid" w:color="FFFFFF" w:fill="auto"/>
          </w:tcPr>
          <w:p w14:paraId="3B22770F" w14:textId="77777777" w:rsidR="009222AB" w:rsidRPr="006B0D02" w:rsidRDefault="009222AB" w:rsidP="007E0507">
            <w:pPr>
              <w:pStyle w:val="TAC"/>
              <w:rPr>
                <w:sz w:val="16"/>
                <w:szCs w:val="16"/>
              </w:rPr>
            </w:pPr>
            <w:r>
              <w:rPr>
                <w:sz w:val="16"/>
                <w:szCs w:val="16"/>
              </w:rPr>
              <w:t>B</w:t>
            </w:r>
          </w:p>
        </w:tc>
        <w:tc>
          <w:tcPr>
            <w:tcW w:w="4962" w:type="dxa"/>
            <w:tcBorders>
              <w:bottom w:val="single" w:sz="12" w:space="0" w:color="auto"/>
            </w:tcBorders>
            <w:shd w:val="solid" w:color="FFFFFF" w:fill="auto"/>
          </w:tcPr>
          <w:p w14:paraId="343E4BD3" w14:textId="77777777" w:rsidR="009222AB" w:rsidRDefault="009222AB" w:rsidP="007E0507">
            <w:pPr>
              <w:pStyle w:val="TAL"/>
              <w:rPr>
                <w:sz w:val="16"/>
                <w:szCs w:val="16"/>
              </w:rPr>
            </w:pPr>
            <w:r w:rsidRPr="009500D0">
              <w:rPr>
                <w:sz w:val="16"/>
                <w:szCs w:val="16"/>
              </w:rPr>
              <w:t xml:space="preserve">Advice Of Charge (AOC) using IP Multimedia (IM) Core Network (CN) subsystem </w:t>
            </w:r>
          </w:p>
        </w:tc>
        <w:tc>
          <w:tcPr>
            <w:tcW w:w="708" w:type="dxa"/>
            <w:tcBorders>
              <w:bottom w:val="single" w:sz="12" w:space="0" w:color="auto"/>
            </w:tcBorders>
            <w:shd w:val="solid" w:color="FFFFFF" w:fill="auto"/>
          </w:tcPr>
          <w:p w14:paraId="54EF9B2B" w14:textId="77777777" w:rsidR="009222AB" w:rsidRDefault="009222AB" w:rsidP="007E0507">
            <w:pPr>
              <w:pStyle w:val="TAC"/>
              <w:rPr>
                <w:sz w:val="16"/>
                <w:szCs w:val="16"/>
              </w:rPr>
            </w:pPr>
            <w:r>
              <w:rPr>
                <w:sz w:val="16"/>
                <w:szCs w:val="16"/>
              </w:rPr>
              <w:t>15.0.0</w:t>
            </w:r>
          </w:p>
        </w:tc>
      </w:tr>
      <w:tr w:rsidR="009222AB" w:rsidRPr="006B0D02" w14:paraId="6120BB31" w14:textId="77777777" w:rsidTr="00C921B2">
        <w:tc>
          <w:tcPr>
            <w:tcW w:w="800" w:type="dxa"/>
            <w:tcBorders>
              <w:top w:val="single" w:sz="12" w:space="0" w:color="auto"/>
              <w:bottom w:val="single" w:sz="12" w:space="0" w:color="auto"/>
            </w:tcBorders>
            <w:shd w:val="solid" w:color="FFFFFF" w:fill="auto"/>
          </w:tcPr>
          <w:p w14:paraId="098D4A23" w14:textId="77777777" w:rsidR="009222AB" w:rsidRDefault="009222AB" w:rsidP="007E050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0C61D46B" w14:textId="77777777" w:rsidR="009222AB" w:rsidRDefault="009222AB" w:rsidP="007E050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01ECD16" w14:textId="77777777" w:rsidR="009222AB" w:rsidRPr="009500D0" w:rsidRDefault="009222AB" w:rsidP="007E0507">
            <w:pPr>
              <w:pStyle w:val="TAC"/>
              <w:rPr>
                <w:sz w:val="16"/>
                <w:szCs w:val="16"/>
              </w:rPr>
            </w:pPr>
            <w:r w:rsidRPr="009222AB">
              <w:rPr>
                <w:sz w:val="16"/>
                <w:szCs w:val="16"/>
              </w:rPr>
              <w:t>CP-193111</w:t>
            </w:r>
          </w:p>
        </w:tc>
        <w:tc>
          <w:tcPr>
            <w:tcW w:w="500" w:type="dxa"/>
            <w:tcBorders>
              <w:top w:val="single" w:sz="12" w:space="0" w:color="auto"/>
              <w:bottom w:val="single" w:sz="12" w:space="0" w:color="auto"/>
            </w:tcBorders>
            <w:shd w:val="solid" w:color="FFFFFF" w:fill="auto"/>
          </w:tcPr>
          <w:p w14:paraId="58AE9204" w14:textId="77777777" w:rsidR="009222AB" w:rsidRDefault="009222AB" w:rsidP="007E0507">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C24992B" w14:textId="77777777" w:rsidR="009222AB" w:rsidRDefault="009222AB" w:rsidP="007E0507">
            <w:pPr>
              <w:pStyle w:val="TAR"/>
              <w:rPr>
                <w:sz w:val="16"/>
                <w:szCs w:val="16"/>
              </w:rPr>
            </w:pPr>
          </w:p>
        </w:tc>
        <w:tc>
          <w:tcPr>
            <w:tcW w:w="425" w:type="dxa"/>
            <w:tcBorders>
              <w:top w:val="single" w:sz="12" w:space="0" w:color="auto"/>
              <w:bottom w:val="single" w:sz="12" w:space="0" w:color="auto"/>
            </w:tcBorders>
            <w:shd w:val="solid" w:color="FFFFFF" w:fill="auto"/>
          </w:tcPr>
          <w:p w14:paraId="6314C7CF" w14:textId="77777777" w:rsidR="009222AB" w:rsidRDefault="009222AB" w:rsidP="007E050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F422B17" w14:textId="77777777" w:rsidR="009222AB" w:rsidRPr="009500D0" w:rsidRDefault="009222AB" w:rsidP="007E0507">
            <w:pPr>
              <w:pStyle w:val="TAL"/>
              <w:rPr>
                <w:sz w:val="16"/>
                <w:szCs w:val="16"/>
              </w:rPr>
            </w:pPr>
            <w:r w:rsidRPr="009222AB">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187BD17F" w14:textId="77777777" w:rsidR="009222AB" w:rsidRDefault="009222AB" w:rsidP="007E0507">
            <w:pPr>
              <w:pStyle w:val="TAC"/>
              <w:rPr>
                <w:sz w:val="16"/>
                <w:szCs w:val="16"/>
              </w:rPr>
            </w:pPr>
            <w:r>
              <w:rPr>
                <w:sz w:val="16"/>
                <w:szCs w:val="16"/>
              </w:rPr>
              <w:t>16.0.0</w:t>
            </w:r>
          </w:p>
        </w:tc>
      </w:tr>
      <w:tr w:rsidR="00B151C7" w:rsidRPr="006B0D02" w14:paraId="2018BEF1" w14:textId="77777777" w:rsidTr="00C921B2">
        <w:tc>
          <w:tcPr>
            <w:tcW w:w="800" w:type="dxa"/>
            <w:tcBorders>
              <w:top w:val="single" w:sz="12" w:space="0" w:color="auto"/>
              <w:bottom w:val="single" w:sz="12" w:space="0" w:color="auto"/>
            </w:tcBorders>
            <w:shd w:val="solid" w:color="FFFFFF" w:fill="auto"/>
          </w:tcPr>
          <w:p w14:paraId="3BDDC1EA" w14:textId="662691B0" w:rsidR="00B151C7" w:rsidRDefault="00B151C7" w:rsidP="007E050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564F3D7" w14:textId="5F34AA62" w:rsidR="00B151C7" w:rsidRDefault="00A72A1C" w:rsidP="007E0507">
            <w:pPr>
              <w:pStyle w:val="TAC"/>
              <w:rPr>
                <w:sz w:val="16"/>
                <w:szCs w:val="16"/>
              </w:rPr>
            </w:pPr>
            <w:r>
              <w:rPr>
                <w:sz w:val="16"/>
                <w:szCs w:val="16"/>
              </w:rPr>
              <w:t>CT-95e</w:t>
            </w:r>
            <w:r w:rsidR="00B151C7">
              <w:rPr>
                <w:sz w:val="16"/>
                <w:szCs w:val="16"/>
              </w:rPr>
              <w:t>-</w:t>
            </w:r>
          </w:p>
        </w:tc>
        <w:tc>
          <w:tcPr>
            <w:tcW w:w="1094" w:type="dxa"/>
            <w:tcBorders>
              <w:top w:val="single" w:sz="12" w:space="0" w:color="auto"/>
              <w:bottom w:val="single" w:sz="12" w:space="0" w:color="auto"/>
            </w:tcBorders>
            <w:shd w:val="solid" w:color="FFFFFF" w:fill="auto"/>
          </w:tcPr>
          <w:p w14:paraId="4CEB6409" w14:textId="150F7465" w:rsidR="00B151C7" w:rsidRPr="009222AB" w:rsidRDefault="00B151C7" w:rsidP="007E050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D697A71" w14:textId="61A18EB5" w:rsidR="00B151C7" w:rsidRDefault="00B151C7" w:rsidP="007E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8B44B3" w14:textId="40CAFDD0" w:rsidR="00B151C7" w:rsidRDefault="00B151C7" w:rsidP="007E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D76669" w14:textId="1EB89060" w:rsidR="00B151C7" w:rsidRDefault="00B151C7" w:rsidP="007E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980ACC0" w14:textId="7E6319B1" w:rsidR="00B151C7" w:rsidRPr="009222AB" w:rsidRDefault="00B151C7" w:rsidP="007E050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8701D17" w14:textId="3E15C8EF" w:rsidR="00B151C7" w:rsidRPr="00B151C7" w:rsidRDefault="00B151C7" w:rsidP="007E0507">
            <w:pPr>
              <w:pStyle w:val="TAC"/>
              <w:rPr>
                <w:b/>
                <w:sz w:val="16"/>
                <w:szCs w:val="16"/>
              </w:rPr>
            </w:pPr>
            <w:r w:rsidRPr="00B151C7">
              <w:rPr>
                <w:b/>
                <w:sz w:val="16"/>
                <w:szCs w:val="16"/>
              </w:rPr>
              <w:t>17.0.0</w:t>
            </w:r>
          </w:p>
        </w:tc>
      </w:tr>
      <w:tr w:rsidR="00C921B2" w:rsidRPr="006B0D02" w14:paraId="2755AFBF" w14:textId="77777777" w:rsidTr="00B151C7">
        <w:tc>
          <w:tcPr>
            <w:tcW w:w="800" w:type="dxa"/>
            <w:tcBorders>
              <w:top w:val="single" w:sz="12" w:space="0" w:color="auto"/>
            </w:tcBorders>
            <w:shd w:val="solid" w:color="FFFFFF" w:fill="auto"/>
          </w:tcPr>
          <w:p w14:paraId="76DD4A7C" w14:textId="1AAE4DD3" w:rsidR="00C921B2" w:rsidRDefault="00C921B2" w:rsidP="007E0507">
            <w:pPr>
              <w:pStyle w:val="TAC"/>
              <w:rPr>
                <w:sz w:val="16"/>
                <w:szCs w:val="16"/>
              </w:rPr>
            </w:pPr>
            <w:r>
              <w:rPr>
                <w:sz w:val="16"/>
                <w:szCs w:val="16"/>
              </w:rPr>
              <w:t>2024-04</w:t>
            </w:r>
          </w:p>
        </w:tc>
        <w:tc>
          <w:tcPr>
            <w:tcW w:w="800" w:type="dxa"/>
            <w:tcBorders>
              <w:top w:val="single" w:sz="12" w:space="0" w:color="auto"/>
            </w:tcBorders>
            <w:shd w:val="solid" w:color="FFFFFF" w:fill="auto"/>
          </w:tcPr>
          <w:p w14:paraId="227F6F4F" w14:textId="50F461B9" w:rsidR="00C921B2" w:rsidRDefault="00C921B2" w:rsidP="007E0507">
            <w:pPr>
              <w:pStyle w:val="TAC"/>
              <w:rPr>
                <w:sz w:val="16"/>
                <w:szCs w:val="16"/>
              </w:rPr>
            </w:pPr>
            <w:r>
              <w:rPr>
                <w:sz w:val="16"/>
                <w:szCs w:val="16"/>
              </w:rPr>
              <w:t>-</w:t>
            </w:r>
          </w:p>
        </w:tc>
        <w:tc>
          <w:tcPr>
            <w:tcW w:w="1094" w:type="dxa"/>
            <w:tcBorders>
              <w:top w:val="single" w:sz="12" w:space="0" w:color="auto"/>
            </w:tcBorders>
            <w:shd w:val="solid" w:color="FFFFFF" w:fill="auto"/>
          </w:tcPr>
          <w:p w14:paraId="0DDDF1B5" w14:textId="32EDA95E" w:rsidR="00C921B2" w:rsidRDefault="00C921B2" w:rsidP="007E0507">
            <w:pPr>
              <w:pStyle w:val="TAC"/>
              <w:rPr>
                <w:sz w:val="16"/>
                <w:szCs w:val="16"/>
              </w:rPr>
            </w:pPr>
            <w:r>
              <w:rPr>
                <w:sz w:val="16"/>
                <w:szCs w:val="16"/>
              </w:rPr>
              <w:t>-</w:t>
            </w:r>
          </w:p>
        </w:tc>
        <w:tc>
          <w:tcPr>
            <w:tcW w:w="500" w:type="dxa"/>
            <w:tcBorders>
              <w:top w:val="single" w:sz="12" w:space="0" w:color="auto"/>
            </w:tcBorders>
            <w:shd w:val="solid" w:color="FFFFFF" w:fill="auto"/>
          </w:tcPr>
          <w:p w14:paraId="168E7596" w14:textId="6B96CD52" w:rsidR="00C921B2" w:rsidRDefault="00C921B2" w:rsidP="007E0507">
            <w:pPr>
              <w:pStyle w:val="TAL"/>
              <w:rPr>
                <w:sz w:val="16"/>
                <w:szCs w:val="16"/>
              </w:rPr>
            </w:pPr>
            <w:r>
              <w:rPr>
                <w:sz w:val="16"/>
                <w:szCs w:val="16"/>
              </w:rPr>
              <w:t>-</w:t>
            </w:r>
          </w:p>
        </w:tc>
        <w:tc>
          <w:tcPr>
            <w:tcW w:w="425" w:type="dxa"/>
            <w:tcBorders>
              <w:top w:val="single" w:sz="12" w:space="0" w:color="auto"/>
            </w:tcBorders>
            <w:shd w:val="solid" w:color="FFFFFF" w:fill="auto"/>
          </w:tcPr>
          <w:p w14:paraId="7241C43F" w14:textId="180DB4F5" w:rsidR="00C921B2" w:rsidRDefault="00C921B2" w:rsidP="007E0507">
            <w:pPr>
              <w:pStyle w:val="TAR"/>
              <w:rPr>
                <w:sz w:val="16"/>
                <w:szCs w:val="16"/>
              </w:rPr>
            </w:pPr>
            <w:r>
              <w:rPr>
                <w:sz w:val="16"/>
                <w:szCs w:val="16"/>
              </w:rPr>
              <w:t>-</w:t>
            </w:r>
          </w:p>
        </w:tc>
        <w:tc>
          <w:tcPr>
            <w:tcW w:w="425" w:type="dxa"/>
            <w:tcBorders>
              <w:top w:val="single" w:sz="12" w:space="0" w:color="auto"/>
            </w:tcBorders>
            <w:shd w:val="solid" w:color="FFFFFF" w:fill="auto"/>
          </w:tcPr>
          <w:p w14:paraId="60128D09" w14:textId="27EF5C1C" w:rsidR="00C921B2" w:rsidRDefault="00C921B2" w:rsidP="007E0507">
            <w:pPr>
              <w:pStyle w:val="TAC"/>
              <w:rPr>
                <w:sz w:val="16"/>
                <w:szCs w:val="16"/>
              </w:rPr>
            </w:pPr>
            <w:r>
              <w:rPr>
                <w:sz w:val="16"/>
                <w:szCs w:val="16"/>
              </w:rPr>
              <w:t>-</w:t>
            </w:r>
          </w:p>
        </w:tc>
        <w:tc>
          <w:tcPr>
            <w:tcW w:w="4962" w:type="dxa"/>
            <w:tcBorders>
              <w:top w:val="single" w:sz="12" w:space="0" w:color="auto"/>
            </w:tcBorders>
            <w:shd w:val="solid" w:color="FFFFFF" w:fill="auto"/>
          </w:tcPr>
          <w:p w14:paraId="42B97EB1" w14:textId="421820F6" w:rsidR="00C921B2" w:rsidRDefault="00C921B2" w:rsidP="007E050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13E1FC5" w14:textId="46C5018E" w:rsidR="00C921B2" w:rsidRPr="00C921B2" w:rsidRDefault="00C921B2" w:rsidP="007E0507">
            <w:pPr>
              <w:pStyle w:val="TAC"/>
              <w:rPr>
                <w:b/>
                <w:sz w:val="16"/>
                <w:szCs w:val="16"/>
              </w:rPr>
            </w:pPr>
            <w:r w:rsidRPr="00C921B2">
              <w:rPr>
                <w:b/>
                <w:sz w:val="16"/>
                <w:szCs w:val="16"/>
              </w:rPr>
              <w:t>18.0.0</w:t>
            </w:r>
          </w:p>
        </w:tc>
      </w:tr>
    </w:tbl>
    <w:p w14:paraId="3FBA40A2" w14:textId="77777777" w:rsidR="009222AB" w:rsidRDefault="009222AB"/>
    <w:sectPr w:rsidR="009222AB">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53D6" w14:textId="77777777" w:rsidR="0043292C" w:rsidRDefault="0043292C">
      <w:r>
        <w:separator/>
      </w:r>
    </w:p>
  </w:endnote>
  <w:endnote w:type="continuationSeparator" w:id="0">
    <w:p w14:paraId="033BED04" w14:textId="77777777" w:rsidR="0043292C" w:rsidRDefault="0043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E295" w14:textId="77777777" w:rsidR="003B0A12" w:rsidRPr="003B0A12" w:rsidRDefault="003B0A12" w:rsidP="003B0A1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C8FD2" w14:textId="77777777" w:rsidR="003B0A12" w:rsidRDefault="003B0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26A26" w14:textId="77777777" w:rsidR="003B0A12" w:rsidRPr="003B0A12" w:rsidRDefault="003B0A12" w:rsidP="003B0A1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8780" w14:textId="77777777" w:rsidR="00E0697A" w:rsidRPr="003B0A12" w:rsidRDefault="00E0697A" w:rsidP="003B0A12">
    <w:pPr>
      <w:pStyle w:val="Footer"/>
      <w:rPr>
        <w:rFonts w:cs="Arial"/>
        <w:sz w:val="20"/>
      </w:rPr>
    </w:pPr>
    <w:r w:rsidRPr="003B0A1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FFB1" w14:textId="77777777" w:rsidR="0043292C" w:rsidRDefault="0043292C">
      <w:r>
        <w:separator/>
      </w:r>
    </w:p>
  </w:footnote>
  <w:footnote w:type="continuationSeparator" w:id="0">
    <w:p w14:paraId="36D21E1A" w14:textId="77777777" w:rsidR="0043292C" w:rsidRDefault="00432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8189" w14:textId="77777777" w:rsidR="003B0A12" w:rsidRDefault="003B0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56D0" w14:textId="77777777" w:rsidR="003B0A12" w:rsidRDefault="003B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7540" w14:textId="77777777" w:rsidR="003B0A12" w:rsidRDefault="003B0A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B9777" w14:textId="7C1DB030" w:rsidR="00E0697A" w:rsidRDefault="00000000">
    <w:pPr>
      <w:pStyle w:val="Header"/>
      <w:framePr w:wrap="auto" w:vAnchor="text" w:hAnchor="margin" w:xAlign="right" w:y="1"/>
      <w:widowControl/>
    </w:pPr>
    <w:r w:rsidRPr="003B0A12">
      <w:rPr>
        <w:rFonts w:cs="Arial"/>
        <w:sz w:val="20"/>
      </w:rPr>
      <w:fldChar w:fldCharType="begin"/>
    </w:r>
    <w:r w:rsidRPr="003B0A12">
      <w:rPr>
        <w:rFonts w:cs="Arial"/>
        <w:sz w:val="20"/>
      </w:rPr>
      <w:instrText xml:space="preserve"> STYLEREF ZA </w:instrText>
    </w:r>
    <w:r w:rsidRPr="003B0A12">
      <w:rPr>
        <w:rFonts w:cs="Arial"/>
        <w:sz w:val="20"/>
      </w:rPr>
      <w:fldChar w:fldCharType="separate"/>
    </w:r>
    <w:r w:rsidR="003B0A12">
      <w:rPr>
        <w:rFonts w:cs="Arial"/>
        <w:noProof/>
        <w:sz w:val="20"/>
      </w:rPr>
      <w:t>3GPP TS 24.647 V18.0.0 (2024-04)</w:t>
    </w:r>
    <w:r w:rsidRPr="003B0A12">
      <w:rPr>
        <w:rFonts w:cs="Arial"/>
        <w:noProof/>
        <w:sz w:val="20"/>
      </w:rPr>
      <w:fldChar w:fldCharType="end"/>
    </w:r>
  </w:p>
  <w:p w14:paraId="4C4E9070" w14:textId="77777777" w:rsidR="00E0697A" w:rsidRDefault="00E0697A">
    <w:pPr>
      <w:pStyle w:val="Header"/>
      <w:framePr w:wrap="auto" w:vAnchor="text" w:hAnchor="margin" w:xAlign="center" w:y="1"/>
      <w:widowControl/>
    </w:pPr>
    <w:r w:rsidRPr="003B0A12">
      <w:rPr>
        <w:rFonts w:cs="Arial"/>
        <w:sz w:val="20"/>
      </w:rPr>
      <w:fldChar w:fldCharType="begin"/>
    </w:r>
    <w:r w:rsidRPr="003B0A12">
      <w:rPr>
        <w:rFonts w:cs="Arial"/>
        <w:sz w:val="20"/>
      </w:rPr>
      <w:instrText xml:space="preserve"> PAGE </w:instrText>
    </w:r>
    <w:r w:rsidRPr="003B0A12">
      <w:rPr>
        <w:rFonts w:cs="Arial"/>
        <w:sz w:val="20"/>
      </w:rPr>
      <w:fldChar w:fldCharType="separate"/>
    </w:r>
    <w:r w:rsidR="009760F1" w:rsidRPr="003B0A12">
      <w:rPr>
        <w:rFonts w:cs="Arial"/>
        <w:sz w:val="20"/>
      </w:rPr>
      <w:t>5</w:t>
    </w:r>
    <w:r w:rsidRPr="003B0A12">
      <w:rPr>
        <w:rFonts w:cs="Arial"/>
        <w:sz w:val="20"/>
      </w:rPr>
      <w:fldChar w:fldCharType="end"/>
    </w:r>
  </w:p>
  <w:p w14:paraId="7D07FB37" w14:textId="1FCC7938" w:rsidR="00E0697A" w:rsidRDefault="00000000">
    <w:pPr>
      <w:pStyle w:val="Header"/>
      <w:framePr w:wrap="auto" w:vAnchor="text" w:hAnchor="margin" w:y="1"/>
      <w:widowControl/>
    </w:pPr>
    <w:r w:rsidRPr="003B0A12">
      <w:rPr>
        <w:rFonts w:cs="Arial"/>
        <w:sz w:val="20"/>
      </w:rPr>
      <w:fldChar w:fldCharType="begin"/>
    </w:r>
    <w:r w:rsidRPr="003B0A12">
      <w:rPr>
        <w:rFonts w:cs="Arial"/>
        <w:sz w:val="20"/>
      </w:rPr>
      <w:instrText xml:space="preserve"> STYLEREF ZGSM </w:instrText>
    </w:r>
    <w:r w:rsidRPr="003B0A12">
      <w:rPr>
        <w:rFonts w:cs="Arial"/>
        <w:sz w:val="20"/>
      </w:rPr>
      <w:fldChar w:fldCharType="separate"/>
    </w:r>
    <w:r w:rsidR="003B0A12">
      <w:rPr>
        <w:rFonts w:cs="Arial"/>
        <w:noProof/>
        <w:sz w:val="20"/>
      </w:rPr>
      <w:t>Release 18</w:t>
    </w:r>
    <w:r w:rsidRPr="003B0A12">
      <w:rPr>
        <w:rFonts w:cs="Arial"/>
        <w:noProof/>
        <w:sz w:val="20"/>
      </w:rPr>
      <w:fldChar w:fldCharType="end"/>
    </w:r>
  </w:p>
  <w:p w14:paraId="363D67B7" w14:textId="77777777" w:rsidR="00E0697A" w:rsidRDefault="00E0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02944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293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828812">
    <w:abstractNumId w:val="20"/>
  </w:num>
  <w:num w:numId="4" w16cid:durableId="1691832585">
    <w:abstractNumId w:val="34"/>
  </w:num>
  <w:num w:numId="5" w16cid:durableId="1926572938">
    <w:abstractNumId w:val="14"/>
  </w:num>
  <w:num w:numId="6" w16cid:durableId="922761669">
    <w:abstractNumId w:val="23"/>
  </w:num>
  <w:num w:numId="7" w16cid:durableId="864952076">
    <w:abstractNumId w:val="29"/>
  </w:num>
  <w:num w:numId="8" w16cid:durableId="533004861">
    <w:abstractNumId w:val="2"/>
  </w:num>
  <w:num w:numId="9" w16cid:durableId="752699843">
    <w:abstractNumId w:val="1"/>
  </w:num>
  <w:num w:numId="10" w16cid:durableId="1962615733">
    <w:abstractNumId w:val="0"/>
  </w:num>
  <w:num w:numId="11" w16cid:durableId="1394964301">
    <w:abstractNumId w:val="10"/>
  </w:num>
  <w:num w:numId="12" w16cid:durableId="136458519">
    <w:abstractNumId w:val="12"/>
  </w:num>
  <w:num w:numId="13" w16cid:durableId="1961263097">
    <w:abstractNumId w:val="25"/>
  </w:num>
  <w:num w:numId="14" w16cid:durableId="1626539142">
    <w:abstractNumId w:val="15"/>
  </w:num>
  <w:num w:numId="15" w16cid:durableId="134836344">
    <w:abstractNumId w:val="9"/>
  </w:num>
  <w:num w:numId="16" w16cid:durableId="820467696">
    <w:abstractNumId w:val="7"/>
  </w:num>
  <w:num w:numId="17" w16cid:durableId="251744764">
    <w:abstractNumId w:val="6"/>
  </w:num>
  <w:num w:numId="18" w16cid:durableId="1002784176">
    <w:abstractNumId w:val="5"/>
  </w:num>
  <w:num w:numId="19" w16cid:durableId="402147408">
    <w:abstractNumId w:val="4"/>
  </w:num>
  <w:num w:numId="20" w16cid:durableId="1274292156">
    <w:abstractNumId w:val="8"/>
  </w:num>
  <w:num w:numId="21" w16cid:durableId="1533766777">
    <w:abstractNumId w:val="3"/>
  </w:num>
  <w:num w:numId="22" w16cid:durableId="1273365333">
    <w:abstractNumId w:val="19"/>
  </w:num>
  <w:num w:numId="23" w16cid:durableId="446310826">
    <w:abstractNumId w:val="31"/>
  </w:num>
  <w:num w:numId="24" w16cid:durableId="585967823">
    <w:abstractNumId w:val="27"/>
  </w:num>
  <w:num w:numId="25" w16cid:durableId="690840213">
    <w:abstractNumId w:val="30"/>
  </w:num>
  <w:num w:numId="26" w16cid:durableId="1044598886">
    <w:abstractNumId w:val="18"/>
  </w:num>
  <w:num w:numId="27" w16cid:durableId="1918782967">
    <w:abstractNumId w:val="13"/>
  </w:num>
  <w:num w:numId="28" w16cid:durableId="605580588">
    <w:abstractNumId w:val="16"/>
  </w:num>
  <w:num w:numId="29" w16cid:durableId="1613898897">
    <w:abstractNumId w:val="28"/>
  </w:num>
  <w:num w:numId="30" w16cid:durableId="1887445913">
    <w:abstractNumId w:val="33"/>
  </w:num>
  <w:num w:numId="31" w16cid:durableId="1559709101">
    <w:abstractNumId w:val="24"/>
  </w:num>
  <w:num w:numId="32" w16cid:durableId="555698321">
    <w:abstractNumId w:val="11"/>
  </w:num>
  <w:num w:numId="33" w16cid:durableId="355540527">
    <w:abstractNumId w:val="26"/>
  </w:num>
  <w:num w:numId="34" w16cid:durableId="1166825176">
    <w:abstractNumId w:val="17"/>
  </w:num>
  <w:num w:numId="35" w16cid:durableId="1967664092">
    <w:abstractNumId w:val="22"/>
  </w:num>
  <w:num w:numId="36" w16cid:durableId="1764834867">
    <w:abstractNumId w:val="32"/>
  </w:num>
  <w:num w:numId="37" w16cid:durableId="15650688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593"/>
    <w:rsid w:val="00025BF5"/>
    <w:rsid w:val="00055D46"/>
    <w:rsid w:val="00097576"/>
    <w:rsid w:val="000A6A9A"/>
    <w:rsid w:val="000B4C5A"/>
    <w:rsid w:val="000C61FC"/>
    <w:rsid w:val="000D4EA7"/>
    <w:rsid w:val="000F6387"/>
    <w:rsid w:val="00101F8F"/>
    <w:rsid w:val="001102B8"/>
    <w:rsid w:val="001C7155"/>
    <w:rsid w:val="0022639E"/>
    <w:rsid w:val="0024044D"/>
    <w:rsid w:val="00273165"/>
    <w:rsid w:val="002A51A0"/>
    <w:rsid w:val="002B68A1"/>
    <w:rsid w:val="002C0DDC"/>
    <w:rsid w:val="0031058D"/>
    <w:rsid w:val="00312096"/>
    <w:rsid w:val="003724FF"/>
    <w:rsid w:val="00373147"/>
    <w:rsid w:val="003774DF"/>
    <w:rsid w:val="00383736"/>
    <w:rsid w:val="00391EBC"/>
    <w:rsid w:val="003B0A12"/>
    <w:rsid w:val="003B42B6"/>
    <w:rsid w:val="003B7C48"/>
    <w:rsid w:val="003D291A"/>
    <w:rsid w:val="003E2780"/>
    <w:rsid w:val="003F70D0"/>
    <w:rsid w:val="003F7A8C"/>
    <w:rsid w:val="004056D6"/>
    <w:rsid w:val="00416E16"/>
    <w:rsid w:val="0042578F"/>
    <w:rsid w:val="0043292C"/>
    <w:rsid w:val="00440E5E"/>
    <w:rsid w:val="00451FE2"/>
    <w:rsid w:val="00456F45"/>
    <w:rsid w:val="00464A21"/>
    <w:rsid w:val="00477AB8"/>
    <w:rsid w:val="0049394D"/>
    <w:rsid w:val="00493EFB"/>
    <w:rsid w:val="004959F7"/>
    <w:rsid w:val="004A3549"/>
    <w:rsid w:val="004D7C03"/>
    <w:rsid w:val="00506D28"/>
    <w:rsid w:val="00526E24"/>
    <w:rsid w:val="00542F6F"/>
    <w:rsid w:val="00550C86"/>
    <w:rsid w:val="00551067"/>
    <w:rsid w:val="00551907"/>
    <w:rsid w:val="00561D76"/>
    <w:rsid w:val="00575F01"/>
    <w:rsid w:val="005A19F0"/>
    <w:rsid w:val="005D3BF1"/>
    <w:rsid w:val="005D4F58"/>
    <w:rsid w:val="00611DC5"/>
    <w:rsid w:val="006220B4"/>
    <w:rsid w:val="00627941"/>
    <w:rsid w:val="00633583"/>
    <w:rsid w:val="00641CAC"/>
    <w:rsid w:val="00657258"/>
    <w:rsid w:val="00673242"/>
    <w:rsid w:val="006C440C"/>
    <w:rsid w:val="006D06BF"/>
    <w:rsid w:val="006E4EA9"/>
    <w:rsid w:val="006E6A3E"/>
    <w:rsid w:val="006F0B70"/>
    <w:rsid w:val="006F7791"/>
    <w:rsid w:val="00701DDE"/>
    <w:rsid w:val="00735B2C"/>
    <w:rsid w:val="00742C20"/>
    <w:rsid w:val="00771779"/>
    <w:rsid w:val="00771D48"/>
    <w:rsid w:val="0077721D"/>
    <w:rsid w:val="00783A18"/>
    <w:rsid w:val="007E0507"/>
    <w:rsid w:val="008024E2"/>
    <w:rsid w:val="008143CF"/>
    <w:rsid w:val="00814456"/>
    <w:rsid w:val="0087054E"/>
    <w:rsid w:val="008944E8"/>
    <w:rsid w:val="008C6DB3"/>
    <w:rsid w:val="008C71DB"/>
    <w:rsid w:val="008D396C"/>
    <w:rsid w:val="008E5ECA"/>
    <w:rsid w:val="009222AB"/>
    <w:rsid w:val="009500D0"/>
    <w:rsid w:val="00954DC4"/>
    <w:rsid w:val="00971F83"/>
    <w:rsid w:val="009760F1"/>
    <w:rsid w:val="009A3654"/>
    <w:rsid w:val="009F1281"/>
    <w:rsid w:val="009F5E4A"/>
    <w:rsid w:val="00A03EC7"/>
    <w:rsid w:val="00A11F9D"/>
    <w:rsid w:val="00A129EC"/>
    <w:rsid w:val="00A41D0F"/>
    <w:rsid w:val="00A72A1C"/>
    <w:rsid w:val="00A73F61"/>
    <w:rsid w:val="00AC177E"/>
    <w:rsid w:val="00AD2CAE"/>
    <w:rsid w:val="00AD7D0C"/>
    <w:rsid w:val="00AF527A"/>
    <w:rsid w:val="00B151C7"/>
    <w:rsid w:val="00B16561"/>
    <w:rsid w:val="00B56DFA"/>
    <w:rsid w:val="00B67CB7"/>
    <w:rsid w:val="00B81197"/>
    <w:rsid w:val="00BD7568"/>
    <w:rsid w:val="00C01593"/>
    <w:rsid w:val="00C02112"/>
    <w:rsid w:val="00C26599"/>
    <w:rsid w:val="00C415B8"/>
    <w:rsid w:val="00C8473C"/>
    <w:rsid w:val="00C921B2"/>
    <w:rsid w:val="00CF2E4C"/>
    <w:rsid w:val="00CF6981"/>
    <w:rsid w:val="00D06E59"/>
    <w:rsid w:val="00D4033A"/>
    <w:rsid w:val="00D44943"/>
    <w:rsid w:val="00D851D0"/>
    <w:rsid w:val="00D85866"/>
    <w:rsid w:val="00DB7C7D"/>
    <w:rsid w:val="00DD5F91"/>
    <w:rsid w:val="00E0697A"/>
    <w:rsid w:val="00E07B9D"/>
    <w:rsid w:val="00E14EEA"/>
    <w:rsid w:val="00E3354A"/>
    <w:rsid w:val="00E3518A"/>
    <w:rsid w:val="00E35198"/>
    <w:rsid w:val="00E70F64"/>
    <w:rsid w:val="00E744B6"/>
    <w:rsid w:val="00E83F7A"/>
    <w:rsid w:val="00E8672A"/>
    <w:rsid w:val="00EA4892"/>
    <w:rsid w:val="00EB6BA0"/>
    <w:rsid w:val="00EF15F8"/>
    <w:rsid w:val="00F004D7"/>
    <w:rsid w:val="00F459AA"/>
    <w:rsid w:val="00F46E94"/>
    <w:rsid w:val="00F6397D"/>
    <w:rsid w:val="00F75D5F"/>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0C6E4B2B"/>
  <w15:chartTrackingRefBased/>
  <w15:docId w15:val="{C0A1725A-4160-4130-A7E8-3F3E3CEFE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A12"/>
    <w:pPr>
      <w:overflowPunct w:val="0"/>
      <w:autoSpaceDE w:val="0"/>
      <w:autoSpaceDN w:val="0"/>
      <w:adjustRightInd w:val="0"/>
      <w:spacing w:after="180"/>
      <w:textAlignment w:val="baseline"/>
    </w:pPr>
  </w:style>
  <w:style w:type="paragraph" w:styleId="Heading1">
    <w:name w:val="heading 1"/>
    <w:next w:val="Normal"/>
    <w:qFormat/>
    <w:rsid w:val="003B0A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0A12"/>
    <w:pPr>
      <w:pBdr>
        <w:top w:val="none" w:sz="0" w:space="0" w:color="auto"/>
      </w:pBdr>
      <w:spacing w:before="180"/>
      <w:outlineLvl w:val="1"/>
    </w:pPr>
    <w:rPr>
      <w:sz w:val="32"/>
    </w:rPr>
  </w:style>
  <w:style w:type="paragraph" w:styleId="Heading3">
    <w:name w:val="heading 3"/>
    <w:basedOn w:val="Heading2"/>
    <w:next w:val="Normal"/>
    <w:qFormat/>
    <w:rsid w:val="003B0A12"/>
    <w:pPr>
      <w:spacing w:before="120"/>
      <w:outlineLvl w:val="2"/>
    </w:pPr>
    <w:rPr>
      <w:sz w:val="28"/>
    </w:rPr>
  </w:style>
  <w:style w:type="paragraph" w:styleId="Heading4">
    <w:name w:val="heading 4"/>
    <w:basedOn w:val="Heading3"/>
    <w:next w:val="Normal"/>
    <w:qFormat/>
    <w:rsid w:val="003B0A12"/>
    <w:pPr>
      <w:ind w:left="1418" w:hanging="1418"/>
      <w:outlineLvl w:val="3"/>
    </w:pPr>
    <w:rPr>
      <w:sz w:val="24"/>
    </w:rPr>
  </w:style>
  <w:style w:type="paragraph" w:styleId="Heading5">
    <w:name w:val="heading 5"/>
    <w:basedOn w:val="Heading4"/>
    <w:next w:val="Normal"/>
    <w:qFormat/>
    <w:rsid w:val="003B0A1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B0A12"/>
    <w:pPr>
      <w:ind w:left="0" w:firstLine="0"/>
      <w:outlineLvl w:val="7"/>
    </w:pPr>
  </w:style>
  <w:style w:type="paragraph" w:styleId="Heading9">
    <w:name w:val="heading 9"/>
    <w:basedOn w:val="Heading8"/>
    <w:next w:val="Normal"/>
    <w:qFormat/>
    <w:rsid w:val="003B0A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0A12"/>
    <w:pPr>
      <w:ind w:left="1985" w:hanging="1985"/>
      <w:outlineLvl w:val="9"/>
    </w:pPr>
    <w:rPr>
      <w:sz w:val="20"/>
    </w:rPr>
  </w:style>
  <w:style w:type="paragraph" w:styleId="TOC9">
    <w:name w:val="toc 9"/>
    <w:basedOn w:val="TOC8"/>
    <w:semiHidden/>
    <w:rsid w:val="003B0A12"/>
    <w:pPr>
      <w:ind w:left="1418" w:hanging="1418"/>
    </w:pPr>
  </w:style>
  <w:style w:type="paragraph" w:styleId="TOC8">
    <w:name w:val="toc 8"/>
    <w:basedOn w:val="TOC1"/>
    <w:uiPriority w:val="39"/>
    <w:rsid w:val="003B0A12"/>
    <w:pPr>
      <w:spacing w:before="180"/>
      <w:ind w:left="2693" w:hanging="2693"/>
    </w:pPr>
    <w:rPr>
      <w:b/>
    </w:rPr>
  </w:style>
  <w:style w:type="paragraph" w:styleId="TOC1">
    <w:name w:val="toc 1"/>
    <w:uiPriority w:val="39"/>
    <w:rsid w:val="003B0A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B0A12"/>
    <w:pPr>
      <w:keepLines/>
      <w:tabs>
        <w:tab w:val="center" w:pos="4536"/>
        <w:tab w:val="right" w:pos="9072"/>
      </w:tabs>
    </w:pPr>
    <w:rPr>
      <w:noProof/>
    </w:rPr>
  </w:style>
  <w:style w:type="character" w:customStyle="1" w:styleId="ZGSM">
    <w:name w:val="ZGSM"/>
    <w:rsid w:val="003B0A12"/>
  </w:style>
  <w:style w:type="paragraph" w:styleId="Header">
    <w:name w:val="header"/>
    <w:pPr>
      <w:widowControl w:val="0"/>
    </w:pPr>
    <w:rPr>
      <w:rFonts w:ascii="Arial" w:hAnsi="Arial"/>
      <w:b/>
      <w:sz w:val="18"/>
      <w:lang w:eastAsia="en-US"/>
    </w:rPr>
  </w:style>
  <w:style w:type="paragraph" w:customStyle="1" w:styleId="ZD">
    <w:name w:val="ZD"/>
    <w:rsid w:val="003B0A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B0A12"/>
    <w:pPr>
      <w:ind w:left="1701" w:hanging="1701"/>
    </w:pPr>
  </w:style>
  <w:style w:type="paragraph" w:styleId="TOC4">
    <w:name w:val="toc 4"/>
    <w:basedOn w:val="TOC3"/>
    <w:uiPriority w:val="39"/>
    <w:rsid w:val="003B0A12"/>
    <w:pPr>
      <w:ind w:left="1418" w:hanging="1418"/>
    </w:pPr>
  </w:style>
  <w:style w:type="paragraph" w:styleId="TOC3">
    <w:name w:val="toc 3"/>
    <w:basedOn w:val="TOC2"/>
    <w:uiPriority w:val="39"/>
    <w:rsid w:val="003B0A12"/>
    <w:pPr>
      <w:ind w:left="1134" w:hanging="1134"/>
    </w:pPr>
  </w:style>
  <w:style w:type="paragraph" w:styleId="TOC2">
    <w:name w:val="toc 2"/>
    <w:basedOn w:val="TOC1"/>
    <w:uiPriority w:val="39"/>
    <w:rsid w:val="003B0A1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3B0A1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3B0A12"/>
    <w:pPr>
      <w:keepNext/>
      <w:spacing w:after="0"/>
    </w:pPr>
    <w:rPr>
      <w:rFonts w:ascii="Arial" w:hAnsi="Arial"/>
      <w:sz w:val="18"/>
    </w:rPr>
  </w:style>
  <w:style w:type="paragraph" w:customStyle="1" w:styleId="NO">
    <w:name w:val="NO"/>
    <w:basedOn w:val="Normal"/>
    <w:link w:val="NOZchn"/>
    <w:rsid w:val="003B0A12"/>
    <w:pPr>
      <w:keepLines/>
      <w:ind w:left="1135" w:hanging="851"/>
    </w:pPr>
  </w:style>
  <w:style w:type="paragraph" w:customStyle="1" w:styleId="PL">
    <w:name w:val="PL"/>
    <w:link w:val="PLChar"/>
    <w:rsid w:val="003B0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0A12"/>
    <w:pPr>
      <w:jc w:val="right"/>
    </w:pPr>
  </w:style>
  <w:style w:type="paragraph" w:customStyle="1" w:styleId="TAL">
    <w:name w:val="TAL"/>
    <w:basedOn w:val="Normal"/>
    <w:rsid w:val="003B0A1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3B0A12"/>
    <w:rPr>
      <w:b/>
    </w:rPr>
  </w:style>
  <w:style w:type="paragraph" w:customStyle="1" w:styleId="TAC">
    <w:name w:val="TAC"/>
    <w:basedOn w:val="TAL"/>
    <w:rsid w:val="003B0A12"/>
    <w:pPr>
      <w:jc w:val="center"/>
    </w:pPr>
  </w:style>
  <w:style w:type="paragraph" w:customStyle="1" w:styleId="LD">
    <w:name w:val="LD"/>
    <w:rsid w:val="003B0A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0A12"/>
    <w:pPr>
      <w:keepLines/>
      <w:ind w:left="1702" w:hanging="1418"/>
    </w:pPr>
  </w:style>
  <w:style w:type="paragraph" w:customStyle="1" w:styleId="FP">
    <w:name w:val="FP"/>
    <w:basedOn w:val="Normal"/>
    <w:rsid w:val="003B0A12"/>
    <w:pPr>
      <w:spacing w:after="0"/>
    </w:pPr>
  </w:style>
  <w:style w:type="paragraph" w:customStyle="1" w:styleId="NW">
    <w:name w:val="NW"/>
    <w:basedOn w:val="NO"/>
    <w:rsid w:val="003B0A12"/>
    <w:pPr>
      <w:spacing w:after="0"/>
    </w:pPr>
  </w:style>
  <w:style w:type="paragraph" w:customStyle="1" w:styleId="EW">
    <w:name w:val="EW"/>
    <w:basedOn w:val="EX"/>
    <w:rsid w:val="003B0A12"/>
    <w:pPr>
      <w:spacing w:after="0"/>
    </w:pPr>
  </w:style>
  <w:style w:type="paragraph" w:customStyle="1" w:styleId="B1">
    <w:name w:val="B1"/>
    <w:basedOn w:val="List"/>
    <w:link w:val="B1Char"/>
    <w:rsid w:val="003B0A12"/>
  </w:style>
  <w:style w:type="paragraph" w:styleId="TOC6">
    <w:name w:val="toc 6"/>
    <w:basedOn w:val="TOC5"/>
    <w:next w:val="Normal"/>
    <w:rsid w:val="003B0A12"/>
    <w:pPr>
      <w:ind w:left="1985" w:hanging="1985"/>
    </w:pPr>
  </w:style>
  <w:style w:type="paragraph" w:styleId="TOC7">
    <w:name w:val="toc 7"/>
    <w:basedOn w:val="TOC6"/>
    <w:next w:val="Normal"/>
    <w:semiHidden/>
    <w:rsid w:val="003B0A1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3B0A12"/>
    <w:pPr>
      <w:ind w:left="1559" w:hanging="1276"/>
    </w:pPr>
    <w:rPr>
      <w:color w:val="FF0000"/>
    </w:rPr>
  </w:style>
  <w:style w:type="paragraph" w:customStyle="1" w:styleId="TH">
    <w:name w:val="TH"/>
    <w:basedOn w:val="Normal"/>
    <w:rsid w:val="003B0A12"/>
    <w:pPr>
      <w:keepNext/>
      <w:keepLines/>
      <w:spacing w:before="60"/>
      <w:jc w:val="center"/>
    </w:pPr>
    <w:rPr>
      <w:rFonts w:ascii="Arial" w:hAnsi="Arial"/>
      <w:b/>
    </w:rPr>
  </w:style>
  <w:style w:type="paragraph" w:customStyle="1" w:styleId="ZA">
    <w:name w:val="ZA"/>
    <w:rsid w:val="003B0A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0A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0A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0A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B0A12"/>
    <w:pPr>
      <w:ind w:left="851" w:hanging="851"/>
    </w:pPr>
  </w:style>
  <w:style w:type="paragraph" w:customStyle="1" w:styleId="ZH">
    <w:name w:val="ZH"/>
    <w:rsid w:val="003B0A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B0A12"/>
    <w:pPr>
      <w:keepNext w:val="0"/>
      <w:spacing w:before="0" w:after="240"/>
    </w:pPr>
  </w:style>
  <w:style w:type="paragraph" w:customStyle="1" w:styleId="ZG">
    <w:name w:val="ZG"/>
    <w:rsid w:val="003B0A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3B0A12"/>
  </w:style>
  <w:style w:type="paragraph" w:customStyle="1" w:styleId="B3">
    <w:name w:val="B3"/>
    <w:basedOn w:val="List3"/>
    <w:rsid w:val="003B0A12"/>
  </w:style>
  <w:style w:type="paragraph" w:customStyle="1" w:styleId="B4">
    <w:name w:val="B4"/>
    <w:basedOn w:val="List4"/>
    <w:rsid w:val="003B0A12"/>
  </w:style>
  <w:style w:type="paragraph" w:customStyle="1" w:styleId="B5">
    <w:name w:val="B5"/>
    <w:basedOn w:val="List5"/>
    <w:rsid w:val="003B0A12"/>
  </w:style>
  <w:style w:type="paragraph" w:customStyle="1" w:styleId="ZTD">
    <w:name w:val="ZTD"/>
    <w:basedOn w:val="ZB"/>
    <w:rsid w:val="003B0A12"/>
    <w:pPr>
      <w:framePr w:hRule="auto" w:wrap="notBeside" w:y="852"/>
    </w:pPr>
    <w:rPr>
      <w:i w:val="0"/>
      <w:sz w:val="40"/>
    </w:rPr>
  </w:style>
  <w:style w:type="paragraph" w:customStyle="1" w:styleId="ZV">
    <w:name w:val="ZV"/>
    <w:basedOn w:val="ZU"/>
    <w:rsid w:val="003B0A1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style>
  <w:style w:type="paragraph" w:customStyle="1" w:styleId="I2">
    <w:name w:val="I2"/>
    <w:basedOn w:val="List2"/>
    <w:rsid w:val="006E4EA9"/>
  </w:style>
  <w:style w:type="paragraph" w:customStyle="1" w:styleId="I3">
    <w:name w:val="I3"/>
    <w:basedOn w:val="List3"/>
    <w:rsid w:val="006E4EA9"/>
  </w:style>
  <w:style w:type="paragraph" w:customStyle="1" w:styleId="IB3">
    <w:name w:val="IB3"/>
    <w:basedOn w:val="Normal"/>
    <w:rsid w:val="006E4EA9"/>
    <w:pPr>
      <w:tabs>
        <w:tab w:val="left" w:pos="851"/>
      </w:tabs>
      <w:ind w:left="851" w:hanging="567"/>
    </w:pPr>
  </w:style>
  <w:style w:type="paragraph" w:customStyle="1" w:styleId="IB1">
    <w:name w:val="IB1"/>
    <w:basedOn w:val="Normal"/>
    <w:rsid w:val="006E4EA9"/>
    <w:pPr>
      <w:tabs>
        <w:tab w:val="left" w:pos="284"/>
        <w:tab w:val="num" w:pos="644"/>
      </w:tabs>
      <w:ind w:left="568" w:hanging="284"/>
    </w:pPr>
  </w:style>
  <w:style w:type="paragraph" w:customStyle="1" w:styleId="IB2">
    <w:name w:val="IB2"/>
    <w:basedOn w:val="Normal"/>
    <w:rsid w:val="006E4EA9"/>
    <w:pPr>
      <w:tabs>
        <w:tab w:val="left" w:pos="567"/>
      </w:tabs>
      <w:ind w:left="568" w:hanging="284"/>
    </w:pPr>
  </w:style>
  <w:style w:type="paragraph" w:customStyle="1" w:styleId="IBN">
    <w:name w:val="IBN"/>
    <w:basedOn w:val="Normal"/>
    <w:rsid w:val="006E4EA9"/>
    <w:pPr>
      <w:tabs>
        <w:tab w:val="left" w:pos="567"/>
      </w:tabs>
      <w:ind w:left="568" w:hanging="284"/>
    </w:pPr>
  </w:style>
  <w:style w:type="paragraph" w:customStyle="1" w:styleId="IBL">
    <w:name w:val="IBL"/>
    <w:basedOn w:val="Normal"/>
    <w:rsid w:val="006E4EA9"/>
    <w:pPr>
      <w:tabs>
        <w:tab w:val="left" w:pos="284"/>
      </w:tabs>
      <w:ind w:left="284" w:hanging="284"/>
    </w:pPr>
  </w:style>
  <w:style w:type="paragraph" w:customStyle="1" w:styleId="BL">
    <w:name w:val="BL"/>
    <w:basedOn w:val="Normal"/>
    <w:rsid w:val="006E4EA9"/>
    <w:pPr>
      <w:numPr>
        <w:numId w:val="7"/>
      </w:numPr>
      <w:tabs>
        <w:tab w:val="left" w:pos="851"/>
      </w:tabs>
    </w:pPr>
  </w:style>
  <w:style w:type="paragraph" w:customStyle="1" w:styleId="BN">
    <w:name w:val="BN"/>
    <w:basedOn w:val="Normal"/>
    <w:rsid w:val="006E4EA9"/>
    <w:pPr>
      <w:numPr>
        <w:numId w:val="6"/>
      </w:numPr>
    </w:pPr>
  </w:style>
  <w:style w:type="paragraph" w:styleId="BlockText">
    <w:name w:val="Block Text"/>
    <w:basedOn w:val="Normal"/>
    <w:rsid w:val="006E4EA9"/>
    <w:pPr>
      <w:spacing w:after="120"/>
      <w:ind w:left="1440" w:right="1440"/>
    </w:pPr>
  </w:style>
  <w:style w:type="paragraph" w:styleId="BodyText2">
    <w:name w:val="Body Text 2"/>
    <w:basedOn w:val="Normal"/>
    <w:rsid w:val="006E4EA9"/>
    <w:pPr>
      <w:spacing w:after="120" w:line="480" w:lineRule="auto"/>
    </w:pPr>
  </w:style>
  <w:style w:type="paragraph" w:styleId="BodyText3">
    <w:name w:val="Body Text 3"/>
    <w:basedOn w:val="Normal"/>
    <w:rsid w:val="006E4EA9"/>
    <w:pPr>
      <w:spacing w:after="120"/>
    </w:pPr>
    <w:rPr>
      <w:sz w:val="16"/>
      <w:szCs w:val="16"/>
    </w:rPr>
  </w:style>
  <w:style w:type="paragraph" w:styleId="BodyTextFirstIndent">
    <w:name w:val="Body Text First Indent"/>
    <w:basedOn w:val="BodyText"/>
    <w:rsid w:val="006E4EA9"/>
    <w:pPr>
      <w:spacing w:after="120"/>
      <w:ind w:firstLine="210"/>
    </w:pPr>
  </w:style>
  <w:style w:type="paragraph" w:styleId="BodyTextIndent">
    <w:name w:val="Body Text Indent"/>
    <w:basedOn w:val="Normal"/>
    <w:rsid w:val="006E4EA9"/>
    <w:pPr>
      <w:spacing w:after="120"/>
      <w:ind w:left="283"/>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spacing w:after="120" w:line="480" w:lineRule="auto"/>
      <w:ind w:left="283"/>
    </w:pPr>
  </w:style>
  <w:style w:type="paragraph" w:styleId="BodyTextIndent3">
    <w:name w:val="Body Text Indent 3"/>
    <w:basedOn w:val="Normal"/>
    <w:rsid w:val="006E4EA9"/>
    <w:pPr>
      <w:spacing w:after="120"/>
      <w:ind w:left="283"/>
    </w:pPr>
    <w:rPr>
      <w:sz w:val="16"/>
      <w:szCs w:val="16"/>
    </w:rPr>
  </w:style>
  <w:style w:type="paragraph" w:styleId="Closing">
    <w:name w:val="Closing"/>
    <w:basedOn w:val="Normal"/>
    <w:rsid w:val="006E4EA9"/>
    <w:pPr>
      <w:ind w:left="4252"/>
    </w:pPr>
  </w:style>
  <w:style w:type="paragraph" w:styleId="Date">
    <w:name w:val="Date"/>
    <w:basedOn w:val="Normal"/>
    <w:next w:val="Normal"/>
    <w:rsid w:val="006E4EA9"/>
  </w:style>
  <w:style w:type="paragraph" w:styleId="E-mailSignature">
    <w:name w:val="E-mail Signature"/>
    <w:basedOn w:val="Normal"/>
    <w:rsid w:val="006E4EA9"/>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E4EA9"/>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ind w:left="800" w:hanging="200"/>
    </w:pPr>
  </w:style>
  <w:style w:type="character" w:styleId="LineNumber">
    <w:name w:val="line number"/>
    <w:basedOn w:val="DefaultParagraphFont"/>
    <w:rsid w:val="006E4EA9"/>
  </w:style>
  <w:style w:type="paragraph" w:styleId="ListContinue">
    <w:name w:val="List Continue"/>
    <w:basedOn w:val="Normal"/>
    <w:rsid w:val="006E4EA9"/>
    <w:pPr>
      <w:spacing w:after="120"/>
      <w:ind w:left="283"/>
    </w:pPr>
  </w:style>
  <w:style w:type="paragraph" w:styleId="ListContinue2">
    <w:name w:val="List Continue 2"/>
    <w:basedOn w:val="Normal"/>
    <w:rsid w:val="006E4EA9"/>
    <w:pPr>
      <w:spacing w:after="120"/>
      <w:ind w:left="566"/>
    </w:pPr>
  </w:style>
  <w:style w:type="paragraph" w:styleId="ListContinue3">
    <w:name w:val="List Continue 3"/>
    <w:basedOn w:val="Normal"/>
    <w:rsid w:val="006E4EA9"/>
    <w:pPr>
      <w:spacing w:after="120"/>
      <w:ind w:left="849"/>
    </w:pPr>
  </w:style>
  <w:style w:type="paragraph" w:styleId="ListContinue4">
    <w:name w:val="List Continue 4"/>
    <w:basedOn w:val="Normal"/>
    <w:rsid w:val="006E4EA9"/>
    <w:pPr>
      <w:spacing w:after="120"/>
      <w:ind w:left="1132"/>
    </w:pPr>
  </w:style>
  <w:style w:type="paragraph" w:styleId="ListContinue5">
    <w:name w:val="List Continue 5"/>
    <w:basedOn w:val="Normal"/>
    <w:rsid w:val="006E4EA9"/>
    <w:pPr>
      <w:spacing w:after="120"/>
      <w:ind w:left="1415"/>
    </w:pPr>
  </w:style>
  <w:style w:type="paragraph" w:styleId="ListNumber3">
    <w:name w:val="List Number 3"/>
    <w:basedOn w:val="Normal"/>
    <w:rsid w:val="006E4EA9"/>
    <w:pPr>
      <w:numPr>
        <w:numId w:val="8"/>
      </w:numPr>
    </w:pPr>
  </w:style>
  <w:style w:type="paragraph" w:styleId="ListNumber4">
    <w:name w:val="List Number 4"/>
    <w:basedOn w:val="Normal"/>
    <w:rsid w:val="006E4EA9"/>
    <w:pPr>
      <w:numPr>
        <w:numId w:val="9"/>
      </w:numPr>
    </w:pPr>
  </w:style>
  <w:style w:type="paragraph" w:styleId="ListNumber5">
    <w:name w:val="List Number 5"/>
    <w:basedOn w:val="Normal"/>
    <w:rsid w:val="006E4EA9"/>
    <w:pPr>
      <w:numPr>
        <w:numId w:val="10"/>
      </w:numPr>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6E4EA9"/>
    <w:rPr>
      <w:sz w:val="24"/>
      <w:szCs w:val="24"/>
    </w:rPr>
  </w:style>
  <w:style w:type="paragraph" w:styleId="NormalIndent">
    <w:name w:val="Normal Indent"/>
    <w:basedOn w:val="Normal"/>
    <w:rsid w:val="006E4EA9"/>
    <w:pPr>
      <w:ind w:left="720"/>
    </w:pPr>
  </w:style>
  <w:style w:type="paragraph" w:styleId="NoteHeading">
    <w:name w:val="Note Heading"/>
    <w:basedOn w:val="Normal"/>
    <w:next w:val="Normal"/>
    <w:rsid w:val="006E4EA9"/>
  </w:style>
  <w:style w:type="character" w:styleId="PageNumber">
    <w:name w:val="page number"/>
    <w:basedOn w:val="DefaultParagraphFont"/>
    <w:rsid w:val="006E4EA9"/>
  </w:style>
  <w:style w:type="paragraph" w:styleId="Salutation">
    <w:name w:val="Salutation"/>
    <w:basedOn w:val="Normal"/>
    <w:next w:val="Normal"/>
    <w:rsid w:val="006E4EA9"/>
  </w:style>
  <w:style w:type="paragraph" w:styleId="Signature">
    <w:name w:val="Signature"/>
    <w:basedOn w:val="Normal"/>
    <w:rsid w:val="006E4EA9"/>
    <w:pPr>
      <w:ind w:left="4252"/>
    </w:pPr>
  </w:style>
  <w:style w:type="character" w:styleId="Strong">
    <w:name w:val="Strong"/>
    <w:qFormat/>
    <w:rsid w:val="006E4EA9"/>
    <w:rPr>
      <w:b/>
      <w:bCs/>
    </w:rPr>
  </w:style>
  <w:style w:type="paragraph" w:styleId="Subtitle">
    <w:name w:val="Subtitle"/>
    <w:basedOn w:val="Normal"/>
    <w:qFormat/>
    <w:rsid w:val="006E4EA9"/>
    <w:pPr>
      <w:spacing w:after="60"/>
      <w:jc w:val="center"/>
      <w:outlineLvl w:val="1"/>
    </w:pPr>
    <w:rPr>
      <w:rFonts w:ascii="Arial" w:hAnsi="Arial" w:cs="Arial"/>
      <w:sz w:val="24"/>
      <w:szCs w:val="24"/>
    </w:rPr>
  </w:style>
  <w:style w:type="paragraph" w:styleId="Title">
    <w:name w:val="Title"/>
    <w:basedOn w:val="Normal"/>
    <w:qFormat/>
    <w:rsid w:val="006E4EA9"/>
    <w:pPr>
      <w:spacing w:before="240" w:after="60"/>
      <w:jc w:val="center"/>
      <w:outlineLvl w:val="0"/>
    </w:pPr>
    <w:rPr>
      <w:rFonts w:ascii="Arial" w:hAnsi="Arial" w:cs="Arial"/>
      <w:b/>
      <w:bCs/>
      <w:kern w:val="28"/>
      <w:sz w:val="32"/>
      <w:szCs w:val="32"/>
    </w:rPr>
  </w:style>
  <w:style w:type="paragraph" w:customStyle="1" w:styleId="FL">
    <w:name w:val="FL"/>
    <w:basedOn w:val="Normal"/>
    <w:rsid w:val="006E4EA9"/>
    <w:pPr>
      <w:keepNext/>
      <w:keepLines/>
      <w:spacing w:before="60"/>
      <w:jc w:val="center"/>
    </w:pPr>
    <w:rPr>
      <w:rFonts w:ascii="Arial" w:hAnsi="Arial"/>
      <w:b/>
    </w:rPr>
  </w:style>
  <w:style w:type="paragraph" w:customStyle="1" w:styleId="Note">
    <w:name w:val="Note"/>
    <w:basedOn w:val="Normal"/>
    <w:rsid w:val="006E4EA9"/>
    <w:pPr>
      <w:tabs>
        <w:tab w:val="left" w:pos="794"/>
        <w:tab w:val="left" w:pos="1191"/>
        <w:tab w:val="left" w:pos="1588"/>
        <w:tab w:val="left" w:pos="1985"/>
      </w:tabs>
      <w:spacing w:before="120" w:after="0"/>
      <w:jc w:val="both"/>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paragraph" w:styleId="BalloonText">
    <w:name w:val="Balloon Text"/>
    <w:basedOn w:val="Normal"/>
    <w:semiHidden/>
    <w:rsid w:val="002A51A0"/>
    <w:rPr>
      <w:rFonts w:ascii="Tahoma" w:hAnsi="Tahoma" w:cs="Tahoma"/>
      <w:sz w:val="16"/>
      <w:szCs w:val="16"/>
    </w:rPr>
  </w:style>
  <w:style w:type="character" w:customStyle="1" w:styleId="PLChar">
    <w:name w:val="PL Char"/>
    <w:link w:val="PL"/>
    <w:rsid w:val="00561D76"/>
    <w:rPr>
      <w:rFonts w:ascii="Courier New" w:hAnsi="Courier New"/>
      <w:noProof/>
      <w:sz w:val="16"/>
    </w:rPr>
  </w:style>
  <w:style w:type="character" w:customStyle="1" w:styleId="B1Char">
    <w:name w:val="B1 Char"/>
    <w:link w:val="B1"/>
    <w:rsid w:val="00561D76"/>
  </w:style>
  <w:style w:type="character" w:customStyle="1" w:styleId="EXCar">
    <w:name w:val="EX Car"/>
    <w:link w:val="EX"/>
    <w:rsid w:val="000F6387"/>
  </w:style>
  <w:style w:type="character" w:customStyle="1" w:styleId="NOZchn">
    <w:name w:val="NO Zchn"/>
    <w:link w:val="NO"/>
    <w:rsid w:val="000F6387"/>
  </w:style>
  <w:style w:type="paragraph" w:styleId="Bibliography">
    <w:name w:val="Bibliography"/>
    <w:basedOn w:val="Normal"/>
    <w:next w:val="Normal"/>
    <w:uiPriority w:val="37"/>
    <w:semiHidden/>
    <w:unhideWhenUsed/>
    <w:rsid w:val="00C921B2"/>
  </w:style>
  <w:style w:type="paragraph" w:styleId="CommentSubject">
    <w:name w:val="annotation subject"/>
    <w:basedOn w:val="CommentText"/>
    <w:next w:val="CommentText"/>
    <w:link w:val="CommentSubjectChar"/>
    <w:rsid w:val="00C921B2"/>
    <w:rPr>
      <w:b/>
      <w:bCs/>
    </w:rPr>
  </w:style>
  <w:style w:type="character" w:customStyle="1" w:styleId="CommentTextChar">
    <w:name w:val="Comment Text Char"/>
    <w:link w:val="CommentText"/>
    <w:semiHidden/>
    <w:rsid w:val="00C921B2"/>
    <w:rPr>
      <w:lang w:eastAsia="en-US"/>
    </w:rPr>
  </w:style>
  <w:style w:type="character" w:customStyle="1" w:styleId="CommentSubjectChar">
    <w:name w:val="Comment Subject Char"/>
    <w:link w:val="CommentSubject"/>
    <w:rsid w:val="00C921B2"/>
    <w:rPr>
      <w:b/>
      <w:bCs/>
      <w:lang w:eastAsia="en-US"/>
    </w:rPr>
  </w:style>
  <w:style w:type="paragraph" w:styleId="EndnoteText">
    <w:name w:val="endnote text"/>
    <w:basedOn w:val="Normal"/>
    <w:link w:val="EndnoteTextChar"/>
    <w:rsid w:val="00C921B2"/>
  </w:style>
  <w:style w:type="character" w:customStyle="1" w:styleId="EndnoteTextChar">
    <w:name w:val="Endnote Text Char"/>
    <w:link w:val="EndnoteText"/>
    <w:rsid w:val="00C921B2"/>
    <w:rPr>
      <w:lang w:eastAsia="en-US"/>
    </w:rPr>
  </w:style>
  <w:style w:type="paragraph" w:styleId="Index3">
    <w:name w:val="index 3"/>
    <w:basedOn w:val="Normal"/>
    <w:next w:val="Normal"/>
    <w:rsid w:val="00C921B2"/>
    <w:pPr>
      <w:ind w:left="600" w:hanging="200"/>
    </w:pPr>
  </w:style>
  <w:style w:type="paragraph" w:styleId="Index5">
    <w:name w:val="index 5"/>
    <w:basedOn w:val="Normal"/>
    <w:next w:val="Normal"/>
    <w:rsid w:val="00C921B2"/>
    <w:pPr>
      <w:ind w:left="1000" w:hanging="200"/>
    </w:pPr>
  </w:style>
  <w:style w:type="paragraph" w:styleId="Index6">
    <w:name w:val="index 6"/>
    <w:basedOn w:val="Normal"/>
    <w:next w:val="Normal"/>
    <w:rsid w:val="00C921B2"/>
    <w:pPr>
      <w:ind w:left="1200" w:hanging="200"/>
    </w:pPr>
  </w:style>
  <w:style w:type="paragraph" w:styleId="Index7">
    <w:name w:val="index 7"/>
    <w:basedOn w:val="Normal"/>
    <w:next w:val="Normal"/>
    <w:rsid w:val="00C921B2"/>
    <w:pPr>
      <w:ind w:left="1400" w:hanging="200"/>
    </w:pPr>
  </w:style>
  <w:style w:type="paragraph" w:styleId="Index8">
    <w:name w:val="index 8"/>
    <w:basedOn w:val="Normal"/>
    <w:next w:val="Normal"/>
    <w:rsid w:val="00C921B2"/>
    <w:pPr>
      <w:ind w:left="1600" w:hanging="200"/>
    </w:pPr>
  </w:style>
  <w:style w:type="paragraph" w:styleId="Index9">
    <w:name w:val="index 9"/>
    <w:basedOn w:val="Normal"/>
    <w:next w:val="Normal"/>
    <w:rsid w:val="00C921B2"/>
    <w:pPr>
      <w:ind w:left="1800" w:hanging="200"/>
    </w:pPr>
  </w:style>
  <w:style w:type="paragraph" w:styleId="IntenseQuote">
    <w:name w:val="Intense Quote"/>
    <w:basedOn w:val="Normal"/>
    <w:next w:val="Normal"/>
    <w:link w:val="IntenseQuoteChar"/>
    <w:uiPriority w:val="30"/>
    <w:qFormat/>
    <w:rsid w:val="00C921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21B2"/>
    <w:rPr>
      <w:i/>
      <w:iCs/>
      <w:color w:val="4472C4"/>
      <w:lang w:eastAsia="en-US"/>
    </w:rPr>
  </w:style>
  <w:style w:type="paragraph" w:styleId="ListParagraph">
    <w:name w:val="List Paragraph"/>
    <w:basedOn w:val="Normal"/>
    <w:uiPriority w:val="34"/>
    <w:qFormat/>
    <w:rsid w:val="00C921B2"/>
    <w:pPr>
      <w:ind w:left="720"/>
    </w:pPr>
  </w:style>
  <w:style w:type="paragraph" w:styleId="MacroText">
    <w:name w:val="macro"/>
    <w:link w:val="MacroTextChar"/>
    <w:rsid w:val="00C921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921B2"/>
    <w:rPr>
      <w:rFonts w:ascii="Courier New" w:hAnsi="Courier New" w:cs="Courier New"/>
      <w:lang w:eastAsia="en-US"/>
    </w:rPr>
  </w:style>
  <w:style w:type="paragraph" w:styleId="NoSpacing">
    <w:name w:val="No Spacing"/>
    <w:uiPriority w:val="1"/>
    <w:qFormat/>
    <w:rsid w:val="00C921B2"/>
    <w:rPr>
      <w:lang w:eastAsia="en-US"/>
    </w:rPr>
  </w:style>
  <w:style w:type="paragraph" w:styleId="Quote">
    <w:name w:val="Quote"/>
    <w:basedOn w:val="Normal"/>
    <w:next w:val="Normal"/>
    <w:link w:val="QuoteChar"/>
    <w:uiPriority w:val="29"/>
    <w:qFormat/>
    <w:rsid w:val="00C921B2"/>
    <w:pPr>
      <w:spacing w:before="200" w:after="160"/>
      <w:ind w:left="864" w:right="864"/>
      <w:jc w:val="center"/>
    </w:pPr>
    <w:rPr>
      <w:i/>
      <w:iCs/>
      <w:color w:val="404040"/>
    </w:rPr>
  </w:style>
  <w:style w:type="character" w:customStyle="1" w:styleId="QuoteChar">
    <w:name w:val="Quote Char"/>
    <w:link w:val="Quote"/>
    <w:uiPriority w:val="29"/>
    <w:rsid w:val="00C921B2"/>
    <w:rPr>
      <w:i/>
      <w:iCs/>
      <w:color w:val="404040"/>
      <w:lang w:eastAsia="en-US"/>
    </w:rPr>
  </w:style>
  <w:style w:type="paragraph" w:styleId="TableofAuthorities">
    <w:name w:val="table of authorities"/>
    <w:basedOn w:val="Normal"/>
    <w:next w:val="Normal"/>
    <w:rsid w:val="00C921B2"/>
    <w:pPr>
      <w:ind w:left="200" w:hanging="200"/>
    </w:pPr>
  </w:style>
  <w:style w:type="paragraph" w:styleId="TableofFigures">
    <w:name w:val="table of figures"/>
    <w:basedOn w:val="Normal"/>
    <w:next w:val="Normal"/>
    <w:rsid w:val="00C921B2"/>
  </w:style>
  <w:style w:type="paragraph" w:styleId="TOAHeading">
    <w:name w:val="toa heading"/>
    <w:basedOn w:val="Normal"/>
    <w:next w:val="Normal"/>
    <w:rsid w:val="00C921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21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17489">
      <w:bodyDiv w:val="1"/>
      <w:marLeft w:val="0"/>
      <w:marRight w:val="0"/>
      <w:marTop w:val="0"/>
      <w:marBottom w:val="0"/>
      <w:divBdr>
        <w:top w:val="none" w:sz="0" w:space="0" w:color="auto"/>
        <w:left w:val="none" w:sz="0" w:space="0" w:color="auto"/>
        <w:bottom w:val="none" w:sz="0" w:space="0" w:color="auto"/>
        <w:right w:val="none" w:sz="0" w:space="0" w:color="auto"/>
      </w:divBdr>
    </w:div>
    <w:div w:id="308823767">
      <w:bodyDiv w:val="1"/>
      <w:marLeft w:val="0"/>
      <w:marRight w:val="0"/>
      <w:marTop w:val="0"/>
      <w:marBottom w:val="0"/>
      <w:divBdr>
        <w:top w:val="none" w:sz="0" w:space="0" w:color="auto"/>
        <w:left w:val="none" w:sz="0" w:space="0" w:color="auto"/>
        <w:bottom w:val="none" w:sz="0" w:space="0" w:color="auto"/>
        <w:right w:val="none" w:sz="0" w:space="0" w:color="auto"/>
      </w:divBdr>
    </w:div>
    <w:div w:id="403453716">
      <w:bodyDiv w:val="1"/>
      <w:marLeft w:val="0"/>
      <w:marRight w:val="0"/>
      <w:marTop w:val="0"/>
      <w:marBottom w:val="0"/>
      <w:divBdr>
        <w:top w:val="none" w:sz="0" w:space="0" w:color="auto"/>
        <w:left w:val="none" w:sz="0" w:space="0" w:color="auto"/>
        <w:bottom w:val="none" w:sz="0" w:space="0" w:color="auto"/>
        <w:right w:val="none" w:sz="0" w:space="0" w:color="auto"/>
      </w:divBdr>
    </w:div>
    <w:div w:id="497504392">
      <w:bodyDiv w:val="1"/>
      <w:marLeft w:val="0"/>
      <w:marRight w:val="0"/>
      <w:marTop w:val="0"/>
      <w:marBottom w:val="0"/>
      <w:divBdr>
        <w:top w:val="none" w:sz="0" w:space="0" w:color="auto"/>
        <w:left w:val="none" w:sz="0" w:space="0" w:color="auto"/>
        <w:bottom w:val="none" w:sz="0" w:space="0" w:color="auto"/>
        <w:right w:val="none" w:sz="0" w:space="0" w:color="auto"/>
      </w:divBdr>
    </w:div>
    <w:div w:id="988902192">
      <w:bodyDiv w:val="1"/>
      <w:marLeft w:val="0"/>
      <w:marRight w:val="0"/>
      <w:marTop w:val="0"/>
      <w:marBottom w:val="0"/>
      <w:divBdr>
        <w:top w:val="none" w:sz="0" w:space="0" w:color="auto"/>
        <w:left w:val="none" w:sz="0" w:space="0" w:color="auto"/>
        <w:bottom w:val="none" w:sz="0" w:space="0" w:color="auto"/>
        <w:right w:val="none" w:sz="0" w:space="0" w:color="auto"/>
      </w:divBdr>
    </w:div>
    <w:div w:id="1061631487">
      <w:bodyDiv w:val="1"/>
      <w:marLeft w:val="0"/>
      <w:marRight w:val="0"/>
      <w:marTop w:val="0"/>
      <w:marBottom w:val="0"/>
      <w:divBdr>
        <w:top w:val="none" w:sz="0" w:space="0" w:color="auto"/>
        <w:left w:val="none" w:sz="0" w:space="0" w:color="auto"/>
        <w:bottom w:val="none" w:sz="0" w:space="0" w:color="auto"/>
        <w:right w:val="none" w:sz="0" w:space="0" w:color="auto"/>
      </w:divBdr>
    </w:div>
    <w:div w:id="1184367985">
      <w:bodyDiv w:val="1"/>
      <w:marLeft w:val="0"/>
      <w:marRight w:val="0"/>
      <w:marTop w:val="0"/>
      <w:marBottom w:val="0"/>
      <w:divBdr>
        <w:top w:val="none" w:sz="0" w:space="0" w:color="auto"/>
        <w:left w:val="none" w:sz="0" w:space="0" w:color="auto"/>
        <w:bottom w:val="none" w:sz="0" w:space="0" w:color="auto"/>
        <w:right w:val="none" w:sz="0" w:space="0" w:color="auto"/>
      </w:divBdr>
    </w:div>
    <w:div w:id="1587569176">
      <w:bodyDiv w:val="1"/>
      <w:marLeft w:val="0"/>
      <w:marRight w:val="0"/>
      <w:marTop w:val="0"/>
      <w:marBottom w:val="0"/>
      <w:divBdr>
        <w:top w:val="none" w:sz="0" w:space="0" w:color="auto"/>
        <w:left w:val="none" w:sz="0" w:space="0" w:color="auto"/>
        <w:bottom w:val="none" w:sz="0" w:space="0" w:color="auto"/>
        <w:right w:val="none" w:sz="0" w:space="0" w:color="auto"/>
      </w:divBdr>
    </w:div>
    <w:div w:id="1780762667">
      <w:bodyDiv w:val="1"/>
      <w:marLeft w:val="0"/>
      <w:marRight w:val="0"/>
      <w:marTop w:val="0"/>
      <w:marBottom w:val="0"/>
      <w:divBdr>
        <w:top w:val="none" w:sz="0" w:space="0" w:color="auto"/>
        <w:left w:val="none" w:sz="0" w:space="0" w:color="auto"/>
        <w:bottom w:val="none" w:sz="0" w:space="0" w:color="auto"/>
        <w:right w:val="none" w:sz="0" w:space="0" w:color="auto"/>
      </w:divBdr>
    </w:div>
    <w:div w:id="1834568165">
      <w:bodyDiv w:val="1"/>
      <w:marLeft w:val="0"/>
      <w:marRight w:val="0"/>
      <w:marTop w:val="0"/>
      <w:marBottom w:val="0"/>
      <w:divBdr>
        <w:top w:val="none" w:sz="0" w:space="0" w:color="auto"/>
        <w:left w:val="none" w:sz="0" w:space="0" w:color="auto"/>
        <w:bottom w:val="none" w:sz="0" w:space="0" w:color="auto"/>
        <w:right w:val="none" w:sz="0" w:space="0" w:color="auto"/>
      </w:divBdr>
    </w:div>
    <w:div w:id="18724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yperlink" Target="http://www.3gpp.org/ftp/Specs/archive/24_series/24.229" TargetMode="External"/><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yperlink" Target="http://www.3gpp.org/ftp/Specs/archive/24_series/24.229" TargetMode="External"/><Relationship Id="rId25" Type="http://schemas.openxmlformats.org/officeDocument/2006/relationships/oleObject" Target="embeddings/oleObject4.bin"/><Relationship Id="rId33" Type="http://schemas.openxmlformats.org/officeDocument/2006/relationships/image" Target="media/image9.emf"/><Relationship Id="rId38"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hyperlink" Target="http://www.3gpp.org/ftp/Specs/archive/24_series/24.229" TargetMode="External"/><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yperlink" Target="http://uri.etsi.org/ngn/params/xml/simservs/a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yperlink" Target="http://uri.etsi.org/ngn/params/xml/simservs/aoc"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eader" Target="header1.xml"/><Relationship Id="rId19" Type="http://schemas.openxmlformats.org/officeDocument/2006/relationships/hyperlink" Target="http://www.3gpp.org/ftp/Specs/archive/24_series/24.229" TargetMode="External"/><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9233</Words>
  <Characters>52629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24.647</vt:lpstr>
    </vt:vector>
  </TitlesOfParts>
  <Manager/>
  <Company/>
  <LinksUpToDate>false</LinksUpToDate>
  <CharactersWithSpaces>61739</CharactersWithSpaces>
  <SharedDoc>false</SharedDoc>
  <HyperlinkBase/>
  <HLinks>
    <vt:vector size="36" baseType="variant">
      <vt:variant>
        <vt:i4>3145784</vt:i4>
      </vt:variant>
      <vt:variant>
        <vt:i4>411</vt:i4>
      </vt:variant>
      <vt:variant>
        <vt:i4>0</vt:i4>
      </vt:variant>
      <vt:variant>
        <vt:i4>5</vt:i4>
      </vt:variant>
      <vt:variant>
        <vt:lpwstr>http://uri.etsi.org/ngn/params/xml/simservs/aoc</vt:lpwstr>
      </vt:variant>
      <vt:variant>
        <vt:lpwstr/>
      </vt:variant>
      <vt:variant>
        <vt:i4>3145784</vt:i4>
      </vt:variant>
      <vt:variant>
        <vt:i4>408</vt:i4>
      </vt:variant>
      <vt:variant>
        <vt:i4>0</vt:i4>
      </vt:variant>
      <vt:variant>
        <vt:i4>5</vt:i4>
      </vt:variant>
      <vt:variant>
        <vt:lpwstr>http://uri.etsi.org/ngn/params/xml/simservs/aoc</vt:lpwstr>
      </vt:variant>
      <vt:variant>
        <vt:lpwstr/>
      </vt:variant>
      <vt:variant>
        <vt:i4>8323086</vt:i4>
      </vt:variant>
      <vt:variant>
        <vt:i4>372</vt:i4>
      </vt:variant>
      <vt:variant>
        <vt:i4>0</vt:i4>
      </vt:variant>
      <vt:variant>
        <vt:i4>5</vt:i4>
      </vt:variant>
      <vt:variant>
        <vt:lpwstr>http://www.3gpp.org/ftp/Specs/archive/24_series/24.229</vt:lpwstr>
      </vt:variant>
      <vt:variant>
        <vt:lpwstr/>
      </vt:variant>
      <vt:variant>
        <vt:i4>8323086</vt:i4>
      </vt:variant>
      <vt:variant>
        <vt:i4>369</vt:i4>
      </vt:variant>
      <vt:variant>
        <vt:i4>0</vt:i4>
      </vt:variant>
      <vt:variant>
        <vt:i4>5</vt:i4>
      </vt:variant>
      <vt:variant>
        <vt:lpwstr>http://www.3gpp.org/ftp/Specs/archive/24_series/24.229</vt:lpwstr>
      </vt:variant>
      <vt:variant>
        <vt:lpwstr/>
      </vt:variant>
      <vt:variant>
        <vt:i4>8323086</vt:i4>
      </vt:variant>
      <vt:variant>
        <vt:i4>366</vt:i4>
      </vt:variant>
      <vt:variant>
        <vt:i4>0</vt:i4>
      </vt:variant>
      <vt:variant>
        <vt:i4>5</vt:i4>
      </vt:variant>
      <vt:variant>
        <vt:lpwstr>http://www.3gpp.org/ftp/Specs/archive/24_series/24.229</vt:lpwstr>
      </vt:variant>
      <vt:variant>
        <vt:lpwstr/>
      </vt:variant>
      <vt:variant>
        <vt:i4>8323086</vt:i4>
      </vt:variant>
      <vt:variant>
        <vt:i4>363</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24.647</dc:title>
  <dc:subject>Advice Of Charge (AOC) using IP Multimedia (IM) Core Network (CN) subsystem (Release 18)</dc:subject>
  <dc:creator>MCC Support</dc:creator>
  <cp:keywords>AOC, ISDN, PSTN, supplementary service, LTE, UMTS, GSM</cp:keywords>
  <dc:description/>
  <cp:lastModifiedBy>24.301_CR4013R1_(Rel-18)_SAES18, 5GS_Ph1-CT</cp:lastModifiedBy>
  <cp:revision>3</cp:revision>
  <dcterms:created xsi:type="dcterms:W3CDTF">2024-04-04T21:03:00Z</dcterms:created>
  <dcterms:modified xsi:type="dcterms:W3CDTF">2024-04-04T21:04:00Z</dcterms:modified>
</cp:coreProperties>
</file>