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1F93043"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r w:rsidR="00C761F0">
              <w:t>5</w:t>
            </w:r>
            <w:r w:rsidRPr="0021575D">
              <w:t>.</w:t>
            </w:r>
            <w:bookmarkEnd w:id="3"/>
            <w:r w:rsidR="00731C5F">
              <w:t>0</w:t>
            </w:r>
            <w:r w:rsidRPr="0021575D">
              <w:t xml:space="preserve"> </w:t>
            </w:r>
            <w:r w:rsidRPr="0021575D">
              <w:rPr>
                <w:sz w:val="32"/>
              </w:rPr>
              <w:t>(</w:t>
            </w:r>
            <w:bookmarkStart w:id="4" w:name="issueDate"/>
            <w:r w:rsidR="00731C5F">
              <w:rPr>
                <w:sz w:val="32"/>
              </w:rPr>
              <w:t>202</w:t>
            </w:r>
            <w:r w:rsidR="00C761F0">
              <w:rPr>
                <w:sz w:val="32"/>
              </w:rPr>
              <w:t>4</w:t>
            </w:r>
            <w:r w:rsidRPr="0021575D">
              <w:rPr>
                <w:sz w:val="32"/>
              </w:rPr>
              <w:t>-</w:t>
            </w:r>
            <w:bookmarkEnd w:id="4"/>
            <w:r w:rsidR="00C761F0">
              <w:rPr>
                <w:sz w:val="32"/>
              </w:rPr>
              <w:t>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w:t>
            </w:r>
            <w:r w:rsidR="00DF6DF6">
              <w:rPr>
                <w:rStyle w:val="ZGSM"/>
              </w:rPr>
              <w:t>8</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MON_1684549432"/>
      <w:bookmarkEnd w:id="7"/>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73025204"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9pt;height:75.2pt" o:ole="">
                  <v:imagedata r:id="rId11" o:title=""/>
                </v:shape>
                <o:OLEObject Type="Embed" ProgID="Word.Picture.8" ShapeID="_x0000_i1026" DrawAspect="Content" ObjectID="_1773025205"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2DE4EDB"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C761F0">
              <w:rPr>
                <w:noProof/>
                <w:sz w:val="18"/>
              </w:rPr>
              <w:t>4</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0BDE2FE8" w14:textId="6A44BD66" w:rsidR="009F75E9" w:rsidRDefault="004D3578">
      <w:pPr>
        <w:pStyle w:val="TOC1"/>
        <w:rPr>
          <w:rFonts w:asciiTheme="minorHAnsi" w:eastAsiaTheme="minorEastAsia" w:hAnsiTheme="minorHAnsi" w:cstheme="minorBidi"/>
          <w:kern w:val="2"/>
          <w:szCs w:val="22"/>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9F75E9">
        <w:t>Foreword</w:t>
      </w:r>
      <w:r w:rsidR="009F75E9">
        <w:tab/>
      </w:r>
      <w:r w:rsidR="009F75E9">
        <w:fldChar w:fldCharType="begin" w:fldLock="1"/>
      </w:r>
      <w:r w:rsidR="009F75E9">
        <w:instrText xml:space="preserve"> PAGEREF _Toc162412347 \h </w:instrText>
      </w:r>
      <w:r w:rsidR="009F75E9">
        <w:fldChar w:fldCharType="separate"/>
      </w:r>
      <w:r w:rsidR="009F75E9">
        <w:t>8</w:t>
      </w:r>
      <w:r w:rsidR="009F75E9">
        <w:fldChar w:fldCharType="end"/>
      </w:r>
    </w:p>
    <w:p w14:paraId="65E0923F" w14:textId="509A1407" w:rsidR="009F75E9" w:rsidRDefault="009F75E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_Toc162412348 \h </w:instrText>
      </w:r>
      <w:r>
        <w:fldChar w:fldCharType="separate"/>
      </w:r>
      <w:r>
        <w:t>10</w:t>
      </w:r>
      <w:r>
        <w:fldChar w:fldCharType="end"/>
      </w:r>
    </w:p>
    <w:p w14:paraId="73577937" w14:textId="009D5D80" w:rsidR="009F75E9" w:rsidRDefault="009F75E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_Toc162412349 \h </w:instrText>
      </w:r>
      <w:r>
        <w:fldChar w:fldCharType="separate"/>
      </w:r>
      <w:r>
        <w:t>10</w:t>
      </w:r>
      <w:r>
        <w:fldChar w:fldCharType="end"/>
      </w:r>
    </w:p>
    <w:p w14:paraId="7DD21642" w14:textId="16A671FB" w:rsidR="009F75E9" w:rsidRDefault="009F75E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_Toc162412350 \h </w:instrText>
      </w:r>
      <w:r>
        <w:fldChar w:fldCharType="separate"/>
      </w:r>
      <w:r>
        <w:t>11</w:t>
      </w:r>
      <w:r>
        <w:fldChar w:fldCharType="end"/>
      </w:r>
    </w:p>
    <w:p w14:paraId="7FACD5BD" w14:textId="3E47FFA5" w:rsidR="009F75E9" w:rsidRDefault="009F75E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_Toc162412351 \h </w:instrText>
      </w:r>
      <w:r>
        <w:fldChar w:fldCharType="separate"/>
      </w:r>
      <w:r>
        <w:t>11</w:t>
      </w:r>
      <w:r>
        <w:fldChar w:fldCharType="end"/>
      </w:r>
    </w:p>
    <w:p w14:paraId="2490A5EE" w14:textId="5E11A32B" w:rsidR="009F75E9" w:rsidRDefault="009F75E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_Toc162412352 \h </w:instrText>
      </w:r>
      <w:r>
        <w:fldChar w:fldCharType="separate"/>
      </w:r>
      <w:r>
        <w:t>12</w:t>
      </w:r>
      <w:r>
        <w:fldChar w:fldCharType="end"/>
      </w:r>
    </w:p>
    <w:p w14:paraId="5C3A4F16" w14:textId="445C5BC5" w:rsidR="009F75E9" w:rsidRDefault="009F75E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Concept</w:t>
      </w:r>
      <w:r>
        <w:tab/>
      </w:r>
      <w:r>
        <w:fldChar w:fldCharType="begin" w:fldLock="1"/>
      </w:r>
      <w:r>
        <w:instrText xml:space="preserve"> PAGEREF _Toc162412353 \h </w:instrText>
      </w:r>
      <w:r>
        <w:fldChar w:fldCharType="separate"/>
      </w:r>
      <w:r>
        <w:t>13</w:t>
      </w:r>
      <w:r>
        <w:fldChar w:fldCharType="end"/>
      </w:r>
    </w:p>
    <w:p w14:paraId="43F8DE9A" w14:textId="079FDAA8" w:rsidR="009F75E9" w:rsidRDefault="009F75E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Overview of multicast and broadcast communication</w:t>
      </w:r>
      <w:r>
        <w:tab/>
      </w:r>
      <w:r>
        <w:fldChar w:fldCharType="begin" w:fldLock="1"/>
      </w:r>
      <w:r>
        <w:instrText xml:space="preserve"> PAGEREF _Toc162412354 \h </w:instrText>
      </w:r>
      <w:r>
        <w:fldChar w:fldCharType="separate"/>
      </w:r>
      <w:r>
        <w:t>13</w:t>
      </w:r>
      <w:r>
        <w:fldChar w:fldCharType="end"/>
      </w:r>
    </w:p>
    <w:p w14:paraId="3D808B18" w14:textId="09ECE887"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4.2</w:t>
      </w:r>
      <w:r>
        <w:rPr>
          <w:rFonts w:asciiTheme="minorHAnsi" w:eastAsiaTheme="minorEastAsia" w:hAnsiTheme="minorHAnsi" w:cstheme="minorBidi"/>
          <w:kern w:val="2"/>
          <w:sz w:val="22"/>
          <w:szCs w:val="22"/>
          <w14:ligatures w14:val="standardContextual"/>
        </w:rPr>
        <w:tab/>
      </w:r>
      <w:r>
        <w:rPr>
          <w:lang w:eastAsia="ko-KR"/>
        </w:rPr>
        <w:t>MB service provisioning</w:t>
      </w:r>
      <w:r>
        <w:tab/>
      </w:r>
      <w:r>
        <w:fldChar w:fldCharType="begin" w:fldLock="1"/>
      </w:r>
      <w:r>
        <w:instrText xml:space="preserve"> PAGEREF _Toc162412355 \h </w:instrText>
      </w:r>
      <w:r>
        <w:fldChar w:fldCharType="separate"/>
      </w:r>
      <w:r>
        <w:t>15</w:t>
      </w:r>
      <w:r>
        <w:fldChar w:fldCharType="end"/>
      </w:r>
    </w:p>
    <w:p w14:paraId="0764E6B2" w14:textId="1326AF28" w:rsidR="009F75E9" w:rsidRDefault="009F75E9">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sidRPr="001B4828">
        <w:rPr>
          <w:lang w:val="en-US"/>
        </w:rPr>
        <w:t>Multicast data provisioning</w:t>
      </w:r>
      <w:r>
        <w:tab/>
      </w:r>
      <w:r>
        <w:fldChar w:fldCharType="begin" w:fldLock="1"/>
      </w:r>
      <w:r>
        <w:instrText xml:space="preserve"> PAGEREF _Toc162412356 \h </w:instrText>
      </w:r>
      <w:r>
        <w:fldChar w:fldCharType="separate"/>
      </w:r>
      <w:r>
        <w:t>15</w:t>
      </w:r>
      <w:r>
        <w:fldChar w:fldCharType="end"/>
      </w:r>
    </w:p>
    <w:p w14:paraId="44F2FF60" w14:textId="15EB369E" w:rsidR="009F75E9" w:rsidRDefault="009F75E9">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1B4828">
        <w:rPr>
          <w:lang w:val="en-US"/>
        </w:rPr>
        <w:t>Broadcast data provisioning</w:t>
      </w:r>
      <w:r>
        <w:tab/>
      </w:r>
      <w:r>
        <w:fldChar w:fldCharType="begin" w:fldLock="1"/>
      </w:r>
      <w:r>
        <w:instrText xml:space="preserve"> PAGEREF _Toc162412357 \h </w:instrText>
      </w:r>
      <w:r>
        <w:fldChar w:fldCharType="separate"/>
      </w:r>
      <w:r>
        <w:t>16</w:t>
      </w:r>
      <w:r>
        <w:fldChar w:fldCharType="end"/>
      </w:r>
    </w:p>
    <w:p w14:paraId="393BCF01" w14:textId="2C21BBB9" w:rsidR="009F75E9" w:rsidRDefault="009F75E9">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sidRPr="001B4828">
        <w:rPr>
          <w:lang w:val="en-US"/>
        </w:rPr>
        <w:t>Multicast session state model</w:t>
      </w:r>
      <w:r>
        <w:tab/>
      </w:r>
      <w:r>
        <w:fldChar w:fldCharType="begin" w:fldLock="1"/>
      </w:r>
      <w:r>
        <w:instrText xml:space="preserve"> PAGEREF _Toc162412358 \h </w:instrText>
      </w:r>
      <w:r>
        <w:fldChar w:fldCharType="separate"/>
      </w:r>
      <w:r>
        <w:t>17</w:t>
      </w:r>
      <w:r>
        <w:fldChar w:fldCharType="end"/>
      </w:r>
    </w:p>
    <w:p w14:paraId="46813DFE" w14:textId="368E72F4" w:rsidR="009F75E9" w:rsidRDefault="009F75E9">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Architecture model</w:t>
      </w:r>
      <w:r>
        <w:tab/>
      </w:r>
      <w:r>
        <w:fldChar w:fldCharType="begin" w:fldLock="1"/>
      </w:r>
      <w:r>
        <w:instrText xml:space="preserve"> PAGEREF _Toc162412359 \h </w:instrText>
      </w:r>
      <w:r>
        <w:fldChar w:fldCharType="separate"/>
      </w:r>
      <w:r>
        <w:t>20</w:t>
      </w:r>
      <w:r>
        <w:fldChar w:fldCharType="end"/>
      </w:r>
    </w:p>
    <w:p w14:paraId="673410F0" w14:textId="5089DCBF"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General architecture</w:t>
      </w:r>
      <w:r>
        <w:tab/>
      </w:r>
      <w:r>
        <w:fldChar w:fldCharType="begin" w:fldLock="1"/>
      </w:r>
      <w:r>
        <w:instrText xml:space="preserve"> PAGEREF _Toc162412360 \h </w:instrText>
      </w:r>
      <w:r>
        <w:fldChar w:fldCharType="separate"/>
      </w:r>
      <w:r>
        <w:t>20</w:t>
      </w:r>
      <w:r>
        <w:fldChar w:fldCharType="end"/>
      </w:r>
    </w:p>
    <w:p w14:paraId="537AB4F5" w14:textId="54D239F0"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zh-CN"/>
        </w:rPr>
        <w:t>General architecture for interworking with EPS</w:t>
      </w:r>
      <w:r>
        <w:tab/>
      </w:r>
      <w:r>
        <w:fldChar w:fldCharType="begin" w:fldLock="1"/>
      </w:r>
      <w:r>
        <w:instrText xml:space="preserve"> PAGEREF _Toc162412361 \h </w:instrText>
      </w:r>
      <w:r>
        <w:fldChar w:fldCharType="separate"/>
      </w:r>
      <w:r>
        <w:t>21</w:t>
      </w:r>
      <w:r>
        <w:fldChar w:fldCharType="end"/>
      </w:r>
    </w:p>
    <w:p w14:paraId="257CF8D1" w14:textId="287D28E7"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Service-based interfaces, Reference point and functional entities</w:t>
      </w:r>
      <w:r>
        <w:tab/>
      </w:r>
      <w:r>
        <w:fldChar w:fldCharType="begin" w:fldLock="1"/>
      </w:r>
      <w:r>
        <w:instrText xml:space="preserve"> PAGEREF _Toc162412362 \h </w:instrText>
      </w:r>
      <w:r>
        <w:fldChar w:fldCharType="separate"/>
      </w:r>
      <w:r>
        <w:t>22</w:t>
      </w:r>
      <w:r>
        <w:fldChar w:fldCharType="end"/>
      </w:r>
    </w:p>
    <w:p w14:paraId="46622D49" w14:textId="7B1084CB" w:rsidR="009F75E9" w:rsidRDefault="009F75E9">
      <w:pPr>
        <w:pStyle w:val="TOC3"/>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_Toc162412363 \h </w:instrText>
      </w:r>
      <w:r>
        <w:fldChar w:fldCharType="separate"/>
      </w:r>
      <w:r>
        <w:t>22</w:t>
      </w:r>
      <w:r>
        <w:fldChar w:fldCharType="end"/>
      </w:r>
    </w:p>
    <w:p w14:paraId="3F702EAC" w14:textId="56F74587" w:rsidR="009F75E9" w:rsidRDefault="009F75E9">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Reference point</w:t>
      </w:r>
      <w:r>
        <w:tab/>
      </w:r>
      <w:r>
        <w:fldChar w:fldCharType="begin" w:fldLock="1"/>
      </w:r>
      <w:r>
        <w:instrText xml:space="preserve"> PAGEREF _Toc162412364 \h </w:instrText>
      </w:r>
      <w:r>
        <w:fldChar w:fldCharType="separate"/>
      </w:r>
      <w:r>
        <w:t>22</w:t>
      </w:r>
      <w:r>
        <w:fldChar w:fldCharType="end"/>
      </w:r>
    </w:p>
    <w:p w14:paraId="4DBB5E91" w14:textId="1E3A2C4B" w:rsidR="009F75E9" w:rsidRDefault="009F75E9">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_Toc162412365 \h </w:instrText>
      </w:r>
      <w:r>
        <w:fldChar w:fldCharType="separate"/>
      </w:r>
      <w:r>
        <w:t>23</w:t>
      </w:r>
      <w:r>
        <w:fldChar w:fldCharType="end"/>
      </w:r>
    </w:p>
    <w:p w14:paraId="2827B19A" w14:textId="1B8404EE" w:rsidR="009F75E9" w:rsidRDefault="009F75E9">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_Toc162412366 \h </w:instrText>
      </w:r>
      <w:r>
        <w:fldChar w:fldCharType="separate"/>
      </w:r>
      <w:r>
        <w:t>23</w:t>
      </w:r>
      <w:r>
        <w:fldChar w:fldCharType="end"/>
      </w:r>
    </w:p>
    <w:p w14:paraId="15D51B05" w14:textId="676F9241" w:rsidR="009F75E9" w:rsidRDefault="009F75E9">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_Toc162412367 \h </w:instrText>
      </w:r>
      <w:r>
        <w:fldChar w:fldCharType="separate"/>
      </w:r>
      <w:r>
        <w:t>23</w:t>
      </w:r>
      <w:r>
        <w:fldChar w:fldCharType="end"/>
      </w:r>
    </w:p>
    <w:p w14:paraId="2B7A3987" w14:textId="16450F9D" w:rsidR="009F75E9" w:rsidRDefault="009F75E9">
      <w:pPr>
        <w:pStyle w:val="TOC4"/>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_Toc162412368 \h </w:instrText>
      </w:r>
      <w:r>
        <w:fldChar w:fldCharType="separate"/>
      </w:r>
      <w:r>
        <w:t>24</w:t>
      </w:r>
      <w:r>
        <w:fldChar w:fldCharType="end"/>
      </w:r>
    </w:p>
    <w:p w14:paraId="0AFDB80D" w14:textId="7CD3C7E1" w:rsidR="009F75E9" w:rsidRDefault="009F75E9">
      <w:pPr>
        <w:pStyle w:val="TOC4"/>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_Toc162412369 \h </w:instrText>
      </w:r>
      <w:r>
        <w:fldChar w:fldCharType="separate"/>
      </w:r>
      <w:r>
        <w:t>24</w:t>
      </w:r>
      <w:r>
        <w:fldChar w:fldCharType="end"/>
      </w:r>
    </w:p>
    <w:p w14:paraId="428A938E" w14:textId="776388EB" w:rsidR="009F75E9" w:rsidRDefault="009F75E9">
      <w:pPr>
        <w:pStyle w:val="TOC4"/>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_Toc162412370 \h </w:instrText>
      </w:r>
      <w:r>
        <w:fldChar w:fldCharType="separate"/>
      </w:r>
      <w:r>
        <w:t>24</w:t>
      </w:r>
      <w:r>
        <w:fldChar w:fldCharType="end"/>
      </w:r>
    </w:p>
    <w:p w14:paraId="594B7757" w14:textId="6A57BE30" w:rsidR="009F75E9" w:rsidRDefault="009F75E9">
      <w:pPr>
        <w:pStyle w:val="TOC4"/>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_Toc162412371 \h </w:instrText>
      </w:r>
      <w:r>
        <w:fldChar w:fldCharType="separate"/>
      </w:r>
      <w:r>
        <w:t>25</w:t>
      </w:r>
      <w:r>
        <w:fldChar w:fldCharType="end"/>
      </w:r>
    </w:p>
    <w:p w14:paraId="3F2E2CC2" w14:textId="24A1BBC2" w:rsidR="009F75E9" w:rsidRDefault="009F75E9">
      <w:pPr>
        <w:pStyle w:val="TOC4"/>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NG-RAN</w:t>
      </w:r>
      <w:r>
        <w:tab/>
      </w:r>
      <w:r>
        <w:fldChar w:fldCharType="begin" w:fldLock="1"/>
      </w:r>
      <w:r>
        <w:instrText xml:space="preserve"> PAGEREF _Toc162412372 \h </w:instrText>
      </w:r>
      <w:r>
        <w:fldChar w:fldCharType="separate"/>
      </w:r>
      <w:r>
        <w:t>25</w:t>
      </w:r>
      <w:r>
        <w:fldChar w:fldCharType="end"/>
      </w:r>
    </w:p>
    <w:p w14:paraId="6977D462" w14:textId="532180ED" w:rsidR="009F75E9" w:rsidRDefault="009F75E9">
      <w:pPr>
        <w:pStyle w:val="TOC4"/>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_Toc162412373 \h </w:instrText>
      </w:r>
      <w:r>
        <w:fldChar w:fldCharType="separate"/>
      </w:r>
      <w:r>
        <w:t>25</w:t>
      </w:r>
      <w:r>
        <w:fldChar w:fldCharType="end"/>
      </w:r>
    </w:p>
    <w:p w14:paraId="351B9F80" w14:textId="7BB3C79B" w:rsidR="009F75E9" w:rsidRDefault="009F75E9">
      <w:pPr>
        <w:pStyle w:val="TOC4"/>
        <w:rPr>
          <w:rFonts w:asciiTheme="minorHAnsi" w:eastAsiaTheme="minorEastAsia" w:hAnsiTheme="minorHAnsi" w:cstheme="minorBidi"/>
          <w:kern w:val="2"/>
          <w:sz w:val="22"/>
          <w:szCs w:val="22"/>
          <w14:ligatures w14:val="standardContextual"/>
        </w:rPr>
      </w:pPr>
      <w:r>
        <w:t>5.3.2.9</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_Toc162412374 \h </w:instrText>
      </w:r>
      <w:r>
        <w:fldChar w:fldCharType="separate"/>
      </w:r>
      <w:r>
        <w:t>25</w:t>
      </w:r>
      <w:r>
        <w:fldChar w:fldCharType="end"/>
      </w:r>
    </w:p>
    <w:p w14:paraId="7FC2BA8D" w14:textId="56B4C90A" w:rsidR="009F75E9" w:rsidRDefault="009F75E9">
      <w:pPr>
        <w:pStyle w:val="TOC4"/>
        <w:rPr>
          <w:rFonts w:asciiTheme="minorHAnsi" w:eastAsiaTheme="minorEastAsia" w:hAnsiTheme="minorHAnsi" w:cstheme="minorBidi"/>
          <w:kern w:val="2"/>
          <w:sz w:val="22"/>
          <w:szCs w:val="22"/>
          <w14:ligatures w14:val="standardContextual"/>
        </w:rPr>
      </w:pPr>
      <w:r>
        <w:t>5.3.2.10</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_Toc162412375 \h </w:instrText>
      </w:r>
      <w:r>
        <w:fldChar w:fldCharType="separate"/>
      </w:r>
      <w:r>
        <w:t>26</w:t>
      </w:r>
      <w:r>
        <w:fldChar w:fldCharType="end"/>
      </w:r>
    </w:p>
    <w:p w14:paraId="6C7BB73E" w14:textId="28BF490A" w:rsidR="009F75E9" w:rsidRDefault="009F75E9">
      <w:pPr>
        <w:pStyle w:val="TOC4"/>
        <w:rPr>
          <w:rFonts w:asciiTheme="minorHAnsi" w:eastAsiaTheme="minorEastAsia" w:hAnsiTheme="minorHAnsi" w:cstheme="minorBidi"/>
          <w:kern w:val="2"/>
          <w:sz w:val="22"/>
          <w:szCs w:val="22"/>
          <w14:ligatures w14:val="standardContextual"/>
        </w:rPr>
      </w:pPr>
      <w:r>
        <w:t>5.3.2.11</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_Toc162412376 \h </w:instrText>
      </w:r>
      <w:r>
        <w:fldChar w:fldCharType="separate"/>
      </w:r>
      <w:r>
        <w:t>26</w:t>
      </w:r>
      <w:r>
        <w:fldChar w:fldCharType="end"/>
      </w:r>
    </w:p>
    <w:p w14:paraId="6131C7D2" w14:textId="3882CC9B" w:rsidR="009F75E9" w:rsidRDefault="009F75E9">
      <w:pPr>
        <w:pStyle w:val="TOC4"/>
        <w:rPr>
          <w:rFonts w:asciiTheme="minorHAnsi" w:eastAsiaTheme="minorEastAsia" w:hAnsiTheme="minorHAnsi" w:cstheme="minorBidi"/>
          <w:kern w:val="2"/>
          <w:sz w:val="22"/>
          <w:szCs w:val="22"/>
          <w14:ligatures w14:val="standardContextual"/>
        </w:rPr>
      </w:pPr>
      <w:r>
        <w:t>5.3.2.12</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_Toc162412377 \h </w:instrText>
      </w:r>
      <w:r>
        <w:fldChar w:fldCharType="separate"/>
      </w:r>
      <w:r>
        <w:t>26</w:t>
      </w:r>
      <w:r>
        <w:fldChar w:fldCharType="end"/>
      </w:r>
    </w:p>
    <w:p w14:paraId="4DCBBEB2" w14:textId="70E71053" w:rsidR="009F75E9" w:rsidRDefault="009F75E9">
      <w:pPr>
        <w:pStyle w:val="TOC4"/>
        <w:rPr>
          <w:rFonts w:asciiTheme="minorHAnsi" w:eastAsiaTheme="minorEastAsia" w:hAnsiTheme="minorHAnsi" w:cstheme="minorBidi"/>
          <w:kern w:val="2"/>
          <w:sz w:val="22"/>
          <w:szCs w:val="22"/>
          <w14:ligatures w14:val="standardContextual"/>
        </w:rPr>
      </w:pPr>
      <w:r>
        <w:t>5.3.2.13</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_Toc162412378 \h </w:instrText>
      </w:r>
      <w:r>
        <w:fldChar w:fldCharType="separate"/>
      </w:r>
      <w:r>
        <w:t>27</w:t>
      </w:r>
      <w:r>
        <w:fldChar w:fldCharType="end"/>
      </w:r>
    </w:p>
    <w:p w14:paraId="1C5F92BA" w14:textId="72E9463A" w:rsidR="009F75E9" w:rsidRDefault="009F75E9">
      <w:pPr>
        <w:pStyle w:val="TOC4"/>
        <w:rPr>
          <w:rFonts w:asciiTheme="minorHAnsi" w:eastAsiaTheme="minorEastAsia" w:hAnsiTheme="minorHAnsi" w:cstheme="minorBidi"/>
          <w:kern w:val="2"/>
          <w:sz w:val="22"/>
          <w:szCs w:val="22"/>
          <w14:ligatures w14:val="standardContextual"/>
        </w:rPr>
      </w:pPr>
      <w:r>
        <w:t>5.3.2.14</w:t>
      </w:r>
      <w:r>
        <w:rPr>
          <w:rFonts w:asciiTheme="minorHAnsi" w:eastAsiaTheme="minorEastAsia" w:hAnsiTheme="minorHAnsi" w:cstheme="minorBidi"/>
          <w:kern w:val="2"/>
          <w:sz w:val="22"/>
          <w:szCs w:val="22"/>
          <w14:ligatures w14:val="standardContextual"/>
        </w:rPr>
        <w:tab/>
      </w:r>
      <w:r>
        <w:rPr>
          <w:lang w:eastAsia="zh-CN"/>
        </w:rPr>
        <w:t>UDR</w:t>
      </w:r>
      <w:r>
        <w:tab/>
      </w:r>
      <w:r>
        <w:fldChar w:fldCharType="begin" w:fldLock="1"/>
      </w:r>
      <w:r>
        <w:instrText xml:space="preserve"> PAGEREF _Toc162412379 \h </w:instrText>
      </w:r>
      <w:r>
        <w:fldChar w:fldCharType="separate"/>
      </w:r>
      <w:r>
        <w:t>27</w:t>
      </w:r>
      <w:r>
        <w:fldChar w:fldCharType="end"/>
      </w:r>
    </w:p>
    <w:p w14:paraId="198C97CE" w14:textId="54E0A28B" w:rsidR="009F75E9" w:rsidRDefault="009F75E9">
      <w:pPr>
        <w:pStyle w:val="TOC4"/>
        <w:rPr>
          <w:rFonts w:asciiTheme="minorHAnsi" w:eastAsiaTheme="minorEastAsia" w:hAnsiTheme="minorHAnsi" w:cstheme="minorBidi"/>
          <w:kern w:val="2"/>
          <w:sz w:val="22"/>
          <w:szCs w:val="22"/>
          <w14:ligatures w14:val="standardContextual"/>
        </w:rPr>
      </w:pPr>
      <w:r>
        <w:t>5.3.2.15</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_Toc162412380 \h </w:instrText>
      </w:r>
      <w:r>
        <w:fldChar w:fldCharType="separate"/>
      </w:r>
      <w:r>
        <w:t>27</w:t>
      </w:r>
      <w:r>
        <w:fldChar w:fldCharType="end"/>
      </w:r>
    </w:p>
    <w:p w14:paraId="41A87016" w14:textId="54094164" w:rsidR="009F75E9" w:rsidRDefault="009F75E9">
      <w:pPr>
        <w:pStyle w:val="TOC5"/>
        <w:rPr>
          <w:rFonts w:asciiTheme="minorHAnsi" w:eastAsiaTheme="minorEastAsia" w:hAnsiTheme="minorHAnsi" w:cstheme="minorBidi"/>
          <w:kern w:val="2"/>
          <w:sz w:val="22"/>
          <w:szCs w:val="22"/>
          <w14:ligatures w14:val="standardContextual"/>
        </w:rPr>
      </w:pPr>
      <w:r>
        <w:t>5.3.2.15.1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_Toc162412381 \h </w:instrText>
      </w:r>
      <w:r>
        <w:fldChar w:fldCharType="separate"/>
      </w:r>
      <w:r>
        <w:t>27</w:t>
      </w:r>
      <w:r>
        <w:fldChar w:fldCharType="end"/>
      </w:r>
    </w:p>
    <w:p w14:paraId="75E0C2F2" w14:textId="5E3FE283" w:rsidR="009F75E9" w:rsidRDefault="009F75E9">
      <w:pPr>
        <w:pStyle w:val="TOC5"/>
        <w:rPr>
          <w:rFonts w:asciiTheme="minorHAnsi" w:eastAsiaTheme="minorEastAsia" w:hAnsiTheme="minorHAnsi" w:cstheme="minorBidi"/>
          <w:kern w:val="2"/>
          <w:sz w:val="22"/>
          <w:szCs w:val="22"/>
          <w14:ligatures w14:val="standardContextual"/>
        </w:rPr>
      </w:pPr>
      <w:r>
        <w:t>5.3.2.15.2</w:t>
      </w:r>
      <w:r>
        <w:rPr>
          <w:rFonts w:asciiTheme="minorHAnsi" w:eastAsiaTheme="minorEastAsia" w:hAnsiTheme="minorHAnsi" w:cstheme="minorBidi"/>
          <w:kern w:val="2"/>
          <w:sz w:val="22"/>
          <w:szCs w:val="22"/>
          <w14:ligatures w14:val="standardContextual"/>
        </w:rPr>
        <w:tab/>
      </w:r>
      <w:r>
        <w:t>Extensions to NF profile at NRF</w:t>
      </w:r>
      <w:r>
        <w:tab/>
      </w:r>
      <w:r>
        <w:fldChar w:fldCharType="begin" w:fldLock="1"/>
      </w:r>
      <w:r>
        <w:instrText xml:space="preserve"> PAGEREF _Toc162412382 \h </w:instrText>
      </w:r>
      <w:r>
        <w:fldChar w:fldCharType="separate"/>
      </w:r>
      <w:r>
        <w:t>27</w:t>
      </w:r>
      <w:r>
        <w:fldChar w:fldCharType="end"/>
      </w:r>
    </w:p>
    <w:p w14:paraId="4AA3BEA4" w14:textId="7729C701" w:rsidR="009F75E9" w:rsidRDefault="009F75E9">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Functionalities and features</w:t>
      </w:r>
      <w:r>
        <w:tab/>
      </w:r>
      <w:r>
        <w:fldChar w:fldCharType="begin" w:fldLock="1"/>
      </w:r>
      <w:r>
        <w:instrText xml:space="preserve"> PAGEREF _Toc162412383 \h </w:instrText>
      </w:r>
      <w:r>
        <w:fldChar w:fldCharType="separate"/>
      </w:r>
      <w:r>
        <w:t>27</w:t>
      </w:r>
      <w:r>
        <w:fldChar w:fldCharType="end"/>
      </w:r>
    </w:p>
    <w:p w14:paraId="06D575D2" w14:textId="5A44FB6C"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Authorization to MBS service</w:t>
      </w:r>
      <w:r>
        <w:tab/>
      </w:r>
      <w:r>
        <w:fldChar w:fldCharType="begin" w:fldLock="1"/>
      </w:r>
      <w:r>
        <w:instrText xml:space="preserve"> PAGEREF _Toc162412384 \h </w:instrText>
      </w:r>
      <w:r>
        <w:fldChar w:fldCharType="separate"/>
      </w:r>
      <w:r>
        <w:t>27</w:t>
      </w:r>
      <w:r>
        <w:fldChar w:fldCharType="end"/>
      </w:r>
    </w:p>
    <w:p w14:paraId="46159D68" w14:textId="67005744"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AF authorization to the service for multicast and broadcast</w:t>
      </w:r>
      <w:r>
        <w:tab/>
      </w:r>
      <w:r>
        <w:fldChar w:fldCharType="begin" w:fldLock="1"/>
      </w:r>
      <w:r>
        <w:instrText xml:space="preserve"> PAGEREF _Toc162412385 \h </w:instrText>
      </w:r>
      <w:r>
        <w:fldChar w:fldCharType="separate"/>
      </w:r>
      <w:r>
        <w:t>27</w:t>
      </w:r>
      <w:r>
        <w:fldChar w:fldCharType="end"/>
      </w:r>
    </w:p>
    <w:p w14:paraId="46446763" w14:textId="3436EF4F"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UE authorization to the service for multicast</w:t>
      </w:r>
      <w:r>
        <w:tab/>
      </w:r>
      <w:r>
        <w:fldChar w:fldCharType="begin" w:fldLock="1"/>
      </w:r>
      <w:r>
        <w:instrText xml:space="preserve"> PAGEREF _Toc162412386 \h </w:instrText>
      </w:r>
      <w:r>
        <w:fldChar w:fldCharType="separate"/>
      </w:r>
      <w:r>
        <w:t>27</w:t>
      </w:r>
      <w:r>
        <w:fldChar w:fldCharType="end"/>
      </w:r>
    </w:p>
    <w:p w14:paraId="493F1B2E" w14:textId="04CE87AB"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Local MBS service</w:t>
      </w:r>
      <w:r w:rsidRPr="001B4828">
        <w:rPr>
          <w:rFonts w:eastAsia="DengXian"/>
          <w:lang w:eastAsia="ko-KR"/>
        </w:rPr>
        <w:t xml:space="preserve"> and Location dependent MBS service</w:t>
      </w:r>
      <w:r>
        <w:tab/>
      </w:r>
      <w:r>
        <w:fldChar w:fldCharType="begin" w:fldLock="1"/>
      </w:r>
      <w:r>
        <w:instrText xml:space="preserve"> PAGEREF _Toc162412387 \h </w:instrText>
      </w:r>
      <w:r>
        <w:fldChar w:fldCharType="separate"/>
      </w:r>
      <w:r>
        <w:t>28</w:t>
      </w:r>
      <w:r>
        <w:fldChar w:fldCharType="end"/>
      </w:r>
    </w:p>
    <w:p w14:paraId="150281DD" w14:textId="69742C0A" w:rsidR="009F75E9" w:rsidRDefault="009F75E9">
      <w:pPr>
        <w:pStyle w:val="TOC3"/>
        <w:rPr>
          <w:rFonts w:asciiTheme="minorHAnsi" w:eastAsiaTheme="minorEastAsia" w:hAnsiTheme="minorHAnsi" w:cstheme="minorBidi"/>
          <w:kern w:val="2"/>
          <w:sz w:val="22"/>
          <w:szCs w:val="22"/>
          <w14:ligatures w14:val="standardContextual"/>
        </w:rPr>
      </w:pPr>
      <w:r w:rsidRPr="001B4828">
        <w:rPr>
          <w:rFonts w:eastAsia="DengXian"/>
        </w:rPr>
        <w:t>6.2.1</w:t>
      </w:r>
      <w:r>
        <w:rPr>
          <w:rFonts w:asciiTheme="minorHAnsi" w:eastAsiaTheme="minorEastAsia" w:hAnsiTheme="minorHAnsi" w:cstheme="minorBidi"/>
          <w:kern w:val="2"/>
          <w:sz w:val="22"/>
          <w:szCs w:val="22"/>
          <w14:ligatures w14:val="standardContextual"/>
        </w:rPr>
        <w:tab/>
      </w:r>
      <w:r w:rsidRPr="001B4828">
        <w:rPr>
          <w:lang w:val="en-US"/>
        </w:rPr>
        <w:t>General</w:t>
      </w:r>
      <w:r>
        <w:tab/>
      </w:r>
      <w:r>
        <w:fldChar w:fldCharType="begin" w:fldLock="1"/>
      </w:r>
      <w:r>
        <w:instrText xml:space="preserve"> PAGEREF _Toc162412388 \h </w:instrText>
      </w:r>
      <w:r>
        <w:fldChar w:fldCharType="separate"/>
      </w:r>
      <w:r>
        <w:t>28</w:t>
      </w:r>
      <w:r>
        <w:fldChar w:fldCharType="end"/>
      </w:r>
    </w:p>
    <w:p w14:paraId="1C3CC012" w14:textId="41D8096C" w:rsidR="009F75E9" w:rsidRDefault="009F75E9">
      <w:pPr>
        <w:pStyle w:val="TOC3"/>
        <w:rPr>
          <w:rFonts w:asciiTheme="minorHAnsi" w:eastAsiaTheme="minorEastAsia" w:hAnsiTheme="minorHAnsi" w:cstheme="minorBidi"/>
          <w:kern w:val="2"/>
          <w:sz w:val="22"/>
          <w:szCs w:val="22"/>
          <w14:ligatures w14:val="standardContextual"/>
        </w:rPr>
      </w:pPr>
      <w:r w:rsidRPr="001B4828">
        <w:rPr>
          <w:rFonts w:eastAsia="DengXian"/>
        </w:rPr>
        <w:t>6.2.2</w:t>
      </w:r>
      <w:r>
        <w:rPr>
          <w:rFonts w:asciiTheme="minorHAnsi" w:eastAsiaTheme="minorEastAsia" w:hAnsiTheme="minorHAnsi" w:cstheme="minorBidi"/>
          <w:kern w:val="2"/>
          <w:sz w:val="22"/>
          <w:szCs w:val="22"/>
          <w14:ligatures w14:val="standardContextual"/>
        </w:rPr>
        <w:tab/>
      </w:r>
      <w:r w:rsidRPr="001B4828">
        <w:rPr>
          <w:lang w:val="en-US"/>
        </w:rPr>
        <w:t>Local MBS service</w:t>
      </w:r>
      <w:r>
        <w:tab/>
      </w:r>
      <w:r>
        <w:fldChar w:fldCharType="begin" w:fldLock="1"/>
      </w:r>
      <w:r>
        <w:instrText xml:space="preserve"> PAGEREF _Toc162412389 \h </w:instrText>
      </w:r>
      <w:r>
        <w:fldChar w:fldCharType="separate"/>
      </w:r>
      <w:r>
        <w:t>28</w:t>
      </w:r>
      <w:r>
        <w:fldChar w:fldCharType="end"/>
      </w:r>
    </w:p>
    <w:p w14:paraId="61A142A3" w14:textId="1AC30F4D" w:rsidR="009F75E9" w:rsidRDefault="009F75E9">
      <w:pPr>
        <w:pStyle w:val="TOC3"/>
        <w:rPr>
          <w:rFonts w:asciiTheme="minorHAnsi" w:eastAsiaTheme="minorEastAsia" w:hAnsiTheme="minorHAnsi" w:cstheme="minorBidi"/>
          <w:kern w:val="2"/>
          <w:sz w:val="22"/>
          <w:szCs w:val="22"/>
          <w14:ligatures w14:val="standardContextual"/>
        </w:rPr>
      </w:pPr>
      <w:r w:rsidRPr="001B4828">
        <w:rPr>
          <w:rFonts w:eastAsia="DengXian"/>
        </w:rPr>
        <w:t>6.2.3</w:t>
      </w:r>
      <w:r>
        <w:rPr>
          <w:rFonts w:asciiTheme="minorHAnsi" w:eastAsiaTheme="minorEastAsia" w:hAnsiTheme="minorHAnsi" w:cstheme="minorBidi"/>
          <w:kern w:val="2"/>
          <w:sz w:val="22"/>
          <w:szCs w:val="22"/>
          <w14:ligatures w14:val="standardContextual"/>
        </w:rPr>
        <w:tab/>
      </w:r>
      <w:r>
        <w:rPr>
          <w:lang w:eastAsia="zh-CN"/>
        </w:rPr>
        <w:t>Location dependent MBS service</w:t>
      </w:r>
      <w:r>
        <w:tab/>
      </w:r>
      <w:r>
        <w:fldChar w:fldCharType="begin" w:fldLock="1"/>
      </w:r>
      <w:r>
        <w:instrText xml:space="preserve"> PAGEREF _Toc162412390 \h </w:instrText>
      </w:r>
      <w:r>
        <w:fldChar w:fldCharType="separate"/>
      </w:r>
      <w:r>
        <w:t>29</w:t>
      </w:r>
      <w:r>
        <w:fldChar w:fldCharType="end"/>
      </w:r>
    </w:p>
    <w:p w14:paraId="028647BA" w14:textId="2A2401A0" w:rsidR="009F75E9" w:rsidRDefault="009F75E9">
      <w:pPr>
        <w:pStyle w:val="TOC3"/>
        <w:rPr>
          <w:rFonts w:asciiTheme="minorHAnsi" w:eastAsiaTheme="minorEastAsia" w:hAnsiTheme="minorHAnsi" w:cstheme="minorBidi"/>
          <w:kern w:val="2"/>
          <w:sz w:val="22"/>
          <w:szCs w:val="22"/>
          <w14:ligatures w14:val="standardContextual"/>
        </w:rPr>
      </w:pPr>
      <w:r w:rsidRPr="001B4828">
        <w:rPr>
          <w:rFonts w:eastAsia="DengXian"/>
        </w:rPr>
        <w:t>6.2.4</w:t>
      </w:r>
      <w:r>
        <w:rPr>
          <w:rFonts w:asciiTheme="minorHAnsi" w:eastAsiaTheme="minorEastAsia" w:hAnsiTheme="minorHAnsi" w:cstheme="minorBidi"/>
          <w:kern w:val="2"/>
          <w:sz w:val="22"/>
          <w:szCs w:val="22"/>
          <w14:ligatures w14:val="standardContextual"/>
        </w:rPr>
        <w:tab/>
      </w:r>
      <w:r w:rsidRPr="001B4828">
        <w:rPr>
          <w:rFonts w:eastAsia="DengXian"/>
        </w:rPr>
        <w:t>Void</w:t>
      </w:r>
      <w:r>
        <w:tab/>
      </w:r>
      <w:r>
        <w:fldChar w:fldCharType="begin" w:fldLock="1"/>
      </w:r>
      <w:r>
        <w:instrText xml:space="preserve"> PAGEREF _Toc162412391 \h </w:instrText>
      </w:r>
      <w:r>
        <w:fldChar w:fldCharType="separate"/>
      </w:r>
      <w:r>
        <w:t>29</w:t>
      </w:r>
      <w:r>
        <w:fldChar w:fldCharType="end"/>
      </w:r>
    </w:p>
    <w:p w14:paraId="747A5C3F" w14:textId="38748607" w:rsidR="009F75E9" w:rsidRDefault="009F75E9">
      <w:pPr>
        <w:pStyle w:val="TOC3"/>
        <w:rPr>
          <w:rFonts w:asciiTheme="minorHAnsi" w:eastAsiaTheme="minorEastAsia" w:hAnsiTheme="minorHAnsi" w:cstheme="minorBidi"/>
          <w:kern w:val="2"/>
          <w:sz w:val="22"/>
          <w:szCs w:val="22"/>
          <w14:ligatures w14:val="standardContextual"/>
        </w:rPr>
      </w:pPr>
      <w:r w:rsidRPr="001B4828">
        <w:rPr>
          <w:rFonts w:eastAsia="DengXian"/>
        </w:rPr>
        <w:t>6.2.5</w:t>
      </w:r>
      <w:r>
        <w:rPr>
          <w:rFonts w:asciiTheme="minorHAnsi" w:eastAsiaTheme="minorEastAsia" w:hAnsiTheme="minorHAnsi" w:cstheme="minorBidi"/>
          <w:kern w:val="2"/>
          <w:sz w:val="22"/>
          <w:szCs w:val="22"/>
          <w14:ligatures w14:val="standardContextual"/>
        </w:rPr>
        <w:tab/>
      </w:r>
      <w:r w:rsidRPr="001B4828">
        <w:rPr>
          <w:rFonts w:eastAsia="DengXian"/>
        </w:rPr>
        <w:t>Void</w:t>
      </w:r>
      <w:r>
        <w:tab/>
      </w:r>
      <w:r>
        <w:fldChar w:fldCharType="begin" w:fldLock="1"/>
      </w:r>
      <w:r>
        <w:instrText xml:space="preserve"> PAGEREF _Toc162412392 \h </w:instrText>
      </w:r>
      <w:r>
        <w:fldChar w:fldCharType="separate"/>
      </w:r>
      <w:r>
        <w:t>29</w:t>
      </w:r>
      <w:r>
        <w:fldChar w:fldCharType="end"/>
      </w:r>
    </w:p>
    <w:p w14:paraId="1531C724" w14:textId="258727DD"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Mobility support of MBS service</w:t>
      </w:r>
      <w:r>
        <w:tab/>
      </w:r>
      <w:r>
        <w:fldChar w:fldCharType="begin" w:fldLock="1"/>
      </w:r>
      <w:r>
        <w:instrText xml:space="preserve"> PAGEREF _Toc162412393 \h </w:instrText>
      </w:r>
      <w:r>
        <w:fldChar w:fldCharType="separate"/>
      </w:r>
      <w:r>
        <w:t>30</w:t>
      </w:r>
      <w:r>
        <w:fldChar w:fldCharType="end"/>
      </w:r>
    </w:p>
    <w:p w14:paraId="31B16A00" w14:textId="3B5E2C2B" w:rsidR="009F75E9" w:rsidRDefault="009F75E9">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Mobility of Multicast MBS session</w:t>
      </w:r>
      <w:r>
        <w:tab/>
      </w:r>
      <w:r>
        <w:fldChar w:fldCharType="begin" w:fldLock="1"/>
      </w:r>
      <w:r>
        <w:instrText xml:space="preserve"> PAGEREF _Toc162412394 \h </w:instrText>
      </w:r>
      <w:r>
        <w:fldChar w:fldCharType="separate"/>
      </w:r>
      <w:r>
        <w:t>30</w:t>
      </w:r>
      <w:r>
        <w:fldChar w:fldCharType="end"/>
      </w:r>
    </w:p>
    <w:p w14:paraId="7E3C4522" w14:textId="70D2A96A" w:rsidR="009F75E9" w:rsidRDefault="009F75E9">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Mobility of Broadcast MBS session</w:t>
      </w:r>
      <w:r>
        <w:tab/>
      </w:r>
      <w:r>
        <w:fldChar w:fldCharType="begin" w:fldLock="1"/>
      </w:r>
      <w:r>
        <w:instrText xml:space="preserve"> PAGEREF _Toc162412395 \h </w:instrText>
      </w:r>
      <w:r>
        <w:fldChar w:fldCharType="separate"/>
      </w:r>
      <w:r>
        <w:t>30</w:t>
      </w:r>
      <w:r>
        <w:fldChar w:fldCharType="end"/>
      </w:r>
    </w:p>
    <w:p w14:paraId="69351FF6" w14:textId="67C3A209"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ko-KR"/>
        </w:rPr>
        <w:t>Subscription to multicast services</w:t>
      </w:r>
      <w:r>
        <w:tab/>
      </w:r>
      <w:r>
        <w:fldChar w:fldCharType="begin" w:fldLock="1"/>
      </w:r>
      <w:r>
        <w:instrText xml:space="preserve"> PAGEREF _Toc162412396 \h </w:instrText>
      </w:r>
      <w:r>
        <w:fldChar w:fldCharType="separate"/>
      </w:r>
      <w:r>
        <w:t>31</w:t>
      </w:r>
      <w:r>
        <w:fldChar w:fldCharType="end"/>
      </w:r>
    </w:p>
    <w:p w14:paraId="36180EE3" w14:textId="443175DD" w:rsidR="009F75E9" w:rsidRDefault="009F75E9">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_Toc162412397 \h </w:instrText>
      </w:r>
      <w:r>
        <w:fldChar w:fldCharType="separate"/>
      </w:r>
      <w:r>
        <w:t>31</w:t>
      </w:r>
      <w:r>
        <w:fldChar w:fldCharType="end"/>
      </w:r>
    </w:p>
    <w:p w14:paraId="53FFF13B" w14:textId="22EE1BF4" w:rsidR="009F75E9" w:rsidRDefault="009F75E9">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MBS </w:t>
      </w:r>
      <w:r>
        <w:rPr>
          <w:lang w:eastAsia="zh-CN"/>
        </w:rPr>
        <w:t xml:space="preserve">subscription data </w:t>
      </w:r>
      <w:r>
        <w:t>in UDM</w:t>
      </w:r>
      <w:r>
        <w:tab/>
      </w:r>
      <w:r>
        <w:fldChar w:fldCharType="begin" w:fldLock="1"/>
      </w:r>
      <w:r>
        <w:instrText xml:space="preserve"> PAGEREF _Toc162412398 \h </w:instrText>
      </w:r>
      <w:r>
        <w:fldChar w:fldCharType="separate"/>
      </w:r>
      <w:r>
        <w:t>31</w:t>
      </w:r>
      <w:r>
        <w:fldChar w:fldCharType="end"/>
      </w:r>
    </w:p>
    <w:p w14:paraId="1CD64B50" w14:textId="0CFD8929" w:rsidR="009F75E9" w:rsidRDefault="009F75E9">
      <w:pPr>
        <w:pStyle w:val="TOC3"/>
        <w:rPr>
          <w:rFonts w:asciiTheme="minorHAnsi" w:eastAsiaTheme="minorEastAsia" w:hAnsiTheme="minorHAnsi" w:cstheme="minorBidi"/>
          <w:kern w:val="2"/>
          <w:sz w:val="22"/>
          <w:szCs w:val="22"/>
          <w14:ligatures w14:val="standardContextual"/>
        </w:rPr>
      </w:pPr>
      <w:r>
        <w:t>6.4.</w:t>
      </w:r>
      <w:r>
        <w:rPr>
          <w:lang w:eastAsia="zh-CN"/>
        </w:rPr>
        <w:t>3</w:t>
      </w:r>
      <w:r>
        <w:rPr>
          <w:rFonts w:asciiTheme="minorHAnsi" w:eastAsiaTheme="minorEastAsia" w:hAnsiTheme="minorHAnsi" w:cstheme="minorBidi"/>
          <w:kern w:val="2"/>
          <w:sz w:val="22"/>
          <w:szCs w:val="22"/>
          <w14:ligatures w14:val="standardContextual"/>
        </w:rPr>
        <w:tab/>
      </w:r>
      <w:r>
        <w:t>MBS information in UD</w:t>
      </w:r>
      <w:r>
        <w:rPr>
          <w:lang w:eastAsia="zh-CN"/>
        </w:rPr>
        <w:t>R</w:t>
      </w:r>
      <w:r>
        <w:tab/>
      </w:r>
      <w:r>
        <w:fldChar w:fldCharType="begin" w:fldLock="1"/>
      </w:r>
      <w:r>
        <w:instrText xml:space="preserve"> PAGEREF _Toc162412399 \h </w:instrText>
      </w:r>
      <w:r>
        <w:fldChar w:fldCharType="separate"/>
      </w:r>
      <w:r>
        <w:t>32</w:t>
      </w:r>
      <w:r>
        <w:fldChar w:fldCharType="end"/>
      </w:r>
    </w:p>
    <w:p w14:paraId="6413FE99" w14:textId="5140B515"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6.5</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_Toc162412400 \h </w:instrText>
      </w:r>
      <w:r>
        <w:fldChar w:fldCharType="separate"/>
      </w:r>
      <w:r>
        <w:t>32</w:t>
      </w:r>
      <w:r>
        <w:fldChar w:fldCharType="end"/>
      </w:r>
    </w:p>
    <w:p w14:paraId="6E1B18CF" w14:textId="6514B19C" w:rsidR="009F75E9" w:rsidRDefault="009F75E9">
      <w:pPr>
        <w:pStyle w:val="TOC3"/>
        <w:rPr>
          <w:rFonts w:asciiTheme="minorHAnsi" w:eastAsiaTheme="minorEastAsia" w:hAnsiTheme="minorHAnsi" w:cstheme="minorBidi"/>
          <w:kern w:val="2"/>
          <w:sz w:val="22"/>
          <w:szCs w:val="22"/>
          <w14:ligatures w14:val="standardContextual"/>
        </w:rPr>
      </w:pPr>
      <w:r>
        <w:lastRenderedPageBreak/>
        <w:t>6.5.1</w:t>
      </w:r>
      <w:r>
        <w:rPr>
          <w:rFonts w:asciiTheme="minorHAnsi" w:eastAsiaTheme="minorEastAsia" w:hAnsiTheme="minorHAnsi" w:cstheme="minorBidi"/>
          <w:kern w:val="2"/>
          <w:sz w:val="22"/>
          <w:szCs w:val="22"/>
          <w14:ligatures w14:val="standardContextual"/>
        </w:rPr>
        <w:tab/>
      </w:r>
      <w:r>
        <w:t>MBS Session ID</w:t>
      </w:r>
      <w:r>
        <w:tab/>
      </w:r>
      <w:r>
        <w:fldChar w:fldCharType="begin" w:fldLock="1"/>
      </w:r>
      <w:r>
        <w:instrText xml:space="preserve"> PAGEREF _Toc162412401 \h </w:instrText>
      </w:r>
      <w:r>
        <w:fldChar w:fldCharType="separate"/>
      </w:r>
      <w:r>
        <w:t>32</w:t>
      </w:r>
      <w:r>
        <w:fldChar w:fldCharType="end"/>
      </w:r>
    </w:p>
    <w:p w14:paraId="2093A640" w14:textId="6037890E" w:rsidR="009F75E9" w:rsidRDefault="009F75E9">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Temporary Mobile Group Identity</w:t>
      </w:r>
      <w:r>
        <w:tab/>
      </w:r>
      <w:r>
        <w:fldChar w:fldCharType="begin" w:fldLock="1"/>
      </w:r>
      <w:r>
        <w:instrText xml:space="preserve"> PAGEREF _Toc162412402 \h </w:instrText>
      </w:r>
      <w:r>
        <w:fldChar w:fldCharType="separate"/>
      </w:r>
      <w:r>
        <w:t>32</w:t>
      </w:r>
      <w:r>
        <w:fldChar w:fldCharType="end"/>
      </w:r>
    </w:p>
    <w:p w14:paraId="5B5DB233" w14:textId="7956D67A" w:rsidR="009F75E9" w:rsidRDefault="009F75E9">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Source Specific IP Multicast Address</w:t>
      </w:r>
      <w:r>
        <w:tab/>
      </w:r>
      <w:r>
        <w:fldChar w:fldCharType="begin" w:fldLock="1"/>
      </w:r>
      <w:r>
        <w:instrText xml:space="preserve"> PAGEREF _Toc162412403 \h </w:instrText>
      </w:r>
      <w:r>
        <w:fldChar w:fldCharType="separate"/>
      </w:r>
      <w:r>
        <w:t>32</w:t>
      </w:r>
      <w:r>
        <w:fldChar w:fldCharType="end"/>
      </w:r>
    </w:p>
    <w:p w14:paraId="348A3D46" w14:textId="087D2642" w:rsidR="009F75E9" w:rsidRDefault="009F75E9">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MBS Frequency Selection Area ID</w:t>
      </w:r>
      <w:r>
        <w:tab/>
      </w:r>
      <w:r>
        <w:fldChar w:fldCharType="begin" w:fldLock="1"/>
      </w:r>
      <w:r>
        <w:instrText xml:space="preserve"> PAGEREF _Toc162412404 \h </w:instrText>
      </w:r>
      <w:r>
        <w:fldChar w:fldCharType="separate"/>
      </w:r>
      <w:r>
        <w:t>32</w:t>
      </w:r>
      <w:r>
        <w:fldChar w:fldCharType="end"/>
      </w:r>
    </w:p>
    <w:p w14:paraId="365D6BBD" w14:textId="7B05797D" w:rsidR="009F75E9" w:rsidRDefault="009F75E9">
      <w:pPr>
        <w:pStyle w:val="TOC3"/>
        <w:rPr>
          <w:rFonts w:asciiTheme="minorHAnsi" w:eastAsiaTheme="minorEastAsia" w:hAnsiTheme="minorHAnsi" w:cstheme="minorBidi"/>
          <w:kern w:val="2"/>
          <w:sz w:val="22"/>
          <w:szCs w:val="22"/>
          <w14:ligatures w14:val="standardContextual"/>
        </w:rPr>
      </w:pPr>
      <w:r>
        <w:t>6.5.5</w:t>
      </w:r>
      <w:r>
        <w:rPr>
          <w:rFonts w:asciiTheme="minorHAnsi" w:eastAsiaTheme="minorEastAsia" w:hAnsiTheme="minorHAnsi" w:cstheme="minorBidi"/>
          <w:kern w:val="2"/>
          <w:sz w:val="22"/>
          <w:szCs w:val="22"/>
          <w14:ligatures w14:val="standardContextual"/>
        </w:rPr>
        <w:tab/>
      </w:r>
      <w:r>
        <w:t>Associated Session ID</w:t>
      </w:r>
      <w:r>
        <w:tab/>
      </w:r>
      <w:r>
        <w:fldChar w:fldCharType="begin" w:fldLock="1"/>
      </w:r>
      <w:r>
        <w:instrText xml:space="preserve"> PAGEREF _Toc162412405 \h </w:instrText>
      </w:r>
      <w:r>
        <w:fldChar w:fldCharType="separate"/>
      </w:r>
      <w:r>
        <w:t>33</w:t>
      </w:r>
      <w:r>
        <w:fldChar w:fldCharType="end"/>
      </w:r>
    </w:p>
    <w:p w14:paraId="38FB0C2D" w14:textId="0590567D"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QoS Handling for Multicast and Broadcast services</w:t>
      </w:r>
      <w:r>
        <w:tab/>
      </w:r>
      <w:r>
        <w:fldChar w:fldCharType="begin" w:fldLock="1"/>
      </w:r>
      <w:r>
        <w:instrText xml:space="preserve"> PAGEREF _Toc162412406 \h </w:instrText>
      </w:r>
      <w:r>
        <w:fldChar w:fldCharType="separate"/>
      </w:r>
      <w:r>
        <w:t>33</w:t>
      </w:r>
      <w:r>
        <w:fldChar w:fldCharType="end"/>
      </w:r>
    </w:p>
    <w:p w14:paraId="120EDE03" w14:textId="4DE2E921"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User plane management</w:t>
      </w:r>
      <w:r>
        <w:tab/>
      </w:r>
      <w:r>
        <w:fldChar w:fldCharType="begin" w:fldLock="1"/>
      </w:r>
      <w:r>
        <w:instrText xml:space="preserve"> PAGEREF _Toc162412407 \h </w:instrText>
      </w:r>
      <w:r>
        <w:fldChar w:fldCharType="separate"/>
      </w:r>
      <w:r>
        <w:t>34</w:t>
      </w:r>
      <w:r>
        <w:fldChar w:fldCharType="end"/>
      </w:r>
    </w:p>
    <w:p w14:paraId="5F67CD63" w14:textId="59A53D6F"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6.8</w:t>
      </w:r>
      <w:r>
        <w:rPr>
          <w:rFonts w:asciiTheme="minorHAnsi" w:eastAsiaTheme="minorEastAsia" w:hAnsiTheme="minorHAnsi" w:cstheme="minorBidi"/>
          <w:kern w:val="2"/>
          <w:sz w:val="22"/>
          <w:szCs w:val="22"/>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_Toc162412408 \h </w:instrText>
      </w:r>
      <w:r>
        <w:fldChar w:fldCharType="separate"/>
      </w:r>
      <w:r>
        <w:t>36</w:t>
      </w:r>
      <w:r>
        <w:fldChar w:fldCharType="end"/>
      </w:r>
    </w:p>
    <w:p w14:paraId="2C3F46ED" w14:textId="19AFD65E" w:rsidR="009F75E9" w:rsidRDefault="009F75E9">
      <w:pPr>
        <w:pStyle w:val="TOC2"/>
        <w:rPr>
          <w:rFonts w:asciiTheme="minorHAnsi" w:eastAsiaTheme="minorEastAsia" w:hAnsiTheme="minorHAnsi" w:cstheme="minorBidi"/>
          <w:kern w:val="2"/>
          <w:sz w:val="22"/>
          <w:szCs w:val="22"/>
          <w14:ligatures w14:val="standardContextual"/>
        </w:rPr>
      </w:pPr>
      <w:r w:rsidRPr="001B4828">
        <w:rPr>
          <w:lang w:val="fr-FR" w:eastAsia="ko-KR"/>
        </w:rPr>
        <w:t>6.9</w:t>
      </w:r>
      <w:r>
        <w:rPr>
          <w:rFonts w:asciiTheme="minorHAnsi" w:eastAsiaTheme="minorEastAsia" w:hAnsiTheme="minorHAnsi" w:cstheme="minorBidi"/>
          <w:kern w:val="2"/>
          <w:sz w:val="22"/>
          <w:szCs w:val="22"/>
          <w14:ligatures w14:val="standardContextual"/>
        </w:rPr>
        <w:tab/>
      </w:r>
      <w:r w:rsidRPr="001B4828">
        <w:rPr>
          <w:lang w:val="fr-FR" w:eastAsia="ko-KR"/>
        </w:rPr>
        <w:t>MBS Session Context</w:t>
      </w:r>
      <w:r>
        <w:tab/>
      </w:r>
      <w:r>
        <w:fldChar w:fldCharType="begin" w:fldLock="1"/>
      </w:r>
      <w:r>
        <w:instrText xml:space="preserve"> PAGEREF _Toc162412409 \h </w:instrText>
      </w:r>
      <w:r>
        <w:fldChar w:fldCharType="separate"/>
      </w:r>
      <w:r>
        <w:t>36</w:t>
      </w:r>
      <w:r>
        <w:fldChar w:fldCharType="end"/>
      </w:r>
    </w:p>
    <w:p w14:paraId="1290C486" w14:textId="6DB1B3F4" w:rsidR="009F75E9" w:rsidRDefault="009F75E9">
      <w:pPr>
        <w:pStyle w:val="TOC3"/>
        <w:rPr>
          <w:rFonts w:asciiTheme="minorHAnsi" w:eastAsiaTheme="minorEastAsia" w:hAnsiTheme="minorHAnsi" w:cstheme="minorBidi"/>
          <w:kern w:val="2"/>
          <w:sz w:val="22"/>
          <w:szCs w:val="22"/>
          <w14:ligatures w14:val="standardContextual"/>
        </w:rPr>
      </w:pPr>
      <w:r w:rsidRPr="001B4828">
        <w:rPr>
          <w:lang w:val="fr-FR"/>
        </w:rPr>
        <w:t>6.9.1</w:t>
      </w:r>
      <w:r>
        <w:rPr>
          <w:rFonts w:asciiTheme="minorHAnsi" w:eastAsiaTheme="minorEastAsia" w:hAnsiTheme="minorHAnsi" w:cstheme="minorBidi"/>
          <w:kern w:val="2"/>
          <w:sz w:val="22"/>
          <w:szCs w:val="22"/>
          <w14:ligatures w14:val="standardContextual"/>
        </w:rPr>
        <w:tab/>
      </w:r>
      <w:r w:rsidRPr="001B4828">
        <w:rPr>
          <w:lang w:val="fr-FR"/>
        </w:rPr>
        <w:t>MBS Session Context</w:t>
      </w:r>
      <w:r>
        <w:tab/>
      </w:r>
      <w:r>
        <w:fldChar w:fldCharType="begin" w:fldLock="1"/>
      </w:r>
      <w:r>
        <w:instrText xml:space="preserve"> PAGEREF _Toc162412410 \h </w:instrText>
      </w:r>
      <w:r>
        <w:fldChar w:fldCharType="separate"/>
      </w:r>
      <w:r>
        <w:t>36</w:t>
      </w:r>
      <w:r>
        <w:fldChar w:fldCharType="end"/>
      </w:r>
    </w:p>
    <w:p w14:paraId="56CFF4A9" w14:textId="5D98EC8B" w:rsidR="009F75E9" w:rsidRDefault="009F75E9">
      <w:pPr>
        <w:pStyle w:val="TOC2"/>
        <w:rPr>
          <w:rFonts w:asciiTheme="minorHAnsi" w:eastAsiaTheme="minorEastAsia" w:hAnsiTheme="minorHAnsi" w:cstheme="minorBidi"/>
          <w:kern w:val="2"/>
          <w:sz w:val="22"/>
          <w:szCs w:val="22"/>
          <w14:ligatures w14:val="standardContextual"/>
        </w:rPr>
      </w:pPr>
      <w:r>
        <w:rPr>
          <w:lang w:eastAsia="zh-CN"/>
        </w:rPr>
        <w:t>6.10</w:t>
      </w:r>
      <w:r>
        <w:rPr>
          <w:rFonts w:asciiTheme="minorHAnsi" w:eastAsiaTheme="minorEastAsia" w:hAnsiTheme="minorHAnsi" w:cstheme="minorBidi"/>
          <w:kern w:val="2"/>
          <w:sz w:val="22"/>
          <w:szCs w:val="22"/>
          <w14:ligatures w14:val="standardContextual"/>
        </w:rPr>
        <w:tab/>
      </w:r>
      <w:r>
        <w:rPr>
          <w:lang w:eastAsia="zh-CN"/>
        </w:rPr>
        <w:t>Policy control for Multicast and Broadcast services</w:t>
      </w:r>
      <w:r>
        <w:tab/>
      </w:r>
      <w:r>
        <w:fldChar w:fldCharType="begin" w:fldLock="1"/>
      </w:r>
      <w:r>
        <w:instrText xml:space="preserve"> PAGEREF _Toc162412411 \h </w:instrText>
      </w:r>
      <w:r>
        <w:fldChar w:fldCharType="separate"/>
      </w:r>
      <w:r>
        <w:t>38</w:t>
      </w:r>
      <w:r>
        <w:fldChar w:fldCharType="end"/>
      </w:r>
    </w:p>
    <w:p w14:paraId="02E9E924" w14:textId="4838D778" w:rsidR="009F75E9" w:rsidRDefault="009F75E9">
      <w:pPr>
        <w:pStyle w:val="TOC3"/>
        <w:rPr>
          <w:rFonts w:asciiTheme="minorHAnsi" w:eastAsiaTheme="minorEastAsia" w:hAnsiTheme="minorHAnsi" w:cstheme="minorBidi"/>
          <w:kern w:val="2"/>
          <w:sz w:val="22"/>
          <w:szCs w:val="22"/>
          <w14:ligatures w14:val="standardContextual"/>
        </w:rPr>
      </w:pPr>
      <w:r>
        <w:rPr>
          <w:lang w:eastAsia="ja-JP"/>
        </w:rPr>
        <w:t>6.10.1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_Toc162412412 \h </w:instrText>
      </w:r>
      <w:r>
        <w:fldChar w:fldCharType="separate"/>
      </w:r>
      <w:r>
        <w:t>38</w:t>
      </w:r>
      <w:r>
        <w:fldChar w:fldCharType="end"/>
      </w:r>
    </w:p>
    <w:p w14:paraId="62A1B336" w14:textId="750E8F2E" w:rsidR="009F75E9" w:rsidRDefault="009F75E9">
      <w:pPr>
        <w:pStyle w:val="TOC3"/>
        <w:rPr>
          <w:rFonts w:asciiTheme="minorHAnsi" w:eastAsiaTheme="minorEastAsia" w:hAnsiTheme="minorHAnsi" w:cstheme="minorBidi"/>
          <w:kern w:val="2"/>
          <w:sz w:val="22"/>
          <w:szCs w:val="22"/>
          <w14:ligatures w14:val="standardContextual"/>
        </w:rPr>
      </w:pPr>
      <w:r>
        <w:rPr>
          <w:lang w:eastAsia="ja-JP"/>
        </w:rPr>
        <w:t>6.10.2</w:t>
      </w:r>
      <w:r>
        <w:rPr>
          <w:rFonts w:asciiTheme="minorHAnsi" w:eastAsiaTheme="minorEastAsia" w:hAnsiTheme="minorHAnsi" w:cstheme="minorBidi"/>
          <w:kern w:val="2"/>
          <w:sz w:val="22"/>
          <w:szCs w:val="22"/>
          <w14:ligatures w14:val="standardContextual"/>
        </w:rPr>
        <w:tab/>
      </w:r>
      <w:r>
        <w:rPr>
          <w:lang w:eastAsia="ja-JP"/>
        </w:rPr>
        <w:t>MBS Session policy control data in UDR</w:t>
      </w:r>
      <w:r>
        <w:tab/>
      </w:r>
      <w:r>
        <w:fldChar w:fldCharType="begin" w:fldLock="1"/>
      </w:r>
      <w:r>
        <w:instrText xml:space="preserve"> PAGEREF _Toc162412413 \h </w:instrText>
      </w:r>
      <w:r>
        <w:fldChar w:fldCharType="separate"/>
      </w:r>
      <w:r>
        <w:t>39</w:t>
      </w:r>
      <w:r>
        <w:fldChar w:fldCharType="end"/>
      </w:r>
    </w:p>
    <w:p w14:paraId="7065141B" w14:textId="0E2BE111"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Service Announcement</w:t>
      </w:r>
      <w:r>
        <w:tab/>
      </w:r>
      <w:r>
        <w:fldChar w:fldCharType="begin" w:fldLock="1"/>
      </w:r>
      <w:r>
        <w:instrText xml:space="preserve"> PAGEREF _Toc162412414 \h </w:instrText>
      </w:r>
      <w:r>
        <w:fldChar w:fldCharType="separate"/>
      </w:r>
      <w:r>
        <w:t>39</w:t>
      </w:r>
      <w:r>
        <w:fldChar w:fldCharType="end"/>
      </w:r>
    </w:p>
    <w:p w14:paraId="70C13974" w14:textId="14FC34A8"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Paging strategy handling</w:t>
      </w:r>
      <w:r>
        <w:tab/>
      </w:r>
      <w:r>
        <w:fldChar w:fldCharType="begin" w:fldLock="1"/>
      </w:r>
      <w:r>
        <w:instrText xml:space="preserve"> PAGEREF _Toc162412415 \h </w:instrText>
      </w:r>
      <w:r>
        <w:fldChar w:fldCharType="separate"/>
      </w:r>
      <w:r>
        <w:t>40</w:t>
      </w:r>
      <w:r>
        <w:fldChar w:fldCharType="end"/>
      </w:r>
    </w:p>
    <w:p w14:paraId="3FC61BD7" w14:textId="1CFEA830"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MBS Security function</w:t>
      </w:r>
      <w:r>
        <w:tab/>
      </w:r>
      <w:r>
        <w:fldChar w:fldCharType="begin" w:fldLock="1"/>
      </w:r>
      <w:r>
        <w:instrText xml:space="preserve"> PAGEREF _Toc162412416 \h </w:instrText>
      </w:r>
      <w:r>
        <w:fldChar w:fldCharType="separate"/>
      </w:r>
      <w:r>
        <w:t>41</w:t>
      </w:r>
      <w:r>
        <w:fldChar w:fldCharType="end"/>
      </w:r>
    </w:p>
    <w:p w14:paraId="2E26D4F5" w14:textId="1376A1E1"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MBS Service Information</w:t>
      </w:r>
      <w:r>
        <w:tab/>
      </w:r>
      <w:r>
        <w:fldChar w:fldCharType="begin" w:fldLock="1"/>
      </w:r>
      <w:r>
        <w:instrText xml:space="preserve"> PAGEREF _Toc162412417 \h </w:instrText>
      </w:r>
      <w:r>
        <w:fldChar w:fldCharType="separate"/>
      </w:r>
      <w:r>
        <w:t>41</w:t>
      </w:r>
      <w:r>
        <w:fldChar w:fldCharType="end"/>
      </w:r>
    </w:p>
    <w:p w14:paraId="22C48A48" w14:textId="5E8A5197"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Group Message Delivery</w:t>
      </w:r>
      <w:r>
        <w:tab/>
      </w:r>
      <w:r>
        <w:fldChar w:fldCharType="begin" w:fldLock="1"/>
      </w:r>
      <w:r>
        <w:instrText xml:space="preserve"> PAGEREF _Toc162412418 \h </w:instrText>
      </w:r>
      <w:r>
        <w:fldChar w:fldCharType="separate"/>
      </w:r>
      <w:r>
        <w:t>42</w:t>
      </w:r>
      <w:r>
        <w:fldChar w:fldCharType="end"/>
      </w:r>
    </w:p>
    <w:p w14:paraId="68F9A660" w14:textId="6A1828A2"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6.16</w:t>
      </w:r>
      <w:r>
        <w:rPr>
          <w:rFonts w:asciiTheme="minorHAnsi" w:eastAsiaTheme="minorEastAsia" w:hAnsiTheme="minorHAnsi" w:cstheme="minorBidi"/>
          <w:kern w:val="2"/>
          <w:sz w:val="22"/>
          <w:szCs w:val="22"/>
          <w14:ligatures w14:val="standardContextual"/>
        </w:rPr>
        <w:tab/>
      </w:r>
      <w:r>
        <w:rPr>
          <w:lang w:eastAsia="ko-KR"/>
        </w:rPr>
        <w:t>Support of MBS data reception for UEs using power saving functions</w:t>
      </w:r>
      <w:r>
        <w:tab/>
      </w:r>
      <w:r>
        <w:fldChar w:fldCharType="begin" w:fldLock="1"/>
      </w:r>
      <w:r>
        <w:instrText xml:space="preserve"> PAGEREF _Toc162412419 \h </w:instrText>
      </w:r>
      <w:r>
        <w:fldChar w:fldCharType="separate"/>
      </w:r>
      <w:r>
        <w:t>42</w:t>
      </w:r>
      <w:r>
        <w:fldChar w:fldCharType="end"/>
      </w:r>
    </w:p>
    <w:p w14:paraId="4C708FE2" w14:textId="0432A242"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6.17</w:t>
      </w:r>
      <w:r>
        <w:rPr>
          <w:rFonts w:asciiTheme="minorHAnsi" w:eastAsiaTheme="minorEastAsia" w:hAnsiTheme="minorHAnsi" w:cstheme="minorBidi"/>
          <w:kern w:val="2"/>
          <w:sz w:val="22"/>
          <w:szCs w:val="22"/>
          <w14:ligatures w14:val="standardContextual"/>
        </w:rPr>
        <w:tab/>
      </w:r>
      <w:r>
        <w:rPr>
          <w:lang w:eastAsia="ko-KR"/>
        </w:rPr>
        <w:t>Support of Multicast MBS session data reception in UE with RRC_INACTIVE state</w:t>
      </w:r>
      <w:r>
        <w:tab/>
      </w:r>
      <w:r>
        <w:fldChar w:fldCharType="begin" w:fldLock="1"/>
      </w:r>
      <w:r>
        <w:instrText xml:space="preserve"> PAGEREF _Toc162412420 \h </w:instrText>
      </w:r>
      <w:r>
        <w:fldChar w:fldCharType="separate"/>
      </w:r>
      <w:r>
        <w:t>43</w:t>
      </w:r>
      <w:r>
        <w:fldChar w:fldCharType="end"/>
      </w:r>
    </w:p>
    <w:p w14:paraId="154CB73B" w14:textId="1597A6A6"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6.18</w:t>
      </w:r>
      <w:r>
        <w:rPr>
          <w:rFonts w:asciiTheme="minorHAnsi" w:eastAsiaTheme="minorEastAsia" w:hAnsiTheme="minorHAnsi" w:cstheme="minorBidi"/>
          <w:kern w:val="2"/>
          <w:sz w:val="22"/>
          <w:szCs w:val="22"/>
          <w14:ligatures w14:val="standardContextual"/>
        </w:rPr>
        <w:tab/>
      </w:r>
      <w:r>
        <w:rPr>
          <w:lang w:eastAsia="ko-KR"/>
        </w:rPr>
        <w:t>Resource sharing across broadcast MBS Sessions during network sharing</w:t>
      </w:r>
      <w:r>
        <w:tab/>
      </w:r>
      <w:r>
        <w:fldChar w:fldCharType="begin" w:fldLock="1"/>
      </w:r>
      <w:r>
        <w:instrText xml:space="preserve"> PAGEREF _Toc162412421 \h </w:instrText>
      </w:r>
      <w:r>
        <w:fldChar w:fldCharType="separate"/>
      </w:r>
      <w:r>
        <w:t>43</w:t>
      </w:r>
      <w:r>
        <w:fldChar w:fldCharType="end"/>
      </w:r>
    </w:p>
    <w:p w14:paraId="3B1E1C04" w14:textId="55667E62"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6.19</w:t>
      </w:r>
      <w:r>
        <w:rPr>
          <w:rFonts w:asciiTheme="minorHAnsi" w:eastAsiaTheme="minorEastAsia" w:hAnsiTheme="minorHAnsi" w:cstheme="minorBidi"/>
          <w:kern w:val="2"/>
          <w:sz w:val="22"/>
          <w:szCs w:val="22"/>
          <w14:ligatures w14:val="standardContextual"/>
        </w:rPr>
        <w:tab/>
      </w:r>
      <w:r>
        <w:rPr>
          <w:lang w:eastAsia="ko-KR"/>
        </w:rPr>
        <w:t>Support of Broadcast MBS Session Intended for NR RedCap UEs</w:t>
      </w:r>
      <w:r>
        <w:tab/>
      </w:r>
      <w:r>
        <w:fldChar w:fldCharType="begin" w:fldLock="1"/>
      </w:r>
      <w:r>
        <w:instrText xml:space="preserve"> PAGEREF _Toc162412422 \h </w:instrText>
      </w:r>
      <w:r>
        <w:fldChar w:fldCharType="separate"/>
      </w:r>
      <w:r>
        <w:t>45</w:t>
      </w:r>
      <w:r>
        <w:fldChar w:fldCharType="end"/>
      </w:r>
    </w:p>
    <w:p w14:paraId="0D25872B" w14:textId="3A9A6D56" w:rsidR="009F75E9" w:rsidRDefault="009F75E9">
      <w:pPr>
        <w:pStyle w:val="TOC1"/>
        <w:rPr>
          <w:rFonts w:asciiTheme="minorHAnsi" w:eastAsiaTheme="minorEastAsia" w:hAnsiTheme="minorHAnsi" w:cstheme="minorBidi"/>
          <w:kern w:val="2"/>
          <w:szCs w:val="22"/>
          <w14:ligatures w14:val="standardContextual"/>
        </w:rPr>
      </w:pPr>
      <w:r>
        <w:rPr>
          <w:lang w:eastAsia="ko-KR"/>
        </w:rPr>
        <w:t>7</w:t>
      </w:r>
      <w:r>
        <w:rPr>
          <w:rFonts w:asciiTheme="minorHAnsi" w:eastAsiaTheme="minorEastAsia" w:hAnsiTheme="minorHAnsi" w:cstheme="minorBidi"/>
          <w:kern w:val="2"/>
          <w:szCs w:val="22"/>
          <w14:ligatures w14:val="standardContextual"/>
        </w:rPr>
        <w:tab/>
      </w:r>
      <w:r>
        <w:rPr>
          <w:lang w:eastAsia="ko-KR"/>
        </w:rPr>
        <w:t>MBS procedures</w:t>
      </w:r>
      <w:r>
        <w:tab/>
      </w:r>
      <w:r>
        <w:fldChar w:fldCharType="begin" w:fldLock="1"/>
      </w:r>
      <w:r>
        <w:instrText xml:space="preserve"> PAGEREF _Toc162412423 \h </w:instrText>
      </w:r>
      <w:r>
        <w:fldChar w:fldCharType="separate"/>
      </w:r>
      <w:r>
        <w:t>45</w:t>
      </w:r>
      <w:r>
        <w:fldChar w:fldCharType="end"/>
      </w:r>
    </w:p>
    <w:p w14:paraId="73BF3B8F" w14:textId="18AF21FF"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7.1</w:t>
      </w:r>
      <w:r>
        <w:rPr>
          <w:rFonts w:asciiTheme="minorHAnsi" w:eastAsiaTheme="minorEastAsia" w:hAnsiTheme="minorHAnsi" w:cstheme="minorBidi"/>
          <w:kern w:val="2"/>
          <w:sz w:val="22"/>
          <w:szCs w:val="22"/>
          <w14:ligatures w14:val="standardContextual"/>
        </w:rPr>
        <w:tab/>
      </w:r>
      <w:r>
        <w:rPr>
          <w:lang w:eastAsia="ko-KR"/>
        </w:rPr>
        <w:t>Common procedure for Multicast and Broadcast</w:t>
      </w:r>
      <w:r>
        <w:tab/>
      </w:r>
      <w:r>
        <w:fldChar w:fldCharType="begin" w:fldLock="1"/>
      </w:r>
      <w:r>
        <w:instrText xml:space="preserve"> PAGEREF _Toc162412424 \h </w:instrText>
      </w:r>
      <w:r>
        <w:fldChar w:fldCharType="separate"/>
      </w:r>
      <w:r>
        <w:t>45</w:t>
      </w:r>
      <w:r>
        <w:fldChar w:fldCharType="end"/>
      </w:r>
    </w:p>
    <w:p w14:paraId="0A5CCCF8" w14:textId="0A11FABB"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 xml:space="preserve">MBS </w:t>
      </w:r>
      <w:r>
        <w:rPr>
          <w:lang w:eastAsia="ko-KR"/>
        </w:rPr>
        <w:t>Session Management</w:t>
      </w:r>
      <w:r>
        <w:tab/>
      </w:r>
      <w:r>
        <w:fldChar w:fldCharType="begin" w:fldLock="1"/>
      </w:r>
      <w:r>
        <w:instrText xml:space="preserve"> PAGEREF _Toc162412425 \h </w:instrText>
      </w:r>
      <w:r>
        <w:fldChar w:fldCharType="separate"/>
      </w:r>
      <w:r>
        <w:t>45</w:t>
      </w:r>
      <w:r>
        <w:fldChar w:fldCharType="end"/>
      </w:r>
    </w:p>
    <w:p w14:paraId="25300EDA" w14:textId="32276DAB" w:rsidR="009F75E9" w:rsidRDefault="009F75E9">
      <w:pPr>
        <w:pStyle w:val="TOC4"/>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_Toc162412426 \h </w:instrText>
      </w:r>
      <w:r>
        <w:fldChar w:fldCharType="separate"/>
      </w:r>
      <w:r>
        <w:t>45</w:t>
      </w:r>
      <w:r>
        <w:fldChar w:fldCharType="end"/>
      </w:r>
    </w:p>
    <w:p w14:paraId="3FB682FC" w14:textId="108FE0B1" w:rsidR="009F75E9" w:rsidRDefault="009F75E9">
      <w:pPr>
        <w:pStyle w:val="TOC4"/>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MBS Session Creation without PCC</w:t>
      </w:r>
      <w:r>
        <w:tab/>
      </w:r>
      <w:r>
        <w:fldChar w:fldCharType="begin" w:fldLock="1"/>
      </w:r>
      <w:r>
        <w:instrText xml:space="preserve"> PAGEREF _Toc162412427 \h </w:instrText>
      </w:r>
      <w:r>
        <w:fldChar w:fldCharType="separate"/>
      </w:r>
      <w:r>
        <w:t>45</w:t>
      </w:r>
      <w:r>
        <w:fldChar w:fldCharType="end"/>
      </w:r>
    </w:p>
    <w:p w14:paraId="57CBC374" w14:textId="38A9C595" w:rsidR="009F75E9" w:rsidRDefault="009F75E9">
      <w:pPr>
        <w:pStyle w:val="TOC4"/>
        <w:rPr>
          <w:rFonts w:asciiTheme="minorHAnsi" w:eastAsiaTheme="minorEastAsia" w:hAnsiTheme="minorHAnsi" w:cstheme="minorBidi"/>
          <w:kern w:val="2"/>
          <w:sz w:val="22"/>
          <w:szCs w:val="22"/>
          <w14:ligatures w14:val="standardContextual"/>
        </w:rPr>
      </w:pPr>
      <w:r>
        <w:t>7.1.1.3</w:t>
      </w:r>
      <w:r>
        <w:rPr>
          <w:rFonts w:asciiTheme="minorHAnsi" w:eastAsiaTheme="minorEastAsia" w:hAnsiTheme="minorHAnsi" w:cstheme="minorBidi"/>
          <w:kern w:val="2"/>
          <w:sz w:val="22"/>
          <w:szCs w:val="22"/>
          <w14:ligatures w14:val="standardContextual"/>
        </w:rPr>
        <w:tab/>
      </w:r>
      <w:r>
        <w:t>MBS Session Creation with PCC</w:t>
      </w:r>
      <w:r>
        <w:tab/>
      </w:r>
      <w:r>
        <w:fldChar w:fldCharType="begin" w:fldLock="1"/>
      </w:r>
      <w:r>
        <w:instrText xml:space="preserve"> PAGEREF _Toc162412428 \h </w:instrText>
      </w:r>
      <w:r>
        <w:fldChar w:fldCharType="separate"/>
      </w:r>
      <w:r>
        <w:t>49</w:t>
      </w:r>
      <w:r>
        <w:fldChar w:fldCharType="end"/>
      </w:r>
    </w:p>
    <w:p w14:paraId="3F16250A" w14:textId="07A639C1" w:rsidR="009F75E9" w:rsidRDefault="009F75E9">
      <w:pPr>
        <w:pStyle w:val="TOC4"/>
        <w:rPr>
          <w:rFonts w:asciiTheme="minorHAnsi" w:eastAsiaTheme="minorEastAsia" w:hAnsiTheme="minorHAnsi" w:cstheme="minorBidi"/>
          <w:kern w:val="2"/>
          <w:sz w:val="22"/>
          <w:szCs w:val="22"/>
          <w14:ligatures w14:val="standardContextual"/>
        </w:rPr>
      </w:pPr>
      <w:r>
        <w:t>7.1.1.4</w:t>
      </w:r>
      <w:r>
        <w:rPr>
          <w:rFonts w:asciiTheme="minorHAnsi" w:eastAsiaTheme="minorEastAsia" w:hAnsiTheme="minorHAnsi" w:cstheme="minorBidi"/>
          <w:kern w:val="2"/>
          <w:sz w:val="22"/>
          <w:szCs w:val="22"/>
          <w14:ligatures w14:val="standardContextual"/>
        </w:rPr>
        <w:tab/>
      </w:r>
      <w:r>
        <w:t>MBS Session Deletion without PCC</w:t>
      </w:r>
      <w:r>
        <w:tab/>
      </w:r>
      <w:r>
        <w:fldChar w:fldCharType="begin" w:fldLock="1"/>
      </w:r>
      <w:r>
        <w:instrText xml:space="preserve"> PAGEREF _Toc162412429 \h </w:instrText>
      </w:r>
      <w:r>
        <w:fldChar w:fldCharType="separate"/>
      </w:r>
      <w:r>
        <w:t>53</w:t>
      </w:r>
      <w:r>
        <w:fldChar w:fldCharType="end"/>
      </w:r>
    </w:p>
    <w:p w14:paraId="4F97B9B0" w14:textId="277AAA41" w:rsidR="009F75E9" w:rsidRDefault="009F75E9">
      <w:pPr>
        <w:pStyle w:val="TOC4"/>
        <w:rPr>
          <w:rFonts w:asciiTheme="minorHAnsi" w:eastAsiaTheme="minorEastAsia" w:hAnsiTheme="minorHAnsi" w:cstheme="minorBidi"/>
          <w:kern w:val="2"/>
          <w:sz w:val="22"/>
          <w:szCs w:val="22"/>
          <w14:ligatures w14:val="standardContextual"/>
        </w:rPr>
      </w:pPr>
      <w:r>
        <w:t>7.1.1.5</w:t>
      </w:r>
      <w:r>
        <w:rPr>
          <w:rFonts w:asciiTheme="minorHAnsi" w:eastAsiaTheme="minorEastAsia" w:hAnsiTheme="minorHAnsi" w:cstheme="minorBidi"/>
          <w:kern w:val="2"/>
          <w:sz w:val="22"/>
          <w:szCs w:val="22"/>
          <w14:ligatures w14:val="standardContextual"/>
        </w:rPr>
        <w:tab/>
      </w:r>
      <w:r>
        <w:t>MBS Session Deletion with PCC</w:t>
      </w:r>
      <w:r>
        <w:tab/>
      </w:r>
      <w:r>
        <w:fldChar w:fldCharType="begin" w:fldLock="1"/>
      </w:r>
      <w:r>
        <w:instrText xml:space="preserve"> PAGEREF _Toc162412430 \h </w:instrText>
      </w:r>
      <w:r>
        <w:fldChar w:fldCharType="separate"/>
      </w:r>
      <w:r>
        <w:t>54</w:t>
      </w:r>
      <w:r>
        <w:fldChar w:fldCharType="end"/>
      </w:r>
    </w:p>
    <w:p w14:paraId="0ABB729A" w14:textId="2963D6F4" w:rsidR="009F75E9" w:rsidRDefault="009F75E9">
      <w:pPr>
        <w:pStyle w:val="TOC4"/>
        <w:rPr>
          <w:rFonts w:asciiTheme="minorHAnsi" w:eastAsiaTheme="minorEastAsia" w:hAnsiTheme="minorHAnsi" w:cstheme="minorBidi"/>
          <w:kern w:val="2"/>
          <w:sz w:val="22"/>
          <w:szCs w:val="22"/>
          <w14:ligatures w14:val="standardContextual"/>
        </w:rPr>
      </w:pPr>
      <w:r>
        <w:t>7.1.1.6</w:t>
      </w:r>
      <w:r>
        <w:rPr>
          <w:rFonts w:asciiTheme="minorHAnsi" w:eastAsiaTheme="minorEastAsia" w:hAnsiTheme="minorHAnsi" w:cstheme="minorBidi"/>
          <w:kern w:val="2"/>
          <w:sz w:val="22"/>
          <w:szCs w:val="22"/>
          <w14:ligatures w14:val="standardContextual"/>
        </w:rPr>
        <w:tab/>
      </w:r>
      <w:r>
        <w:t>MBS Session Update without PCC</w:t>
      </w:r>
      <w:r>
        <w:tab/>
      </w:r>
      <w:r>
        <w:fldChar w:fldCharType="begin" w:fldLock="1"/>
      </w:r>
      <w:r>
        <w:instrText xml:space="preserve"> PAGEREF _Toc162412431 \h </w:instrText>
      </w:r>
      <w:r>
        <w:fldChar w:fldCharType="separate"/>
      </w:r>
      <w:r>
        <w:t>56</w:t>
      </w:r>
      <w:r>
        <w:fldChar w:fldCharType="end"/>
      </w:r>
    </w:p>
    <w:p w14:paraId="5428335E" w14:textId="1D153978" w:rsidR="009F75E9" w:rsidRDefault="009F75E9">
      <w:pPr>
        <w:pStyle w:val="TOC4"/>
        <w:rPr>
          <w:rFonts w:asciiTheme="minorHAnsi" w:eastAsiaTheme="minorEastAsia" w:hAnsiTheme="minorHAnsi" w:cstheme="minorBidi"/>
          <w:kern w:val="2"/>
          <w:sz w:val="22"/>
          <w:szCs w:val="22"/>
          <w14:ligatures w14:val="standardContextual"/>
        </w:rPr>
      </w:pPr>
      <w:r>
        <w:t>7.1.1.7</w:t>
      </w:r>
      <w:r>
        <w:rPr>
          <w:rFonts w:asciiTheme="minorHAnsi" w:eastAsiaTheme="minorEastAsia" w:hAnsiTheme="minorHAnsi" w:cstheme="minorBidi"/>
          <w:kern w:val="2"/>
          <w:sz w:val="22"/>
          <w:szCs w:val="22"/>
          <w14:ligatures w14:val="standardContextual"/>
        </w:rPr>
        <w:tab/>
      </w:r>
      <w:r>
        <w:t>MBS Session Update with PCC</w:t>
      </w:r>
      <w:r>
        <w:tab/>
      </w:r>
      <w:r>
        <w:fldChar w:fldCharType="begin" w:fldLock="1"/>
      </w:r>
      <w:r>
        <w:instrText xml:space="preserve"> PAGEREF _Toc162412432 \h </w:instrText>
      </w:r>
      <w:r>
        <w:fldChar w:fldCharType="separate"/>
      </w:r>
      <w:r>
        <w:t>57</w:t>
      </w:r>
      <w:r>
        <w:fldChar w:fldCharType="end"/>
      </w:r>
    </w:p>
    <w:p w14:paraId="25478A8C" w14:textId="5CE4D521"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7.1.2</w:t>
      </w:r>
      <w:r>
        <w:rPr>
          <w:rFonts w:asciiTheme="minorHAnsi" w:eastAsiaTheme="minorEastAsia" w:hAnsiTheme="minorHAnsi" w:cstheme="minorBidi"/>
          <w:kern w:val="2"/>
          <w:sz w:val="22"/>
          <w:szCs w:val="22"/>
          <w14:ligatures w14:val="standardContextual"/>
        </w:rPr>
        <w:tab/>
      </w:r>
      <w:r>
        <w:rPr>
          <w:lang w:eastAsia="zh-CN"/>
        </w:rPr>
        <w:t>MB-SMF discovery and selection for multicast/broadcast session</w:t>
      </w:r>
      <w:r>
        <w:tab/>
      </w:r>
      <w:r>
        <w:fldChar w:fldCharType="begin" w:fldLock="1"/>
      </w:r>
      <w:r>
        <w:instrText xml:space="preserve"> PAGEREF _Toc162412433 \h </w:instrText>
      </w:r>
      <w:r>
        <w:fldChar w:fldCharType="separate"/>
      </w:r>
      <w:r>
        <w:t>59</w:t>
      </w:r>
      <w:r>
        <w:fldChar w:fldCharType="end"/>
      </w:r>
    </w:p>
    <w:p w14:paraId="449AD7D4" w14:textId="14F1EAD7"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7.1.3</w:t>
      </w:r>
      <w:r>
        <w:rPr>
          <w:rFonts w:asciiTheme="minorHAnsi" w:eastAsiaTheme="minorEastAsia" w:hAnsiTheme="minorHAnsi" w:cstheme="minorBidi"/>
          <w:kern w:val="2"/>
          <w:sz w:val="22"/>
          <w:szCs w:val="22"/>
          <w14:ligatures w14:val="standardContextual"/>
        </w:rPr>
        <w:tab/>
      </w:r>
      <w:r>
        <w:rPr>
          <w:lang w:eastAsia="zh-CN"/>
        </w:rPr>
        <w:t>MB-UPF discovery and selection for multicast/broadcast session</w:t>
      </w:r>
      <w:r>
        <w:tab/>
      </w:r>
      <w:r>
        <w:fldChar w:fldCharType="begin" w:fldLock="1"/>
      </w:r>
      <w:r>
        <w:instrText xml:space="preserve"> PAGEREF _Toc162412434 \h </w:instrText>
      </w:r>
      <w:r>
        <w:fldChar w:fldCharType="separate"/>
      </w:r>
      <w:r>
        <w:t>60</w:t>
      </w:r>
      <w:r>
        <w:fldChar w:fldCharType="end"/>
      </w:r>
    </w:p>
    <w:p w14:paraId="0356B7FC" w14:textId="5E80B050"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7.2</w:t>
      </w:r>
      <w:r>
        <w:rPr>
          <w:rFonts w:asciiTheme="minorHAnsi" w:eastAsiaTheme="minorEastAsia" w:hAnsiTheme="minorHAnsi" w:cstheme="minorBidi"/>
          <w:kern w:val="2"/>
          <w:sz w:val="22"/>
          <w:szCs w:val="22"/>
          <w14:ligatures w14:val="standardContextual"/>
        </w:rPr>
        <w:tab/>
      </w:r>
      <w:r>
        <w:rPr>
          <w:lang w:eastAsia="ko-KR"/>
        </w:rPr>
        <w:t>MBS procedures for multicast Session</w:t>
      </w:r>
      <w:r>
        <w:tab/>
      </w:r>
      <w:r>
        <w:fldChar w:fldCharType="begin" w:fldLock="1"/>
      </w:r>
      <w:r>
        <w:instrText xml:space="preserve"> PAGEREF _Toc162412435 \h </w:instrText>
      </w:r>
      <w:r>
        <w:fldChar w:fldCharType="separate"/>
      </w:r>
      <w:r>
        <w:t>60</w:t>
      </w:r>
      <w:r>
        <w:fldChar w:fldCharType="end"/>
      </w:r>
    </w:p>
    <w:p w14:paraId="30DCFB77" w14:textId="7367E877"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7.2.1</w:t>
      </w:r>
      <w:r>
        <w:rPr>
          <w:rFonts w:asciiTheme="minorHAnsi" w:eastAsiaTheme="minorEastAsia" w:hAnsiTheme="minorHAnsi" w:cstheme="minorBidi"/>
          <w:kern w:val="2"/>
          <w:sz w:val="22"/>
          <w:szCs w:val="22"/>
          <w14:ligatures w14:val="standardContextual"/>
        </w:rPr>
        <w:tab/>
      </w:r>
      <w:r>
        <w:rPr>
          <w:lang w:eastAsia="ko-KR"/>
        </w:rPr>
        <w:t>MBS join and Session establishment procedure</w:t>
      </w:r>
      <w:r>
        <w:tab/>
      </w:r>
      <w:r>
        <w:fldChar w:fldCharType="begin" w:fldLock="1"/>
      </w:r>
      <w:r>
        <w:instrText xml:space="preserve"> PAGEREF _Toc162412436 \h </w:instrText>
      </w:r>
      <w:r>
        <w:fldChar w:fldCharType="separate"/>
      </w:r>
      <w:r>
        <w:t>60</w:t>
      </w:r>
      <w:r>
        <w:fldChar w:fldCharType="end"/>
      </w:r>
    </w:p>
    <w:p w14:paraId="28A7D18F" w14:textId="2B89B0E1"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_Toc162412437 \h </w:instrText>
      </w:r>
      <w:r>
        <w:fldChar w:fldCharType="separate"/>
      </w:r>
      <w:r>
        <w:t>60</w:t>
      </w:r>
      <w:r>
        <w:fldChar w:fldCharType="end"/>
      </w:r>
    </w:p>
    <w:p w14:paraId="491F1FCF" w14:textId="1FF5D400"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Establishment of a PDU Session that can be associated with multicast session(s)</w:t>
      </w:r>
      <w:r>
        <w:tab/>
      </w:r>
      <w:r>
        <w:fldChar w:fldCharType="begin" w:fldLock="1"/>
      </w:r>
      <w:r>
        <w:instrText xml:space="preserve"> PAGEREF _Toc162412438 \h </w:instrText>
      </w:r>
      <w:r>
        <w:fldChar w:fldCharType="separate"/>
      </w:r>
      <w:r>
        <w:t>61</w:t>
      </w:r>
      <w:r>
        <w:fldChar w:fldCharType="end"/>
      </w:r>
    </w:p>
    <w:p w14:paraId="4A141F44" w14:textId="08A5D652"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7.2.1.3</w:t>
      </w:r>
      <w:r>
        <w:rPr>
          <w:rFonts w:asciiTheme="minorHAnsi" w:eastAsiaTheme="minorEastAsia" w:hAnsiTheme="minorHAnsi" w:cstheme="minorBidi"/>
          <w:kern w:val="2"/>
          <w:sz w:val="22"/>
          <w:szCs w:val="22"/>
          <w14:ligatures w14:val="standardContextual"/>
        </w:rPr>
        <w:tab/>
      </w:r>
      <w:r>
        <w:rPr>
          <w:lang w:eastAsia="ko-KR"/>
        </w:rPr>
        <w:t>Multicast session join and session establishment procedure</w:t>
      </w:r>
      <w:r>
        <w:tab/>
      </w:r>
      <w:r>
        <w:fldChar w:fldCharType="begin" w:fldLock="1"/>
      </w:r>
      <w:r>
        <w:instrText xml:space="preserve"> PAGEREF _Toc162412439 \h </w:instrText>
      </w:r>
      <w:r>
        <w:fldChar w:fldCharType="separate"/>
      </w:r>
      <w:r>
        <w:t>61</w:t>
      </w:r>
      <w:r>
        <w:fldChar w:fldCharType="end"/>
      </w:r>
    </w:p>
    <w:p w14:paraId="01005018" w14:textId="73EF1F69"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7.2.1.4</w:t>
      </w:r>
      <w:r>
        <w:rPr>
          <w:rFonts w:asciiTheme="minorHAnsi" w:eastAsiaTheme="minorEastAsia" w:hAnsiTheme="minorHAnsi" w:cstheme="minorBidi"/>
          <w:kern w:val="2"/>
          <w:sz w:val="22"/>
          <w:szCs w:val="22"/>
          <w14:ligatures w14:val="standardContextual"/>
        </w:rPr>
        <w:tab/>
      </w:r>
      <w:r>
        <w:rPr>
          <w:lang w:eastAsia="ko-KR"/>
        </w:rPr>
        <w:t>Establishment of shared delivery toward RAN node</w:t>
      </w:r>
      <w:r>
        <w:tab/>
      </w:r>
      <w:r>
        <w:fldChar w:fldCharType="begin" w:fldLock="1"/>
      </w:r>
      <w:r>
        <w:instrText xml:space="preserve"> PAGEREF _Toc162412440 \h </w:instrText>
      </w:r>
      <w:r>
        <w:fldChar w:fldCharType="separate"/>
      </w:r>
      <w:r>
        <w:t>66</w:t>
      </w:r>
      <w:r>
        <w:fldChar w:fldCharType="end"/>
      </w:r>
    </w:p>
    <w:p w14:paraId="040D5AC6" w14:textId="077CA03C"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7.2.2</w:t>
      </w:r>
      <w:r>
        <w:rPr>
          <w:rFonts w:asciiTheme="minorHAnsi" w:eastAsiaTheme="minorEastAsia" w:hAnsiTheme="minorHAnsi" w:cstheme="minorBidi"/>
          <w:kern w:val="2"/>
          <w:sz w:val="22"/>
          <w:szCs w:val="22"/>
          <w14:ligatures w14:val="standardContextual"/>
        </w:rPr>
        <w:tab/>
      </w:r>
      <w:r>
        <w:rPr>
          <w:lang w:eastAsia="ko-KR"/>
        </w:rPr>
        <w:t>Multicast MBS Session leave and Multicast MBS Session release procedure</w:t>
      </w:r>
      <w:r>
        <w:tab/>
      </w:r>
      <w:r>
        <w:fldChar w:fldCharType="begin" w:fldLock="1"/>
      </w:r>
      <w:r>
        <w:instrText xml:space="preserve"> PAGEREF _Toc162412441 \h </w:instrText>
      </w:r>
      <w:r>
        <w:fldChar w:fldCharType="separate"/>
      </w:r>
      <w:r>
        <w:t>67</w:t>
      </w:r>
      <w:r>
        <w:fldChar w:fldCharType="end"/>
      </w:r>
    </w:p>
    <w:p w14:paraId="0F601E4C" w14:textId="7A25967C"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_Toc162412442 \h </w:instrText>
      </w:r>
      <w:r>
        <w:fldChar w:fldCharType="separate"/>
      </w:r>
      <w:r>
        <w:t>67</w:t>
      </w:r>
      <w:r>
        <w:fldChar w:fldCharType="end"/>
      </w:r>
    </w:p>
    <w:p w14:paraId="757709B4" w14:textId="61B3191E"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7.2.2.2</w:t>
      </w:r>
      <w:r>
        <w:rPr>
          <w:rFonts w:asciiTheme="minorHAnsi" w:eastAsiaTheme="minorEastAsia" w:hAnsiTheme="minorHAnsi" w:cstheme="minorBidi"/>
          <w:kern w:val="2"/>
          <w:sz w:val="22"/>
          <w:szCs w:val="22"/>
          <w14:ligatures w14:val="standardContextual"/>
        </w:rPr>
        <w:tab/>
      </w:r>
      <w:r>
        <w:rPr>
          <w:lang w:eastAsia="zh-CN"/>
        </w:rPr>
        <w:t>Multicast Session leave requested by the UE</w:t>
      </w:r>
      <w:r>
        <w:tab/>
      </w:r>
      <w:r>
        <w:fldChar w:fldCharType="begin" w:fldLock="1"/>
      </w:r>
      <w:r>
        <w:instrText xml:space="preserve"> PAGEREF _Toc162412443 \h </w:instrText>
      </w:r>
      <w:r>
        <w:fldChar w:fldCharType="separate"/>
      </w:r>
      <w:r>
        <w:t>67</w:t>
      </w:r>
      <w:r>
        <w:fldChar w:fldCharType="end"/>
      </w:r>
    </w:p>
    <w:p w14:paraId="72BC32E2" w14:textId="0C12B5E1" w:rsidR="009F75E9" w:rsidRDefault="009F75E9">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rsidRPr="001B4828">
        <w:rPr>
          <w:rFonts w:eastAsia="DengXian"/>
          <w:lang w:eastAsia="zh-CN"/>
        </w:rPr>
        <w:t>Multicast session leave requested by the network or MBS session release</w:t>
      </w:r>
      <w:r>
        <w:tab/>
      </w:r>
      <w:r>
        <w:fldChar w:fldCharType="begin" w:fldLock="1"/>
      </w:r>
      <w:r>
        <w:instrText xml:space="preserve"> PAGEREF _Toc162412444 \h </w:instrText>
      </w:r>
      <w:r>
        <w:fldChar w:fldCharType="separate"/>
      </w:r>
      <w:r>
        <w:t>69</w:t>
      </w:r>
      <w:r>
        <w:fldChar w:fldCharType="end"/>
      </w:r>
    </w:p>
    <w:p w14:paraId="38F8FB1E" w14:textId="3B76BAFB"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7.2.2.4</w:t>
      </w:r>
      <w:r>
        <w:rPr>
          <w:rFonts w:asciiTheme="minorHAnsi" w:eastAsiaTheme="minorEastAsia" w:hAnsiTheme="minorHAnsi" w:cstheme="minorBidi"/>
          <w:kern w:val="2"/>
          <w:sz w:val="22"/>
          <w:szCs w:val="22"/>
          <w14:ligatures w14:val="standardContextual"/>
        </w:rPr>
        <w:tab/>
      </w:r>
      <w:r>
        <w:rPr>
          <w:lang w:eastAsia="ko-KR"/>
        </w:rPr>
        <w:t>Release of shared delivery toward RAN node</w:t>
      </w:r>
      <w:r>
        <w:tab/>
      </w:r>
      <w:r>
        <w:fldChar w:fldCharType="begin" w:fldLock="1"/>
      </w:r>
      <w:r>
        <w:instrText xml:space="preserve"> PAGEREF _Toc162412445 \h </w:instrText>
      </w:r>
      <w:r>
        <w:fldChar w:fldCharType="separate"/>
      </w:r>
      <w:r>
        <w:t>71</w:t>
      </w:r>
      <w:r>
        <w:fldChar w:fldCharType="end"/>
      </w:r>
    </w:p>
    <w:p w14:paraId="42C680D8" w14:textId="3DEE3F25"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7.2.3</w:t>
      </w:r>
      <w:r>
        <w:rPr>
          <w:rFonts w:asciiTheme="minorHAnsi" w:eastAsiaTheme="minorEastAsia" w:hAnsiTheme="minorHAnsi" w:cstheme="minorBidi"/>
          <w:kern w:val="2"/>
          <w:sz w:val="22"/>
          <w:szCs w:val="22"/>
          <w14:ligatures w14:val="standardContextual"/>
        </w:rPr>
        <w:tab/>
      </w:r>
      <w:r>
        <w:rPr>
          <w:lang w:eastAsia="ko-KR"/>
        </w:rPr>
        <w:t>Mobility Procedures for MBS</w:t>
      </w:r>
      <w:r>
        <w:tab/>
      </w:r>
      <w:r>
        <w:fldChar w:fldCharType="begin" w:fldLock="1"/>
      </w:r>
      <w:r>
        <w:instrText xml:space="preserve"> PAGEREF _Toc162412446 \h </w:instrText>
      </w:r>
      <w:r>
        <w:fldChar w:fldCharType="separate"/>
      </w:r>
      <w:r>
        <w:t>72</w:t>
      </w:r>
      <w:r>
        <w:fldChar w:fldCharType="end"/>
      </w:r>
    </w:p>
    <w:p w14:paraId="5449BB3B" w14:textId="7651093F"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_Toc162412447 \h </w:instrText>
      </w:r>
      <w:r>
        <w:fldChar w:fldCharType="separate"/>
      </w:r>
      <w:r>
        <w:t>72</w:t>
      </w:r>
      <w:r>
        <w:fldChar w:fldCharType="end"/>
      </w:r>
    </w:p>
    <w:p w14:paraId="2BA09B54" w14:textId="0B3FB547"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7.2.3.2</w:t>
      </w:r>
      <w:r>
        <w:rPr>
          <w:rFonts w:asciiTheme="minorHAnsi" w:eastAsiaTheme="minorEastAsia" w:hAnsiTheme="minorHAnsi" w:cstheme="minorBidi"/>
          <w:kern w:val="2"/>
          <w:sz w:val="22"/>
          <w:szCs w:val="22"/>
          <w14:ligatures w14:val="standardContextual"/>
        </w:rPr>
        <w:tab/>
      </w:r>
      <w:r>
        <w:rPr>
          <w:lang w:eastAsia="zh-CN"/>
        </w:rPr>
        <w:t>Xn based handover from MBS supporting NG-RAN node</w:t>
      </w:r>
      <w:r>
        <w:tab/>
      </w:r>
      <w:r>
        <w:fldChar w:fldCharType="begin" w:fldLock="1"/>
      </w:r>
      <w:r>
        <w:instrText xml:space="preserve"> PAGEREF _Toc162412448 \h </w:instrText>
      </w:r>
      <w:r>
        <w:fldChar w:fldCharType="separate"/>
      </w:r>
      <w:r>
        <w:t>72</w:t>
      </w:r>
      <w:r>
        <w:fldChar w:fldCharType="end"/>
      </w:r>
    </w:p>
    <w:p w14:paraId="4B73B7A3" w14:textId="04DB9314" w:rsidR="009F75E9" w:rsidRDefault="009F75E9">
      <w:pPr>
        <w:pStyle w:val="TOC4"/>
        <w:rPr>
          <w:rFonts w:asciiTheme="minorHAnsi" w:eastAsiaTheme="minorEastAsia" w:hAnsiTheme="minorHAnsi" w:cstheme="minorBidi"/>
          <w:kern w:val="2"/>
          <w:sz w:val="22"/>
          <w:szCs w:val="22"/>
          <w14:ligatures w14:val="standardContextual"/>
        </w:rPr>
      </w:pPr>
      <w:r>
        <w:rPr>
          <w:lang w:eastAsia="ko-KR"/>
        </w:rPr>
        <w:t>7.2.3.3</w:t>
      </w:r>
      <w:r>
        <w:rPr>
          <w:rFonts w:asciiTheme="minorHAnsi" w:eastAsiaTheme="minorEastAsia" w:hAnsiTheme="minorHAnsi" w:cstheme="minorBidi"/>
          <w:kern w:val="2"/>
          <w:sz w:val="22"/>
          <w:szCs w:val="22"/>
          <w14:ligatures w14:val="standardContextual"/>
        </w:rPr>
        <w:tab/>
      </w:r>
      <w:r>
        <w:rPr>
          <w:lang w:eastAsia="ko-KR"/>
        </w:rPr>
        <w:t>N2 based handover from MBS supporting NG-RAN node</w:t>
      </w:r>
      <w:r>
        <w:tab/>
      </w:r>
      <w:r>
        <w:fldChar w:fldCharType="begin" w:fldLock="1"/>
      </w:r>
      <w:r>
        <w:instrText xml:space="preserve"> PAGEREF _Toc162412449 \h </w:instrText>
      </w:r>
      <w:r>
        <w:fldChar w:fldCharType="separate"/>
      </w:r>
      <w:r>
        <w:t>74</w:t>
      </w:r>
      <w:r>
        <w:fldChar w:fldCharType="end"/>
      </w:r>
    </w:p>
    <w:p w14:paraId="3158C50D" w14:textId="1BBB9F3E" w:rsidR="009F75E9" w:rsidRDefault="009F75E9">
      <w:pPr>
        <w:pStyle w:val="TOC4"/>
        <w:rPr>
          <w:rFonts w:asciiTheme="minorHAnsi" w:eastAsiaTheme="minorEastAsia" w:hAnsiTheme="minorHAnsi" w:cstheme="minorBidi"/>
          <w:kern w:val="2"/>
          <w:sz w:val="22"/>
          <w:szCs w:val="22"/>
          <w14:ligatures w14:val="standardContextual"/>
        </w:rPr>
      </w:pPr>
      <w:r>
        <w:rPr>
          <w:lang w:eastAsia="ko-KR"/>
        </w:rPr>
        <w:t>7.2.3.4</w:t>
      </w:r>
      <w:r>
        <w:rPr>
          <w:rFonts w:asciiTheme="minorHAnsi" w:eastAsiaTheme="minorEastAsia" w:hAnsiTheme="minorHAnsi" w:cstheme="minorBidi"/>
          <w:kern w:val="2"/>
          <w:sz w:val="22"/>
          <w:szCs w:val="22"/>
          <w14:ligatures w14:val="standardContextual"/>
        </w:rPr>
        <w:tab/>
      </w:r>
      <w:r>
        <w:rPr>
          <w:lang w:eastAsia="ko-KR"/>
        </w:rPr>
        <w:t>Xn/N2 based handover from non-MBS supporting NG-RAN node</w:t>
      </w:r>
      <w:r>
        <w:tab/>
      </w:r>
      <w:r>
        <w:fldChar w:fldCharType="begin" w:fldLock="1"/>
      </w:r>
      <w:r>
        <w:instrText xml:space="preserve"> PAGEREF _Toc162412450 \h </w:instrText>
      </w:r>
      <w:r>
        <w:fldChar w:fldCharType="separate"/>
      </w:r>
      <w:r>
        <w:t>75</w:t>
      </w:r>
      <w:r>
        <w:fldChar w:fldCharType="end"/>
      </w:r>
    </w:p>
    <w:p w14:paraId="358C5F96" w14:textId="28135F34" w:rsidR="009F75E9" w:rsidRDefault="009F75E9">
      <w:pPr>
        <w:pStyle w:val="TOC4"/>
        <w:rPr>
          <w:rFonts w:asciiTheme="minorHAnsi" w:eastAsiaTheme="minorEastAsia" w:hAnsiTheme="minorHAnsi" w:cstheme="minorBidi"/>
          <w:kern w:val="2"/>
          <w:sz w:val="22"/>
          <w:szCs w:val="22"/>
          <w14:ligatures w14:val="standardContextual"/>
        </w:rPr>
      </w:pPr>
      <w:r>
        <w:rPr>
          <w:lang w:eastAsia="ko-KR"/>
        </w:rPr>
        <w:t>7.2.3.5</w:t>
      </w:r>
      <w:r>
        <w:rPr>
          <w:rFonts w:asciiTheme="minorHAnsi" w:eastAsiaTheme="minorEastAsia" w:hAnsiTheme="minorHAnsi" w:cstheme="minorBidi"/>
          <w:kern w:val="2"/>
          <w:sz w:val="22"/>
          <w:szCs w:val="22"/>
          <w14:ligatures w14:val="standardContextual"/>
        </w:rPr>
        <w:tab/>
      </w:r>
      <w:r>
        <w:rPr>
          <w:lang w:eastAsia="ko-KR"/>
        </w:rPr>
        <w:t>Minimization of data loss</w:t>
      </w:r>
      <w:r>
        <w:tab/>
      </w:r>
      <w:r>
        <w:fldChar w:fldCharType="begin" w:fldLock="1"/>
      </w:r>
      <w:r>
        <w:instrText xml:space="preserve"> PAGEREF _Toc162412451 \h </w:instrText>
      </w:r>
      <w:r>
        <w:fldChar w:fldCharType="separate"/>
      </w:r>
      <w:r>
        <w:t>76</w:t>
      </w:r>
      <w:r>
        <w:fldChar w:fldCharType="end"/>
      </w:r>
    </w:p>
    <w:p w14:paraId="653BCB7E" w14:textId="09FF1F47" w:rsidR="009F75E9" w:rsidRDefault="009F75E9">
      <w:pPr>
        <w:pStyle w:val="TOC4"/>
        <w:rPr>
          <w:rFonts w:asciiTheme="minorHAnsi" w:eastAsiaTheme="minorEastAsia" w:hAnsiTheme="minorHAnsi" w:cstheme="minorBidi"/>
          <w:kern w:val="2"/>
          <w:sz w:val="22"/>
          <w:szCs w:val="22"/>
          <w14:ligatures w14:val="standardContextual"/>
        </w:rPr>
      </w:pPr>
      <w:r>
        <w:rPr>
          <w:lang w:eastAsia="ko-KR"/>
        </w:rPr>
        <w:t>7.2.3.6</w:t>
      </w:r>
      <w:r>
        <w:rPr>
          <w:rFonts w:asciiTheme="minorHAnsi" w:eastAsiaTheme="minorEastAsia" w:hAnsiTheme="minorHAnsi" w:cstheme="minorBidi"/>
          <w:kern w:val="2"/>
          <w:sz w:val="22"/>
          <w:szCs w:val="22"/>
          <w14:ligatures w14:val="standardContextual"/>
        </w:rPr>
        <w:tab/>
      </w:r>
      <w:r>
        <w:rPr>
          <w:lang w:eastAsia="ko-KR"/>
        </w:rPr>
        <w:t>Xn/N2 based handover for inactive MBS session</w:t>
      </w:r>
      <w:r>
        <w:tab/>
      </w:r>
      <w:r>
        <w:fldChar w:fldCharType="begin" w:fldLock="1"/>
      </w:r>
      <w:r>
        <w:instrText xml:space="preserve"> PAGEREF _Toc162412452 \h </w:instrText>
      </w:r>
      <w:r>
        <w:fldChar w:fldCharType="separate"/>
      </w:r>
      <w:r>
        <w:t>76</w:t>
      </w:r>
      <w:r>
        <w:fldChar w:fldCharType="end"/>
      </w:r>
    </w:p>
    <w:p w14:paraId="41FA7DFC" w14:textId="78E400F7"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7.2.3.7</w:t>
      </w:r>
      <w:r>
        <w:rPr>
          <w:rFonts w:asciiTheme="minorHAnsi" w:eastAsiaTheme="minorEastAsia" w:hAnsiTheme="minorHAnsi" w:cstheme="minorBidi"/>
          <w:kern w:val="2"/>
          <w:sz w:val="22"/>
          <w:szCs w:val="22"/>
          <w14:ligatures w14:val="standardContextual"/>
        </w:rPr>
        <w:tab/>
      </w:r>
      <w:r>
        <w:rPr>
          <w:lang w:eastAsia="zh-CN"/>
        </w:rPr>
        <w:t>Connection Resume in RRC Inactive procedure</w:t>
      </w:r>
      <w:r>
        <w:tab/>
      </w:r>
      <w:r>
        <w:fldChar w:fldCharType="begin" w:fldLock="1"/>
      </w:r>
      <w:r>
        <w:instrText xml:space="preserve"> PAGEREF _Toc162412453 \h </w:instrText>
      </w:r>
      <w:r>
        <w:fldChar w:fldCharType="separate"/>
      </w:r>
      <w:r>
        <w:t>77</w:t>
      </w:r>
      <w:r>
        <w:fldChar w:fldCharType="end"/>
      </w:r>
    </w:p>
    <w:p w14:paraId="41C004E3" w14:textId="10178FF8"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7.2.3.8</w:t>
      </w:r>
      <w:r>
        <w:rPr>
          <w:rFonts w:asciiTheme="minorHAnsi" w:eastAsiaTheme="minorEastAsia" w:hAnsiTheme="minorHAnsi" w:cstheme="minorBidi"/>
          <w:kern w:val="2"/>
          <w:sz w:val="22"/>
          <w:szCs w:val="22"/>
          <w14:ligatures w14:val="standardContextual"/>
        </w:rPr>
        <w:tab/>
      </w:r>
      <w:r>
        <w:rPr>
          <w:lang w:eastAsia="zh-CN"/>
        </w:rPr>
        <w:t>Mobility procedures to enable delivery of multicast MBS session data to UEs in RRC_INACTIVE state</w:t>
      </w:r>
      <w:r>
        <w:tab/>
      </w:r>
      <w:r>
        <w:fldChar w:fldCharType="begin" w:fldLock="1"/>
      </w:r>
      <w:r>
        <w:instrText xml:space="preserve"> PAGEREF _Toc162412454 \h </w:instrText>
      </w:r>
      <w:r>
        <w:fldChar w:fldCharType="separate"/>
      </w:r>
      <w:r>
        <w:t>77</w:t>
      </w:r>
      <w:r>
        <w:fldChar w:fldCharType="end"/>
      </w:r>
    </w:p>
    <w:p w14:paraId="7E885838" w14:textId="0A9E744A" w:rsidR="009F75E9" w:rsidRDefault="009F75E9">
      <w:pPr>
        <w:pStyle w:val="TOC5"/>
        <w:rPr>
          <w:rFonts w:asciiTheme="minorHAnsi" w:eastAsiaTheme="minorEastAsia" w:hAnsiTheme="minorHAnsi" w:cstheme="minorBidi"/>
          <w:kern w:val="2"/>
          <w:sz w:val="22"/>
          <w:szCs w:val="22"/>
          <w14:ligatures w14:val="standardContextual"/>
        </w:rPr>
      </w:pPr>
      <w:r>
        <w:rPr>
          <w:lang w:eastAsia="zh-CN"/>
        </w:rPr>
        <w:t>7.2.3.8.1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_Toc162412455 \h </w:instrText>
      </w:r>
      <w:r>
        <w:fldChar w:fldCharType="separate"/>
      </w:r>
      <w:r>
        <w:t>77</w:t>
      </w:r>
      <w:r>
        <w:fldChar w:fldCharType="end"/>
      </w:r>
    </w:p>
    <w:p w14:paraId="4FAD61CA" w14:textId="4D32100B" w:rsidR="009F75E9" w:rsidRDefault="009F75E9">
      <w:pPr>
        <w:pStyle w:val="TOC5"/>
        <w:rPr>
          <w:rFonts w:asciiTheme="minorHAnsi" w:eastAsiaTheme="minorEastAsia" w:hAnsiTheme="minorHAnsi" w:cstheme="minorBidi"/>
          <w:kern w:val="2"/>
          <w:sz w:val="22"/>
          <w:szCs w:val="22"/>
          <w14:ligatures w14:val="standardContextual"/>
        </w:rPr>
      </w:pPr>
      <w:r>
        <w:t>7.2.3.8.2</w:t>
      </w:r>
      <w:r>
        <w:rPr>
          <w:rFonts w:asciiTheme="minorHAnsi" w:eastAsiaTheme="minorEastAsia" w:hAnsiTheme="minorHAnsi" w:cstheme="minorBidi"/>
          <w:kern w:val="2"/>
          <w:sz w:val="22"/>
          <w:szCs w:val="22"/>
          <w14:ligatures w14:val="standardContextual"/>
        </w:rPr>
        <w:tab/>
      </w:r>
      <w:r>
        <w:t>Mobility of UE in RRC_INACTIVE state receiving MBS data within RNA</w:t>
      </w:r>
      <w:r>
        <w:tab/>
      </w:r>
      <w:r>
        <w:fldChar w:fldCharType="begin" w:fldLock="1"/>
      </w:r>
      <w:r>
        <w:instrText xml:space="preserve"> PAGEREF _Toc162412456 \h </w:instrText>
      </w:r>
      <w:r>
        <w:fldChar w:fldCharType="separate"/>
      </w:r>
      <w:r>
        <w:t>78</w:t>
      </w:r>
      <w:r>
        <w:fldChar w:fldCharType="end"/>
      </w:r>
    </w:p>
    <w:p w14:paraId="498D6F8E" w14:textId="2B51C8FC" w:rsidR="009F75E9" w:rsidRDefault="009F75E9">
      <w:pPr>
        <w:pStyle w:val="TOC5"/>
        <w:rPr>
          <w:rFonts w:asciiTheme="minorHAnsi" w:eastAsiaTheme="minorEastAsia" w:hAnsiTheme="minorHAnsi" w:cstheme="minorBidi"/>
          <w:kern w:val="2"/>
          <w:sz w:val="22"/>
          <w:szCs w:val="22"/>
          <w14:ligatures w14:val="standardContextual"/>
        </w:rPr>
      </w:pPr>
      <w:r>
        <w:t>7.2.3.8.3</w:t>
      </w:r>
      <w:r>
        <w:rPr>
          <w:rFonts w:asciiTheme="minorHAnsi" w:eastAsiaTheme="minorEastAsia" w:hAnsiTheme="minorHAnsi" w:cstheme="minorBidi"/>
          <w:kern w:val="2"/>
          <w:sz w:val="22"/>
          <w:szCs w:val="22"/>
          <w14:ligatures w14:val="standardContextual"/>
        </w:rPr>
        <w:tab/>
      </w:r>
      <w:r>
        <w:t>Mobility of UE in RRC_INACTIVE state receiving MBS data out of RNA and within RA</w:t>
      </w:r>
      <w:r>
        <w:tab/>
      </w:r>
      <w:r>
        <w:fldChar w:fldCharType="begin" w:fldLock="1"/>
      </w:r>
      <w:r>
        <w:instrText xml:space="preserve"> PAGEREF _Toc162412457 \h </w:instrText>
      </w:r>
      <w:r>
        <w:fldChar w:fldCharType="separate"/>
      </w:r>
      <w:r>
        <w:t>78</w:t>
      </w:r>
      <w:r>
        <w:fldChar w:fldCharType="end"/>
      </w:r>
    </w:p>
    <w:p w14:paraId="51FD6703" w14:textId="3D1C3CF0" w:rsidR="009F75E9" w:rsidRDefault="009F75E9">
      <w:pPr>
        <w:pStyle w:val="TOC5"/>
        <w:rPr>
          <w:rFonts w:asciiTheme="minorHAnsi" w:eastAsiaTheme="minorEastAsia" w:hAnsiTheme="minorHAnsi" w:cstheme="minorBidi"/>
          <w:kern w:val="2"/>
          <w:sz w:val="22"/>
          <w:szCs w:val="22"/>
          <w14:ligatures w14:val="standardContextual"/>
        </w:rPr>
      </w:pPr>
      <w:r>
        <w:t>7.2.3.8.4</w:t>
      </w:r>
      <w:r>
        <w:rPr>
          <w:rFonts w:asciiTheme="minorHAnsi" w:eastAsiaTheme="minorEastAsia" w:hAnsiTheme="minorHAnsi" w:cstheme="minorBidi"/>
          <w:kern w:val="2"/>
          <w:sz w:val="22"/>
          <w:szCs w:val="22"/>
          <w14:ligatures w14:val="standardContextual"/>
        </w:rPr>
        <w:tab/>
      </w:r>
      <w:r>
        <w:t>Mobility of UE in RRC_INACTIVE state receiving MBS data out of RA</w:t>
      </w:r>
      <w:r>
        <w:tab/>
      </w:r>
      <w:r>
        <w:fldChar w:fldCharType="begin" w:fldLock="1"/>
      </w:r>
      <w:r>
        <w:instrText xml:space="preserve"> PAGEREF _Toc162412458 \h </w:instrText>
      </w:r>
      <w:r>
        <w:fldChar w:fldCharType="separate"/>
      </w:r>
      <w:r>
        <w:t>78</w:t>
      </w:r>
      <w:r>
        <w:fldChar w:fldCharType="end"/>
      </w:r>
    </w:p>
    <w:p w14:paraId="0165C26C" w14:textId="1B24D51D" w:rsidR="009F75E9" w:rsidRDefault="009F75E9">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Support of Local multicast service and Location dependent multicast service</w:t>
      </w:r>
      <w:r>
        <w:tab/>
      </w:r>
      <w:r>
        <w:fldChar w:fldCharType="begin" w:fldLock="1"/>
      </w:r>
      <w:r>
        <w:instrText xml:space="preserve"> PAGEREF _Toc162412459 \h </w:instrText>
      </w:r>
      <w:r>
        <w:fldChar w:fldCharType="separate"/>
      </w:r>
      <w:r>
        <w:t>78</w:t>
      </w:r>
      <w:r>
        <w:fldChar w:fldCharType="end"/>
      </w:r>
    </w:p>
    <w:p w14:paraId="37E06507" w14:textId="611F6372"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_Toc162412460 \h </w:instrText>
      </w:r>
      <w:r>
        <w:fldChar w:fldCharType="separate"/>
      </w:r>
      <w:r>
        <w:t>78</w:t>
      </w:r>
      <w:r>
        <w:fldChar w:fldCharType="end"/>
      </w:r>
    </w:p>
    <w:p w14:paraId="36909570" w14:textId="6CBFD664" w:rsidR="009F75E9" w:rsidRDefault="009F75E9">
      <w:pPr>
        <w:pStyle w:val="TOC4"/>
        <w:rPr>
          <w:rFonts w:asciiTheme="minorHAnsi" w:eastAsiaTheme="minorEastAsia" w:hAnsiTheme="minorHAnsi" w:cstheme="minorBidi"/>
          <w:kern w:val="2"/>
          <w:sz w:val="22"/>
          <w:szCs w:val="22"/>
          <w14:ligatures w14:val="standardContextual"/>
        </w:rPr>
      </w:pPr>
      <w:r>
        <w:lastRenderedPageBreak/>
        <w:t>7.2.4.2</w:t>
      </w:r>
      <w:r>
        <w:rPr>
          <w:rFonts w:asciiTheme="minorHAnsi" w:eastAsiaTheme="minorEastAsia" w:hAnsiTheme="minorHAnsi" w:cstheme="minorBidi"/>
          <w:kern w:val="2"/>
          <w:sz w:val="22"/>
          <w:szCs w:val="22"/>
          <w14:ligatures w14:val="standardContextual"/>
        </w:rPr>
        <w:tab/>
      </w:r>
      <w:r>
        <w:t>Support of location dependent multicast service</w:t>
      </w:r>
      <w:r>
        <w:tab/>
      </w:r>
      <w:r>
        <w:fldChar w:fldCharType="begin" w:fldLock="1"/>
      </w:r>
      <w:r>
        <w:instrText xml:space="preserve"> PAGEREF _Toc162412461 \h </w:instrText>
      </w:r>
      <w:r>
        <w:fldChar w:fldCharType="separate"/>
      </w:r>
      <w:r>
        <w:t>78</w:t>
      </w:r>
      <w:r>
        <w:fldChar w:fldCharType="end"/>
      </w:r>
    </w:p>
    <w:p w14:paraId="63C1AB19" w14:textId="7FA7BDE5" w:rsidR="009F75E9" w:rsidRDefault="009F75E9">
      <w:pPr>
        <w:pStyle w:val="TOC5"/>
        <w:rPr>
          <w:rFonts w:asciiTheme="minorHAnsi" w:eastAsiaTheme="minorEastAsia" w:hAnsiTheme="minorHAnsi" w:cstheme="minorBidi"/>
          <w:kern w:val="2"/>
          <w:sz w:val="22"/>
          <w:szCs w:val="22"/>
          <w14:ligatures w14:val="standardContextual"/>
        </w:rPr>
      </w:pPr>
      <w:r w:rsidRPr="001B4828">
        <w:rPr>
          <w:rFonts w:eastAsia="MS Mincho"/>
        </w:rPr>
        <w:t>7.2.4.2.0</w:t>
      </w:r>
      <w:r>
        <w:rPr>
          <w:rFonts w:asciiTheme="minorHAnsi" w:eastAsiaTheme="minorEastAsia" w:hAnsiTheme="minorHAnsi" w:cstheme="minorBidi"/>
          <w:kern w:val="2"/>
          <w:sz w:val="22"/>
          <w:szCs w:val="22"/>
          <w14:ligatures w14:val="standardContextual"/>
        </w:rPr>
        <w:tab/>
      </w:r>
      <w:r w:rsidRPr="001B4828">
        <w:rPr>
          <w:rFonts w:eastAsia="MS Mincho"/>
        </w:rPr>
        <w:t>Creation for location dependent MBS session</w:t>
      </w:r>
      <w:r>
        <w:tab/>
      </w:r>
      <w:r>
        <w:fldChar w:fldCharType="begin" w:fldLock="1"/>
      </w:r>
      <w:r>
        <w:instrText xml:space="preserve"> PAGEREF _Toc162412462 \h </w:instrText>
      </w:r>
      <w:r>
        <w:fldChar w:fldCharType="separate"/>
      </w:r>
      <w:r>
        <w:t>78</w:t>
      </w:r>
      <w:r>
        <w:fldChar w:fldCharType="end"/>
      </w:r>
    </w:p>
    <w:p w14:paraId="17CDCDE1" w14:textId="116DC7E5" w:rsidR="009F75E9" w:rsidRDefault="009F75E9">
      <w:pPr>
        <w:pStyle w:val="TOC5"/>
        <w:rPr>
          <w:rFonts w:asciiTheme="minorHAnsi" w:eastAsiaTheme="minorEastAsia" w:hAnsiTheme="minorHAnsi" w:cstheme="minorBidi"/>
          <w:kern w:val="2"/>
          <w:sz w:val="22"/>
          <w:szCs w:val="22"/>
          <w14:ligatures w14:val="standardContextual"/>
        </w:rPr>
      </w:pPr>
      <w:r w:rsidRPr="001B4828">
        <w:rPr>
          <w:rFonts w:eastAsia="MS Mincho"/>
        </w:rPr>
        <w:t>7.2.4.2.1</w:t>
      </w:r>
      <w:r>
        <w:rPr>
          <w:rFonts w:asciiTheme="minorHAnsi" w:eastAsiaTheme="minorEastAsia" w:hAnsiTheme="minorHAnsi" w:cstheme="minorBidi"/>
          <w:kern w:val="2"/>
          <w:sz w:val="22"/>
          <w:szCs w:val="22"/>
          <w14:ligatures w14:val="standardContextual"/>
        </w:rPr>
        <w:tab/>
      </w:r>
      <w:r w:rsidRPr="001B4828">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_Toc162412463 \h </w:instrText>
      </w:r>
      <w:r>
        <w:fldChar w:fldCharType="separate"/>
      </w:r>
      <w:r>
        <w:t>79</w:t>
      </w:r>
      <w:r>
        <w:fldChar w:fldCharType="end"/>
      </w:r>
    </w:p>
    <w:p w14:paraId="4D5FE483" w14:textId="10E77056" w:rsidR="009F75E9" w:rsidRDefault="009F75E9">
      <w:pPr>
        <w:pStyle w:val="TOC5"/>
        <w:rPr>
          <w:rFonts w:asciiTheme="minorHAnsi" w:eastAsiaTheme="minorEastAsia" w:hAnsiTheme="minorHAnsi" w:cstheme="minorBidi"/>
          <w:kern w:val="2"/>
          <w:sz w:val="22"/>
          <w:szCs w:val="22"/>
          <w14:ligatures w14:val="standardContextual"/>
        </w:rPr>
      </w:pPr>
      <w:r w:rsidRPr="001B4828">
        <w:rPr>
          <w:rFonts w:eastAsia="MS Mincho"/>
        </w:rPr>
        <w:t>7.2.4.2.2</w:t>
      </w:r>
      <w:r>
        <w:rPr>
          <w:rFonts w:asciiTheme="minorHAnsi" w:eastAsiaTheme="minorEastAsia" w:hAnsiTheme="minorHAnsi" w:cstheme="minorBidi"/>
          <w:kern w:val="2"/>
          <w:sz w:val="22"/>
          <w:szCs w:val="22"/>
          <w14:ligatures w14:val="standardContextual"/>
        </w:rPr>
        <w:tab/>
      </w:r>
      <w:r w:rsidRPr="001B4828">
        <w:rPr>
          <w:rFonts w:eastAsia="MS Mincho"/>
        </w:rPr>
        <w:t>Void</w:t>
      </w:r>
      <w:r>
        <w:tab/>
      </w:r>
      <w:r>
        <w:fldChar w:fldCharType="begin" w:fldLock="1"/>
      </w:r>
      <w:r>
        <w:instrText xml:space="preserve"> PAGEREF _Toc162412464 \h </w:instrText>
      </w:r>
      <w:r>
        <w:fldChar w:fldCharType="separate"/>
      </w:r>
      <w:r>
        <w:t>80</w:t>
      </w:r>
      <w:r>
        <w:fldChar w:fldCharType="end"/>
      </w:r>
    </w:p>
    <w:p w14:paraId="72CE6322" w14:textId="46C9B23F" w:rsidR="009F75E9" w:rsidRDefault="009F75E9">
      <w:pPr>
        <w:pStyle w:val="TOC5"/>
        <w:rPr>
          <w:rFonts w:asciiTheme="minorHAnsi" w:eastAsiaTheme="minorEastAsia" w:hAnsiTheme="minorHAnsi" w:cstheme="minorBidi"/>
          <w:kern w:val="2"/>
          <w:sz w:val="22"/>
          <w:szCs w:val="22"/>
          <w14:ligatures w14:val="standardContextual"/>
        </w:rPr>
      </w:pPr>
      <w:r w:rsidRPr="001B4828">
        <w:rPr>
          <w:rFonts w:eastAsia="MS Mincho"/>
        </w:rPr>
        <w:t>7.2.4.2.3</w:t>
      </w:r>
      <w:r>
        <w:rPr>
          <w:rFonts w:asciiTheme="minorHAnsi" w:eastAsiaTheme="minorEastAsia" w:hAnsiTheme="minorHAnsi" w:cstheme="minorBidi"/>
          <w:kern w:val="2"/>
          <w:sz w:val="22"/>
          <w:szCs w:val="22"/>
          <w14:ligatures w14:val="standardContextual"/>
        </w:rPr>
        <w:tab/>
      </w:r>
      <w:r>
        <w:rPr>
          <w:lang w:eastAsia="ko-KR"/>
        </w:rPr>
        <w:t>Handover procedure</w:t>
      </w:r>
      <w:r>
        <w:tab/>
      </w:r>
      <w:r>
        <w:fldChar w:fldCharType="begin" w:fldLock="1"/>
      </w:r>
      <w:r>
        <w:instrText xml:space="preserve"> PAGEREF _Toc162412465 \h </w:instrText>
      </w:r>
      <w:r>
        <w:fldChar w:fldCharType="separate"/>
      </w:r>
      <w:r>
        <w:t>80</w:t>
      </w:r>
      <w:r>
        <w:fldChar w:fldCharType="end"/>
      </w:r>
    </w:p>
    <w:p w14:paraId="72BDFE9E" w14:textId="6E2C4618" w:rsidR="009F75E9" w:rsidRDefault="009F75E9">
      <w:pPr>
        <w:pStyle w:val="TOC5"/>
        <w:rPr>
          <w:rFonts w:asciiTheme="minorHAnsi" w:eastAsiaTheme="minorEastAsia" w:hAnsiTheme="minorHAnsi" w:cstheme="minorBidi"/>
          <w:kern w:val="2"/>
          <w:sz w:val="22"/>
          <w:szCs w:val="22"/>
          <w14:ligatures w14:val="standardContextual"/>
        </w:rPr>
      </w:pPr>
      <w:r>
        <w:rPr>
          <w:lang w:eastAsia="ko-KR"/>
        </w:rPr>
        <w:t>7.2.4.2.4</w:t>
      </w:r>
      <w:r>
        <w:rPr>
          <w:rFonts w:asciiTheme="minorHAnsi" w:eastAsiaTheme="minorEastAsia" w:hAnsiTheme="minorHAnsi" w:cstheme="minorBidi"/>
          <w:kern w:val="2"/>
          <w:sz w:val="22"/>
          <w:szCs w:val="22"/>
          <w14:ligatures w14:val="standardContextual"/>
        </w:rPr>
        <w:tab/>
      </w:r>
      <w:r>
        <w:rPr>
          <w:lang w:eastAsia="ko-KR"/>
        </w:rPr>
        <w:t>Activation of location dependent MBS session</w:t>
      </w:r>
      <w:r>
        <w:tab/>
      </w:r>
      <w:r>
        <w:fldChar w:fldCharType="begin" w:fldLock="1"/>
      </w:r>
      <w:r>
        <w:instrText xml:space="preserve"> PAGEREF _Toc162412466 \h </w:instrText>
      </w:r>
      <w:r>
        <w:fldChar w:fldCharType="separate"/>
      </w:r>
      <w:r>
        <w:t>82</w:t>
      </w:r>
      <w:r>
        <w:fldChar w:fldCharType="end"/>
      </w:r>
    </w:p>
    <w:p w14:paraId="7DDDE98F" w14:textId="5710290F" w:rsidR="009F75E9" w:rsidRDefault="009F75E9">
      <w:pPr>
        <w:pStyle w:val="TOC5"/>
        <w:rPr>
          <w:rFonts w:asciiTheme="minorHAnsi" w:eastAsiaTheme="minorEastAsia" w:hAnsiTheme="minorHAnsi" w:cstheme="minorBidi"/>
          <w:kern w:val="2"/>
          <w:sz w:val="22"/>
          <w:szCs w:val="22"/>
          <w14:ligatures w14:val="standardContextual"/>
        </w:rPr>
      </w:pPr>
      <w:r>
        <w:rPr>
          <w:lang w:eastAsia="ko-KR"/>
        </w:rPr>
        <w:t>7.2.4.2.5</w:t>
      </w:r>
      <w:r>
        <w:rPr>
          <w:rFonts w:asciiTheme="minorHAnsi" w:eastAsiaTheme="minorEastAsia" w:hAnsiTheme="minorHAnsi" w:cstheme="minorBidi"/>
          <w:kern w:val="2"/>
          <w:sz w:val="22"/>
          <w:szCs w:val="22"/>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_Toc162412467 \h </w:instrText>
      </w:r>
      <w:r>
        <w:fldChar w:fldCharType="separate"/>
      </w:r>
      <w:r>
        <w:t>82</w:t>
      </w:r>
      <w:r>
        <w:fldChar w:fldCharType="end"/>
      </w:r>
    </w:p>
    <w:p w14:paraId="4555FE06" w14:textId="40773662" w:rsidR="009F75E9" w:rsidRDefault="009F75E9">
      <w:pPr>
        <w:pStyle w:val="TOC5"/>
        <w:rPr>
          <w:rFonts w:asciiTheme="minorHAnsi" w:eastAsiaTheme="minorEastAsia" w:hAnsiTheme="minorHAnsi" w:cstheme="minorBidi"/>
          <w:kern w:val="2"/>
          <w:sz w:val="22"/>
          <w:szCs w:val="22"/>
          <w14:ligatures w14:val="standardContextual"/>
        </w:rPr>
      </w:pPr>
      <w:r>
        <w:rPr>
          <w:lang w:eastAsia="ja-JP"/>
        </w:rPr>
        <w:t>7.2.4.2.6</w:t>
      </w:r>
      <w:r>
        <w:rPr>
          <w:rFonts w:asciiTheme="minorHAnsi" w:eastAsiaTheme="minorEastAsia" w:hAnsiTheme="minorHAnsi" w:cstheme="minorBidi"/>
          <w:kern w:val="2"/>
          <w:sz w:val="22"/>
          <w:szCs w:val="22"/>
          <w14:ligatures w14:val="standardContextual"/>
        </w:rPr>
        <w:tab/>
      </w:r>
      <w:r>
        <w:rPr>
          <w:lang w:eastAsia="ja-JP"/>
        </w:rPr>
        <w:t>UE location change handling by SMF</w:t>
      </w:r>
      <w:r>
        <w:tab/>
      </w:r>
      <w:r>
        <w:fldChar w:fldCharType="begin" w:fldLock="1"/>
      </w:r>
      <w:r>
        <w:instrText xml:space="preserve"> PAGEREF _Toc162412468 \h </w:instrText>
      </w:r>
      <w:r>
        <w:fldChar w:fldCharType="separate"/>
      </w:r>
      <w:r>
        <w:t>83</w:t>
      </w:r>
      <w:r>
        <w:fldChar w:fldCharType="end"/>
      </w:r>
    </w:p>
    <w:p w14:paraId="0EFEF563" w14:textId="4ADFB195" w:rsidR="009F75E9" w:rsidRDefault="009F75E9">
      <w:pPr>
        <w:pStyle w:val="TOC5"/>
        <w:rPr>
          <w:rFonts w:asciiTheme="minorHAnsi" w:eastAsiaTheme="minorEastAsia" w:hAnsiTheme="minorHAnsi" w:cstheme="minorBidi"/>
          <w:kern w:val="2"/>
          <w:sz w:val="22"/>
          <w:szCs w:val="22"/>
          <w14:ligatures w14:val="standardContextual"/>
        </w:rPr>
      </w:pPr>
      <w:r>
        <w:rPr>
          <w:lang w:eastAsia="ja-JP"/>
        </w:rPr>
        <w:t>7.2.4.2.7</w:t>
      </w:r>
      <w:r>
        <w:rPr>
          <w:rFonts w:asciiTheme="minorHAnsi" w:eastAsiaTheme="minorEastAsia" w:hAnsiTheme="minorHAnsi" w:cstheme="minorBidi"/>
          <w:kern w:val="2"/>
          <w:sz w:val="22"/>
          <w:szCs w:val="22"/>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_Toc162412469 \h </w:instrText>
      </w:r>
      <w:r>
        <w:fldChar w:fldCharType="separate"/>
      </w:r>
      <w:r>
        <w:t>83</w:t>
      </w:r>
      <w:r>
        <w:fldChar w:fldCharType="end"/>
      </w:r>
    </w:p>
    <w:p w14:paraId="66189C32" w14:textId="0E13D47A" w:rsidR="009F75E9" w:rsidRDefault="009F75E9">
      <w:pPr>
        <w:pStyle w:val="TOC5"/>
        <w:rPr>
          <w:rFonts w:asciiTheme="minorHAnsi" w:eastAsiaTheme="minorEastAsia" w:hAnsiTheme="minorHAnsi" w:cstheme="minorBidi"/>
          <w:kern w:val="2"/>
          <w:sz w:val="22"/>
          <w:szCs w:val="22"/>
          <w14:ligatures w14:val="standardContextual"/>
        </w:rPr>
      </w:pPr>
      <w:r>
        <w:rPr>
          <w:lang w:eastAsia="ja-JP"/>
        </w:rPr>
        <w:t>7.2.4.2.8</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_Toc162412470 \h </w:instrText>
      </w:r>
      <w:r>
        <w:fldChar w:fldCharType="separate"/>
      </w:r>
      <w:r>
        <w:t>84</w:t>
      </w:r>
      <w:r>
        <w:fldChar w:fldCharType="end"/>
      </w:r>
    </w:p>
    <w:p w14:paraId="592D2412" w14:textId="3C4845CE" w:rsidR="009F75E9" w:rsidRDefault="009F75E9">
      <w:pPr>
        <w:pStyle w:val="TOC5"/>
        <w:rPr>
          <w:rFonts w:asciiTheme="minorHAnsi" w:eastAsiaTheme="minorEastAsia" w:hAnsiTheme="minorHAnsi" w:cstheme="minorBidi"/>
          <w:kern w:val="2"/>
          <w:sz w:val="22"/>
          <w:szCs w:val="22"/>
          <w14:ligatures w14:val="standardContextual"/>
        </w:rPr>
      </w:pPr>
      <w:r>
        <w:rPr>
          <w:lang w:eastAsia="ja-JP"/>
        </w:rPr>
        <w:t>7.2.4.2.9</w:t>
      </w:r>
      <w:r>
        <w:rPr>
          <w:rFonts w:asciiTheme="minorHAnsi" w:eastAsiaTheme="minorEastAsia" w:hAnsiTheme="minorHAnsi" w:cstheme="minorBidi"/>
          <w:kern w:val="2"/>
          <w:sz w:val="22"/>
          <w:szCs w:val="22"/>
          <w14:ligatures w14:val="standardContextual"/>
        </w:rPr>
        <w:tab/>
      </w:r>
      <w:r>
        <w:rPr>
          <w:lang w:eastAsia="ja-JP"/>
        </w:rPr>
        <w:t>Connection Resume procedure</w:t>
      </w:r>
      <w:r>
        <w:tab/>
      </w:r>
      <w:r>
        <w:fldChar w:fldCharType="begin" w:fldLock="1"/>
      </w:r>
      <w:r>
        <w:instrText xml:space="preserve"> PAGEREF _Toc162412471 \h </w:instrText>
      </w:r>
      <w:r>
        <w:fldChar w:fldCharType="separate"/>
      </w:r>
      <w:r>
        <w:t>84</w:t>
      </w:r>
      <w:r>
        <w:fldChar w:fldCharType="end"/>
      </w:r>
    </w:p>
    <w:p w14:paraId="33CDB4AF" w14:textId="18F1B84E"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7.2.4.3</w:t>
      </w:r>
      <w:r>
        <w:rPr>
          <w:rFonts w:asciiTheme="minorHAnsi" w:eastAsiaTheme="minorEastAsia" w:hAnsiTheme="minorHAnsi" w:cstheme="minorBidi"/>
          <w:kern w:val="2"/>
          <w:sz w:val="22"/>
          <w:szCs w:val="22"/>
          <w14:ligatures w14:val="standardContextual"/>
        </w:rPr>
        <w:tab/>
      </w:r>
      <w:r>
        <w:rPr>
          <w:lang w:eastAsia="zh-CN"/>
        </w:rPr>
        <w:t>Support of local MBS for multicast</w:t>
      </w:r>
      <w:r>
        <w:tab/>
      </w:r>
      <w:r>
        <w:fldChar w:fldCharType="begin" w:fldLock="1"/>
      </w:r>
      <w:r>
        <w:instrText xml:space="preserve"> PAGEREF _Toc162412472 \h </w:instrText>
      </w:r>
      <w:r>
        <w:fldChar w:fldCharType="separate"/>
      </w:r>
      <w:r>
        <w:t>84</w:t>
      </w:r>
      <w:r>
        <w:fldChar w:fldCharType="end"/>
      </w:r>
    </w:p>
    <w:p w14:paraId="759977DC" w14:textId="3FF3761B" w:rsidR="009F75E9" w:rsidRDefault="009F75E9">
      <w:pPr>
        <w:pStyle w:val="TOC5"/>
        <w:rPr>
          <w:rFonts w:asciiTheme="minorHAnsi" w:eastAsiaTheme="minorEastAsia" w:hAnsiTheme="minorHAnsi" w:cstheme="minorBidi"/>
          <w:kern w:val="2"/>
          <w:sz w:val="22"/>
          <w:szCs w:val="22"/>
          <w14:ligatures w14:val="standardContextual"/>
        </w:rPr>
      </w:pPr>
      <w:r w:rsidRPr="001B4828">
        <w:rPr>
          <w:rFonts w:eastAsia="MS Mincho"/>
        </w:rPr>
        <w:t>7.2.4.3.1</w:t>
      </w:r>
      <w:r>
        <w:rPr>
          <w:rFonts w:asciiTheme="minorHAnsi" w:eastAsiaTheme="minorEastAsia" w:hAnsiTheme="minorHAnsi" w:cstheme="minorBidi"/>
          <w:kern w:val="2"/>
          <w:sz w:val="22"/>
          <w:szCs w:val="22"/>
          <w14:ligatures w14:val="standardContextual"/>
        </w:rPr>
        <w:tab/>
      </w:r>
      <w:r>
        <w:t>Local MBS service area information provided by AF</w:t>
      </w:r>
      <w:r>
        <w:tab/>
      </w:r>
      <w:r>
        <w:fldChar w:fldCharType="begin" w:fldLock="1"/>
      </w:r>
      <w:r>
        <w:instrText xml:space="preserve"> PAGEREF _Toc162412473 \h </w:instrText>
      </w:r>
      <w:r>
        <w:fldChar w:fldCharType="separate"/>
      </w:r>
      <w:r>
        <w:t>84</w:t>
      </w:r>
      <w:r>
        <w:fldChar w:fldCharType="end"/>
      </w:r>
    </w:p>
    <w:p w14:paraId="1B982E68" w14:textId="36BE51EE" w:rsidR="009F75E9" w:rsidRDefault="009F75E9">
      <w:pPr>
        <w:pStyle w:val="TOC5"/>
        <w:rPr>
          <w:rFonts w:asciiTheme="minorHAnsi" w:eastAsiaTheme="minorEastAsia" w:hAnsiTheme="minorHAnsi" w:cstheme="minorBidi"/>
          <w:kern w:val="2"/>
          <w:sz w:val="22"/>
          <w:szCs w:val="22"/>
          <w14:ligatures w14:val="standardContextual"/>
        </w:rPr>
      </w:pPr>
      <w:r>
        <w:t>7.2.4.3.2</w:t>
      </w:r>
      <w:r>
        <w:rPr>
          <w:rFonts w:asciiTheme="minorHAnsi" w:eastAsiaTheme="minorEastAsia" w:hAnsiTheme="minorHAnsi" w:cstheme="minorBidi"/>
          <w:kern w:val="2"/>
          <w:sz w:val="22"/>
          <w:szCs w:val="22"/>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_Toc162412474 \h </w:instrText>
      </w:r>
      <w:r>
        <w:fldChar w:fldCharType="separate"/>
      </w:r>
      <w:r>
        <w:t>84</w:t>
      </w:r>
      <w:r>
        <w:fldChar w:fldCharType="end"/>
      </w:r>
    </w:p>
    <w:p w14:paraId="38390C72" w14:textId="37BA87A2" w:rsidR="009F75E9" w:rsidRDefault="009F75E9">
      <w:pPr>
        <w:pStyle w:val="TOC5"/>
        <w:rPr>
          <w:rFonts w:asciiTheme="minorHAnsi" w:eastAsiaTheme="minorEastAsia" w:hAnsiTheme="minorHAnsi" w:cstheme="minorBidi"/>
          <w:kern w:val="2"/>
          <w:sz w:val="22"/>
          <w:szCs w:val="22"/>
          <w14:ligatures w14:val="standardContextual"/>
        </w:rPr>
      </w:pPr>
      <w:r>
        <w:t>7.2.4.3.3</w:t>
      </w:r>
      <w:r>
        <w:rPr>
          <w:rFonts w:asciiTheme="minorHAnsi" w:eastAsiaTheme="minorEastAsia" w:hAnsiTheme="minorHAnsi" w:cstheme="minorBidi"/>
          <w:kern w:val="2"/>
          <w:sz w:val="22"/>
          <w:szCs w:val="22"/>
          <w14:ligatures w14:val="standardContextual"/>
        </w:rPr>
        <w:tab/>
      </w:r>
      <w:r>
        <w:t xml:space="preserve">Handover procedure with local MBS </w:t>
      </w:r>
      <w:r>
        <w:rPr>
          <w:lang w:eastAsia="zh-CN"/>
        </w:rPr>
        <w:t>session</w:t>
      </w:r>
      <w:r>
        <w:tab/>
      </w:r>
      <w:r>
        <w:fldChar w:fldCharType="begin" w:fldLock="1"/>
      </w:r>
      <w:r>
        <w:instrText xml:space="preserve"> PAGEREF _Toc162412475 \h </w:instrText>
      </w:r>
      <w:r>
        <w:fldChar w:fldCharType="separate"/>
      </w:r>
      <w:r>
        <w:t>85</w:t>
      </w:r>
      <w:r>
        <w:fldChar w:fldCharType="end"/>
      </w:r>
    </w:p>
    <w:p w14:paraId="7F9F41E2" w14:textId="4E8C205A" w:rsidR="009F75E9" w:rsidRDefault="009F75E9">
      <w:pPr>
        <w:pStyle w:val="TOC5"/>
        <w:rPr>
          <w:rFonts w:asciiTheme="minorHAnsi" w:eastAsiaTheme="minorEastAsia" w:hAnsiTheme="minorHAnsi" w:cstheme="minorBidi"/>
          <w:kern w:val="2"/>
          <w:sz w:val="22"/>
          <w:szCs w:val="22"/>
          <w14:ligatures w14:val="standardContextual"/>
        </w:rPr>
      </w:pPr>
      <w:r>
        <w:rPr>
          <w:lang w:eastAsia="zh-CN"/>
        </w:rPr>
        <w:t>7.2.4.3.4</w:t>
      </w:r>
      <w:r>
        <w:rPr>
          <w:rFonts w:asciiTheme="minorHAnsi" w:eastAsiaTheme="minorEastAsia" w:hAnsiTheme="minorHAnsi" w:cstheme="minorBidi"/>
          <w:kern w:val="2"/>
          <w:sz w:val="22"/>
          <w:szCs w:val="22"/>
          <w14:ligatures w14:val="standardContextual"/>
        </w:rPr>
        <w:tab/>
      </w:r>
      <w:r>
        <w:rPr>
          <w:lang w:eastAsia="zh-CN"/>
        </w:rPr>
        <w:t>Activation of local MBS session</w:t>
      </w:r>
      <w:r>
        <w:tab/>
      </w:r>
      <w:r>
        <w:fldChar w:fldCharType="begin" w:fldLock="1"/>
      </w:r>
      <w:r>
        <w:instrText xml:space="preserve"> PAGEREF _Toc162412476 \h </w:instrText>
      </w:r>
      <w:r>
        <w:fldChar w:fldCharType="separate"/>
      </w:r>
      <w:r>
        <w:t>86</w:t>
      </w:r>
      <w:r>
        <w:fldChar w:fldCharType="end"/>
      </w:r>
    </w:p>
    <w:p w14:paraId="1BAF7E74" w14:textId="267F78F9" w:rsidR="009F75E9" w:rsidRDefault="009F75E9">
      <w:pPr>
        <w:pStyle w:val="TOC5"/>
        <w:rPr>
          <w:rFonts w:asciiTheme="minorHAnsi" w:eastAsiaTheme="minorEastAsia" w:hAnsiTheme="minorHAnsi" w:cstheme="minorBidi"/>
          <w:kern w:val="2"/>
          <w:sz w:val="22"/>
          <w:szCs w:val="22"/>
          <w14:ligatures w14:val="standardContextual"/>
        </w:rPr>
      </w:pPr>
      <w:r>
        <w:rPr>
          <w:lang w:eastAsia="zh-CN"/>
        </w:rPr>
        <w:t>7.2.4.3.5</w:t>
      </w:r>
      <w:r>
        <w:rPr>
          <w:rFonts w:asciiTheme="minorHAnsi" w:eastAsiaTheme="minorEastAsia" w:hAnsiTheme="minorHAnsi" w:cstheme="minorBidi"/>
          <w:kern w:val="2"/>
          <w:sz w:val="22"/>
          <w:szCs w:val="22"/>
          <w14:ligatures w14:val="standardContextual"/>
        </w:rPr>
        <w:tab/>
      </w:r>
      <w:r>
        <w:rPr>
          <w:lang w:eastAsia="zh-CN"/>
        </w:rPr>
        <w:t>UE location change handling by SMF</w:t>
      </w:r>
      <w:r>
        <w:tab/>
      </w:r>
      <w:r>
        <w:fldChar w:fldCharType="begin" w:fldLock="1"/>
      </w:r>
      <w:r>
        <w:instrText xml:space="preserve"> PAGEREF _Toc162412477 \h </w:instrText>
      </w:r>
      <w:r>
        <w:fldChar w:fldCharType="separate"/>
      </w:r>
      <w:r>
        <w:t>86</w:t>
      </w:r>
      <w:r>
        <w:fldChar w:fldCharType="end"/>
      </w:r>
    </w:p>
    <w:p w14:paraId="3692EBA7" w14:textId="16802527" w:rsidR="009F75E9" w:rsidRDefault="009F75E9">
      <w:pPr>
        <w:pStyle w:val="TOC5"/>
        <w:rPr>
          <w:rFonts w:asciiTheme="minorHAnsi" w:eastAsiaTheme="minorEastAsia" w:hAnsiTheme="minorHAnsi" w:cstheme="minorBidi"/>
          <w:kern w:val="2"/>
          <w:sz w:val="22"/>
          <w:szCs w:val="22"/>
          <w14:ligatures w14:val="standardContextual"/>
        </w:rPr>
      </w:pPr>
      <w:r>
        <w:rPr>
          <w:lang w:eastAsia="zh-CN"/>
        </w:rPr>
        <w:t>7.2.4.3.6</w:t>
      </w:r>
      <w:r>
        <w:rPr>
          <w:rFonts w:asciiTheme="minorHAnsi" w:eastAsiaTheme="minorEastAsia" w:hAnsiTheme="minorHAnsi" w:cstheme="minorBidi"/>
          <w:kern w:val="2"/>
          <w:sz w:val="22"/>
          <w:szCs w:val="22"/>
          <w14:ligatures w14:val="standardContextual"/>
        </w:rPr>
        <w:tab/>
      </w:r>
      <w:r>
        <w:rPr>
          <w:lang w:eastAsia="zh-CN"/>
        </w:rPr>
        <w:t>UE mobility within the same NG-RAN between cells in or out of the MBS service area</w:t>
      </w:r>
      <w:r>
        <w:tab/>
      </w:r>
      <w:r>
        <w:fldChar w:fldCharType="begin" w:fldLock="1"/>
      </w:r>
      <w:r>
        <w:instrText xml:space="preserve"> PAGEREF _Toc162412478 \h </w:instrText>
      </w:r>
      <w:r>
        <w:fldChar w:fldCharType="separate"/>
      </w:r>
      <w:r>
        <w:t>87</w:t>
      </w:r>
      <w:r>
        <w:fldChar w:fldCharType="end"/>
      </w:r>
    </w:p>
    <w:p w14:paraId="3D673265" w14:textId="3607D3D9" w:rsidR="009F75E9" w:rsidRDefault="009F75E9">
      <w:pPr>
        <w:pStyle w:val="TOC5"/>
        <w:rPr>
          <w:rFonts w:asciiTheme="minorHAnsi" w:eastAsiaTheme="minorEastAsia" w:hAnsiTheme="minorHAnsi" w:cstheme="minorBidi"/>
          <w:kern w:val="2"/>
          <w:sz w:val="22"/>
          <w:szCs w:val="22"/>
          <w14:ligatures w14:val="standardContextual"/>
        </w:rPr>
      </w:pPr>
      <w:r>
        <w:rPr>
          <w:lang w:eastAsia="zh-CN"/>
        </w:rPr>
        <w:t>7.2.4.3.7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_Toc162412479 \h </w:instrText>
      </w:r>
      <w:r>
        <w:fldChar w:fldCharType="separate"/>
      </w:r>
      <w:r>
        <w:t>87</w:t>
      </w:r>
      <w:r>
        <w:fldChar w:fldCharType="end"/>
      </w:r>
    </w:p>
    <w:p w14:paraId="3B052688" w14:textId="512D59FC" w:rsidR="009F75E9" w:rsidRDefault="009F75E9">
      <w:pPr>
        <w:pStyle w:val="TOC5"/>
        <w:rPr>
          <w:rFonts w:asciiTheme="minorHAnsi" w:eastAsiaTheme="minorEastAsia" w:hAnsiTheme="minorHAnsi" w:cstheme="minorBidi"/>
          <w:kern w:val="2"/>
          <w:sz w:val="22"/>
          <w:szCs w:val="22"/>
          <w14:ligatures w14:val="standardContextual"/>
        </w:rPr>
      </w:pPr>
      <w:r>
        <w:rPr>
          <w:lang w:eastAsia="zh-CN"/>
        </w:rPr>
        <w:t>7.2.4.3.8</w:t>
      </w:r>
      <w:r>
        <w:rPr>
          <w:rFonts w:asciiTheme="minorHAnsi" w:eastAsiaTheme="minorEastAsia" w:hAnsiTheme="minorHAnsi" w:cstheme="minorBidi"/>
          <w:kern w:val="2"/>
          <w:sz w:val="22"/>
          <w:szCs w:val="22"/>
          <w14:ligatures w14:val="standardContextual"/>
        </w:rPr>
        <w:tab/>
      </w:r>
      <w:r>
        <w:rPr>
          <w:lang w:eastAsia="zh-CN"/>
        </w:rPr>
        <w:t>Connection Resume procedure with local MBS session</w:t>
      </w:r>
      <w:r>
        <w:tab/>
      </w:r>
      <w:r>
        <w:fldChar w:fldCharType="begin" w:fldLock="1"/>
      </w:r>
      <w:r>
        <w:instrText xml:space="preserve"> PAGEREF _Toc162412480 \h </w:instrText>
      </w:r>
      <w:r>
        <w:fldChar w:fldCharType="separate"/>
      </w:r>
      <w:r>
        <w:t>87</w:t>
      </w:r>
      <w:r>
        <w:fldChar w:fldCharType="end"/>
      </w:r>
    </w:p>
    <w:p w14:paraId="4FA40114" w14:textId="65F0A7E2" w:rsidR="009F75E9" w:rsidRDefault="009F75E9">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MBS session activation and deactivation</w:t>
      </w:r>
      <w:r>
        <w:tab/>
      </w:r>
      <w:r>
        <w:fldChar w:fldCharType="begin" w:fldLock="1"/>
      </w:r>
      <w:r>
        <w:instrText xml:space="preserve"> PAGEREF _Toc162412481 \h </w:instrText>
      </w:r>
      <w:r>
        <w:fldChar w:fldCharType="separate"/>
      </w:r>
      <w:r>
        <w:t>87</w:t>
      </w:r>
      <w:r>
        <w:fldChar w:fldCharType="end"/>
      </w:r>
    </w:p>
    <w:p w14:paraId="61CA35A7" w14:textId="67A43960"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_Toc162412482 \h </w:instrText>
      </w:r>
      <w:r>
        <w:fldChar w:fldCharType="separate"/>
      </w:r>
      <w:r>
        <w:t>87</w:t>
      </w:r>
      <w:r>
        <w:fldChar w:fldCharType="end"/>
      </w:r>
    </w:p>
    <w:p w14:paraId="25793C42" w14:textId="6A446CEF"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7.2.5.2</w:t>
      </w:r>
      <w:r>
        <w:rPr>
          <w:rFonts w:asciiTheme="minorHAnsi" w:eastAsiaTheme="minorEastAsia" w:hAnsiTheme="minorHAnsi" w:cstheme="minorBidi"/>
          <w:kern w:val="2"/>
          <w:sz w:val="22"/>
          <w:szCs w:val="22"/>
          <w14:ligatures w14:val="standardContextual"/>
        </w:rPr>
        <w:tab/>
      </w:r>
      <w:r>
        <w:rPr>
          <w:lang w:eastAsia="zh-CN"/>
        </w:rPr>
        <w:t>MBS session activation procedure</w:t>
      </w:r>
      <w:r>
        <w:tab/>
      </w:r>
      <w:r>
        <w:fldChar w:fldCharType="begin" w:fldLock="1"/>
      </w:r>
      <w:r>
        <w:instrText xml:space="preserve"> PAGEREF _Toc162412483 \h </w:instrText>
      </w:r>
      <w:r>
        <w:fldChar w:fldCharType="separate"/>
      </w:r>
      <w:r>
        <w:t>88</w:t>
      </w:r>
      <w:r>
        <w:fldChar w:fldCharType="end"/>
      </w:r>
    </w:p>
    <w:p w14:paraId="37097BBB" w14:textId="6668DB1D"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7.2.5.3</w:t>
      </w:r>
      <w:r>
        <w:rPr>
          <w:rFonts w:asciiTheme="minorHAnsi" w:eastAsiaTheme="minorEastAsia" w:hAnsiTheme="minorHAnsi" w:cstheme="minorBidi"/>
          <w:kern w:val="2"/>
          <w:sz w:val="22"/>
          <w:szCs w:val="22"/>
          <w14:ligatures w14:val="standardContextual"/>
        </w:rPr>
        <w:tab/>
      </w:r>
      <w:r>
        <w:rPr>
          <w:lang w:eastAsia="zh-CN"/>
        </w:rPr>
        <w:t>MBS session deactivation procedure</w:t>
      </w:r>
      <w:r>
        <w:tab/>
      </w:r>
      <w:r>
        <w:fldChar w:fldCharType="begin" w:fldLock="1"/>
      </w:r>
      <w:r>
        <w:instrText xml:space="preserve"> PAGEREF _Toc162412484 \h </w:instrText>
      </w:r>
      <w:r>
        <w:fldChar w:fldCharType="separate"/>
      </w:r>
      <w:r>
        <w:t>91</w:t>
      </w:r>
      <w:r>
        <w:fldChar w:fldCharType="end"/>
      </w:r>
    </w:p>
    <w:p w14:paraId="01DC80EA" w14:textId="314A3FF9" w:rsidR="009F75E9" w:rsidRDefault="009F75E9">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Multicast session update procedure</w:t>
      </w:r>
      <w:r>
        <w:tab/>
      </w:r>
      <w:r>
        <w:fldChar w:fldCharType="begin" w:fldLock="1"/>
      </w:r>
      <w:r>
        <w:instrText xml:space="preserve"> PAGEREF _Toc162412485 \h </w:instrText>
      </w:r>
      <w:r>
        <w:fldChar w:fldCharType="separate"/>
      </w:r>
      <w:r>
        <w:t>92</w:t>
      </w:r>
      <w:r>
        <w:fldChar w:fldCharType="end"/>
      </w:r>
    </w:p>
    <w:p w14:paraId="034A4B88" w14:textId="470C0E00" w:rsidR="009F75E9" w:rsidRDefault="009F75E9">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_Toc162412486 \h </w:instrText>
      </w:r>
      <w:r>
        <w:fldChar w:fldCharType="separate"/>
      </w:r>
      <w:r>
        <w:t>95</w:t>
      </w:r>
      <w:r>
        <w:fldChar w:fldCharType="end"/>
      </w:r>
    </w:p>
    <w:p w14:paraId="54404E90" w14:textId="166ECAE0" w:rsidR="009F75E9" w:rsidRDefault="009F75E9">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_Toc162412487 \h </w:instrText>
      </w:r>
      <w:r>
        <w:fldChar w:fldCharType="separate"/>
      </w:r>
      <w:r>
        <w:t>95</w:t>
      </w:r>
      <w:r>
        <w:fldChar w:fldCharType="end"/>
      </w:r>
    </w:p>
    <w:p w14:paraId="4212D6F4" w14:textId="60C4CCD2" w:rsidR="009F75E9" w:rsidRDefault="009F75E9">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AF provisioning multicast MBS Session Authorization information</w:t>
      </w:r>
      <w:r>
        <w:tab/>
      </w:r>
      <w:r>
        <w:fldChar w:fldCharType="begin" w:fldLock="1"/>
      </w:r>
      <w:r>
        <w:instrText xml:space="preserve"> PAGEREF _Toc162412488 \h </w:instrText>
      </w:r>
      <w:r>
        <w:fldChar w:fldCharType="separate"/>
      </w:r>
      <w:r>
        <w:t>95</w:t>
      </w:r>
      <w:r>
        <w:fldChar w:fldCharType="end"/>
      </w:r>
    </w:p>
    <w:p w14:paraId="67CD2F5F" w14:textId="67832EB0" w:rsidR="009F75E9" w:rsidRDefault="009F75E9">
      <w:pPr>
        <w:pStyle w:val="TOC3"/>
        <w:rPr>
          <w:rFonts w:asciiTheme="minorHAnsi" w:eastAsiaTheme="minorEastAsia" w:hAnsiTheme="minorHAnsi" w:cstheme="minorBidi"/>
          <w:kern w:val="2"/>
          <w:sz w:val="22"/>
          <w:szCs w:val="22"/>
          <w14:ligatures w14:val="standardContextual"/>
        </w:rPr>
      </w:pPr>
      <w:r>
        <w:t>7.2.9a</w:t>
      </w:r>
      <w:r>
        <w:rPr>
          <w:rFonts w:asciiTheme="minorHAnsi" w:eastAsiaTheme="minorEastAsia" w:hAnsiTheme="minorHAnsi" w:cstheme="minorBidi"/>
          <w:kern w:val="2"/>
          <w:sz w:val="22"/>
          <w:szCs w:val="22"/>
          <w14:ligatures w14:val="standardContextual"/>
        </w:rPr>
        <w:tab/>
      </w:r>
      <w:r>
        <w:t>AF provisioning MBS Session assistance information</w:t>
      </w:r>
      <w:r>
        <w:tab/>
      </w:r>
      <w:r>
        <w:fldChar w:fldCharType="begin" w:fldLock="1"/>
      </w:r>
      <w:r>
        <w:instrText xml:space="preserve"> PAGEREF _Toc162412489 \h </w:instrText>
      </w:r>
      <w:r>
        <w:fldChar w:fldCharType="separate"/>
      </w:r>
      <w:r>
        <w:t>96</w:t>
      </w:r>
      <w:r>
        <w:fldChar w:fldCharType="end"/>
      </w:r>
    </w:p>
    <w:p w14:paraId="459F3C75" w14:textId="6700C57E" w:rsidR="009F75E9" w:rsidRDefault="009F75E9">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Multicast MBS procedures for UEs using power saving functions</w:t>
      </w:r>
      <w:r>
        <w:tab/>
      </w:r>
      <w:r>
        <w:fldChar w:fldCharType="begin" w:fldLock="1"/>
      </w:r>
      <w:r>
        <w:instrText xml:space="preserve"> PAGEREF _Toc162412490 \h </w:instrText>
      </w:r>
      <w:r>
        <w:fldChar w:fldCharType="separate"/>
      </w:r>
      <w:r>
        <w:t>96</w:t>
      </w:r>
      <w:r>
        <w:fldChar w:fldCharType="end"/>
      </w:r>
    </w:p>
    <w:p w14:paraId="08DF3265" w14:textId="09EE5BE9"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7.3</w:t>
      </w:r>
      <w:r>
        <w:rPr>
          <w:rFonts w:asciiTheme="minorHAnsi" w:eastAsiaTheme="minorEastAsia" w:hAnsiTheme="minorHAnsi" w:cstheme="minorBidi"/>
          <w:kern w:val="2"/>
          <w:sz w:val="22"/>
          <w:szCs w:val="22"/>
          <w14:ligatures w14:val="standardContextual"/>
        </w:rPr>
        <w:tab/>
      </w:r>
      <w:r>
        <w:rPr>
          <w:lang w:eastAsia="ko-KR"/>
        </w:rPr>
        <w:t>MBS procedures for broadcast Session</w:t>
      </w:r>
      <w:r>
        <w:tab/>
      </w:r>
      <w:r>
        <w:fldChar w:fldCharType="begin" w:fldLock="1"/>
      </w:r>
      <w:r>
        <w:instrText xml:space="preserve"> PAGEREF _Toc162412491 \h </w:instrText>
      </w:r>
      <w:r>
        <w:fldChar w:fldCharType="separate"/>
      </w:r>
      <w:r>
        <w:t>97</w:t>
      </w:r>
      <w:r>
        <w:fldChar w:fldCharType="end"/>
      </w:r>
    </w:p>
    <w:p w14:paraId="759CF0A7" w14:textId="2ACCA1E9" w:rsidR="009F75E9" w:rsidRDefault="009F75E9">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MBS Session Start for Broadcast</w:t>
      </w:r>
      <w:r>
        <w:tab/>
      </w:r>
      <w:r>
        <w:fldChar w:fldCharType="begin" w:fldLock="1"/>
      </w:r>
      <w:r>
        <w:instrText xml:space="preserve"> PAGEREF _Toc162412492 \h </w:instrText>
      </w:r>
      <w:r>
        <w:fldChar w:fldCharType="separate"/>
      </w:r>
      <w:r>
        <w:t>97</w:t>
      </w:r>
      <w:r>
        <w:fldChar w:fldCharType="end"/>
      </w:r>
    </w:p>
    <w:p w14:paraId="20C93E11" w14:textId="658A4DB3" w:rsidR="009F75E9" w:rsidRDefault="009F75E9">
      <w:pPr>
        <w:pStyle w:val="TOC3"/>
        <w:rPr>
          <w:rFonts w:asciiTheme="minorHAnsi" w:eastAsiaTheme="minorEastAsia" w:hAnsiTheme="minorHAnsi" w:cstheme="minorBidi"/>
          <w:kern w:val="2"/>
          <w:sz w:val="22"/>
          <w:szCs w:val="22"/>
          <w14:ligatures w14:val="standardContextual"/>
        </w:rPr>
      </w:pPr>
      <w:r>
        <w:t>7.3.1a</w:t>
      </w:r>
      <w:r>
        <w:rPr>
          <w:rFonts w:asciiTheme="minorHAnsi" w:eastAsiaTheme="minorEastAsia" w:hAnsiTheme="minorHAnsi" w:cstheme="minorBidi"/>
          <w:kern w:val="2"/>
          <w:sz w:val="22"/>
          <w:szCs w:val="22"/>
          <w14:ligatures w14:val="standardContextual"/>
        </w:rPr>
        <w:tab/>
      </w:r>
      <w:r>
        <w:t>MBS Session Start for resource sharing across multiple broadcast MBS Sessions during network sharing</w:t>
      </w:r>
      <w:r>
        <w:tab/>
      </w:r>
      <w:r>
        <w:fldChar w:fldCharType="begin" w:fldLock="1"/>
      </w:r>
      <w:r>
        <w:instrText xml:space="preserve"> PAGEREF _Toc162412493 \h </w:instrText>
      </w:r>
      <w:r>
        <w:fldChar w:fldCharType="separate"/>
      </w:r>
      <w:r>
        <w:t>100</w:t>
      </w:r>
      <w:r>
        <w:fldChar w:fldCharType="end"/>
      </w:r>
    </w:p>
    <w:p w14:paraId="635ECE57" w14:textId="308B4D7E" w:rsidR="009F75E9" w:rsidRDefault="009F75E9">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MBS Session Release for Broadcast</w:t>
      </w:r>
      <w:r>
        <w:tab/>
      </w:r>
      <w:r>
        <w:fldChar w:fldCharType="begin" w:fldLock="1"/>
      </w:r>
      <w:r>
        <w:instrText xml:space="preserve"> PAGEREF _Toc162412494 \h </w:instrText>
      </w:r>
      <w:r>
        <w:fldChar w:fldCharType="separate"/>
      </w:r>
      <w:r>
        <w:t>100</w:t>
      </w:r>
      <w:r>
        <w:fldChar w:fldCharType="end"/>
      </w:r>
    </w:p>
    <w:p w14:paraId="471EDA57" w14:textId="0D9124BB"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7.3.2a</w:t>
      </w:r>
      <w:r>
        <w:rPr>
          <w:rFonts w:asciiTheme="minorHAnsi" w:eastAsiaTheme="minorEastAsia" w:hAnsiTheme="minorHAnsi" w:cstheme="minorBidi"/>
          <w:kern w:val="2"/>
          <w:sz w:val="22"/>
          <w:szCs w:val="22"/>
          <w14:ligatures w14:val="standardContextual"/>
        </w:rPr>
        <w:tab/>
      </w:r>
      <w:r>
        <w:rPr>
          <w:lang w:eastAsia="ko-KR"/>
        </w:rPr>
        <w:t>MBS Session Release for resource sharing across multiple broadcast MBS Sessions during network sharing</w:t>
      </w:r>
      <w:r>
        <w:tab/>
      </w:r>
      <w:r>
        <w:fldChar w:fldCharType="begin" w:fldLock="1"/>
      </w:r>
      <w:r>
        <w:instrText xml:space="preserve"> PAGEREF _Toc162412495 \h </w:instrText>
      </w:r>
      <w:r>
        <w:fldChar w:fldCharType="separate"/>
      </w:r>
      <w:r>
        <w:t>101</w:t>
      </w:r>
      <w:r>
        <w:fldChar w:fldCharType="end"/>
      </w:r>
    </w:p>
    <w:p w14:paraId="05AB0351" w14:textId="61D3511E"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7.3.3</w:t>
      </w:r>
      <w:r>
        <w:rPr>
          <w:rFonts w:asciiTheme="minorHAnsi" w:eastAsiaTheme="minorEastAsia" w:hAnsiTheme="minorHAnsi" w:cstheme="minorBidi"/>
          <w:kern w:val="2"/>
          <w:sz w:val="22"/>
          <w:szCs w:val="22"/>
          <w14:ligatures w14:val="standardContextual"/>
        </w:rPr>
        <w:tab/>
      </w:r>
      <w:r>
        <w:rPr>
          <w:lang w:eastAsia="ko-KR"/>
        </w:rPr>
        <w:t>MBS Session Update for Broadcast</w:t>
      </w:r>
      <w:r>
        <w:tab/>
      </w:r>
      <w:r>
        <w:fldChar w:fldCharType="begin" w:fldLock="1"/>
      </w:r>
      <w:r>
        <w:instrText xml:space="preserve"> PAGEREF _Toc162412496 \h </w:instrText>
      </w:r>
      <w:r>
        <w:fldChar w:fldCharType="separate"/>
      </w:r>
      <w:r>
        <w:t>102</w:t>
      </w:r>
      <w:r>
        <w:fldChar w:fldCharType="end"/>
      </w:r>
    </w:p>
    <w:p w14:paraId="0CAAE763" w14:textId="761A4938" w:rsidR="009F75E9" w:rsidRDefault="009F75E9">
      <w:pPr>
        <w:pStyle w:val="TOC3"/>
        <w:rPr>
          <w:rFonts w:asciiTheme="minorHAnsi" w:eastAsiaTheme="minorEastAsia" w:hAnsiTheme="minorHAnsi" w:cstheme="minorBidi"/>
          <w:kern w:val="2"/>
          <w:sz w:val="22"/>
          <w:szCs w:val="22"/>
          <w14:ligatures w14:val="standardContextual"/>
        </w:rPr>
      </w:pPr>
      <w:r w:rsidRPr="001B4828">
        <w:rPr>
          <w:rFonts w:eastAsia="DengXian"/>
          <w:lang w:eastAsia="zh-CN"/>
        </w:rPr>
        <w:t>7.3.4</w:t>
      </w:r>
      <w:r>
        <w:rPr>
          <w:rFonts w:asciiTheme="minorHAnsi" w:eastAsiaTheme="minorEastAsia" w:hAnsiTheme="minorHAnsi" w:cstheme="minorBidi"/>
          <w:kern w:val="2"/>
          <w:sz w:val="22"/>
          <w:szCs w:val="22"/>
          <w14:ligatures w14:val="standardContextual"/>
        </w:rPr>
        <w:tab/>
      </w:r>
      <w:r w:rsidRPr="001B4828">
        <w:rPr>
          <w:rFonts w:eastAsia="DengXian"/>
          <w:lang w:eastAsia="zh-CN"/>
        </w:rPr>
        <w:t xml:space="preserve">Support for </w:t>
      </w:r>
      <w:r>
        <w:rPr>
          <w:lang w:eastAsia="ko-KR"/>
        </w:rPr>
        <w:t>Location dependent Broadcast Service</w:t>
      </w:r>
      <w:r>
        <w:tab/>
      </w:r>
      <w:r>
        <w:fldChar w:fldCharType="begin" w:fldLock="1"/>
      </w:r>
      <w:r>
        <w:instrText xml:space="preserve"> PAGEREF _Toc162412497 \h </w:instrText>
      </w:r>
      <w:r>
        <w:fldChar w:fldCharType="separate"/>
      </w:r>
      <w:r>
        <w:t>104</w:t>
      </w:r>
      <w:r>
        <w:fldChar w:fldCharType="end"/>
      </w:r>
    </w:p>
    <w:p w14:paraId="137B73D8" w14:textId="74F5A0B8"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7.3.5</w:t>
      </w:r>
      <w:r>
        <w:rPr>
          <w:rFonts w:asciiTheme="minorHAnsi" w:eastAsiaTheme="minorEastAsia" w:hAnsiTheme="minorHAnsi" w:cstheme="minorBidi"/>
          <w:kern w:val="2"/>
          <w:sz w:val="22"/>
          <w:szCs w:val="22"/>
          <w14:ligatures w14:val="standardContextual"/>
        </w:rPr>
        <w:tab/>
      </w:r>
      <w:r>
        <w:rPr>
          <w:lang w:eastAsia="zh-CN"/>
        </w:rPr>
        <w:t>MBS Session Delivery Status Indication for Broadcast</w:t>
      </w:r>
      <w:r>
        <w:tab/>
      </w:r>
      <w:r>
        <w:fldChar w:fldCharType="begin" w:fldLock="1"/>
      </w:r>
      <w:r>
        <w:instrText xml:space="preserve"> PAGEREF _Toc162412498 \h </w:instrText>
      </w:r>
      <w:r>
        <w:fldChar w:fldCharType="separate"/>
      </w:r>
      <w:r>
        <w:t>104</w:t>
      </w:r>
      <w:r>
        <w:fldChar w:fldCharType="end"/>
      </w:r>
    </w:p>
    <w:p w14:paraId="0217E5C3" w14:textId="425CED73" w:rsidR="009F75E9" w:rsidRDefault="009F75E9">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Broadcast MBS Session Release Require</w:t>
      </w:r>
      <w:r>
        <w:tab/>
      </w:r>
      <w:r>
        <w:fldChar w:fldCharType="begin" w:fldLock="1"/>
      </w:r>
      <w:r>
        <w:instrText xml:space="preserve"> PAGEREF _Toc162412499 \h </w:instrText>
      </w:r>
      <w:r>
        <w:fldChar w:fldCharType="separate"/>
      </w:r>
      <w:r>
        <w:t>105</w:t>
      </w:r>
      <w:r>
        <w:fldChar w:fldCharType="end"/>
      </w:r>
    </w:p>
    <w:p w14:paraId="69D61778" w14:textId="0E43414F" w:rsidR="009F75E9" w:rsidRDefault="009F75E9">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Transport change for resource sharing across broadcast MBS Sessions during network sharing</w:t>
      </w:r>
      <w:r>
        <w:tab/>
      </w:r>
      <w:r>
        <w:fldChar w:fldCharType="begin" w:fldLock="1"/>
      </w:r>
      <w:r>
        <w:instrText xml:space="preserve"> PAGEREF _Toc162412500 \h </w:instrText>
      </w:r>
      <w:r>
        <w:fldChar w:fldCharType="separate"/>
      </w:r>
      <w:r>
        <w:t>106</w:t>
      </w:r>
      <w:r>
        <w:fldChar w:fldCharType="end"/>
      </w:r>
    </w:p>
    <w:p w14:paraId="554F4830" w14:textId="6A93AD74" w:rsidR="009F75E9" w:rsidRDefault="009F75E9">
      <w:pPr>
        <w:pStyle w:val="TOC3"/>
        <w:rPr>
          <w:rFonts w:asciiTheme="minorHAnsi" w:eastAsiaTheme="minorEastAsia" w:hAnsiTheme="minorHAnsi" w:cstheme="minorBidi"/>
          <w:kern w:val="2"/>
          <w:sz w:val="22"/>
          <w:szCs w:val="22"/>
          <w14:ligatures w14:val="standardContextual"/>
        </w:rPr>
      </w:pPr>
      <w:r>
        <w:t>7.3.8</w:t>
      </w:r>
      <w:r>
        <w:rPr>
          <w:rFonts w:asciiTheme="minorHAnsi" w:eastAsiaTheme="minorEastAsia" w:hAnsiTheme="minorHAnsi" w:cstheme="minorBidi"/>
          <w:kern w:val="2"/>
          <w:sz w:val="22"/>
          <w:szCs w:val="22"/>
          <w14:ligatures w14:val="standardContextual"/>
        </w:rPr>
        <w:tab/>
      </w:r>
      <w:r>
        <w:t>Broadcast MBS procedures for UEs using power saving functions</w:t>
      </w:r>
      <w:r>
        <w:tab/>
      </w:r>
      <w:r>
        <w:fldChar w:fldCharType="begin" w:fldLock="1"/>
      </w:r>
      <w:r>
        <w:instrText xml:space="preserve"> PAGEREF _Toc162412501 \h </w:instrText>
      </w:r>
      <w:r>
        <w:fldChar w:fldCharType="separate"/>
      </w:r>
      <w:r>
        <w:t>107</w:t>
      </w:r>
      <w:r>
        <w:fldChar w:fldCharType="end"/>
      </w:r>
    </w:p>
    <w:p w14:paraId="5D913200" w14:textId="799E240B"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7.4</w:t>
      </w:r>
      <w:r>
        <w:rPr>
          <w:rFonts w:asciiTheme="minorHAnsi" w:eastAsiaTheme="minorEastAsia" w:hAnsiTheme="minorHAnsi" w:cstheme="minorBidi"/>
          <w:kern w:val="2"/>
          <w:sz w:val="22"/>
          <w:szCs w:val="22"/>
          <w14:ligatures w14:val="standardContextual"/>
        </w:rPr>
        <w:tab/>
      </w:r>
      <w:r>
        <w:rPr>
          <w:lang w:eastAsia="ko-KR"/>
        </w:rPr>
        <w:t>MBS procedures for inter System Mobility</w:t>
      </w:r>
      <w:r>
        <w:tab/>
      </w:r>
      <w:r>
        <w:fldChar w:fldCharType="begin" w:fldLock="1"/>
      </w:r>
      <w:r>
        <w:instrText xml:space="preserve"> PAGEREF _Toc162412502 \h </w:instrText>
      </w:r>
      <w:r>
        <w:fldChar w:fldCharType="separate"/>
      </w:r>
      <w:r>
        <w:t>108</w:t>
      </w:r>
      <w:r>
        <w:fldChar w:fldCharType="end"/>
      </w:r>
    </w:p>
    <w:p w14:paraId="26381EAA" w14:textId="51244C14" w:rsidR="009F75E9" w:rsidRDefault="009F75E9">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Inter-system mobility with interworking at service layer</w:t>
      </w:r>
      <w:r>
        <w:tab/>
      </w:r>
      <w:r>
        <w:fldChar w:fldCharType="begin" w:fldLock="1"/>
      </w:r>
      <w:r>
        <w:instrText xml:space="preserve"> PAGEREF _Toc162412503 \h </w:instrText>
      </w:r>
      <w:r>
        <w:fldChar w:fldCharType="separate"/>
      </w:r>
      <w:r>
        <w:t>108</w:t>
      </w:r>
      <w:r>
        <w:fldChar w:fldCharType="end"/>
      </w:r>
    </w:p>
    <w:p w14:paraId="51FD327A" w14:textId="6DD45929"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7.5</w:t>
      </w:r>
      <w:r>
        <w:rPr>
          <w:rFonts w:asciiTheme="minorHAnsi" w:eastAsiaTheme="minorEastAsia" w:hAnsiTheme="minorHAnsi" w:cstheme="minorBidi"/>
          <w:kern w:val="2"/>
          <w:sz w:val="22"/>
          <w:szCs w:val="22"/>
          <w14:ligatures w14:val="standardContextual"/>
        </w:rPr>
        <w:tab/>
      </w:r>
      <w:r>
        <w:rPr>
          <w:lang w:eastAsia="ko-KR"/>
        </w:rPr>
        <w:t>MBS procedures for Group Message Delivery</w:t>
      </w:r>
      <w:r>
        <w:tab/>
      </w:r>
      <w:r>
        <w:fldChar w:fldCharType="begin" w:fldLock="1"/>
      </w:r>
      <w:r>
        <w:instrText xml:space="preserve"> PAGEREF _Toc162412504 \h </w:instrText>
      </w:r>
      <w:r>
        <w:fldChar w:fldCharType="separate"/>
      </w:r>
      <w:r>
        <w:t>109</w:t>
      </w:r>
      <w:r>
        <w:fldChar w:fldCharType="end"/>
      </w:r>
    </w:p>
    <w:p w14:paraId="79866089" w14:textId="47466BAC"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7.5.1</w:t>
      </w:r>
      <w:r>
        <w:rPr>
          <w:rFonts w:asciiTheme="minorHAnsi" w:eastAsiaTheme="minorEastAsia" w:hAnsiTheme="minorHAnsi" w:cstheme="minorBidi"/>
          <w:kern w:val="2"/>
          <w:sz w:val="22"/>
          <w:szCs w:val="22"/>
          <w14:ligatures w14:val="standardContextual"/>
        </w:rPr>
        <w:tab/>
      </w:r>
      <w:r>
        <w:rPr>
          <w:lang w:eastAsia="ko-KR"/>
        </w:rPr>
        <w:t>Group Message Delivery via MBS Broadcast</w:t>
      </w:r>
      <w:r>
        <w:tab/>
      </w:r>
      <w:r>
        <w:fldChar w:fldCharType="begin" w:fldLock="1"/>
      </w:r>
      <w:r>
        <w:instrText xml:space="preserve"> PAGEREF _Toc162412505 \h </w:instrText>
      </w:r>
      <w:r>
        <w:fldChar w:fldCharType="separate"/>
      </w:r>
      <w:r>
        <w:t>109</w:t>
      </w:r>
      <w:r>
        <w:fldChar w:fldCharType="end"/>
      </w:r>
    </w:p>
    <w:p w14:paraId="33326F64" w14:textId="2E606C95" w:rsidR="009F75E9" w:rsidRDefault="009F75E9">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Modification of previously submitted Group message</w:t>
      </w:r>
      <w:r>
        <w:tab/>
      </w:r>
      <w:r>
        <w:fldChar w:fldCharType="begin" w:fldLock="1"/>
      </w:r>
      <w:r>
        <w:instrText xml:space="preserve"> PAGEREF _Toc162412506 \h </w:instrText>
      </w:r>
      <w:r>
        <w:fldChar w:fldCharType="separate"/>
      </w:r>
      <w:r>
        <w:t>111</w:t>
      </w:r>
      <w:r>
        <w:fldChar w:fldCharType="end"/>
      </w:r>
    </w:p>
    <w:p w14:paraId="30E8207A" w14:textId="7276B814"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7.5.3</w:t>
      </w:r>
      <w:r>
        <w:rPr>
          <w:rFonts w:asciiTheme="minorHAnsi" w:eastAsiaTheme="minorEastAsia" w:hAnsiTheme="minorHAnsi" w:cstheme="minorBidi"/>
          <w:kern w:val="2"/>
          <w:sz w:val="22"/>
          <w:szCs w:val="22"/>
          <w14:ligatures w14:val="standardContextual"/>
        </w:rPr>
        <w:tab/>
      </w:r>
      <w:r>
        <w:rPr>
          <w:lang w:eastAsia="zh-CN"/>
        </w:rPr>
        <w:t>Cancellation of previously submitted Group message</w:t>
      </w:r>
      <w:r>
        <w:tab/>
      </w:r>
      <w:r>
        <w:fldChar w:fldCharType="begin" w:fldLock="1"/>
      </w:r>
      <w:r>
        <w:instrText xml:space="preserve"> PAGEREF _Toc162412507 \h </w:instrText>
      </w:r>
      <w:r>
        <w:fldChar w:fldCharType="separate"/>
      </w:r>
      <w:r>
        <w:t>112</w:t>
      </w:r>
      <w:r>
        <w:fldChar w:fldCharType="end"/>
      </w:r>
    </w:p>
    <w:p w14:paraId="5432B74B" w14:textId="115EEA8C" w:rsidR="009F75E9" w:rsidRDefault="009F75E9">
      <w:pPr>
        <w:pStyle w:val="TOC1"/>
        <w:rPr>
          <w:rFonts w:asciiTheme="minorHAnsi" w:eastAsiaTheme="minorEastAsia" w:hAnsiTheme="minorHAnsi" w:cstheme="minorBidi"/>
          <w:kern w:val="2"/>
          <w:szCs w:val="22"/>
          <w14:ligatures w14:val="standardContextual"/>
        </w:rPr>
      </w:pPr>
      <w:r>
        <w:rPr>
          <w:lang w:eastAsia="ko-KR"/>
        </w:rPr>
        <w:t>8</w:t>
      </w:r>
      <w:r>
        <w:rPr>
          <w:rFonts w:asciiTheme="minorHAnsi" w:eastAsiaTheme="minorEastAsia" w:hAnsiTheme="minorHAnsi" w:cstheme="minorBidi"/>
          <w:kern w:val="2"/>
          <w:szCs w:val="22"/>
          <w14:ligatures w14:val="standardContextual"/>
        </w:rPr>
        <w:tab/>
      </w:r>
      <w:r>
        <w:rPr>
          <w:lang w:eastAsia="ko-KR"/>
        </w:rPr>
        <w:t>Control and user plane stacks</w:t>
      </w:r>
      <w:r>
        <w:tab/>
      </w:r>
      <w:r>
        <w:fldChar w:fldCharType="begin" w:fldLock="1"/>
      </w:r>
      <w:r>
        <w:instrText xml:space="preserve"> PAGEREF _Toc162412508 \h </w:instrText>
      </w:r>
      <w:r>
        <w:fldChar w:fldCharType="separate"/>
      </w:r>
      <w:r>
        <w:t>113</w:t>
      </w:r>
      <w:r>
        <w:fldChar w:fldCharType="end"/>
      </w:r>
    </w:p>
    <w:p w14:paraId="38AEA352" w14:textId="51DE239E"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8.1</w:t>
      </w:r>
      <w:r>
        <w:rPr>
          <w:rFonts w:asciiTheme="minorHAnsi" w:eastAsiaTheme="minorEastAsia" w:hAnsiTheme="minorHAnsi" w:cstheme="minorBidi"/>
          <w:kern w:val="2"/>
          <w:sz w:val="22"/>
          <w:szCs w:val="22"/>
          <w14:ligatures w14:val="standardContextual"/>
        </w:rPr>
        <w:tab/>
      </w:r>
      <w:r>
        <w:rPr>
          <w:lang w:eastAsia="ko-KR"/>
        </w:rPr>
        <w:t>Control plane for Multicast and Broadcast services</w:t>
      </w:r>
      <w:r>
        <w:tab/>
      </w:r>
      <w:r>
        <w:fldChar w:fldCharType="begin" w:fldLock="1"/>
      </w:r>
      <w:r>
        <w:instrText xml:space="preserve"> PAGEREF _Toc162412509 \h </w:instrText>
      </w:r>
      <w:r>
        <w:fldChar w:fldCharType="separate"/>
      </w:r>
      <w:r>
        <w:t>113</w:t>
      </w:r>
      <w:r>
        <w:fldChar w:fldCharType="end"/>
      </w:r>
    </w:p>
    <w:p w14:paraId="1EBC49EC" w14:textId="5F43DA17"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8.1.1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_Toc162412510 \h </w:instrText>
      </w:r>
      <w:r>
        <w:fldChar w:fldCharType="separate"/>
      </w:r>
      <w:r>
        <w:t>113</w:t>
      </w:r>
      <w:r>
        <w:fldChar w:fldCharType="end"/>
      </w:r>
    </w:p>
    <w:p w14:paraId="386CA100" w14:textId="7F1DDEA8"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8</w:t>
      </w:r>
      <w:r>
        <w:t>.1</w:t>
      </w:r>
      <w:r>
        <w:rPr>
          <w:lang w:eastAsia="zh-CN"/>
        </w:rPr>
        <w:t>.2</w:t>
      </w:r>
      <w:r>
        <w:rPr>
          <w:rFonts w:asciiTheme="minorHAnsi" w:eastAsiaTheme="minorEastAsia" w:hAnsiTheme="minorHAnsi" w:cstheme="minorBidi"/>
          <w:kern w:val="2"/>
          <w:sz w:val="22"/>
          <w:szCs w:val="22"/>
          <w14:ligatures w14:val="standardContextual"/>
        </w:rPr>
        <w:tab/>
      </w:r>
      <w:r>
        <w:t>NG-RAN – MB-SMF</w:t>
      </w:r>
      <w:r>
        <w:tab/>
      </w:r>
      <w:r>
        <w:fldChar w:fldCharType="begin" w:fldLock="1"/>
      </w:r>
      <w:r>
        <w:instrText xml:space="preserve"> PAGEREF _Toc162412511 \h </w:instrText>
      </w:r>
      <w:r>
        <w:fldChar w:fldCharType="separate"/>
      </w:r>
      <w:r>
        <w:t>113</w:t>
      </w:r>
      <w:r>
        <w:fldChar w:fldCharType="end"/>
      </w:r>
    </w:p>
    <w:p w14:paraId="3A6954AB" w14:textId="285ABA64"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8.2</w:t>
      </w:r>
      <w:r>
        <w:rPr>
          <w:rFonts w:asciiTheme="minorHAnsi" w:eastAsiaTheme="minorEastAsia" w:hAnsiTheme="minorHAnsi" w:cstheme="minorBidi"/>
          <w:kern w:val="2"/>
          <w:sz w:val="22"/>
          <w:szCs w:val="22"/>
          <w14:ligatures w14:val="standardContextual"/>
        </w:rPr>
        <w:tab/>
      </w:r>
      <w:r>
        <w:rPr>
          <w:lang w:eastAsia="ko-KR"/>
        </w:rPr>
        <w:t>User plane for Multicast and Broadcast services</w:t>
      </w:r>
      <w:r>
        <w:tab/>
      </w:r>
      <w:r>
        <w:fldChar w:fldCharType="begin" w:fldLock="1"/>
      </w:r>
      <w:r>
        <w:instrText xml:space="preserve"> PAGEREF _Toc162412512 \h </w:instrText>
      </w:r>
      <w:r>
        <w:fldChar w:fldCharType="separate"/>
      </w:r>
      <w:r>
        <w:t>113</w:t>
      </w:r>
      <w:r>
        <w:fldChar w:fldCharType="end"/>
      </w:r>
    </w:p>
    <w:p w14:paraId="75E1EB86" w14:textId="4C293641" w:rsidR="009F75E9" w:rsidRDefault="009F75E9">
      <w:pPr>
        <w:pStyle w:val="TOC1"/>
        <w:rPr>
          <w:rFonts w:asciiTheme="minorHAnsi" w:eastAsiaTheme="minorEastAsia" w:hAnsiTheme="minorHAnsi" w:cstheme="minorBidi"/>
          <w:kern w:val="2"/>
          <w:szCs w:val="22"/>
          <w14:ligatures w14:val="standardContextual"/>
        </w:rPr>
      </w:pPr>
      <w:r>
        <w:rPr>
          <w:lang w:eastAsia="ko-KR"/>
        </w:rPr>
        <w:t>9</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_Toc162412513 \h </w:instrText>
      </w:r>
      <w:r>
        <w:fldChar w:fldCharType="separate"/>
      </w:r>
      <w:r>
        <w:t>115</w:t>
      </w:r>
      <w:r>
        <w:fldChar w:fldCharType="end"/>
      </w:r>
    </w:p>
    <w:p w14:paraId="771577DA" w14:textId="30E73F09" w:rsidR="009F75E9" w:rsidRDefault="009F75E9">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_Toc162412514 \h </w:instrText>
      </w:r>
      <w:r>
        <w:fldChar w:fldCharType="separate"/>
      </w:r>
      <w:r>
        <w:t>115</w:t>
      </w:r>
      <w:r>
        <w:fldChar w:fldCharType="end"/>
      </w:r>
    </w:p>
    <w:p w14:paraId="0DA3CFEC" w14:textId="3AC81E33" w:rsidR="009F75E9" w:rsidRDefault="009F75E9">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_Toc162412515 \h </w:instrText>
      </w:r>
      <w:r>
        <w:fldChar w:fldCharType="separate"/>
      </w:r>
      <w:r>
        <w:t>115</w:t>
      </w:r>
      <w:r>
        <w:fldChar w:fldCharType="end"/>
      </w:r>
    </w:p>
    <w:p w14:paraId="606C4F99" w14:textId="141B1A58"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9.1.2</w:t>
      </w:r>
      <w:r>
        <w:rPr>
          <w:rFonts w:asciiTheme="minorHAnsi" w:eastAsiaTheme="minorEastAsia" w:hAnsiTheme="minorHAnsi" w:cstheme="minorBidi"/>
          <w:kern w:val="2"/>
          <w:sz w:val="22"/>
          <w:szCs w:val="22"/>
          <w14:ligatures w14:val="standardContextual"/>
        </w:rPr>
        <w:tab/>
      </w:r>
      <w:r>
        <w:rPr>
          <w:lang w:eastAsia="zh-CN"/>
        </w:rPr>
        <w:t>Nmbsmf_TMGI service</w:t>
      </w:r>
      <w:r>
        <w:tab/>
      </w:r>
      <w:r>
        <w:fldChar w:fldCharType="begin" w:fldLock="1"/>
      </w:r>
      <w:r>
        <w:instrText xml:space="preserve"> PAGEREF _Toc162412516 \h </w:instrText>
      </w:r>
      <w:r>
        <w:fldChar w:fldCharType="separate"/>
      </w:r>
      <w:r>
        <w:t>115</w:t>
      </w:r>
      <w:r>
        <w:fldChar w:fldCharType="end"/>
      </w:r>
    </w:p>
    <w:p w14:paraId="363689A2" w14:textId="1CE0C8DA"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lastRenderedPageBreak/>
        <w:t>9.1.2.1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_Toc162412517 \h </w:instrText>
      </w:r>
      <w:r>
        <w:fldChar w:fldCharType="separate"/>
      </w:r>
      <w:r>
        <w:t>115</w:t>
      </w:r>
      <w:r>
        <w:fldChar w:fldCharType="end"/>
      </w:r>
    </w:p>
    <w:p w14:paraId="654AD8A7" w14:textId="41D22323" w:rsidR="009F75E9" w:rsidRDefault="009F75E9">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Nmbsmf_TMGI_Allocate service operation</w:t>
      </w:r>
      <w:r>
        <w:tab/>
      </w:r>
      <w:r>
        <w:fldChar w:fldCharType="begin" w:fldLock="1"/>
      </w:r>
      <w:r>
        <w:instrText xml:space="preserve"> PAGEREF _Toc162412518 \h </w:instrText>
      </w:r>
      <w:r>
        <w:fldChar w:fldCharType="separate"/>
      </w:r>
      <w:r>
        <w:t>115</w:t>
      </w:r>
      <w:r>
        <w:fldChar w:fldCharType="end"/>
      </w:r>
    </w:p>
    <w:p w14:paraId="03665F7B" w14:textId="07C9354B" w:rsidR="009F75E9" w:rsidRDefault="009F75E9">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Nmbsmf_TMGI_Deallocate service operation</w:t>
      </w:r>
      <w:r>
        <w:tab/>
      </w:r>
      <w:r>
        <w:fldChar w:fldCharType="begin" w:fldLock="1"/>
      </w:r>
      <w:r>
        <w:instrText xml:space="preserve"> PAGEREF _Toc162412519 \h </w:instrText>
      </w:r>
      <w:r>
        <w:fldChar w:fldCharType="separate"/>
      </w:r>
      <w:r>
        <w:t>115</w:t>
      </w:r>
      <w:r>
        <w:fldChar w:fldCharType="end"/>
      </w:r>
    </w:p>
    <w:p w14:paraId="096998E0" w14:textId="2E355AB0"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9.1.3</w:t>
      </w:r>
      <w:r>
        <w:rPr>
          <w:rFonts w:asciiTheme="minorHAnsi" w:eastAsiaTheme="minorEastAsia" w:hAnsiTheme="minorHAnsi" w:cstheme="minorBidi"/>
          <w:kern w:val="2"/>
          <w:sz w:val="22"/>
          <w:szCs w:val="22"/>
          <w14:ligatures w14:val="standardContextual"/>
        </w:rPr>
        <w:tab/>
      </w:r>
      <w:r>
        <w:rPr>
          <w:lang w:eastAsia="zh-CN"/>
        </w:rPr>
        <w:t>Nmbsmf_MBSSession service</w:t>
      </w:r>
      <w:r>
        <w:tab/>
      </w:r>
      <w:r>
        <w:fldChar w:fldCharType="begin" w:fldLock="1"/>
      </w:r>
      <w:r>
        <w:instrText xml:space="preserve"> PAGEREF _Toc162412520 \h </w:instrText>
      </w:r>
      <w:r>
        <w:fldChar w:fldCharType="separate"/>
      </w:r>
      <w:r>
        <w:t>116</w:t>
      </w:r>
      <w:r>
        <w:fldChar w:fldCharType="end"/>
      </w:r>
    </w:p>
    <w:p w14:paraId="331A7CC7" w14:textId="6CCA2AE3"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_Toc162412521 \h </w:instrText>
      </w:r>
      <w:r>
        <w:fldChar w:fldCharType="separate"/>
      </w:r>
      <w:r>
        <w:t>116</w:t>
      </w:r>
      <w:r>
        <w:fldChar w:fldCharType="end"/>
      </w:r>
    </w:p>
    <w:p w14:paraId="1A31A900" w14:textId="587A25C6" w:rsidR="009F75E9" w:rsidRDefault="009F75E9">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_ContextUpdate service operation</w:t>
      </w:r>
      <w:r>
        <w:tab/>
      </w:r>
      <w:r>
        <w:fldChar w:fldCharType="begin" w:fldLock="1"/>
      </w:r>
      <w:r>
        <w:instrText xml:space="preserve"> PAGEREF _Toc162412522 \h </w:instrText>
      </w:r>
      <w:r>
        <w:fldChar w:fldCharType="separate"/>
      </w:r>
      <w:r>
        <w:t>116</w:t>
      </w:r>
      <w:r>
        <w:fldChar w:fldCharType="end"/>
      </w:r>
    </w:p>
    <w:p w14:paraId="7E2D1C25" w14:textId="5871F66C" w:rsidR="009F75E9" w:rsidRDefault="009F75E9">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_ContextStatusSubscribe service operation</w:t>
      </w:r>
      <w:r>
        <w:tab/>
      </w:r>
      <w:r>
        <w:fldChar w:fldCharType="begin" w:fldLock="1"/>
      </w:r>
      <w:r>
        <w:instrText xml:space="preserve"> PAGEREF _Toc162412523 \h </w:instrText>
      </w:r>
      <w:r>
        <w:fldChar w:fldCharType="separate"/>
      </w:r>
      <w:r>
        <w:t>117</w:t>
      </w:r>
      <w:r>
        <w:fldChar w:fldCharType="end"/>
      </w:r>
    </w:p>
    <w:p w14:paraId="239DABA8" w14:textId="6D17441E"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9.1.3.4</w:t>
      </w:r>
      <w:r>
        <w:rPr>
          <w:rFonts w:asciiTheme="minorHAnsi" w:eastAsiaTheme="minorEastAsia" w:hAnsiTheme="minorHAnsi" w:cstheme="minorBidi"/>
          <w:kern w:val="2"/>
          <w:sz w:val="22"/>
          <w:szCs w:val="22"/>
          <w14:ligatures w14:val="standardContextual"/>
        </w:rPr>
        <w:tab/>
      </w:r>
      <w:r>
        <w:t>N</w:t>
      </w:r>
      <w:r>
        <w:rPr>
          <w:lang w:eastAsia="zh-CN"/>
        </w:rPr>
        <w:t>mbsmf_MBSSession_ContextStatus</w:t>
      </w:r>
      <w:r>
        <w:t>Notify service operation</w:t>
      </w:r>
      <w:r>
        <w:tab/>
      </w:r>
      <w:r>
        <w:fldChar w:fldCharType="begin" w:fldLock="1"/>
      </w:r>
      <w:r>
        <w:instrText xml:space="preserve"> PAGEREF _Toc162412524 \h </w:instrText>
      </w:r>
      <w:r>
        <w:fldChar w:fldCharType="separate"/>
      </w:r>
      <w:r>
        <w:t>117</w:t>
      </w:r>
      <w:r>
        <w:fldChar w:fldCharType="end"/>
      </w:r>
    </w:p>
    <w:p w14:paraId="72CF1B61" w14:textId="77A26CBE" w:rsidR="009F75E9" w:rsidRDefault="009F75E9">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_ContextStatusUnsubscribe service operation</w:t>
      </w:r>
      <w:r>
        <w:tab/>
      </w:r>
      <w:r>
        <w:fldChar w:fldCharType="begin" w:fldLock="1"/>
      </w:r>
      <w:r>
        <w:instrText xml:space="preserve"> PAGEREF _Toc162412525 \h </w:instrText>
      </w:r>
      <w:r>
        <w:fldChar w:fldCharType="separate"/>
      </w:r>
      <w:r>
        <w:t>117</w:t>
      </w:r>
      <w:r>
        <w:fldChar w:fldCharType="end"/>
      </w:r>
    </w:p>
    <w:p w14:paraId="0E5A3FCB" w14:textId="18D2A539"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9.1.3.6</w:t>
      </w:r>
      <w:r>
        <w:rPr>
          <w:rFonts w:asciiTheme="minorHAnsi" w:eastAsiaTheme="minorEastAsia" w:hAnsiTheme="minorHAnsi" w:cstheme="minorBidi"/>
          <w:kern w:val="2"/>
          <w:sz w:val="22"/>
          <w:szCs w:val="22"/>
          <w14:ligatures w14:val="standardContextual"/>
        </w:rPr>
        <w:tab/>
      </w:r>
      <w:r>
        <w:rPr>
          <w:lang w:eastAsia="zh-CN"/>
        </w:rPr>
        <w:t>Nmbsmf_MBSSession_Create service operation</w:t>
      </w:r>
      <w:r>
        <w:tab/>
      </w:r>
      <w:r>
        <w:fldChar w:fldCharType="begin" w:fldLock="1"/>
      </w:r>
      <w:r>
        <w:instrText xml:space="preserve"> PAGEREF _Toc162412526 \h </w:instrText>
      </w:r>
      <w:r>
        <w:fldChar w:fldCharType="separate"/>
      </w:r>
      <w:r>
        <w:t>118</w:t>
      </w:r>
      <w:r>
        <w:fldChar w:fldCharType="end"/>
      </w:r>
    </w:p>
    <w:p w14:paraId="374E036C" w14:textId="320FC270"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9.1.3.7</w:t>
      </w:r>
      <w:r>
        <w:rPr>
          <w:rFonts w:asciiTheme="minorHAnsi" w:eastAsiaTheme="minorEastAsia" w:hAnsiTheme="minorHAnsi" w:cstheme="minorBidi"/>
          <w:kern w:val="2"/>
          <w:sz w:val="22"/>
          <w:szCs w:val="22"/>
          <w14:ligatures w14:val="standardContextual"/>
        </w:rPr>
        <w:tab/>
      </w:r>
      <w:r>
        <w:rPr>
          <w:lang w:eastAsia="zh-CN"/>
        </w:rPr>
        <w:t>Nmbsmf_MBSSession_Update service operation</w:t>
      </w:r>
      <w:r>
        <w:tab/>
      </w:r>
      <w:r>
        <w:fldChar w:fldCharType="begin" w:fldLock="1"/>
      </w:r>
      <w:r>
        <w:instrText xml:space="preserve"> PAGEREF _Toc162412527 \h </w:instrText>
      </w:r>
      <w:r>
        <w:fldChar w:fldCharType="separate"/>
      </w:r>
      <w:r>
        <w:t>118</w:t>
      </w:r>
      <w:r>
        <w:fldChar w:fldCharType="end"/>
      </w:r>
    </w:p>
    <w:p w14:paraId="46E6144F" w14:textId="09010A1B"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9.1.3.8</w:t>
      </w:r>
      <w:r>
        <w:rPr>
          <w:rFonts w:asciiTheme="minorHAnsi" w:eastAsiaTheme="minorEastAsia" w:hAnsiTheme="minorHAnsi" w:cstheme="minorBidi"/>
          <w:kern w:val="2"/>
          <w:sz w:val="22"/>
          <w:szCs w:val="22"/>
          <w14:ligatures w14:val="standardContextual"/>
        </w:rPr>
        <w:tab/>
      </w:r>
      <w:r>
        <w:rPr>
          <w:lang w:eastAsia="zh-CN"/>
        </w:rPr>
        <w:t>Nmbsmf_MBSSession_Delete service operation</w:t>
      </w:r>
      <w:r>
        <w:tab/>
      </w:r>
      <w:r>
        <w:fldChar w:fldCharType="begin" w:fldLock="1"/>
      </w:r>
      <w:r>
        <w:instrText xml:space="preserve"> PAGEREF _Toc162412528 \h </w:instrText>
      </w:r>
      <w:r>
        <w:fldChar w:fldCharType="separate"/>
      </w:r>
      <w:r>
        <w:t>118</w:t>
      </w:r>
      <w:r>
        <w:fldChar w:fldCharType="end"/>
      </w:r>
    </w:p>
    <w:p w14:paraId="03A5FEE2" w14:textId="564D9C51"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9.1.3.9</w:t>
      </w:r>
      <w:r>
        <w:rPr>
          <w:rFonts w:asciiTheme="minorHAnsi" w:eastAsiaTheme="minorEastAsia" w:hAnsiTheme="minorHAnsi" w:cstheme="minorBidi"/>
          <w:kern w:val="2"/>
          <w:sz w:val="22"/>
          <w:szCs w:val="22"/>
          <w14:ligatures w14:val="standardContextual"/>
        </w:rPr>
        <w:tab/>
      </w:r>
      <w:r>
        <w:rPr>
          <w:lang w:eastAsia="zh-CN"/>
        </w:rPr>
        <w:t>Nmbsmf_MBSSession_StatusNotify service operation</w:t>
      </w:r>
      <w:r>
        <w:tab/>
      </w:r>
      <w:r>
        <w:fldChar w:fldCharType="begin" w:fldLock="1"/>
      </w:r>
      <w:r>
        <w:instrText xml:space="preserve"> PAGEREF _Toc162412529 \h </w:instrText>
      </w:r>
      <w:r>
        <w:fldChar w:fldCharType="separate"/>
      </w:r>
      <w:r>
        <w:t>118</w:t>
      </w:r>
      <w:r>
        <w:fldChar w:fldCharType="end"/>
      </w:r>
    </w:p>
    <w:p w14:paraId="122FD1F6" w14:textId="0CF172EE"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9.1.3.10</w:t>
      </w:r>
      <w:r>
        <w:rPr>
          <w:rFonts w:asciiTheme="minorHAnsi" w:eastAsiaTheme="minorEastAsia" w:hAnsiTheme="minorHAnsi" w:cstheme="minorBidi"/>
          <w:kern w:val="2"/>
          <w:sz w:val="22"/>
          <w:szCs w:val="22"/>
          <w14:ligatures w14:val="standardContextual"/>
        </w:rPr>
        <w:tab/>
      </w:r>
      <w:r>
        <w:rPr>
          <w:lang w:eastAsia="zh-CN"/>
        </w:rPr>
        <w:t>Nmbsmf_MBSSession_StatusSubscribe service operation</w:t>
      </w:r>
      <w:r>
        <w:tab/>
      </w:r>
      <w:r>
        <w:fldChar w:fldCharType="begin" w:fldLock="1"/>
      </w:r>
      <w:r>
        <w:instrText xml:space="preserve"> PAGEREF _Toc162412530 \h </w:instrText>
      </w:r>
      <w:r>
        <w:fldChar w:fldCharType="separate"/>
      </w:r>
      <w:r>
        <w:t>119</w:t>
      </w:r>
      <w:r>
        <w:fldChar w:fldCharType="end"/>
      </w:r>
    </w:p>
    <w:p w14:paraId="4F968423" w14:textId="3B387CFB"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9.1.3.11</w:t>
      </w:r>
      <w:r>
        <w:rPr>
          <w:rFonts w:asciiTheme="minorHAnsi" w:eastAsiaTheme="minorEastAsia" w:hAnsiTheme="minorHAnsi" w:cstheme="minorBidi"/>
          <w:kern w:val="2"/>
          <w:sz w:val="22"/>
          <w:szCs w:val="22"/>
          <w14:ligatures w14:val="standardContextual"/>
        </w:rPr>
        <w:tab/>
      </w:r>
      <w:r>
        <w:rPr>
          <w:lang w:eastAsia="zh-CN"/>
        </w:rPr>
        <w:t>Nmbsmf_MBSSession_StatusUnsubscribe service operation</w:t>
      </w:r>
      <w:r>
        <w:tab/>
      </w:r>
      <w:r>
        <w:fldChar w:fldCharType="begin" w:fldLock="1"/>
      </w:r>
      <w:r>
        <w:instrText xml:space="preserve"> PAGEREF _Toc162412531 \h </w:instrText>
      </w:r>
      <w:r>
        <w:fldChar w:fldCharType="separate"/>
      </w:r>
      <w:r>
        <w:t>119</w:t>
      </w:r>
      <w:r>
        <w:fldChar w:fldCharType="end"/>
      </w:r>
    </w:p>
    <w:p w14:paraId="5C580E47" w14:textId="41155CE7" w:rsidR="009F75E9" w:rsidRDefault="009F75E9">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_Toc162412532 \h </w:instrText>
      </w:r>
      <w:r>
        <w:fldChar w:fldCharType="separate"/>
      </w:r>
      <w:r>
        <w:t>119</w:t>
      </w:r>
      <w:r>
        <w:fldChar w:fldCharType="end"/>
      </w:r>
    </w:p>
    <w:p w14:paraId="39289249" w14:textId="73D14F1F"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_Toc162412533 \h </w:instrText>
      </w:r>
      <w:r>
        <w:fldChar w:fldCharType="separate"/>
      </w:r>
      <w:r>
        <w:t>119</w:t>
      </w:r>
      <w:r>
        <w:fldChar w:fldCharType="end"/>
      </w:r>
    </w:p>
    <w:p w14:paraId="6480C1D9" w14:textId="5FFCFB49"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9.2.2</w:t>
      </w:r>
      <w:r>
        <w:rPr>
          <w:rFonts w:asciiTheme="minorHAnsi" w:eastAsiaTheme="minorEastAsia" w:hAnsiTheme="minorHAnsi" w:cstheme="minorBidi"/>
          <w:kern w:val="2"/>
          <w:sz w:val="22"/>
          <w:szCs w:val="22"/>
          <w14:ligatures w14:val="standardContextual"/>
        </w:rPr>
        <w:tab/>
      </w:r>
      <w:r>
        <w:rPr>
          <w:lang w:eastAsia="zh-CN"/>
        </w:rPr>
        <w:t>Npcf_MBSPolicyControl service</w:t>
      </w:r>
      <w:r>
        <w:tab/>
      </w:r>
      <w:r>
        <w:fldChar w:fldCharType="begin" w:fldLock="1"/>
      </w:r>
      <w:r>
        <w:instrText xml:space="preserve"> PAGEREF _Toc162412534 \h </w:instrText>
      </w:r>
      <w:r>
        <w:fldChar w:fldCharType="separate"/>
      </w:r>
      <w:r>
        <w:t>119</w:t>
      </w:r>
      <w:r>
        <w:fldChar w:fldCharType="end"/>
      </w:r>
    </w:p>
    <w:p w14:paraId="3A999F0A" w14:textId="78E3500C"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_Toc162412535 \h </w:instrText>
      </w:r>
      <w:r>
        <w:fldChar w:fldCharType="separate"/>
      </w:r>
      <w:r>
        <w:t>119</w:t>
      </w:r>
      <w:r>
        <w:fldChar w:fldCharType="end"/>
      </w:r>
    </w:p>
    <w:p w14:paraId="32770A1E" w14:textId="28EA6A92"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9.2.2.2</w:t>
      </w:r>
      <w:r>
        <w:rPr>
          <w:rFonts w:asciiTheme="minorHAnsi" w:eastAsiaTheme="minorEastAsia" w:hAnsiTheme="minorHAnsi" w:cstheme="minorBidi"/>
          <w:kern w:val="2"/>
          <w:sz w:val="22"/>
          <w:szCs w:val="22"/>
          <w14:ligatures w14:val="standardContextual"/>
        </w:rPr>
        <w:tab/>
      </w:r>
      <w:r>
        <w:rPr>
          <w:lang w:eastAsia="zh-CN"/>
        </w:rPr>
        <w:t>Npcf_MBSPolicyControl_Create service operation</w:t>
      </w:r>
      <w:r>
        <w:tab/>
      </w:r>
      <w:r>
        <w:fldChar w:fldCharType="begin" w:fldLock="1"/>
      </w:r>
      <w:r>
        <w:instrText xml:space="preserve"> PAGEREF _Toc162412536 \h </w:instrText>
      </w:r>
      <w:r>
        <w:fldChar w:fldCharType="separate"/>
      </w:r>
      <w:r>
        <w:t>120</w:t>
      </w:r>
      <w:r>
        <w:fldChar w:fldCharType="end"/>
      </w:r>
    </w:p>
    <w:p w14:paraId="1BCBDF51" w14:textId="66ABCCAF"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9.2.2.3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_Toc162412537 \h </w:instrText>
      </w:r>
      <w:r>
        <w:fldChar w:fldCharType="separate"/>
      </w:r>
      <w:r>
        <w:t>120</w:t>
      </w:r>
      <w:r>
        <w:fldChar w:fldCharType="end"/>
      </w:r>
    </w:p>
    <w:p w14:paraId="7742E5AA" w14:textId="38632AD6" w:rsidR="009F75E9" w:rsidRDefault="009F75E9">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Npcf_MBSPolicyControl_Delete service operation</w:t>
      </w:r>
      <w:r>
        <w:tab/>
      </w:r>
      <w:r>
        <w:fldChar w:fldCharType="begin" w:fldLock="1"/>
      </w:r>
      <w:r>
        <w:instrText xml:space="preserve"> PAGEREF _Toc162412538 \h </w:instrText>
      </w:r>
      <w:r>
        <w:fldChar w:fldCharType="separate"/>
      </w:r>
      <w:r>
        <w:t>120</w:t>
      </w:r>
      <w:r>
        <w:fldChar w:fldCharType="end"/>
      </w:r>
    </w:p>
    <w:p w14:paraId="5C719049" w14:textId="6EF1E37C" w:rsidR="009F75E9" w:rsidRDefault="009F75E9">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Npcf_MBSPolicyControl_Update service operation</w:t>
      </w:r>
      <w:r>
        <w:tab/>
      </w:r>
      <w:r>
        <w:fldChar w:fldCharType="begin" w:fldLock="1"/>
      </w:r>
      <w:r>
        <w:instrText xml:space="preserve"> PAGEREF _Toc162412539 \h </w:instrText>
      </w:r>
      <w:r>
        <w:fldChar w:fldCharType="separate"/>
      </w:r>
      <w:r>
        <w:t>120</w:t>
      </w:r>
      <w:r>
        <w:fldChar w:fldCharType="end"/>
      </w:r>
    </w:p>
    <w:p w14:paraId="0BB91F28" w14:textId="1B4C51F8"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9.2.3</w:t>
      </w:r>
      <w:r>
        <w:rPr>
          <w:rFonts w:asciiTheme="minorHAnsi" w:eastAsiaTheme="minorEastAsia" w:hAnsiTheme="minorHAnsi" w:cstheme="minorBidi"/>
          <w:kern w:val="2"/>
          <w:sz w:val="22"/>
          <w:szCs w:val="22"/>
          <w14:ligatures w14:val="standardContextual"/>
        </w:rPr>
        <w:tab/>
      </w:r>
      <w:r>
        <w:rPr>
          <w:lang w:eastAsia="zh-CN"/>
        </w:rPr>
        <w:t>Npcf_MBSPolicyAuthorization Service</w:t>
      </w:r>
      <w:r>
        <w:tab/>
      </w:r>
      <w:r>
        <w:fldChar w:fldCharType="begin" w:fldLock="1"/>
      </w:r>
      <w:r>
        <w:instrText xml:space="preserve"> PAGEREF _Toc162412540 \h </w:instrText>
      </w:r>
      <w:r>
        <w:fldChar w:fldCharType="separate"/>
      </w:r>
      <w:r>
        <w:t>121</w:t>
      </w:r>
      <w:r>
        <w:fldChar w:fldCharType="end"/>
      </w:r>
    </w:p>
    <w:p w14:paraId="57ED04D1" w14:textId="32C42952" w:rsidR="009F75E9" w:rsidRDefault="009F75E9">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_Toc162412541 \h </w:instrText>
      </w:r>
      <w:r>
        <w:fldChar w:fldCharType="separate"/>
      </w:r>
      <w:r>
        <w:t>121</w:t>
      </w:r>
      <w:r>
        <w:fldChar w:fldCharType="end"/>
      </w:r>
    </w:p>
    <w:p w14:paraId="3ADEA41C" w14:textId="3DBA704C" w:rsidR="009F75E9" w:rsidRDefault="009F75E9">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Npcf_MBSPolicyAuthorization_Create service operation</w:t>
      </w:r>
      <w:r>
        <w:tab/>
      </w:r>
      <w:r>
        <w:fldChar w:fldCharType="begin" w:fldLock="1"/>
      </w:r>
      <w:r>
        <w:instrText xml:space="preserve"> PAGEREF _Toc162412542 \h </w:instrText>
      </w:r>
      <w:r>
        <w:fldChar w:fldCharType="separate"/>
      </w:r>
      <w:r>
        <w:t>121</w:t>
      </w:r>
      <w:r>
        <w:fldChar w:fldCharType="end"/>
      </w:r>
    </w:p>
    <w:p w14:paraId="0A4AAC61" w14:textId="7446A1FB"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9.2.3</w:t>
      </w:r>
      <w:r>
        <w:t>.3</w:t>
      </w:r>
      <w:r>
        <w:rPr>
          <w:rFonts w:asciiTheme="minorHAnsi" w:eastAsiaTheme="minorEastAsia" w:hAnsiTheme="minorHAnsi" w:cstheme="minorBidi"/>
          <w:kern w:val="2"/>
          <w:sz w:val="22"/>
          <w:szCs w:val="22"/>
          <w14:ligatures w14:val="standardContextual"/>
        </w:rPr>
        <w:tab/>
      </w:r>
      <w:r>
        <w:t>Npcf_MBSPolicyAuthorization_Update service operation</w:t>
      </w:r>
      <w:r>
        <w:tab/>
      </w:r>
      <w:r>
        <w:fldChar w:fldCharType="begin" w:fldLock="1"/>
      </w:r>
      <w:r>
        <w:instrText xml:space="preserve"> PAGEREF _Toc162412543 \h </w:instrText>
      </w:r>
      <w:r>
        <w:fldChar w:fldCharType="separate"/>
      </w:r>
      <w:r>
        <w:t>121</w:t>
      </w:r>
      <w:r>
        <w:fldChar w:fldCharType="end"/>
      </w:r>
    </w:p>
    <w:p w14:paraId="6DC3AF6C" w14:textId="2ADA309D" w:rsidR="009F75E9" w:rsidRDefault="009F75E9">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Npcf_MBSPolicyAuthorization_Delete service operation</w:t>
      </w:r>
      <w:r>
        <w:tab/>
      </w:r>
      <w:r>
        <w:fldChar w:fldCharType="begin" w:fldLock="1"/>
      </w:r>
      <w:r>
        <w:instrText xml:space="preserve"> PAGEREF _Toc162412544 \h </w:instrText>
      </w:r>
      <w:r>
        <w:fldChar w:fldCharType="separate"/>
      </w:r>
      <w:r>
        <w:t>121</w:t>
      </w:r>
      <w:r>
        <w:fldChar w:fldCharType="end"/>
      </w:r>
    </w:p>
    <w:p w14:paraId="072DA631" w14:textId="5B2188C4" w:rsidR="009F75E9" w:rsidRDefault="009F75E9">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_Toc162412545 \h </w:instrText>
      </w:r>
      <w:r>
        <w:fldChar w:fldCharType="separate"/>
      </w:r>
      <w:r>
        <w:t>122</w:t>
      </w:r>
      <w:r>
        <w:fldChar w:fldCharType="end"/>
      </w:r>
    </w:p>
    <w:p w14:paraId="7D4D6543" w14:textId="51892C9F" w:rsidR="009F75E9" w:rsidRDefault="009F75E9">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_Toc162412546 \h </w:instrText>
      </w:r>
      <w:r>
        <w:fldChar w:fldCharType="separate"/>
      </w:r>
      <w:r>
        <w:t>122</w:t>
      </w:r>
      <w:r>
        <w:fldChar w:fldCharType="end"/>
      </w:r>
    </w:p>
    <w:p w14:paraId="1D32B5C6" w14:textId="33C1974C"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9.3.2</w:t>
      </w:r>
      <w:r>
        <w:rPr>
          <w:rFonts w:asciiTheme="minorHAnsi" w:eastAsiaTheme="minorEastAsia" w:hAnsiTheme="minorHAnsi" w:cstheme="minorBidi"/>
          <w:kern w:val="2"/>
          <w:sz w:val="22"/>
          <w:szCs w:val="22"/>
          <w14:ligatures w14:val="standardContextual"/>
        </w:rPr>
        <w:tab/>
      </w:r>
      <w:r>
        <w:rPr>
          <w:lang w:eastAsia="zh-CN"/>
        </w:rPr>
        <w:t>Namf_MBSBroadcast service</w:t>
      </w:r>
      <w:r>
        <w:tab/>
      </w:r>
      <w:r>
        <w:fldChar w:fldCharType="begin" w:fldLock="1"/>
      </w:r>
      <w:r>
        <w:instrText xml:space="preserve"> PAGEREF _Toc162412547 \h </w:instrText>
      </w:r>
      <w:r>
        <w:fldChar w:fldCharType="separate"/>
      </w:r>
      <w:r>
        <w:t>122</w:t>
      </w:r>
      <w:r>
        <w:fldChar w:fldCharType="end"/>
      </w:r>
    </w:p>
    <w:p w14:paraId="3D743F47" w14:textId="0C88E19C"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_Toc162412548 \h </w:instrText>
      </w:r>
      <w:r>
        <w:fldChar w:fldCharType="separate"/>
      </w:r>
      <w:r>
        <w:t>122</w:t>
      </w:r>
      <w:r>
        <w:fldChar w:fldCharType="end"/>
      </w:r>
    </w:p>
    <w:p w14:paraId="2FAC522C" w14:textId="5349FDED" w:rsidR="009F75E9" w:rsidRDefault="009F75E9">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_Toc162412549 \h </w:instrText>
      </w:r>
      <w:r>
        <w:fldChar w:fldCharType="separate"/>
      </w:r>
      <w:r>
        <w:t>122</w:t>
      </w:r>
      <w:r>
        <w:fldChar w:fldCharType="end"/>
      </w:r>
    </w:p>
    <w:p w14:paraId="00D9317D" w14:textId="18C3F760" w:rsidR="009F75E9" w:rsidRDefault="009F75E9">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_Toc162412550 \h </w:instrText>
      </w:r>
      <w:r>
        <w:fldChar w:fldCharType="separate"/>
      </w:r>
      <w:r>
        <w:t>122</w:t>
      </w:r>
      <w:r>
        <w:fldChar w:fldCharType="end"/>
      </w:r>
    </w:p>
    <w:p w14:paraId="274C312C" w14:textId="2AA591BB" w:rsidR="009F75E9" w:rsidRDefault="009F75E9">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_Toc162412551 \h </w:instrText>
      </w:r>
      <w:r>
        <w:fldChar w:fldCharType="separate"/>
      </w:r>
      <w:r>
        <w:t>123</w:t>
      </w:r>
      <w:r>
        <w:fldChar w:fldCharType="end"/>
      </w:r>
    </w:p>
    <w:p w14:paraId="310737A2" w14:textId="4D6C5D35" w:rsidR="009F75E9" w:rsidRDefault="009F75E9">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_Toc162412552 \h </w:instrText>
      </w:r>
      <w:r>
        <w:fldChar w:fldCharType="separate"/>
      </w:r>
      <w:r>
        <w:t>123</w:t>
      </w:r>
      <w:r>
        <w:fldChar w:fldCharType="end"/>
      </w:r>
    </w:p>
    <w:p w14:paraId="7CEE0E3D" w14:textId="5C15B0E9"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9.3.3</w:t>
      </w:r>
      <w:r>
        <w:rPr>
          <w:rFonts w:asciiTheme="minorHAnsi" w:eastAsiaTheme="minorEastAsia" w:hAnsiTheme="minorHAnsi" w:cstheme="minorBidi"/>
          <w:kern w:val="2"/>
          <w:sz w:val="22"/>
          <w:szCs w:val="22"/>
          <w14:ligatures w14:val="standardContextual"/>
        </w:rPr>
        <w:tab/>
      </w:r>
      <w:r>
        <w:rPr>
          <w:lang w:eastAsia="zh-CN"/>
        </w:rPr>
        <w:t>Namf_MBSCommunication Service</w:t>
      </w:r>
      <w:r>
        <w:tab/>
      </w:r>
      <w:r>
        <w:fldChar w:fldCharType="begin" w:fldLock="1"/>
      </w:r>
      <w:r>
        <w:instrText xml:space="preserve"> PAGEREF _Toc162412553 \h </w:instrText>
      </w:r>
      <w:r>
        <w:fldChar w:fldCharType="separate"/>
      </w:r>
      <w:r>
        <w:t>123</w:t>
      </w:r>
      <w:r>
        <w:fldChar w:fldCharType="end"/>
      </w:r>
    </w:p>
    <w:p w14:paraId="53A52E30" w14:textId="67EBA321"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9.3.3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_Toc162412554 \h </w:instrText>
      </w:r>
      <w:r>
        <w:fldChar w:fldCharType="separate"/>
      </w:r>
      <w:r>
        <w:t>123</w:t>
      </w:r>
      <w:r>
        <w:fldChar w:fldCharType="end"/>
      </w:r>
    </w:p>
    <w:p w14:paraId="02E9B897" w14:textId="475E8CBF"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9.3.3.2</w:t>
      </w:r>
      <w:r>
        <w:rPr>
          <w:rFonts w:asciiTheme="minorHAnsi" w:eastAsiaTheme="minorEastAsia" w:hAnsiTheme="minorHAnsi" w:cstheme="minorBidi"/>
          <w:kern w:val="2"/>
          <w:sz w:val="22"/>
          <w:szCs w:val="22"/>
          <w14:ligatures w14:val="standardContextual"/>
        </w:rPr>
        <w:tab/>
      </w:r>
      <w:r>
        <w:rPr>
          <w:lang w:eastAsia="zh-CN"/>
        </w:rPr>
        <w:t>Namf_MBSCommunication_N2MessageTransfer service operation</w:t>
      </w:r>
      <w:r>
        <w:tab/>
      </w:r>
      <w:r>
        <w:fldChar w:fldCharType="begin" w:fldLock="1"/>
      </w:r>
      <w:r>
        <w:instrText xml:space="preserve"> PAGEREF _Toc162412555 \h </w:instrText>
      </w:r>
      <w:r>
        <w:fldChar w:fldCharType="separate"/>
      </w:r>
      <w:r>
        <w:t>123</w:t>
      </w:r>
      <w:r>
        <w:fldChar w:fldCharType="end"/>
      </w:r>
    </w:p>
    <w:p w14:paraId="5B5B2177" w14:textId="6D1A2563" w:rsidR="009F75E9" w:rsidRDefault="009F75E9">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_Toc162412556 \h </w:instrText>
      </w:r>
      <w:r>
        <w:fldChar w:fldCharType="separate"/>
      </w:r>
      <w:r>
        <w:t>123</w:t>
      </w:r>
      <w:r>
        <w:fldChar w:fldCharType="end"/>
      </w:r>
    </w:p>
    <w:p w14:paraId="521FBD4E" w14:textId="44E7CB60" w:rsidR="009F75E9" w:rsidRDefault="009F75E9">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_Toc162412557 \h </w:instrText>
      </w:r>
      <w:r>
        <w:fldChar w:fldCharType="separate"/>
      </w:r>
      <w:r>
        <w:t>123</w:t>
      </w:r>
      <w:r>
        <w:fldChar w:fldCharType="end"/>
      </w:r>
    </w:p>
    <w:p w14:paraId="26AE3979" w14:textId="128DB7E9"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9.4.2</w:t>
      </w:r>
      <w:r>
        <w:rPr>
          <w:rFonts w:asciiTheme="minorHAnsi" w:eastAsiaTheme="minorEastAsia" w:hAnsiTheme="minorHAnsi" w:cstheme="minorBidi"/>
          <w:kern w:val="2"/>
          <w:sz w:val="22"/>
          <w:szCs w:val="22"/>
          <w14:ligatures w14:val="standardContextual"/>
        </w:rPr>
        <w:tab/>
      </w:r>
      <w:r>
        <w:rPr>
          <w:lang w:eastAsia="zh-CN"/>
        </w:rPr>
        <w:t>Nnef_MBSTMGI service</w:t>
      </w:r>
      <w:r>
        <w:tab/>
      </w:r>
      <w:r>
        <w:fldChar w:fldCharType="begin" w:fldLock="1"/>
      </w:r>
      <w:r>
        <w:instrText xml:space="preserve"> PAGEREF _Toc162412558 \h </w:instrText>
      </w:r>
      <w:r>
        <w:fldChar w:fldCharType="separate"/>
      </w:r>
      <w:r>
        <w:t>124</w:t>
      </w:r>
      <w:r>
        <w:fldChar w:fldCharType="end"/>
      </w:r>
    </w:p>
    <w:p w14:paraId="04DF8C29" w14:textId="1DA566E3"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_Toc162412559 \h </w:instrText>
      </w:r>
      <w:r>
        <w:fldChar w:fldCharType="separate"/>
      </w:r>
      <w:r>
        <w:t>124</w:t>
      </w:r>
      <w:r>
        <w:fldChar w:fldCharType="end"/>
      </w:r>
    </w:p>
    <w:p w14:paraId="0F10B306" w14:textId="395BC393" w:rsidR="009F75E9" w:rsidRDefault="009F75E9">
      <w:pPr>
        <w:pStyle w:val="TOC4"/>
        <w:rPr>
          <w:rFonts w:asciiTheme="minorHAnsi" w:eastAsiaTheme="minorEastAsia" w:hAnsiTheme="minorHAnsi" w:cstheme="minorBidi"/>
          <w:kern w:val="2"/>
          <w:sz w:val="22"/>
          <w:szCs w:val="22"/>
          <w14:ligatures w14:val="standardContextual"/>
        </w:rPr>
      </w:pPr>
      <w:r>
        <w:t>9.4.2.2</w:t>
      </w:r>
      <w:r>
        <w:rPr>
          <w:rFonts w:asciiTheme="minorHAnsi" w:eastAsiaTheme="minorEastAsia" w:hAnsiTheme="minorHAnsi" w:cstheme="minorBidi"/>
          <w:kern w:val="2"/>
          <w:sz w:val="22"/>
          <w:szCs w:val="22"/>
          <w14:ligatures w14:val="standardContextual"/>
        </w:rPr>
        <w:tab/>
      </w:r>
      <w:r>
        <w:t>Nnef_MBSTMGI_Allocate service operation</w:t>
      </w:r>
      <w:r>
        <w:tab/>
      </w:r>
      <w:r>
        <w:fldChar w:fldCharType="begin" w:fldLock="1"/>
      </w:r>
      <w:r>
        <w:instrText xml:space="preserve"> PAGEREF _Toc162412560 \h </w:instrText>
      </w:r>
      <w:r>
        <w:fldChar w:fldCharType="separate"/>
      </w:r>
      <w:r>
        <w:t>124</w:t>
      </w:r>
      <w:r>
        <w:fldChar w:fldCharType="end"/>
      </w:r>
    </w:p>
    <w:p w14:paraId="0EB0B484" w14:textId="7CFE749B" w:rsidR="009F75E9" w:rsidRDefault="009F75E9">
      <w:pPr>
        <w:pStyle w:val="TOC4"/>
        <w:rPr>
          <w:rFonts w:asciiTheme="minorHAnsi" w:eastAsiaTheme="minorEastAsia" w:hAnsiTheme="minorHAnsi" w:cstheme="minorBidi"/>
          <w:kern w:val="2"/>
          <w:sz w:val="22"/>
          <w:szCs w:val="22"/>
          <w14:ligatures w14:val="standardContextual"/>
        </w:rPr>
      </w:pPr>
      <w:r>
        <w:t>9.4.2.3</w:t>
      </w:r>
      <w:r>
        <w:rPr>
          <w:rFonts w:asciiTheme="minorHAnsi" w:eastAsiaTheme="minorEastAsia" w:hAnsiTheme="minorHAnsi" w:cstheme="minorBidi"/>
          <w:kern w:val="2"/>
          <w:sz w:val="22"/>
          <w:szCs w:val="22"/>
          <w14:ligatures w14:val="standardContextual"/>
        </w:rPr>
        <w:tab/>
      </w:r>
      <w:r>
        <w:t>Nnef_MBSTMGI_Deallocate service operation</w:t>
      </w:r>
      <w:r>
        <w:tab/>
      </w:r>
      <w:r>
        <w:fldChar w:fldCharType="begin" w:fldLock="1"/>
      </w:r>
      <w:r>
        <w:instrText xml:space="preserve"> PAGEREF _Toc162412561 \h </w:instrText>
      </w:r>
      <w:r>
        <w:fldChar w:fldCharType="separate"/>
      </w:r>
      <w:r>
        <w:t>124</w:t>
      </w:r>
      <w:r>
        <w:fldChar w:fldCharType="end"/>
      </w:r>
    </w:p>
    <w:p w14:paraId="2C09DC6F" w14:textId="49494900" w:rsidR="009F75E9" w:rsidRDefault="009F75E9">
      <w:pPr>
        <w:pStyle w:val="TOC4"/>
        <w:rPr>
          <w:rFonts w:asciiTheme="minorHAnsi" w:eastAsiaTheme="minorEastAsia" w:hAnsiTheme="minorHAnsi" w:cstheme="minorBidi"/>
          <w:kern w:val="2"/>
          <w:sz w:val="22"/>
          <w:szCs w:val="22"/>
          <w14:ligatures w14:val="standardContextual"/>
        </w:rPr>
      </w:pPr>
      <w:r>
        <w:t>9.4.2.4</w:t>
      </w:r>
      <w:r>
        <w:rPr>
          <w:rFonts w:asciiTheme="minorHAnsi" w:eastAsiaTheme="minorEastAsia" w:hAnsiTheme="minorHAnsi" w:cstheme="minorBidi"/>
          <w:kern w:val="2"/>
          <w:sz w:val="22"/>
          <w:szCs w:val="22"/>
          <w14:ligatures w14:val="standardContextual"/>
        </w:rPr>
        <w:tab/>
      </w:r>
      <w:r>
        <w:t>Nnef_MBSTMGI_ExpiryNotify service operation</w:t>
      </w:r>
      <w:r>
        <w:tab/>
      </w:r>
      <w:r>
        <w:fldChar w:fldCharType="begin" w:fldLock="1"/>
      </w:r>
      <w:r>
        <w:instrText xml:space="preserve"> PAGEREF _Toc162412562 \h </w:instrText>
      </w:r>
      <w:r>
        <w:fldChar w:fldCharType="separate"/>
      </w:r>
      <w:r>
        <w:t>124</w:t>
      </w:r>
      <w:r>
        <w:fldChar w:fldCharType="end"/>
      </w:r>
    </w:p>
    <w:p w14:paraId="115A55CF" w14:textId="038EEAF6"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9.4.3</w:t>
      </w:r>
      <w:r>
        <w:rPr>
          <w:rFonts w:asciiTheme="minorHAnsi" w:eastAsiaTheme="minorEastAsia" w:hAnsiTheme="minorHAnsi" w:cstheme="minorBidi"/>
          <w:kern w:val="2"/>
          <w:sz w:val="22"/>
          <w:szCs w:val="22"/>
          <w14:ligatures w14:val="standardContextual"/>
        </w:rPr>
        <w:tab/>
      </w:r>
      <w:r>
        <w:rPr>
          <w:lang w:eastAsia="zh-CN"/>
        </w:rPr>
        <w:t>Nnef_MBSSession Service</w:t>
      </w:r>
      <w:r>
        <w:tab/>
      </w:r>
      <w:r>
        <w:fldChar w:fldCharType="begin" w:fldLock="1"/>
      </w:r>
      <w:r>
        <w:instrText xml:space="preserve"> PAGEREF _Toc162412563 \h </w:instrText>
      </w:r>
      <w:r>
        <w:fldChar w:fldCharType="separate"/>
      </w:r>
      <w:r>
        <w:t>125</w:t>
      </w:r>
      <w:r>
        <w:fldChar w:fldCharType="end"/>
      </w:r>
    </w:p>
    <w:p w14:paraId="519AA49D" w14:textId="456E0AB5"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_Toc162412564 \h </w:instrText>
      </w:r>
      <w:r>
        <w:fldChar w:fldCharType="separate"/>
      </w:r>
      <w:r>
        <w:t>125</w:t>
      </w:r>
      <w:r>
        <w:fldChar w:fldCharType="end"/>
      </w:r>
    </w:p>
    <w:p w14:paraId="34AA00A4" w14:textId="64A3CD6D"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9.4.3.2</w:t>
      </w:r>
      <w:r>
        <w:rPr>
          <w:rFonts w:asciiTheme="minorHAnsi" w:eastAsiaTheme="minorEastAsia" w:hAnsiTheme="minorHAnsi" w:cstheme="minorBidi"/>
          <w:kern w:val="2"/>
          <w:sz w:val="22"/>
          <w:szCs w:val="22"/>
          <w14:ligatures w14:val="standardContextual"/>
        </w:rPr>
        <w:tab/>
      </w:r>
      <w:r>
        <w:rPr>
          <w:lang w:eastAsia="zh-CN"/>
        </w:rPr>
        <w:t>Nnef_MBSSession_Create service operation</w:t>
      </w:r>
      <w:r>
        <w:tab/>
      </w:r>
      <w:r>
        <w:fldChar w:fldCharType="begin" w:fldLock="1"/>
      </w:r>
      <w:r>
        <w:instrText xml:space="preserve"> PAGEREF _Toc162412565 \h </w:instrText>
      </w:r>
      <w:r>
        <w:fldChar w:fldCharType="separate"/>
      </w:r>
      <w:r>
        <w:t>125</w:t>
      </w:r>
      <w:r>
        <w:fldChar w:fldCharType="end"/>
      </w:r>
    </w:p>
    <w:p w14:paraId="78E752BD" w14:textId="2C25EECA"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9.4.3.3</w:t>
      </w:r>
      <w:r>
        <w:rPr>
          <w:rFonts w:asciiTheme="minorHAnsi" w:eastAsiaTheme="minorEastAsia" w:hAnsiTheme="minorHAnsi" w:cstheme="minorBidi"/>
          <w:kern w:val="2"/>
          <w:sz w:val="22"/>
          <w:szCs w:val="22"/>
          <w14:ligatures w14:val="standardContextual"/>
        </w:rPr>
        <w:tab/>
      </w:r>
      <w:r>
        <w:rPr>
          <w:lang w:eastAsia="zh-CN"/>
        </w:rPr>
        <w:t>Nnef_MBSSession_Update service operation</w:t>
      </w:r>
      <w:r>
        <w:tab/>
      </w:r>
      <w:r>
        <w:fldChar w:fldCharType="begin" w:fldLock="1"/>
      </w:r>
      <w:r>
        <w:instrText xml:space="preserve"> PAGEREF _Toc162412566 \h </w:instrText>
      </w:r>
      <w:r>
        <w:fldChar w:fldCharType="separate"/>
      </w:r>
      <w:r>
        <w:t>125</w:t>
      </w:r>
      <w:r>
        <w:fldChar w:fldCharType="end"/>
      </w:r>
    </w:p>
    <w:p w14:paraId="5D5E2195" w14:textId="4EF8586D"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9.4.3.4</w:t>
      </w:r>
      <w:r>
        <w:rPr>
          <w:rFonts w:asciiTheme="minorHAnsi" w:eastAsiaTheme="minorEastAsia" w:hAnsiTheme="minorHAnsi" w:cstheme="minorBidi"/>
          <w:kern w:val="2"/>
          <w:sz w:val="22"/>
          <w:szCs w:val="22"/>
          <w14:ligatures w14:val="standardContextual"/>
        </w:rPr>
        <w:tab/>
      </w:r>
      <w:r>
        <w:rPr>
          <w:lang w:eastAsia="zh-CN"/>
        </w:rPr>
        <w:t>Nnef_MBSSession_Delete service operation</w:t>
      </w:r>
      <w:r>
        <w:tab/>
      </w:r>
      <w:r>
        <w:fldChar w:fldCharType="begin" w:fldLock="1"/>
      </w:r>
      <w:r>
        <w:instrText xml:space="preserve"> PAGEREF _Toc162412567 \h </w:instrText>
      </w:r>
      <w:r>
        <w:fldChar w:fldCharType="separate"/>
      </w:r>
      <w:r>
        <w:t>126</w:t>
      </w:r>
      <w:r>
        <w:fldChar w:fldCharType="end"/>
      </w:r>
    </w:p>
    <w:p w14:paraId="7F3B33F5" w14:textId="446CD6BF"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9.4.3.5</w:t>
      </w:r>
      <w:r>
        <w:rPr>
          <w:rFonts w:asciiTheme="minorHAnsi" w:eastAsiaTheme="minorEastAsia" w:hAnsiTheme="minorHAnsi" w:cstheme="minorBidi"/>
          <w:kern w:val="2"/>
          <w:sz w:val="22"/>
          <w:szCs w:val="22"/>
          <w14:ligatures w14:val="standardContextual"/>
        </w:rPr>
        <w:tab/>
      </w:r>
      <w:r>
        <w:rPr>
          <w:lang w:eastAsia="zh-CN"/>
        </w:rPr>
        <w:t>Nnef_MBSSession_StatusNotify service operation</w:t>
      </w:r>
      <w:r>
        <w:tab/>
      </w:r>
      <w:r>
        <w:fldChar w:fldCharType="begin" w:fldLock="1"/>
      </w:r>
      <w:r>
        <w:instrText xml:space="preserve"> PAGEREF _Toc162412568 \h </w:instrText>
      </w:r>
      <w:r>
        <w:fldChar w:fldCharType="separate"/>
      </w:r>
      <w:r>
        <w:t>126</w:t>
      </w:r>
      <w:r>
        <w:fldChar w:fldCharType="end"/>
      </w:r>
    </w:p>
    <w:p w14:paraId="1D452E40" w14:textId="0225950D"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9.4.3.6</w:t>
      </w:r>
      <w:r>
        <w:rPr>
          <w:rFonts w:asciiTheme="minorHAnsi" w:eastAsiaTheme="minorEastAsia" w:hAnsiTheme="minorHAnsi" w:cstheme="minorBidi"/>
          <w:kern w:val="2"/>
          <w:sz w:val="22"/>
          <w:szCs w:val="22"/>
          <w14:ligatures w14:val="standardContextual"/>
        </w:rPr>
        <w:tab/>
      </w:r>
      <w:r>
        <w:rPr>
          <w:lang w:eastAsia="zh-CN"/>
        </w:rPr>
        <w:t>Nnef_MBSSession_StatusSubscribe service operation</w:t>
      </w:r>
      <w:r>
        <w:tab/>
      </w:r>
      <w:r>
        <w:fldChar w:fldCharType="begin" w:fldLock="1"/>
      </w:r>
      <w:r>
        <w:instrText xml:space="preserve"> PAGEREF _Toc162412569 \h </w:instrText>
      </w:r>
      <w:r>
        <w:fldChar w:fldCharType="separate"/>
      </w:r>
      <w:r>
        <w:t>126</w:t>
      </w:r>
      <w:r>
        <w:fldChar w:fldCharType="end"/>
      </w:r>
    </w:p>
    <w:p w14:paraId="020C04A0" w14:textId="70956527"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9.4.3.7</w:t>
      </w:r>
      <w:r>
        <w:rPr>
          <w:rFonts w:asciiTheme="minorHAnsi" w:eastAsiaTheme="minorEastAsia" w:hAnsiTheme="minorHAnsi" w:cstheme="minorBidi"/>
          <w:kern w:val="2"/>
          <w:sz w:val="22"/>
          <w:szCs w:val="22"/>
          <w14:ligatures w14:val="standardContextual"/>
        </w:rPr>
        <w:tab/>
      </w:r>
      <w:r>
        <w:rPr>
          <w:lang w:eastAsia="zh-CN"/>
        </w:rPr>
        <w:t>Nnef_MBSSession_StatusUnsubscribe service operation</w:t>
      </w:r>
      <w:r>
        <w:tab/>
      </w:r>
      <w:r>
        <w:fldChar w:fldCharType="begin" w:fldLock="1"/>
      </w:r>
      <w:r>
        <w:instrText xml:space="preserve"> PAGEREF _Toc162412570 \h </w:instrText>
      </w:r>
      <w:r>
        <w:fldChar w:fldCharType="separate"/>
      </w:r>
      <w:r>
        <w:t>126</w:t>
      </w:r>
      <w:r>
        <w:fldChar w:fldCharType="end"/>
      </w:r>
    </w:p>
    <w:p w14:paraId="221A2A85" w14:textId="42B95101" w:rsidR="009F75E9" w:rsidRDefault="009F75E9">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Nnef_MBSGroupMsgDelivery Service</w:t>
      </w:r>
      <w:r>
        <w:tab/>
      </w:r>
      <w:r>
        <w:fldChar w:fldCharType="begin" w:fldLock="1"/>
      </w:r>
      <w:r>
        <w:instrText xml:space="preserve"> PAGEREF _Toc162412571 \h </w:instrText>
      </w:r>
      <w:r>
        <w:fldChar w:fldCharType="separate"/>
      </w:r>
      <w:r>
        <w:t>127</w:t>
      </w:r>
      <w:r>
        <w:fldChar w:fldCharType="end"/>
      </w:r>
    </w:p>
    <w:p w14:paraId="60DDF33A" w14:textId="11242EAE" w:rsidR="009F75E9" w:rsidRDefault="009F75E9">
      <w:pPr>
        <w:pStyle w:val="TOC4"/>
        <w:rPr>
          <w:rFonts w:asciiTheme="minorHAnsi" w:eastAsiaTheme="minorEastAsia" w:hAnsiTheme="minorHAnsi" w:cstheme="minorBidi"/>
          <w:kern w:val="2"/>
          <w:sz w:val="22"/>
          <w:szCs w:val="22"/>
          <w14:ligatures w14:val="standardContextual"/>
        </w:rPr>
      </w:pPr>
      <w:r>
        <w:t>9.4.4.1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_Toc162412572 \h </w:instrText>
      </w:r>
      <w:r>
        <w:fldChar w:fldCharType="separate"/>
      </w:r>
      <w:r>
        <w:t>127</w:t>
      </w:r>
      <w:r>
        <w:fldChar w:fldCharType="end"/>
      </w:r>
    </w:p>
    <w:p w14:paraId="3DC8F0C8" w14:textId="14763A01" w:rsidR="009F75E9" w:rsidRDefault="009F75E9">
      <w:pPr>
        <w:pStyle w:val="TOC4"/>
        <w:rPr>
          <w:rFonts w:asciiTheme="minorHAnsi" w:eastAsiaTheme="minorEastAsia" w:hAnsiTheme="minorHAnsi" w:cstheme="minorBidi"/>
          <w:kern w:val="2"/>
          <w:sz w:val="22"/>
          <w:szCs w:val="22"/>
          <w14:ligatures w14:val="standardContextual"/>
        </w:rPr>
      </w:pPr>
      <w:r>
        <w:t>9.4.4.2</w:t>
      </w:r>
      <w:r>
        <w:rPr>
          <w:rFonts w:asciiTheme="minorHAnsi" w:eastAsiaTheme="minorEastAsia" w:hAnsiTheme="minorHAnsi" w:cstheme="minorBidi"/>
          <w:kern w:val="2"/>
          <w:sz w:val="22"/>
          <w:szCs w:val="22"/>
          <w14:ligatures w14:val="standardContextual"/>
        </w:rPr>
        <w:tab/>
      </w:r>
      <w:r>
        <w:t>Nnef_MBSGroupMsgDelivery_Create service operation</w:t>
      </w:r>
      <w:r>
        <w:tab/>
      </w:r>
      <w:r>
        <w:fldChar w:fldCharType="begin" w:fldLock="1"/>
      </w:r>
      <w:r>
        <w:instrText xml:space="preserve"> PAGEREF _Toc162412573 \h </w:instrText>
      </w:r>
      <w:r>
        <w:fldChar w:fldCharType="separate"/>
      </w:r>
      <w:r>
        <w:t>127</w:t>
      </w:r>
      <w:r>
        <w:fldChar w:fldCharType="end"/>
      </w:r>
    </w:p>
    <w:p w14:paraId="60C9F408" w14:textId="5944FE15" w:rsidR="009F75E9" w:rsidRDefault="009F75E9">
      <w:pPr>
        <w:pStyle w:val="TOC4"/>
        <w:rPr>
          <w:rFonts w:asciiTheme="minorHAnsi" w:eastAsiaTheme="minorEastAsia" w:hAnsiTheme="minorHAnsi" w:cstheme="minorBidi"/>
          <w:kern w:val="2"/>
          <w:sz w:val="22"/>
          <w:szCs w:val="22"/>
          <w14:ligatures w14:val="standardContextual"/>
        </w:rPr>
      </w:pPr>
      <w:r>
        <w:t>9.4.4.3</w:t>
      </w:r>
      <w:r>
        <w:rPr>
          <w:rFonts w:asciiTheme="minorHAnsi" w:eastAsiaTheme="minorEastAsia" w:hAnsiTheme="minorHAnsi" w:cstheme="minorBidi"/>
          <w:kern w:val="2"/>
          <w:sz w:val="22"/>
          <w:szCs w:val="22"/>
          <w14:ligatures w14:val="standardContextual"/>
        </w:rPr>
        <w:tab/>
      </w:r>
      <w:r>
        <w:t>Nnef_MBSGroupMsgDelivery_Update service operation</w:t>
      </w:r>
      <w:r>
        <w:tab/>
      </w:r>
      <w:r>
        <w:fldChar w:fldCharType="begin" w:fldLock="1"/>
      </w:r>
      <w:r>
        <w:instrText xml:space="preserve"> PAGEREF _Toc162412574 \h </w:instrText>
      </w:r>
      <w:r>
        <w:fldChar w:fldCharType="separate"/>
      </w:r>
      <w:r>
        <w:t>127</w:t>
      </w:r>
      <w:r>
        <w:fldChar w:fldCharType="end"/>
      </w:r>
    </w:p>
    <w:p w14:paraId="3EA3CCC5" w14:textId="48078ACA" w:rsidR="009F75E9" w:rsidRDefault="009F75E9">
      <w:pPr>
        <w:pStyle w:val="TOC4"/>
        <w:rPr>
          <w:rFonts w:asciiTheme="minorHAnsi" w:eastAsiaTheme="minorEastAsia" w:hAnsiTheme="minorHAnsi" w:cstheme="minorBidi"/>
          <w:kern w:val="2"/>
          <w:sz w:val="22"/>
          <w:szCs w:val="22"/>
          <w14:ligatures w14:val="standardContextual"/>
        </w:rPr>
      </w:pPr>
      <w:r>
        <w:t>9.4.4.3a</w:t>
      </w:r>
      <w:r>
        <w:rPr>
          <w:rFonts w:asciiTheme="minorHAnsi" w:eastAsiaTheme="minorEastAsia" w:hAnsiTheme="minorHAnsi" w:cstheme="minorBidi"/>
          <w:kern w:val="2"/>
          <w:sz w:val="22"/>
          <w:szCs w:val="22"/>
          <w14:ligatures w14:val="standardContextual"/>
        </w:rPr>
        <w:tab/>
      </w:r>
      <w:r>
        <w:t>Nnef_MBSGroupMsgDelivery_Delete service operation</w:t>
      </w:r>
      <w:r>
        <w:tab/>
      </w:r>
      <w:r>
        <w:fldChar w:fldCharType="begin" w:fldLock="1"/>
      </w:r>
      <w:r>
        <w:instrText xml:space="preserve"> PAGEREF _Toc162412575 \h </w:instrText>
      </w:r>
      <w:r>
        <w:fldChar w:fldCharType="separate"/>
      </w:r>
      <w:r>
        <w:t>127</w:t>
      </w:r>
      <w:r>
        <w:fldChar w:fldCharType="end"/>
      </w:r>
    </w:p>
    <w:p w14:paraId="2CF370B1" w14:textId="4D827006" w:rsidR="009F75E9" w:rsidRDefault="009F75E9">
      <w:pPr>
        <w:pStyle w:val="TOC4"/>
        <w:rPr>
          <w:rFonts w:asciiTheme="minorHAnsi" w:eastAsiaTheme="minorEastAsia" w:hAnsiTheme="minorHAnsi" w:cstheme="minorBidi"/>
          <w:kern w:val="2"/>
          <w:sz w:val="22"/>
          <w:szCs w:val="22"/>
          <w14:ligatures w14:val="standardContextual"/>
        </w:rPr>
      </w:pPr>
      <w:r>
        <w:t>9.4.4.4</w:t>
      </w:r>
      <w:r>
        <w:rPr>
          <w:rFonts w:asciiTheme="minorHAnsi" w:eastAsiaTheme="minorEastAsia" w:hAnsiTheme="minorHAnsi" w:cstheme="minorBidi"/>
          <w:kern w:val="2"/>
          <w:sz w:val="22"/>
          <w:szCs w:val="22"/>
          <w14:ligatures w14:val="standardContextual"/>
        </w:rPr>
        <w:tab/>
      </w:r>
      <w:r>
        <w:t>Nnef_MBSGroupMsgDelivery_StatusNotify service operation</w:t>
      </w:r>
      <w:r>
        <w:tab/>
      </w:r>
      <w:r>
        <w:fldChar w:fldCharType="begin" w:fldLock="1"/>
      </w:r>
      <w:r>
        <w:instrText xml:space="preserve"> PAGEREF _Toc162412576 \h </w:instrText>
      </w:r>
      <w:r>
        <w:fldChar w:fldCharType="separate"/>
      </w:r>
      <w:r>
        <w:t>127</w:t>
      </w:r>
      <w:r>
        <w:fldChar w:fldCharType="end"/>
      </w:r>
    </w:p>
    <w:p w14:paraId="123708F3" w14:textId="20AD1A7F" w:rsidR="009F75E9" w:rsidRDefault="009F75E9">
      <w:pPr>
        <w:pStyle w:val="TOC2"/>
        <w:rPr>
          <w:rFonts w:asciiTheme="minorHAnsi" w:eastAsiaTheme="minorEastAsia" w:hAnsiTheme="minorHAnsi" w:cstheme="minorBidi"/>
          <w:kern w:val="2"/>
          <w:sz w:val="22"/>
          <w:szCs w:val="22"/>
          <w14:ligatures w14:val="standardContextual"/>
        </w:rPr>
      </w:pPr>
      <w:r>
        <w:t>9.</w:t>
      </w:r>
      <w:r>
        <w:rPr>
          <w:lang w:eastAsia="zh-CN"/>
        </w:rPr>
        <w:t>5</w:t>
      </w:r>
      <w:r>
        <w:rPr>
          <w:rFonts w:asciiTheme="minorHAnsi" w:eastAsiaTheme="minorEastAsia" w:hAnsiTheme="minorHAnsi" w:cstheme="minorBidi"/>
          <w:kern w:val="2"/>
          <w:sz w:val="22"/>
          <w:szCs w:val="22"/>
          <w14:ligatures w14:val="standardContextual"/>
        </w:rPr>
        <w:tab/>
      </w:r>
      <w:r>
        <w:t>MBSF Services</w:t>
      </w:r>
      <w:r>
        <w:tab/>
      </w:r>
      <w:r>
        <w:fldChar w:fldCharType="begin" w:fldLock="1"/>
      </w:r>
      <w:r>
        <w:instrText xml:space="preserve"> PAGEREF _Toc162412577 \h </w:instrText>
      </w:r>
      <w:r>
        <w:fldChar w:fldCharType="separate"/>
      </w:r>
      <w:r>
        <w:t>128</w:t>
      </w:r>
      <w:r>
        <w:fldChar w:fldCharType="end"/>
      </w:r>
    </w:p>
    <w:p w14:paraId="645F132A" w14:textId="47BC4E16" w:rsidR="009F75E9" w:rsidRDefault="009F75E9">
      <w:pPr>
        <w:pStyle w:val="TOC8"/>
        <w:rPr>
          <w:rFonts w:asciiTheme="minorHAnsi" w:eastAsiaTheme="minorEastAsia" w:hAnsiTheme="minorHAnsi" w:cstheme="minorBidi"/>
          <w:b w:val="0"/>
          <w:kern w:val="2"/>
          <w:szCs w:val="22"/>
          <w14:ligatures w14:val="standardContextual"/>
        </w:rPr>
      </w:pPr>
      <w:r>
        <w:lastRenderedPageBreak/>
        <w:t>Annex A (normative):</w:t>
      </w:r>
      <w:r>
        <w:tab/>
        <w:t>Configuration options at Service and/or Application for MBS</w:t>
      </w:r>
      <w:r>
        <w:tab/>
      </w:r>
      <w:r>
        <w:fldChar w:fldCharType="begin" w:fldLock="1"/>
      </w:r>
      <w:r>
        <w:instrText xml:space="preserve"> PAGEREF _Toc162412578 \h </w:instrText>
      </w:r>
      <w:r>
        <w:fldChar w:fldCharType="separate"/>
      </w:r>
      <w:r>
        <w:t>129</w:t>
      </w:r>
      <w:r>
        <w:fldChar w:fldCharType="end"/>
      </w:r>
    </w:p>
    <w:p w14:paraId="2E6F17A3" w14:textId="5EB57A89" w:rsidR="009F75E9" w:rsidRDefault="009F75E9">
      <w:pPr>
        <w:pStyle w:val="TOC8"/>
        <w:rPr>
          <w:rFonts w:asciiTheme="minorHAnsi" w:eastAsiaTheme="minorEastAsia" w:hAnsiTheme="minorHAnsi" w:cstheme="minorBidi"/>
          <w:b w:val="0"/>
          <w:kern w:val="2"/>
          <w:szCs w:val="22"/>
          <w14:ligatures w14:val="standardContextual"/>
        </w:rPr>
      </w:pPr>
      <w:r>
        <w:t>Annex B (informative):</w:t>
      </w:r>
      <w:r>
        <w:tab/>
        <w:t xml:space="preserve">Service levels for </w:t>
      </w:r>
      <w:r w:rsidRPr="001B4828">
        <w:rPr>
          <w:rFonts w:eastAsia="DengXian"/>
        </w:rPr>
        <w:t>multicast communication service</w:t>
      </w:r>
      <w:r>
        <w:tab/>
      </w:r>
      <w:r>
        <w:fldChar w:fldCharType="begin" w:fldLock="1"/>
      </w:r>
      <w:r>
        <w:instrText xml:space="preserve"> PAGEREF _Toc162412579 \h </w:instrText>
      </w:r>
      <w:r>
        <w:fldChar w:fldCharType="separate"/>
      </w:r>
      <w:r>
        <w:t>131</w:t>
      </w:r>
      <w:r>
        <w:fldChar w:fldCharType="end"/>
      </w:r>
    </w:p>
    <w:p w14:paraId="76EA98D6" w14:textId="4855F80D" w:rsidR="009F75E9" w:rsidRDefault="009F75E9">
      <w:pPr>
        <w:pStyle w:val="TOC8"/>
        <w:rPr>
          <w:rFonts w:asciiTheme="minorHAnsi" w:eastAsiaTheme="minorEastAsia" w:hAnsiTheme="minorHAnsi" w:cstheme="minorBidi"/>
          <w:b w:val="0"/>
          <w:kern w:val="2"/>
          <w:szCs w:val="22"/>
          <w14:ligatures w14:val="standardContextual"/>
        </w:rPr>
      </w:pPr>
      <w:r>
        <w:t>Annex C (normative):</w:t>
      </w:r>
      <w:r>
        <w:tab/>
        <w:t>Interworking at reference points MB2 and xMB</w:t>
      </w:r>
      <w:r>
        <w:tab/>
      </w:r>
      <w:r>
        <w:fldChar w:fldCharType="begin" w:fldLock="1"/>
      </w:r>
      <w:r>
        <w:instrText xml:space="preserve"> PAGEREF _Toc162412580 \h </w:instrText>
      </w:r>
      <w:r>
        <w:fldChar w:fldCharType="separate"/>
      </w:r>
      <w:r>
        <w:t>132</w:t>
      </w:r>
      <w:r>
        <w:fldChar w:fldCharType="end"/>
      </w:r>
    </w:p>
    <w:p w14:paraId="20F634AB" w14:textId="6CE3BFAC" w:rsidR="009F75E9" w:rsidRDefault="009F75E9">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_Toc162412581 \h </w:instrText>
      </w:r>
      <w:r>
        <w:fldChar w:fldCharType="separate"/>
      </w:r>
      <w:r>
        <w:t>133</w:t>
      </w:r>
      <w:r>
        <w:fldChar w:fldCharType="end"/>
      </w:r>
    </w:p>
    <w:p w14:paraId="23788B65" w14:textId="204F3F64"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162412347"/>
      <w:bookmarkEnd w:id="17"/>
      <w:r w:rsidRPr="0021575D">
        <w:lastRenderedPageBreak/>
        <w:t>Foreword</w:t>
      </w:r>
      <w:bookmarkEnd w:id="18"/>
    </w:p>
    <w:p w14:paraId="31DBB39E" w14:textId="7C3BA4E6"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162412348"/>
      <w:bookmarkEnd w:id="22"/>
      <w:r w:rsidRPr="0021575D">
        <w:lastRenderedPageBreak/>
        <w:t>1</w:t>
      </w:r>
      <w:r w:rsidRPr="0021575D">
        <w:tab/>
        <w:t>Scope</w:t>
      </w:r>
      <w:bookmarkEnd w:id="23"/>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4" w:name="_CR2"/>
      <w:bookmarkStart w:id="25" w:name="_Toc66391719"/>
      <w:bookmarkStart w:id="26" w:name="_Toc70079006"/>
      <w:bookmarkStart w:id="27" w:name="_Toc162412349"/>
      <w:bookmarkEnd w:id="24"/>
      <w:r w:rsidRPr="004D3578">
        <w:t>2</w:t>
      </w:r>
      <w:r w:rsidRPr="004D3578">
        <w:tab/>
        <w:t>References</w:t>
      </w:r>
      <w:bookmarkEnd w:id="25"/>
      <w:bookmarkEnd w:id="26"/>
      <w:bookmarkEnd w:id="27"/>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110E60F4" w:rsidR="00731C5F" w:rsidRPr="004D3578" w:rsidRDefault="00731C5F" w:rsidP="00731C5F">
      <w:pPr>
        <w:pStyle w:val="EX"/>
      </w:pPr>
      <w:r w:rsidRPr="004D3578">
        <w:t>[1]</w:t>
      </w:r>
      <w:r w:rsidRPr="004D3578">
        <w:tab/>
      </w:r>
      <w:r w:rsidR="00485BB9" w:rsidRPr="004D3578">
        <w:t>3GPP</w:t>
      </w:r>
      <w:r w:rsidR="00485BB9">
        <w:t> </w:t>
      </w:r>
      <w:r w:rsidR="00485BB9" w:rsidRPr="004D3578">
        <w:t>TR</w:t>
      </w:r>
      <w:r w:rsidR="00485BB9">
        <w:t> </w:t>
      </w:r>
      <w:r w:rsidR="00485BB9" w:rsidRPr="004D3578">
        <w:t>21.905:</w:t>
      </w:r>
      <w:r w:rsidRPr="004D3578">
        <w:t xml:space="preserve"> </w:t>
      </w:r>
      <w:r>
        <w:t>"</w:t>
      </w:r>
      <w:r w:rsidRPr="004D3578">
        <w:t>Vocabulary for 3GPP Specifications</w:t>
      </w:r>
      <w:r>
        <w:t>"</w:t>
      </w:r>
      <w:r w:rsidRPr="004D3578">
        <w:t>.</w:t>
      </w:r>
    </w:p>
    <w:p w14:paraId="310CB3CA" w14:textId="786D410D" w:rsidR="00731C5F" w:rsidRPr="00332FC3" w:rsidRDefault="00731C5F" w:rsidP="00731C5F">
      <w:pPr>
        <w:pStyle w:val="EX"/>
        <w:rPr>
          <w:lang w:eastAsia="ko-KR"/>
        </w:rPr>
      </w:pPr>
      <w:r>
        <w:rPr>
          <w:lang w:eastAsia="ko-KR"/>
        </w:rPr>
        <w:t>[2]</w:t>
      </w:r>
      <w:r>
        <w:rPr>
          <w:lang w:eastAsia="ko-KR"/>
        </w:rPr>
        <w:tab/>
      </w:r>
      <w:r w:rsidR="00485BB9">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DC86E09" w:rsidR="00731C5F" w:rsidRPr="00332FC3" w:rsidRDefault="00731C5F" w:rsidP="00731C5F">
      <w:pPr>
        <w:pStyle w:val="EX"/>
        <w:rPr>
          <w:lang w:eastAsia="ko-KR"/>
        </w:rPr>
      </w:pPr>
      <w:r>
        <w:rPr>
          <w:lang w:eastAsia="ko-KR"/>
        </w:rPr>
        <w:t>[3]</w:t>
      </w:r>
      <w:r>
        <w:rPr>
          <w:lang w:eastAsia="ko-KR"/>
        </w:rPr>
        <w:tab/>
      </w:r>
      <w:r w:rsidR="00485BB9">
        <w:rPr>
          <w:lang w:eastAsia="ko-KR"/>
        </w:rPr>
        <w:t>3GPP TS 22.246:</w:t>
      </w:r>
      <w:r>
        <w:rPr>
          <w:lang w:eastAsia="ko-KR"/>
        </w:rPr>
        <w:t xml:space="preserve"> "Multimedia Broadcast/Multicast Service (MBMS) user services; Stage 1".</w:t>
      </w:r>
    </w:p>
    <w:p w14:paraId="4C028DC9" w14:textId="3FBCBFFB" w:rsidR="00731C5F" w:rsidRPr="00332FC3" w:rsidRDefault="00731C5F" w:rsidP="00731C5F">
      <w:pPr>
        <w:pStyle w:val="EX"/>
      </w:pPr>
      <w:r>
        <w:t>[4]</w:t>
      </w:r>
      <w:r>
        <w:tab/>
      </w:r>
      <w:r w:rsidR="00485BB9">
        <w:t>3GPP TS 22.26</w:t>
      </w:r>
      <w:r w:rsidR="00485BB9" w:rsidRPr="00332FC3">
        <w:t>1:</w:t>
      </w:r>
      <w:r w:rsidRPr="00332FC3">
        <w:t xml:space="preserve"> </w:t>
      </w:r>
      <w:r>
        <w:t>"</w:t>
      </w:r>
      <w:r w:rsidRPr="00736B3F">
        <w:t xml:space="preserve">Service requirements for </w:t>
      </w:r>
      <w:r>
        <w:t>the 5G system"</w:t>
      </w:r>
      <w:r w:rsidRPr="00332FC3">
        <w:t>.</w:t>
      </w:r>
    </w:p>
    <w:p w14:paraId="19063921" w14:textId="0369C5F7" w:rsidR="00731C5F" w:rsidRPr="00332FC3" w:rsidRDefault="00731C5F" w:rsidP="00731C5F">
      <w:pPr>
        <w:pStyle w:val="EX"/>
      </w:pPr>
      <w:r>
        <w:t>[5</w:t>
      </w:r>
      <w:r w:rsidRPr="00332FC3">
        <w:t>]</w:t>
      </w:r>
      <w:r w:rsidRPr="00332FC3">
        <w:tab/>
      </w:r>
      <w:r w:rsidR="00485BB9" w:rsidRPr="00332FC3">
        <w:t>3GPP</w:t>
      </w:r>
      <w:r w:rsidR="00485BB9">
        <w:t> </w:t>
      </w:r>
      <w:r w:rsidR="00485BB9" w:rsidRPr="00332FC3">
        <w:t>TS</w:t>
      </w:r>
      <w:r w:rsidR="00485BB9">
        <w:t> </w:t>
      </w:r>
      <w:r w:rsidR="00485BB9" w:rsidRPr="00332FC3">
        <w:t>23.501:</w:t>
      </w:r>
      <w:r w:rsidRPr="00332FC3">
        <w:t xml:space="preserve"> </w:t>
      </w:r>
      <w:r>
        <w:t>"</w:t>
      </w:r>
      <w:r w:rsidRPr="00332FC3">
        <w:t>System architecture for the 5G System (5GS)</w:t>
      </w:r>
      <w:r>
        <w:t>"</w:t>
      </w:r>
      <w:r w:rsidRPr="00332FC3">
        <w:t>.</w:t>
      </w:r>
    </w:p>
    <w:p w14:paraId="1ECA6A0D" w14:textId="6B3F4660" w:rsidR="00731C5F" w:rsidRPr="00F70B61" w:rsidRDefault="00731C5F" w:rsidP="00731C5F">
      <w:pPr>
        <w:pStyle w:val="EX"/>
        <w:rPr>
          <w:lang w:eastAsia="zh-CN"/>
        </w:rPr>
      </w:pPr>
      <w:r>
        <w:t>[6</w:t>
      </w:r>
      <w:r w:rsidRPr="00F70B61">
        <w:t>]</w:t>
      </w:r>
      <w:r w:rsidRPr="00F70B61">
        <w:tab/>
      </w:r>
      <w:r w:rsidR="00485BB9" w:rsidRPr="00F70B61">
        <w:t>3GPP</w:t>
      </w:r>
      <w:r w:rsidR="00485BB9">
        <w:t> </w:t>
      </w:r>
      <w:r w:rsidR="00485BB9" w:rsidRPr="00F70B61">
        <w:t>TS</w:t>
      </w:r>
      <w:r w:rsidR="00485BB9">
        <w:t> </w:t>
      </w:r>
      <w:r w:rsidR="00485BB9" w:rsidRPr="00F70B61">
        <w:t>23.502:</w:t>
      </w:r>
      <w:r w:rsidRPr="00F70B61">
        <w:t xml:space="preserve"> </w:t>
      </w:r>
      <w:r>
        <w:t>"</w:t>
      </w:r>
      <w:r w:rsidRPr="00F70B61">
        <w:t>Procedures for the 5G System; Stage 2</w:t>
      </w:r>
      <w:r>
        <w:t>"</w:t>
      </w:r>
      <w:r w:rsidRPr="00F70B61">
        <w:t>.</w:t>
      </w:r>
    </w:p>
    <w:p w14:paraId="56533E00" w14:textId="4C9287A9"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4593921"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22917E01"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3518C6C0"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CBC7A14"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1B55C40B" w:rsidR="00731C5F" w:rsidRDefault="00731C5F" w:rsidP="00731C5F">
      <w:pPr>
        <w:pStyle w:val="EX"/>
      </w:pPr>
      <w:r>
        <w:t>[12]</w:t>
      </w:r>
      <w:r>
        <w:tab/>
      </w:r>
      <w:r w:rsidR="00485BB9">
        <w:t>3GPP TS 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28" w:name="_Toc66391720"/>
      <w:r>
        <w:t>[14]</w:t>
      </w:r>
      <w:r w:rsidR="00087FA9">
        <w:tab/>
        <w:t>Void</w:t>
      </w:r>
      <w:r>
        <w:t>.</w:t>
      </w:r>
    </w:p>
    <w:p w14:paraId="2F7BD500" w14:textId="21110881" w:rsidR="00731C5F" w:rsidRPr="00E37705" w:rsidRDefault="00E37705" w:rsidP="00E37705">
      <w:pPr>
        <w:pStyle w:val="EX"/>
        <w:rPr>
          <w:rFonts w:eastAsia="Yu Mincho"/>
          <w:lang w:eastAsia="ja-JP"/>
        </w:rPr>
      </w:pPr>
      <w:r>
        <w:t>[15]</w:t>
      </w:r>
      <w:r>
        <w:tab/>
      </w:r>
      <w:r w:rsidR="00485BB9">
        <w:t>3GPP TS 38.413:</w:t>
      </w:r>
      <w:r>
        <w:t xml:space="preserve"> "</w:t>
      </w:r>
      <w:r>
        <w:rPr>
          <w:rFonts w:eastAsia="MS Mincho"/>
        </w:rPr>
        <w:t>NG Application Protocol (NGAP)</w:t>
      </w:r>
      <w:r>
        <w:t>".</w:t>
      </w:r>
    </w:p>
    <w:p w14:paraId="4ABD31FF" w14:textId="52AB19E1" w:rsidR="002C428B" w:rsidRDefault="002C428B" w:rsidP="002C428B">
      <w:pPr>
        <w:pStyle w:val="EX"/>
      </w:pPr>
      <w:bookmarkStart w:id="29" w:name="_Toc70079007"/>
      <w:r>
        <w:t>[16]</w:t>
      </w:r>
      <w:r>
        <w:tab/>
      </w:r>
      <w:r w:rsidR="00485BB9">
        <w:t>3GPP TS 38.401:</w:t>
      </w:r>
      <w:r>
        <w:t xml:space="preserve"> "</w:t>
      </w:r>
      <w:r w:rsidRPr="002C428B">
        <w:rPr>
          <w:rFonts w:eastAsia="MS Mincho"/>
        </w:rPr>
        <w:t>NG-RAN; Architecture description</w:t>
      </w:r>
      <w:r>
        <w:t>".</w:t>
      </w:r>
    </w:p>
    <w:p w14:paraId="1D84379F" w14:textId="295F9E2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485BB9" w:rsidRPr="009E0DE1">
        <w:t>3GPP</w:t>
      </w:r>
      <w:r w:rsidR="00485BB9">
        <w:t> </w:t>
      </w:r>
      <w:r w:rsidR="00485BB9" w:rsidRPr="009E0DE1">
        <w:t>TS</w:t>
      </w:r>
      <w:r w:rsidR="00485BB9">
        <w:t> </w:t>
      </w:r>
      <w:r w:rsidR="00485BB9" w:rsidRPr="009E0DE1">
        <w:t>29.244:</w:t>
      </w:r>
      <w:r w:rsidRPr="009E0DE1">
        <w:t xml:space="preserve"> "Interface between the Control Plane and the User Plane Nodes; Stage 3".</w:t>
      </w:r>
    </w:p>
    <w:p w14:paraId="4C4D4E26" w14:textId="6D841F45"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485BB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351BE151"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485BB9">
        <w:rPr>
          <w:rFonts w:eastAsia="Yu Mincho"/>
          <w:lang w:eastAsia="ja-JP"/>
        </w:rPr>
        <w:t>3GPP TS 29.510:</w:t>
      </w:r>
      <w:r>
        <w:rPr>
          <w:rFonts w:eastAsia="Yu Mincho"/>
          <w:lang w:eastAsia="ja-JP"/>
        </w:rPr>
        <w:t xml:space="preserve"> "Network Function Repository Services; Stage 3".</w:t>
      </w:r>
    </w:p>
    <w:p w14:paraId="07C25246" w14:textId="536B9CEE"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485BB9">
        <w:rPr>
          <w:rFonts w:eastAsia="Yu Mincho"/>
          <w:lang w:eastAsia="ja-JP"/>
        </w:rPr>
        <w:t>3GPP TS 33.501:</w:t>
      </w:r>
      <w:r>
        <w:rPr>
          <w:rFonts w:eastAsia="Yu Mincho"/>
          <w:lang w:eastAsia="ja-JP"/>
        </w:rPr>
        <w:t xml:space="preserve"> "Security architecture and procedures for 5G system".</w:t>
      </w:r>
    </w:p>
    <w:p w14:paraId="3AE45D93" w14:textId="016F4AD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485BB9">
        <w:rPr>
          <w:rFonts w:eastAsia="Yu Mincho"/>
          <w:lang w:eastAsia="ja-JP"/>
        </w:rPr>
        <w:t>3GPP TS 23.289:</w:t>
      </w:r>
      <w:r>
        <w:rPr>
          <w:rFonts w:eastAsia="Yu Mincho"/>
          <w:lang w:eastAsia="ja-JP"/>
        </w:rPr>
        <w:t xml:space="preserve"> "Mission Critical services over 5G System; Stage 2".</w:t>
      </w:r>
    </w:p>
    <w:p w14:paraId="65E695F0" w14:textId="0D5932F6"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485BB9">
        <w:rPr>
          <w:rFonts w:eastAsia="Yu Mincho"/>
          <w:lang w:eastAsia="ja-JP"/>
        </w:rPr>
        <w:t>3GPP TS 26.517:</w:t>
      </w:r>
      <w:r>
        <w:rPr>
          <w:rFonts w:eastAsia="Yu Mincho"/>
          <w:lang w:eastAsia="ja-JP"/>
        </w:rPr>
        <w:t xml:space="preserve"> "5G Multicast-Broadcast User Services; Protocols and Formats".</w:t>
      </w:r>
    </w:p>
    <w:p w14:paraId="3EF2F8B6" w14:textId="25581338"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485BB9">
        <w:rPr>
          <w:rFonts w:eastAsia="Yu Mincho"/>
          <w:lang w:eastAsia="ja-JP"/>
        </w:rPr>
        <w:t>3GPP TS 29.281:</w:t>
      </w:r>
      <w:r>
        <w:rPr>
          <w:rFonts w:eastAsia="Yu Mincho"/>
          <w:lang w:eastAsia="ja-JP"/>
        </w:rPr>
        <w:t xml:space="preserve"> "General Packet Radio System (GPRS) Tunnelling Protocol; User Plane (GTPv1-U)".</w:t>
      </w:r>
    </w:p>
    <w:p w14:paraId="60438095" w14:textId="445DBC2E"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485BB9">
        <w:rPr>
          <w:rFonts w:eastAsia="Yu Mincho"/>
          <w:lang w:eastAsia="ja-JP"/>
        </w:rPr>
        <w:t>3GPP TS 38.423:</w:t>
      </w:r>
      <w:r>
        <w:rPr>
          <w:rFonts w:eastAsia="Yu Mincho"/>
          <w:lang w:eastAsia="ja-JP"/>
        </w:rPr>
        <w:t xml:space="preserve"> "NG-RAN; Xn Application Protocol (XnAP)".</w:t>
      </w:r>
    </w:p>
    <w:p w14:paraId="12D3D7D8" w14:textId="61F75EEF"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485BB9">
        <w:rPr>
          <w:rFonts w:eastAsia="Yu Mincho"/>
          <w:lang w:eastAsia="ja-JP"/>
        </w:rPr>
        <w:t>3GPP TS 24.501:</w:t>
      </w:r>
      <w:r>
        <w:rPr>
          <w:rFonts w:eastAsia="Yu Mincho"/>
          <w:lang w:eastAsia="ja-JP"/>
        </w:rPr>
        <w:t xml:space="preserve"> "Non-Access-Stratum (NAS) protocol for 5G System (5GS); Stage 3".</w:t>
      </w:r>
    </w:p>
    <w:p w14:paraId="7D076DB8" w14:textId="52F6379B" w:rsidR="007D3E06" w:rsidRDefault="007D3E06" w:rsidP="007D3E06">
      <w:pPr>
        <w:pStyle w:val="EX"/>
        <w:rPr>
          <w:rFonts w:eastAsia="Yu Mincho"/>
          <w:lang w:eastAsia="ja-JP"/>
        </w:rPr>
      </w:pPr>
      <w:bookmarkStart w:id="30" w:name="_CR3"/>
      <w:bookmarkEnd w:id="30"/>
      <w:r>
        <w:rPr>
          <w:rFonts w:eastAsia="Yu Mincho"/>
          <w:lang w:eastAsia="ja-JP"/>
        </w:rPr>
        <w:t>[26]</w:t>
      </w:r>
      <w:r>
        <w:rPr>
          <w:rFonts w:eastAsia="Yu Mincho"/>
          <w:lang w:eastAsia="ja-JP"/>
        </w:rPr>
        <w:tab/>
        <w:t>3GPP TS 24.575: "5G System; Multicast/Broadcast UE pre-configuration; Management Object (MO)".</w:t>
      </w:r>
    </w:p>
    <w:p w14:paraId="6DBFBF70" w14:textId="65F5368C" w:rsidR="00481751" w:rsidRDefault="00481751" w:rsidP="00481751">
      <w:pPr>
        <w:pStyle w:val="EX"/>
        <w:rPr>
          <w:rFonts w:eastAsia="Yu Mincho"/>
          <w:lang w:eastAsia="ja-JP"/>
        </w:rPr>
      </w:pPr>
      <w:r>
        <w:rPr>
          <w:rFonts w:eastAsia="Yu Mincho"/>
          <w:lang w:eastAsia="ja-JP"/>
        </w:rPr>
        <w:t>[27]</w:t>
      </w:r>
      <w:r>
        <w:rPr>
          <w:rFonts w:eastAsia="Yu Mincho"/>
          <w:lang w:eastAsia="ja-JP"/>
        </w:rPr>
        <w:tab/>
        <w:t>3GPP TS 23.379: "Functional architecture and information flows to support Mission Critical Push To Talk (MCPTT); Stage 2".</w:t>
      </w:r>
    </w:p>
    <w:p w14:paraId="374F2EBB" w14:textId="1D431FDE" w:rsidR="00C761F0" w:rsidRDefault="00C761F0" w:rsidP="00C761F0">
      <w:pPr>
        <w:pStyle w:val="EX"/>
        <w:rPr>
          <w:rFonts w:eastAsia="Yu Mincho"/>
          <w:lang w:eastAsia="ja-JP"/>
        </w:rPr>
      </w:pPr>
      <w:r>
        <w:rPr>
          <w:rFonts w:eastAsia="Yu Mincho"/>
          <w:lang w:eastAsia="ja-JP"/>
        </w:rPr>
        <w:t>[28]</w:t>
      </w:r>
      <w:r>
        <w:rPr>
          <w:rFonts w:eastAsia="Yu Mincho"/>
          <w:lang w:eastAsia="ja-JP"/>
        </w:rPr>
        <w:tab/>
        <w:t>3GPP TS 38.331: "NR; Radio Resource Control (RRC); Protocol specification".</w:t>
      </w:r>
    </w:p>
    <w:p w14:paraId="6DC643EC" w14:textId="0341390E" w:rsidR="00DD5147" w:rsidRDefault="00DD5147" w:rsidP="00DD5147">
      <w:pPr>
        <w:pStyle w:val="EX"/>
        <w:rPr>
          <w:rFonts w:eastAsia="Yu Mincho"/>
          <w:lang w:eastAsia="ja-JP"/>
        </w:rPr>
      </w:pPr>
      <w:r>
        <w:rPr>
          <w:rFonts w:eastAsia="Yu Mincho"/>
          <w:lang w:eastAsia="ja-JP"/>
        </w:rPr>
        <w:t>[29]</w:t>
      </w:r>
      <w:r>
        <w:rPr>
          <w:rFonts w:eastAsia="Yu Mincho"/>
          <w:lang w:eastAsia="ja-JP"/>
        </w:rPr>
        <w:tab/>
        <w:t>3GPP TS 32.255: "5G data connectivity domain charging; Stage 2".</w:t>
      </w:r>
    </w:p>
    <w:p w14:paraId="405A3C3C" w14:textId="7AA5AA8F" w:rsidR="00DD5147" w:rsidRDefault="00DD5147" w:rsidP="00DD5147">
      <w:pPr>
        <w:pStyle w:val="EX"/>
        <w:rPr>
          <w:rFonts w:eastAsia="Yu Mincho"/>
          <w:lang w:eastAsia="ja-JP"/>
        </w:rPr>
      </w:pPr>
      <w:r>
        <w:rPr>
          <w:rFonts w:eastAsia="Yu Mincho"/>
          <w:lang w:eastAsia="ja-JP"/>
        </w:rPr>
        <w:t>[30]</w:t>
      </w:r>
      <w:r>
        <w:rPr>
          <w:rFonts w:eastAsia="Yu Mincho"/>
          <w:lang w:eastAsia="ja-JP"/>
        </w:rPr>
        <w:tab/>
        <w:t>3GPP TS 32.279: "5G Multicast-broadcast Services charging".</w:t>
      </w:r>
    </w:p>
    <w:p w14:paraId="5E7FC9C0" w14:textId="55742814" w:rsidR="00DD5147" w:rsidRDefault="00DD5147" w:rsidP="00DD5147">
      <w:pPr>
        <w:pStyle w:val="EX"/>
        <w:rPr>
          <w:rFonts w:eastAsia="Yu Mincho"/>
          <w:lang w:eastAsia="ja-JP"/>
        </w:rPr>
      </w:pPr>
      <w:r>
        <w:rPr>
          <w:rFonts w:eastAsia="Yu Mincho"/>
          <w:lang w:eastAsia="ja-JP"/>
        </w:rPr>
        <w:t>[31]</w:t>
      </w:r>
      <w:r>
        <w:rPr>
          <w:rFonts w:eastAsia="Yu Mincho"/>
          <w:lang w:eastAsia="ja-JP"/>
        </w:rPr>
        <w:tab/>
        <w:t>3GPP TS 32.240: "Charging management; Charging architecture and principles".</w:t>
      </w:r>
    </w:p>
    <w:p w14:paraId="3CA733DF" w14:textId="77777777" w:rsidR="00731C5F" w:rsidRPr="004D3578" w:rsidRDefault="00731C5F" w:rsidP="00731C5F">
      <w:pPr>
        <w:pStyle w:val="Heading1"/>
      </w:pPr>
      <w:bookmarkStart w:id="31" w:name="_Toc162412350"/>
      <w:r w:rsidRPr="004D3578">
        <w:t>3</w:t>
      </w:r>
      <w:r w:rsidRPr="004D3578">
        <w:tab/>
      </w:r>
      <w:r>
        <w:t>Definitions of terms and abbreviations</w:t>
      </w:r>
      <w:bookmarkEnd w:id="28"/>
      <w:bookmarkEnd w:id="29"/>
      <w:bookmarkEnd w:id="31"/>
    </w:p>
    <w:p w14:paraId="757DC7CD" w14:textId="77777777" w:rsidR="00731C5F" w:rsidRPr="004D3578" w:rsidRDefault="00731C5F" w:rsidP="00731C5F">
      <w:pPr>
        <w:pStyle w:val="Heading2"/>
      </w:pPr>
      <w:bookmarkStart w:id="32" w:name="_CR3_1"/>
      <w:bookmarkStart w:id="33" w:name="_Toc66391721"/>
      <w:bookmarkStart w:id="34" w:name="_Toc70079008"/>
      <w:bookmarkStart w:id="35" w:name="_Toc162412351"/>
      <w:bookmarkEnd w:id="32"/>
      <w:r w:rsidRPr="004D3578">
        <w:t>3.1</w:t>
      </w:r>
      <w:r w:rsidRPr="004D3578">
        <w:tab/>
      </w:r>
      <w:r>
        <w:t>Terms</w:t>
      </w:r>
      <w:bookmarkEnd w:id="33"/>
      <w:bookmarkEnd w:id="34"/>
      <w:bookmarkEnd w:id="35"/>
    </w:p>
    <w:p w14:paraId="756702D9" w14:textId="1546026D"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485BB9" w:rsidRPr="00B21555">
        <w:rPr>
          <w:rFonts w:eastAsia="Batang"/>
        </w:rPr>
        <w:t>TR</w:t>
      </w:r>
      <w:r w:rsidR="00485BB9">
        <w:rPr>
          <w:rFonts w:eastAsia="Batang"/>
        </w:rPr>
        <w:t> </w:t>
      </w:r>
      <w:r w:rsidR="00485BB9" w:rsidRPr="00B21555">
        <w:rPr>
          <w:rFonts w:eastAsia="Batang"/>
        </w:rPr>
        <w:t>21.905</w:t>
      </w:r>
      <w:r w:rsidR="00485BB9">
        <w:rPr>
          <w:rFonts w:eastAsia="Batang"/>
        </w:rPr>
        <w:t> </w:t>
      </w:r>
      <w:r w:rsidR="00485BB9"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lastRenderedPageBreak/>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6" w:name="_CR3_2"/>
      <w:bookmarkStart w:id="37" w:name="_Toc66391722"/>
      <w:bookmarkStart w:id="38" w:name="_Toc70079009"/>
      <w:bookmarkStart w:id="39" w:name="_Toc162412352"/>
      <w:bookmarkEnd w:id="36"/>
      <w:r w:rsidRPr="004D3578">
        <w:t>3.</w:t>
      </w:r>
      <w:r>
        <w:t>2</w:t>
      </w:r>
      <w:r w:rsidRPr="004D3578">
        <w:tab/>
        <w:t>Abbreviations</w:t>
      </w:r>
      <w:bookmarkEnd w:id="37"/>
      <w:bookmarkEnd w:id="38"/>
      <w:bookmarkEnd w:id="39"/>
    </w:p>
    <w:p w14:paraId="0321AC0D" w14:textId="0271545B" w:rsidR="00731C5F" w:rsidRPr="004D3578" w:rsidRDefault="00731C5F" w:rsidP="00731C5F">
      <w:pPr>
        <w:keepNext/>
      </w:pPr>
      <w:r w:rsidRPr="004D3578">
        <w:t xml:space="preserve">For the purposes of the present document, the abbreviations given in </w:t>
      </w:r>
      <w:r w:rsidR="00485BB9">
        <w:t>TR </w:t>
      </w:r>
      <w:r w:rsidR="00485BB9" w:rsidRPr="004D3578">
        <w:t>21.905</w:t>
      </w:r>
      <w:r w:rsidR="00485BB9">
        <w:t> </w:t>
      </w:r>
      <w:r w:rsidR="00485BB9" w:rsidRPr="004D3578">
        <w:t>[</w:t>
      </w:r>
      <w:r w:rsidRPr="004D3578">
        <w:t>1]</w:t>
      </w:r>
      <w:r>
        <w:t xml:space="preserve">, </w:t>
      </w:r>
      <w:r w:rsidR="00485BB9">
        <w:t>TS 23.501 [</w:t>
      </w:r>
      <w:r>
        <w:t>5]</w:t>
      </w:r>
      <w:r w:rsidRPr="004D3578">
        <w:t xml:space="preserve"> and the following apply. An abbreviation defined in the present document takes precedence over the definition of the same abbreviation, if any, in </w:t>
      </w:r>
      <w:r w:rsidR="00485BB9">
        <w:t>TR </w:t>
      </w:r>
      <w:r w:rsidR="00485BB9" w:rsidRPr="004D3578">
        <w:t>21.905</w:t>
      </w:r>
      <w:r w:rsidR="00485BB9">
        <w:t> </w:t>
      </w:r>
      <w:r w:rsidR="00485BB9"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40" w:name="_Toc66391723"/>
      <w:bookmarkStart w:id="41" w:name="_Toc70079010"/>
    </w:p>
    <w:p w14:paraId="16214EB6" w14:textId="77777777" w:rsidR="00731C5F" w:rsidRPr="004D3578" w:rsidRDefault="00731C5F" w:rsidP="00731C5F">
      <w:pPr>
        <w:pStyle w:val="Heading1"/>
      </w:pPr>
      <w:bookmarkStart w:id="42" w:name="_CR4"/>
      <w:bookmarkStart w:id="43" w:name="_Toc162412353"/>
      <w:bookmarkEnd w:id="42"/>
      <w:r w:rsidRPr="004D3578">
        <w:lastRenderedPageBreak/>
        <w:t>4</w:t>
      </w:r>
      <w:r w:rsidRPr="004D3578">
        <w:tab/>
      </w:r>
      <w:r w:rsidRPr="000C2A37">
        <w:t>General Concept</w:t>
      </w:r>
      <w:bookmarkEnd w:id="40"/>
      <w:bookmarkEnd w:id="41"/>
      <w:bookmarkEnd w:id="43"/>
    </w:p>
    <w:p w14:paraId="086B5DA2" w14:textId="741B33CA" w:rsidR="00827549" w:rsidRDefault="00827549" w:rsidP="00827549">
      <w:pPr>
        <w:pStyle w:val="Heading2"/>
      </w:pPr>
      <w:bookmarkStart w:id="44" w:name="_CR4_1"/>
      <w:bookmarkStart w:id="45" w:name="_Toc66391725"/>
      <w:bookmarkStart w:id="46" w:name="_Toc70079012"/>
      <w:bookmarkStart w:id="47" w:name="_Toc162412354"/>
      <w:bookmarkEnd w:id="44"/>
      <w:r>
        <w:t>4.1</w:t>
      </w:r>
      <w:r>
        <w:tab/>
        <w:t>Overview of multicast and broadcast communication</w:t>
      </w:r>
      <w:bookmarkEnd w:id="47"/>
    </w:p>
    <w:p w14:paraId="3A8D3D2D" w14:textId="70346380"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485BB9">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67BCB3F6" w:rsidR="00827549" w:rsidRDefault="00827549" w:rsidP="00827549">
      <w:r>
        <w:t xml:space="preserve">The MBS architecture defined in clause 5 follows the 5G System architectural principles as defined in </w:t>
      </w:r>
      <w:r w:rsidR="00485BB9">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6EEAB613" w:rsidR="009F7743" w:rsidRDefault="009F7743" w:rsidP="00827549">
      <w:r>
        <w:t>The collection and reporting of MBS specific charging information are specified in</w:t>
      </w:r>
      <w:r w:rsidR="00DD5147">
        <w:t xml:space="preserve"> TS 32.255 [29] for PDU session charging and TS 32.279 [30] for MBS session charging</w:t>
      </w:r>
      <w:r>
        <w:t>.</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lastRenderedPageBreak/>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3pt;height:308.95pt" o:ole="">
            <v:imagedata r:id="rId19" o:title=""/>
          </v:shape>
          <o:OLEObject Type="Embed" ProgID="Visio.Drawing.15" ShapeID="_x0000_i1027" DrawAspect="Content" ObjectID="_1773025206" r:id="rId20"/>
        </w:object>
      </w:r>
    </w:p>
    <w:p w14:paraId="0E7F8E70" w14:textId="47ACD199" w:rsidR="00827549" w:rsidRDefault="00827549" w:rsidP="00827549">
      <w:pPr>
        <w:pStyle w:val="TF"/>
      </w:pPr>
      <w:bookmarkStart w:id="48" w:name="_CRFigure4_11"/>
      <w:r>
        <w:t xml:space="preserve">Figure </w:t>
      </w:r>
      <w:bookmarkEnd w:id="48"/>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9" w:name="_CR4_2"/>
      <w:bookmarkStart w:id="50" w:name="_Toc70079014"/>
      <w:bookmarkStart w:id="51" w:name="_Toc19103482"/>
      <w:bookmarkStart w:id="52" w:name="_Toc70079015"/>
      <w:bookmarkStart w:id="53" w:name="_Toc162412355"/>
      <w:bookmarkEnd w:id="45"/>
      <w:bookmarkEnd w:id="46"/>
      <w:bookmarkEnd w:id="49"/>
      <w:r w:rsidRPr="00A46B64">
        <w:rPr>
          <w:lang w:eastAsia="ko-KR"/>
        </w:rPr>
        <w:lastRenderedPageBreak/>
        <w:t>4</w:t>
      </w:r>
      <w:r w:rsidRPr="00A46B64">
        <w:rPr>
          <w:rFonts w:hint="eastAsia"/>
          <w:lang w:eastAsia="ko-KR"/>
        </w:rPr>
        <w:t>.</w:t>
      </w:r>
      <w:r w:rsidRPr="00A46B64">
        <w:rPr>
          <w:lang w:eastAsia="ko-KR"/>
        </w:rPr>
        <w:t>2</w:t>
      </w:r>
      <w:r w:rsidRPr="00A46B64">
        <w:rPr>
          <w:lang w:eastAsia="ko-KR"/>
        </w:rPr>
        <w:tab/>
        <w:t>MB service provisioning</w:t>
      </w:r>
      <w:bookmarkEnd w:id="53"/>
    </w:p>
    <w:p w14:paraId="05B9C99E" w14:textId="77777777" w:rsidR="005830C7" w:rsidRPr="00570B39" w:rsidRDefault="005830C7" w:rsidP="005830C7">
      <w:pPr>
        <w:pStyle w:val="Heading3"/>
      </w:pPr>
      <w:bookmarkStart w:id="54" w:name="_CR4_2_1"/>
      <w:bookmarkStart w:id="55" w:name="_Toc19103464"/>
      <w:bookmarkStart w:id="56" w:name="_Toc70079013"/>
      <w:bookmarkStart w:id="57" w:name="_Toc162412356"/>
      <w:bookmarkEnd w:id="54"/>
      <w:r>
        <w:t>4</w:t>
      </w:r>
      <w:r w:rsidRPr="00570B39">
        <w:t>.</w:t>
      </w:r>
      <w:r>
        <w:t>2</w:t>
      </w:r>
      <w:r w:rsidRPr="00570B39">
        <w:t>.1</w:t>
      </w:r>
      <w:r w:rsidRPr="00570B39">
        <w:tab/>
      </w:r>
      <w:bookmarkEnd w:id="55"/>
      <w:r w:rsidRPr="00570B39">
        <w:rPr>
          <w:lang w:val="en-US"/>
        </w:rPr>
        <w:t>Multicast data provisioning</w:t>
      </w:r>
      <w:bookmarkEnd w:id="56"/>
      <w:bookmarkEnd w:id="57"/>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55pt;height:171.95pt" o:ole="">
            <v:imagedata r:id="rId21" o:title=""/>
          </v:shape>
          <o:OLEObject Type="Embed" ProgID="Word.Picture.8" ShapeID="_x0000_i1028" DrawAspect="Content" ObjectID="_1773025207" r:id="rId22"/>
        </w:object>
      </w:r>
    </w:p>
    <w:p w14:paraId="76854461" w14:textId="2687B7CF" w:rsidR="005830C7" w:rsidRPr="00064632" w:rsidRDefault="005830C7" w:rsidP="00064632">
      <w:pPr>
        <w:pStyle w:val="TF"/>
      </w:pPr>
      <w:bookmarkStart w:id="58" w:name="_CRFigure4_2_11"/>
      <w:r w:rsidRPr="00570B39">
        <w:t xml:space="preserve">Figure </w:t>
      </w:r>
      <w:bookmarkEnd w:id="58"/>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59" w:name="_MON_1710760122"/>
    <w:bookmarkEnd w:id="59"/>
    <w:p w14:paraId="666651E5" w14:textId="175AF0FB" w:rsidR="00BF17E6" w:rsidRDefault="00BF17E6" w:rsidP="00916504">
      <w:pPr>
        <w:pStyle w:val="TH"/>
      </w:pPr>
      <w:r>
        <w:rPr>
          <w:rFonts w:eastAsia="DengXian"/>
        </w:rPr>
        <w:object w:dxaOrig="9923" w:dyaOrig="5526" w14:anchorId="2454C976">
          <v:shape id="_x0000_i1029" type="#_x0000_t75" style="width:479.8pt;height:266.5pt" o:ole="">
            <v:imagedata r:id="rId23" o:title=""/>
          </v:shape>
          <o:OLEObject Type="Embed" ProgID="Word.Picture.8" ShapeID="_x0000_i1029" DrawAspect="Content" ObjectID="_1773025208" r:id="rId24"/>
        </w:object>
      </w:r>
    </w:p>
    <w:p w14:paraId="30EBA843" w14:textId="20F80862" w:rsidR="005830C7" w:rsidRPr="00570B39" w:rsidRDefault="005830C7" w:rsidP="005830C7">
      <w:pPr>
        <w:pStyle w:val="TF"/>
        <w:rPr>
          <w:lang w:val="en-US"/>
        </w:rPr>
      </w:pPr>
      <w:bookmarkStart w:id="60" w:name="_CRFigure4_2_12"/>
      <w:r w:rsidRPr="00570B39">
        <w:t xml:space="preserve">Figure </w:t>
      </w:r>
      <w:bookmarkEnd w:id="60"/>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1" w:name="_CR4_2_2"/>
      <w:bookmarkStart w:id="62" w:name="_Toc162412357"/>
      <w:bookmarkEnd w:id="61"/>
      <w:r>
        <w:t>4</w:t>
      </w:r>
      <w:r w:rsidRPr="00570B39">
        <w:t>.</w:t>
      </w:r>
      <w:r>
        <w:t>2</w:t>
      </w:r>
      <w:r w:rsidRPr="00570B39">
        <w:t>.2</w:t>
      </w:r>
      <w:r w:rsidRPr="00570B39">
        <w:tab/>
      </w:r>
      <w:r w:rsidRPr="00570B39">
        <w:rPr>
          <w:lang w:val="en-US"/>
        </w:rPr>
        <w:t>Broadcast data provisioning</w:t>
      </w:r>
      <w:bookmarkEnd w:id="50"/>
      <w:bookmarkEnd w:id="62"/>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pt;height:148.85pt" o:ole="">
            <v:imagedata r:id="rId25" o:title=""/>
          </v:shape>
          <o:OLEObject Type="Embed" ProgID="Word.Picture.8" ShapeID="_x0000_i1030" DrawAspect="Content" ObjectID="_1773025209" r:id="rId26"/>
        </w:object>
      </w:r>
    </w:p>
    <w:p w14:paraId="260DB5AD" w14:textId="4A165CD7" w:rsidR="005A325A" w:rsidRPr="00570B39" w:rsidRDefault="005A325A" w:rsidP="005A325A">
      <w:pPr>
        <w:pStyle w:val="TF"/>
      </w:pPr>
      <w:bookmarkStart w:id="63" w:name="_CRFigure4_2_21"/>
      <w:r w:rsidRPr="00570B39">
        <w:t xml:space="preserve">Figure </w:t>
      </w:r>
      <w:bookmarkEnd w:id="63"/>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lastRenderedPageBreak/>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3pt;height:265.45pt" o:ole="">
            <v:imagedata r:id="rId27" o:title=""/>
          </v:shape>
          <o:OLEObject Type="Embed" ProgID="Word.Picture.8" ShapeID="_x0000_i1031" DrawAspect="Content" ObjectID="_1773025210" r:id="rId28"/>
        </w:object>
      </w:r>
    </w:p>
    <w:p w14:paraId="57934DBE" w14:textId="516E742F" w:rsidR="005A325A" w:rsidRPr="00570B39" w:rsidRDefault="005A325A" w:rsidP="005A325A">
      <w:pPr>
        <w:pStyle w:val="TF"/>
      </w:pPr>
      <w:bookmarkStart w:id="64" w:name="_CRFigure4_2_22"/>
      <w:r w:rsidRPr="00570B39">
        <w:t xml:space="preserve">Figure </w:t>
      </w:r>
      <w:bookmarkEnd w:id="64"/>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65" w:name="_CR4_3"/>
      <w:bookmarkStart w:id="66" w:name="_Toc70929960"/>
      <w:bookmarkStart w:id="67" w:name="_Toc66391727"/>
      <w:bookmarkStart w:id="68" w:name="_Toc70079017"/>
      <w:bookmarkStart w:id="69" w:name="_Toc70929962"/>
      <w:bookmarkStart w:id="70" w:name="_Toc66391728"/>
      <w:bookmarkStart w:id="71" w:name="_Toc70079018"/>
      <w:bookmarkStart w:id="72" w:name="_Toc162412358"/>
      <w:bookmarkEnd w:id="51"/>
      <w:bookmarkEnd w:id="52"/>
      <w:bookmarkEnd w:id="65"/>
      <w:r w:rsidRPr="00E3466C">
        <w:t>4.3</w:t>
      </w:r>
      <w:r w:rsidRPr="00E3466C">
        <w:tab/>
      </w:r>
      <w:r w:rsidRPr="00E3466C">
        <w:rPr>
          <w:lang w:val="en-US"/>
        </w:rPr>
        <w:t>Multicast session state model</w:t>
      </w:r>
      <w:bookmarkEnd w:id="66"/>
      <w:bookmarkEnd w:id="72"/>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55pt;height:208.5pt" o:ole="">
            <v:imagedata r:id="rId29" o:title=""/>
          </v:shape>
          <o:OLEObject Type="Embed" ProgID="Visio.Drawing.15" ShapeID="_x0000_i1032" DrawAspect="Content" ObjectID="_1773025211" r:id="rId30"/>
        </w:object>
      </w:r>
    </w:p>
    <w:p w14:paraId="39DFC7F8" w14:textId="4C07C78C" w:rsidR="00052640" w:rsidRPr="00E3466C" w:rsidRDefault="00052640" w:rsidP="00874289">
      <w:pPr>
        <w:pStyle w:val="TF"/>
      </w:pPr>
      <w:bookmarkStart w:id="73" w:name="_CRFigure4_31"/>
      <w:r w:rsidRPr="00E3466C">
        <w:t xml:space="preserve">Figure </w:t>
      </w:r>
      <w:bookmarkEnd w:id="73"/>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5pt;height:151pt" o:ole="">
            <v:imagedata r:id="rId31" o:title=""/>
          </v:shape>
          <o:OLEObject Type="Embed" ProgID="Visio.Drawing.11" ShapeID="_x0000_i1033" DrawAspect="Content" ObjectID="_1773025212" r:id="rId32"/>
        </w:object>
      </w:r>
    </w:p>
    <w:p w14:paraId="06CC8658" w14:textId="2CD250D6" w:rsidR="00052640" w:rsidRPr="00E3466C" w:rsidRDefault="00052640" w:rsidP="00874289">
      <w:pPr>
        <w:pStyle w:val="TF"/>
        <w:rPr>
          <w:lang w:eastAsia="zh-CN"/>
        </w:rPr>
      </w:pPr>
      <w:bookmarkStart w:id="74" w:name="_CRFigure4_32"/>
      <w:r w:rsidRPr="00E3466C">
        <w:t xml:space="preserve">Figure </w:t>
      </w:r>
      <w:bookmarkEnd w:id="74"/>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5pt;height:156.35pt" o:ole="">
            <v:imagedata r:id="rId33" o:title=""/>
          </v:shape>
          <o:OLEObject Type="Embed" ProgID="Visio.Drawing.11" ShapeID="_x0000_i1034" DrawAspect="Content" ObjectID="_1773025213" r:id="rId34"/>
        </w:object>
      </w:r>
    </w:p>
    <w:p w14:paraId="1D66B54F" w14:textId="1135A68B" w:rsidR="00052640" w:rsidRPr="00E3466C" w:rsidRDefault="00052640" w:rsidP="00874289">
      <w:pPr>
        <w:pStyle w:val="TF"/>
        <w:rPr>
          <w:lang w:eastAsia="zh-CN"/>
        </w:rPr>
      </w:pPr>
      <w:bookmarkStart w:id="75" w:name="_CRFigure4_33"/>
      <w:r w:rsidRPr="00E3466C">
        <w:t xml:space="preserve">Figure </w:t>
      </w:r>
      <w:bookmarkEnd w:id="75"/>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5pt;height:156.35pt" o:ole="">
            <v:imagedata r:id="rId35" o:title=""/>
          </v:shape>
          <o:OLEObject Type="Embed" ProgID="Visio.Drawing.11" ShapeID="_x0000_i1035" DrawAspect="Content" ObjectID="_1773025214" r:id="rId36"/>
        </w:object>
      </w:r>
    </w:p>
    <w:p w14:paraId="3D822497" w14:textId="698A7DF4" w:rsidR="00052640" w:rsidRPr="00E3466C" w:rsidRDefault="00052640" w:rsidP="00874289">
      <w:pPr>
        <w:pStyle w:val="TF"/>
        <w:rPr>
          <w:lang w:eastAsia="zh-CN"/>
        </w:rPr>
      </w:pPr>
      <w:bookmarkStart w:id="76" w:name="_CRFigure4_34"/>
      <w:r w:rsidRPr="00E3466C">
        <w:t xml:space="preserve">Figure </w:t>
      </w:r>
      <w:bookmarkEnd w:id="76"/>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77" w:name="_CR5"/>
      <w:bookmarkStart w:id="78" w:name="_Toc162412359"/>
      <w:bookmarkEnd w:id="77"/>
      <w:r>
        <w:rPr>
          <w:lang w:eastAsia="ko-KR"/>
        </w:rPr>
        <w:t>5</w:t>
      </w:r>
      <w:r>
        <w:rPr>
          <w:lang w:eastAsia="ko-KR"/>
        </w:rPr>
        <w:tab/>
        <w:t>Architecture model</w:t>
      </w:r>
      <w:bookmarkEnd w:id="78"/>
    </w:p>
    <w:p w14:paraId="6A158146" w14:textId="4A58C304" w:rsidR="00350EBA" w:rsidRPr="00880541" w:rsidRDefault="00350EBA" w:rsidP="001772AA">
      <w:pPr>
        <w:pStyle w:val="Heading2"/>
        <w:rPr>
          <w:lang w:eastAsia="zh-CN"/>
        </w:rPr>
      </w:pPr>
      <w:bookmarkStart w:id="79" w:name="_CR5_1"/>
      <w:bookmarkStart w:id="80" w:name="_Toc162412360"/>
      <w:bookmarkEnd w:id="79"/>
      <w:r w:rsidRPr="00880541">
        <w:rPr>
          <w:rFonts w:hint="eastAsia"/>
          <w:lang w:eastAsia="ko-KR"/>
        </w:rPr>
        <w:t>5.1</w:t>
      </w:r>
      <w:r w:rsidRPr="00880541">
        <w:rPr>
          <w:lang w:eastAsia="ko-KR"/>
        </w:rPr>
        <w:tab/>
        <w:t>General architecture</w:t>
      </w:r>
      <w:bookmarkEnd w:id="67"/>
      <w:bookmarkEnd w:id="68"/>
      <w:bookmarkEnd w:id="69"/>
      <w:bookmarkEnd w:id="80"/>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bookmarkStart w:id="81" w:name="_CRFigure5_11"/>
    <w:p w14:paraId="568E3E51" w14:textId="67C4DC0E" w:rsidR="00C761F0" w:rsidRDefault="00C761F0" w:rsidP="009F75E9">
      <w:pPr>
        <w:pStyle w:val="TH"/>
      </w:pPr>
      <w:r w:rsidRPr="001A4991">
        <w:object w:dxaOrig="12855" w:dyaOrig="5895" w14:anchorId="113CE25E">
          <v:shape id="_x0000_i1037" type="#_x0000_t75" style="width:478.2pt;height:221.35pt" o:ole="">
            <v:imagedata r:id="rId37" o:title=""/>
            <o:lock v:ext="edit" aspectratio="f"/>
          </v:shape>
          <o:OLEObject Type="Embed" ProgID="Visio.Drawing.15" ShapeID="_x0000_i1037" DrawAspect="Content" ObjectID="_1773025215" r:id="rId38"/>
        </w:object>
      </w:r>
    </w:p>
    <w:p w14:paraId="1407F818" w14:textId="429E862D" w:rsidR="00350EBA" w:rsidRPr="00880541" w:rsidRDefault="00350EBA" w:rsidP="00874289">
      <w:pPr>
        <w:pStyle w:val="TF"/>
      </w:pPr>
      <w:r w:rsidRPr="00880541">
        <w:t xml:space="preserve">Figure </w:t>
      </w:r>
      <w:bookmarkEnd w:id="81"/>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37194773" w:rsidR="00C761F0" w:rsidRDefault="00C761F0" w:rsidP="00064632">
      <w:pPr>
        <w:pStyle w:val="NO"/>
      </w:pPr>
      <w:r>
        <w:t>NOTE 2:</w:t>
      </w:r>
      <w:r>
        <w:tab/>
        <w:t>The existing service-based interfaces of Nnrf, Nudm, and Nsmf are reused to support MBS. Services for the service-based interfaces of Namf, Nmbsmf, Npcf and Nnef to support MBS are specified in clause 9. Services for the Nmbsf and Nmbstf service-based interfaces to support MBS are defined in TS 26.502 [18].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8" type="#_x0000_t75" style="width:481.95pt;height:223.5pt" o:ole="">
            <v:imagedata r:id="rId39" o:title=""/>
          </v:shape>
          <o:OLEObject Type="Embed" ProgID="Visio.Drawing.15" ShapeID="_x0000_i1038" DrawAspect="Content" ObjectID="_1773025216" r:id="rId40"/>
        </w:object>
      </w:r>
    </w:p>
    <w:p w14:paraId="2E8B12F1" w14:textId="4C8C0AC3" w:rsidR="00350EBA" w:rsidRPr="00880541" w:rsidRDefault="00350EBA" w:rsidP="00874289">
      <w:pPr>
        <w:pStyle w:val="TF"/>
      </w:pPr>
      <w:bookmarkStart w:id="82" w:name="_CRFigure5_12"/>
      <w:r w:rsidRPr="00880541">
        <w:t xml:space="preserve">Figure </w:t>
      </w:r>
      <w:bookmarkEnd w:id="82"/>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4E69DFA6" w:rsidR="00DD5147" w:rsidRPr="00880541" w:rsidRDefault="00DD5147" w:rsidP="00DD5147">
      <w:pPr>
        <w:pStyle w:val="NO"/>
      </w:pPr>
      <w:bookmarkStart w:id="83" w:name="_CR5_2"/>
      <w:bookmarkEnd w:id="83"/>
      <w:r>
        <w:t>NOTE 6:</w:t>
      </w:r>
      <w:r>
        <w:tab/>
        <w:t>Charging architecture is described in TS 32.240 [31].</w:t>
      </w:r>
    </w:p>
    <w:p w14:paraId="5555B357" w14:textId="464430C9" w:rsidR="00731C5F" w:rsidRDefault="00731C5F" w:rsidP="00731C5F">
      <w:pPr>
        <w:pStyle w:val="Heading2"/>
        <w:rPr>
          <w:lang w:eastAsia="ko-KR"/>
        </w:rPr>
      </w:pPr>
      <w:bookmarkStart w:id="84" w:name="_Toc162412361"/>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70"/>
      <w:bookmarkEnd w:id="71"/>
      <w:bookmarkEnd w:id="84"/>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9" type="#_x0000_t75" alt="" style="width:479.3pt;height:307.9pt" o:ole="">
            <v:imagedata r:id="rId41" o:title=""/>
          </v:shape>
          <o:OLEObject Type="Embed" ProgID="Visio.Drawing.15" ShapeID="_x0000_i1039" DrawAspect="Content" ObjectID="_1773025217" r:id="rId42"/>
        </w:object>
      </w:r>
    </w:p>
    <w:p w14:paraId="34730C4F" w14:textId="7882ED2F" w:rsidR="005F7F41" w:rsidRPr="00BC6B9C" w:rsidRDefault="005F7F41" w:rsidP="00874289">
      <w:pPr>
        <w:pStyle w:val="TF"/>
      </w:pPr>
      <w:bookmarkStart w:id="85" w:name="_CRFigure5_21"/>
      <w:r w:rsidRPr="00BC6B9C">
        <w:t xml:space="preserve">Figure </w:t>
      </w:r>
      <w:bookmarkEnd w:id="85"/>
      <w:r w:rsidRPr="00BC6B9C">
        <w:t>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6F9F16B4" w:rsidR="005F7881" w:rsidRDefault="005F7881" w:rsidP="005F7881">
      <w:pPr>
        <w:pStyle w:val="NO"/>
        <w:rPr>
          <w:lang w:eastAsia="ko-KR"/>
        </w:rPr>
      </w:pPr>
      <w:bookmarkStart w:id="86" w:name="_Toc66391729"/>
      <w:bookmarkStart w:id="87" w:name="_Toc70079019"/>
      <w:bookmarkStart w:id="88" w:name="_Toc70929964"/>
      <w:bookmarkStart w:id="89"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485BB9">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90" w:name="_CR5_3"/>
      <w:bookmarkStart w:id="91" w:name="_Toc162412362"/>
      <w:bookmarkEnd w:id="90"/>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86"/>
      <w:bookmarkEnd w:id="87"/>
      <w:bookmarkEnd w:id="88"/>
      <w:bookmarkEnd w:id="91"/>
    </w:p>
    <w:p w14:paraId="128323F6" w14:textId="437F30E6" w:rsidR="002D5225" w:rsidRDefault="002D5225">
      <w:pPr>
        <w:pStyle w:val="Heading3"/>
      </w:pPr>
      <w:bookmarkStart w:id="92" w:name="_CR5_3_0"/>
      <w:bookmarkStart w:id="93" w:name="_Toc70929965"/>
      <w:bookmarkStart w:id="94" w:name="_Toc162412363"/>
      <w:bookmarkEnd w:id="89"/>
      <w:bookmarkEnd w:id="92"/>
      <w:r>
        <w:t>5.3.0</w:t>
      </w:r>
      <w:r>
        <w:tab/>
        <w:t>Service-based interfaces</w:t>
      </w:r>
      <w:bookmarkEnd w:id="94"/>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26D08DF" w:rsidR="002D5225" w:rsidRDefault="002D5225" w:rsidP="001772AA">
      <w:pPr>
        <w:pStyle w:val="NO"/>
      </w:pPr>
      <w:r w:rsidRPr="001772AA">
        <w:rPr>
          <w:b/>
          <w:bCs/>
        </w:rPr>
        <w:t>Nmbsf:</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95" w:name="_CR5_3_1"/>
      <w:bookmarkStart w:id="96" w:name="_Toc162412364"/>
      <w:bookmarkEnd w:id="95"/>
      <w:r w:rsidRPr="00880541">
        <w:t>5.3.1</w:t>
      </w:r>
      <w:r w:rsidRPr="00880541">
        <w:tab/>
        <w:t>Reference point</w:t>
      </w:r>
      <w:bookmarkEnd w:id="93"/>
      <w:bookmarkEnd w:id="9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97"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98" w:name="_CR5_3_2"/>
      <w:bookmarkStart w:id="99" w:name="_Toc70079022"/>
      <w:bookmarkStart w:id="100" w:name="_Toc66391730"/>
      <w:bookmarkStart w:id="101" w:name="_Toc162412365"/>
      <w:bookmarkEnd w:id="97"/>
      <w:bookmarkEnd w:id="98"/>
      <w:r w:rsidRPr="001959D8">
        <w:t>5.3.2</w:t>
      </w:r>
      <w:r w:rsidRPr="001959D8">
        <w:tab/>
        <w:t>Functional entities</w:t>
      </w:r>
      <w:bookmarkEnd w:id="101"/>
    </w:p>
    <w:p w14:paraId="7895C3CF" w14:textId="77777777" w:rsidR="00350EBA" w:rsidRPr="001959D8" w:rsidRDefault="00350EBA" w:rsidP="001772AA">
      <w:pPr>
        <w:pStyle w:val="Heading4"/>
      </w:pPr>
      <w:bookmarkStart w:id="102" w:name="_CR5_3_2_1"/>
      <w:bookmarkStart w:id="103" w:name="_Toc70929967"/>
      <w:bookmarkStart w:id="104" w:name="_Toc70079023"/>
      <w:bookmarkStart w:id="105" w:name="_Toc66391731"/>
      <w:bookmarkStart w:id="106" w:name="_Toc57450649"/>
      <w:bookmarkStart w:id="107" w:name="_Toc57450245"/>
      <w:bookmarkStart w:id="108" w:name="_Toc55203261"/>
      <w:bookmarkStart w:id="109" w:name="_Toc54730110"/>
      <w:bookmarkStart w:id="110" w:name="_Toc54730111"/>
      <w:bookmarkStart w:id="111" w:name="_Toc55203262"/>
      <w:bookmarkStart w:id="112" w:name="_Toc57450246"/>
      <w:bookmarkStart w:id="113" w:name="_Toc57450650"/>
      <w:bookmarkStart w:id="114" w:name="_Toc162412366"/>
      <w:bookmarkEnd w:id="99"/>
      <w:bookmarkEnd w:id="100"/>
      <w:bookmarkEnd w:id="102"/>
      <w:r w:rsidRPr="001959D8">
        <w:t>5.3.2.1</w:t>
      </w:r>
      <w:r w:rsidRPr="001959D8">
        <w:tab/>
        <w:t>PCF</w:t>
      </w:r>
      <w:bookmarkEnd w:id="103"/>
      <w:bookmarkEnd w:id="114"/>
    </w:p>
    <w:p w14:paraId="2485E013" w14:textId="3B36844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15" w:name="_CR5_3_2_2"/>
      <w:bookmarkStart w:id="116" w:name="_Toc70929968"/>
      <w:bookmarkStart w:id="117" w:name="_Toc66391732"/>
      <w:bookmarkStart w:id="118" w:name="_Toc70079024"/>
      <w:bookmarkStart w:id="119" w:name="_Toc162412367"/>
      <w:bookmarkEnd w:id="104"/>
      <w:bookmarkEnd w:id="105"/>
      <w:bookmarkEnd w:id="106"/>
      <w:bookmarkEnd w:id="107"/>
      <w:bookmarkEnd w:id="108"/>
      <w:bookmarkEnd w:id="109"/>
      <w:bookmarkEnd w:id="115"/>
      <w:r w:rsidRPr="001959D8">
        <w:t>5.3.2.2</w:t>
      </w:r>
      <w:r w:rsidRPr="001959D8">
        <w:tab/>
        <w:t>MB-SMF</w:t>
      </w:r>
      <w:bookmarkEnd w:id="116"/>
      <w:bookmarkEnd w:id="119"/>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lastRenderedPageBreak/>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20" w:name="_CR5_3_2_3"/>
      <w:bookmarkStart w:id="121" w:name="_Toc70929969"/>
      <w:bookmarkStart w:id="122" w:name="_Toc66391733"/>
      <w:bookmarkStart w:id="123" w:name="_Toc70079025"/>
      <w:bookmarkStart w:id="124" w:name="_Toc162412368"/>
      <w:bookmarkEnd w:id="117"/>
      <w:bookmarkEnd w:id="118"/>
      <w:bookmarkEnd w:id="120"/>
      <w:r w:rsidRPr="001959D8">
        <w:t>5.3.2.3</w:t>
      </w:r>
      <w:r w:rsidRPr="001959D8">
        <w:tab/>
        <w:t>SMF</w:t>
      </w:r>
      <w:bookmarkEnd w:id="121"/>
      <w:bookmarkEnd w:id="124"/>
    </w:p>
    <w:p w14:paraId="721EAFEF" w14:textId="19A6C608"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25" w:name="_CR5_3_2_4"/>
      <w:bookmarkStart w:id="126" w:name="_Toc70929970"/>
      <w:bookmarkStart w:id="127" w:name="_Toc66391734"/>
      <w:bookmarkStart w:id="128" w:name="_Toc70079026"/>
      <w:bookmarkStart w:id="129" w:name="_Toc54730112"/>
      <w:bookmarkStart w:id="130" w:name="_Toc55203263"/>
      <w:bookmarkStart w:id="131" w:name="_Toc57450247"/>
      <w:bookmarkStart w:id="132" w:name="_Toc57450651"/>
      <w:bookmarkStart w:id="133" w:name="_Toc162412369"/>
      <w:bookmarkEnd w:id="110"/>
      <w:bookmarkEnd w:id="111"/>
      <w:bookmarkEnd w:id="112"/>
      <w:bookmarkEnd w:id="113"/>
      <w:bookmarkEnd w:id="122"/>
      <w:bookmarkEnd w:id="123"/>
      <w:bookmarkEnd w:id="125"/>
      <w:r w:rsidRPr="001959D8">
        <w:t>5.3.2.4</w:t>
      </w:r>
      <w:r w:rsidRPr="001959D8">
        <w:tab/>
        <w:t>MB-UPF</w:t>
      </w:r>
      <w:bookmarkEnd w:id="126"/>
      <w:bookmarkEnd w:id="133"/>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34" w:name="_CR5_3_2_5"/>
      <w:bookmarkStart w:id="135" w:name="_Toc70929971"/>
      <w:bookmarkStart w:id="136" w:name="_Toc70079027"/>
      <w:bookmarkStart w:id="137" w:name="_Toc66391735"/>
      <w:bookmarkStart w:id="138" w:name="_Toc54730113"/>
      <w:bookmarkStart w:id="139" w:name="_Toc55203264"/>
      <w:bookmarkStart w:id="140" w:name="_Toc57450248"/>
      <w:bookmarkStart w:id="141" w:name="_Toc57450652"/>
      <w:bookmarkStart w:id="142" w:name="_Toc66391736"/>
      <w:bookmarkStart w:id="143" w:name="_Toc70079028"/>
      <w:bookmarkStart w:id="144" w:name="_Toc162412370"/>
      <w:bookmarkEnd w:id="127"/>
      <w:bookmarkEnd w:id="128"/>
      <w:bookmarkEnd w:id="129"/>
      <w:bookmarkEnd w:id="130"/>
      <w:bookmarkEnd w:id="131"/>
      <w:bookmarkEnd w:id="132"/>
      <w:bookmarkEnd w:id="134"/>
      <w:r w:rsidRPr="001959D8">
        <w:t>5.3.2.5</w:t>
      </w:r>
      <w:r w:rsidRPr="001959D8">
        <w:tab/>
        <w:t>UPF</w:t>
      </w:r>
      <w:bookmarkEnd w:id="135"/>
      <w:bookmarkEnd w:id="144"/>
    </w:p>
    <w:p w14:paraId="6288887F" w14:textId="67BCB657"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45" w:name="_CR5_3_2_6"/>
      <w:bookmarkStart w:id="146" w:name="_Toc70929972"/>
      <w:bookmarkStart w:id="147" w:name="_Toc54730114"/>
      <w:bookmarkStart w:id="148" w:name="_Toc55203265"/>
      <w:bookmarkStart w:id="149" w:name="_Toc57450249"/>
      <w:bookmarkStart w:id="150" w:name="_Toc57450653"/>
      <w:bookmarkStart w:id="151" w:name="_Toc66391737"/>
      <w:bookmarkStart w:id="152" w:name="_Toc70079029"/>
      <w:bookmarkStart w:id="153" w:name="_Toc70929973"/>
      <w:bookmarkStart w:id="154" w:name="_Toc162412371"/>
      <w:bookmarkEnd w:id="136"/>
      <w:bookmarkEnd w:id="137"/>
      <w:bookmarkEnd w:id="138"/>
      <w:bookmarkEnd w:id="139"/>
      <w:bookmarkEnd w:id="140"/>
      <w:bookmarkEnd w:id="141"/>
      <w:bookmarkEnd w:id="142"/>
      <w:bookmarkEnd w:id="143"/>
      <w:bookmarkEnd w:id="145"/>
      <w:r w:rsidRPr="001959D8">
        <w:lastRenderedPageBreak/>
        <w:t>5.3.2.6</w:t>
      </w:r>
      <w:r w:rsidRPr="001959D8">
        <w:tab/>
        <w:t>AMF</w:t>
      </w:r>
      <w:bookmarkEnd w:id="146"/>
      <w:bookmarkEnd w:id="154"/>
    </w:p>
    <w:p w14:paraId="4BA4229D" w14:textId="3A2607B1"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55" w:name="_CR5_3_2_7"/>
      <w:bookmarkStart w:id="156" w:name="_Toc54730115"/>
      <w:bookmarkStart w:id="157" w:name="_Toc55203266"/>
      <w:bookmarkStart w:id="158" w:name="_Toc57450250"/>
      <w:bookmarkStart w:id="159" w:name="_Toc57450654"/>
      <w:bookmarkStart w:id="160" w:name="_Toc66391738"/>
      <w:bookmarkStart w:id="161" w:name="_Toc70079030"/>
      <w:bookmarkStart w:id="162" w:name="_Toc70929974"/>
      <w:bookmarkStart w:id="163" w:name="_Toc162412372"/>
      <w:bookmarkEnd w:id="147"/>
      <w:bookmarkEnd w:id="148"/>
      <w:bookmarkEnd w:id="149"/>
      <w:bookmarkEnd w:id="150"/>
      <w:bookmarkEnd w:id="151"/>
      <w:bookmarkEnd w:id="152"/>
      <w:bookmarkEnd w:id="153"/>
      <w:bookmarkEnd w:id="155"/>
      <w:r w:rsidRPr="001959D8">
        <w:t>5.3.2.7</w:t>
      </w:r>
      <w:r w:rsidRPr="001959D8">
        <w:tab/>
        <w:t>NG-RAN</w:t>
      </w:r>
      <w:bookmarkEnd w:id="163"/>
    </w:p>
    <w:p w14:paraId="4579E1B2" w14:textId="47A2E01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64" w:name="_Toc54730116"/>
      <w:bookmarkStart w:id="165" w:name="_Toc55203267"/>
      <w:bookmarkStart w:id="166" w:name="_Toc57450251"/>
      <w:bookmarkStart w:id="167" w:name="_Toc57450655"/>
      <w:bookmarkStart w:id="168" w:name="_Toc66391739"/>
      <w:bookmarkStart w:id="169" w:name="_Toc70079031"/>
      <w:bookmarkStart w:id="170" w:name="_Toc70929975"/>
      <w:bookmarkEnd w:id="156"/>
      <w:bookmarkEnd w:id="157"/>
      <w:bookmarkEnd w:id="158"/>
      <w:bookmarkEnd w:id="159"/>
      <w:bookmarkEnd w:id="160"/>
      <w:bookmarkEnd w:id="161"/>
      <w:bookmarkEnd w:id="162"/>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60A4708E" w:rsidR="00474DA4" w:rsidRPr="001959D8" w:rsidRDefault="00474DA4" w:rsidP="00474DA4">
      <w:pPr>
        <w:pStyle w:val="B1"/>
      </w:pPr>
      <w:r>
        <w:t>-</w:t>
      </w:r>
      <w:r>
        <w:tab/>
        <w:t>If supported, determine to move UE(s) receiving multicast MBS data from RRC_CONNECTED state to CM-CONNECTED with RRC INACTIVE state if the UE(s) are capable of receiving MBS data in RRC_INACTIVE state.</w:t>
      </w:r>
    </w:p>
    <w:p w14:paraId="0A9C49D8" w14:textId="77777777" w:rsidR="00350EBA" w:rsidRPr="001959D8" w:rsidRDefault="00350EBA" w:rsidP="001772AA">
      <w:pPr>
        <w:pStyle w:val="Heading4"/>
      </w:pPr>
      <w:bookmarkStart w:id="171" w:name="_CR5_3_2_8"/>
      <w:bookmarkStart w:id="172" w:name="_Toc162412373"/>
      <w:bookmarkEnd w:id="171"/>
      <w:r w:rsidRPr="001959D8">
        <w:t>5.3.2.8</w:t>
      </w:r>
      <w:r w:rsidRPr="001959D8">
        <w:tab/>
        <w:t>UE</w:t>
      </w:r>
      <w:bookmarkEnd w:id="172"/>
    </w:p>
    <w:p w14:paraId="28C99260" w14:textId="339E352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73" w:name="_Toc70929976"/>
      <w:bookmarkStart w:id="174" w:name="_Toc54730118"/>
      <w:bookmarkStart w:id="175" w:name="_Toc55203269"/>
      <w:bookmarkStart w:id="176" w:name="_Toc57450253"/>
      <w:bookmarkStart w:id="177" w:name="_Toc57450657"/>
      <w:bookmarkStart w:id="178" w:name="_Toc66391741"/>
      <w:bookmarkStart w:id="179" w:name="_Toc70079033"/>
      <w:bookmarkEnd w:id="164"/>
      <w:bookmarkEnd w:id="165"/>
      <w:bookmarkEnd w:id="166"/>
      <w:bookmarkEnd w:id="167"/>
      <w:bookmarkEnd w:id="168"/>
      <w:bookmarkEnd w:id="169"/>
      <w:bookmarkEnd w:id="170"/>
      <w:r>
        <w:t>-</w:t>
      </w:r>
      <w:r>
        <w:tab/>
        <w:t>Support of the aforementioned functions for UE using power saving functions.</w:t>
      </w:r>
    </w:p>
    <w:p w14:paraId="1A6193EF" w14:textId="36A6EEDF" w:rsidR="00442D27" w:rsidRDefault="00442D27" w:rsidP="00916504">
      <w:pPr>
        <w:pStyle w:val="NO"/>
      </w:pPr>
      <w:r>
        <w:t>NOTE :</w:t>
      </w:r>
      <w:r>
        <w:tab/>
        <w:t xml:space="preserve">UE functionality for MBS security is provided in </w:t>
      </w:r>
      <w:r w:rsidR="00485BB9">
        <w:t>TS 33.501 [</w:t>
      </w:r>
      <w:r>
        <w:t>20].</w:t>
      </w:r>
    </w:p>
    <w:p w14:paraId="0BCB76B0" w14:textId="513C8906" w:rsidR="00350EBA" w:rsidRPr="001959D8" w:rsidRDefault="00350EBA" w:rsidP="001772AA">
      <w:pPr>
        <w:pStyle w:val="Heading4"/>
      </w:pPr>
      <w:bookmarkStart w:id="180" w:name="_CR5_3_2_9"/>
      <w:bookmarkStart w:id="181" w:name="_Toc162412374"/>
      <w:bookmarkEnd w:id="180"/>
      <w:r w:rsidRPr="001959D8">
        <w:t>5.3.2.9</w:t>
      </w:r>
      <w:r w:rsidRPr="001959D8">
        <w:tab/>
        <w:t>AF</w:t>
      </w:r>
      <w:bookmarkEnd w:id="18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82" w:name="_Toc66391740"/>
      <w:bookmarkStart w:id="183" w:name="_Toc70079032"/>
      <w:bookmarkStart w:id="184" w:name="_Toc70929977"/>
      <w:bookmarkEnd w:id="173"/>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85" w:name="_CR5_3_2_10"/>
      <w:bookmarkStart w:id="186" w:name="_Toc162412375"/>
      <w:bookmarkEnd w:id="185"/>
      <w:r w:rsidRPr="001959D8">
        <w:t>5.3.2.10</w:t>
      </w:r>
      <w:r w:rsidRPr="001959D8">
        <w:tab/>
        <w:t>NEF</w:t>
      </w:r>
      <w:bookmarkEnd w:id="186"/>
    </w:p>
    <w:p w14:paraId="687C29B9" w14:textId="6C629F6C"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87" w:name="_Toc70929978"/>
      <w:bookmarkStart w:id="188" w:name="_Toc70079034"/>
      <w:bookmarkStart w:id="189" w:name="_Toc66391742"/>
      <w:bookmarkStart w:id="190" w:name="_Toc55203271"/>
      <w:bookmarkStart w:id="191" w:name="_Toc54730120"/>
      <w:bookmarkStart w:id="192" w:name="_Toc57450659"/>
      <w:bookmarkStart w:id="193" w:name="_Toc57450255"/>
      <w:bookmarkStart w:id="194" w:name="_Toc66391744"/>
      <w:bookmarkStart w:id="195" w:name="_Toc70079036"/>
      <w:bookmarkEnd w:id="174"/>
      <w:bookmarkEnd w:id="175"/>
      <w:bookmarkEnd w:id="176"/>
      <w:bookmarkEnd w:id="177"/>
      <w:bookmarkEnd w:id="178"/>
      <w:bookmarkEnd w:id="179"/>
      <w:bookmarkEnd w:id="182"/>
      <w:bookmarkEnd w:id="183"/>
      <w:bookmarkEnd w:id="184"/>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196" w:name="_CR5_3_2_11"/>
      <w:bookmarkStart w:id="197" w:name="_Toc162412376"/>
      <w:bookmarkEnd w:id="196"/>
      <w:r w:rsidRPr="001959D8">
        <w:t>5.3.2.11</w:t>
      </w:r>
      <w:r w:rsidRPr="001959D8">
        <w:tab/>
        <w:t>MBSF</w:t>
      </w:r>
      <w:bookmarkEnd w:id="197"/>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7561434A"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485BB9">
        <w:t>TS 26.502 [</w:t>
      </w:r>
      <w:r w:rsidR="003E4AC4">
        <w:t>18]</w:t>
      </w:r>
      <w:r w:rsidRPr="001959D8">
        <w:t>.</w:t>
      </w:r>
    </w:p>
    <w:bookmarkEnd w:id="187"/>
    <w:p w14:paraId="683AB442" w14:textId="3A1E7442" w:rsidR="00442D27" w:rsidRPr="001959D8" w:rsidRDefault="00442D27" w:rsidP="00442D27">
      <w:pPr>
        <w:pStyle w:val="NO"/>
      </w:pPr>
      <w:r>
        <w:t>NOTE 2:</w:t>
      </w:r>
      <w:r>
        <w:tab/>
        <w:t xml:space="preserve">MBSF functionality for MBS security is provided in </w:t>
      </w:r>
      <w:r w:rsidR="00485BB9">
        <w:t>TS 33.501 [</w:t>
      </w:r>
      <w:r>
        <w:t>20].</w:t>
      </w:r>
    </w:p>
    <w:p w14:paraId="1828655D" w14:textId="77777777" w:rsidR="00350EBA" w:rsidRPr="001959D8" w:rsidRDefault="00350EBA" w:rsidP="001772AA">
      <w:pPr>
        <w:pStyle w:val="Heading4"/>
      </w:pPr>
      <w:bookmarkStart w:id="198" w:name="_CR5_3_2_12"/>
      <w:bookmarkStart w:id="199" w:name="_Toc162412377"/>
      <w:bookmarkEnd w:id="198"/>
      <w:r w:rsidRPr="001959D8">
        <w:t>5.3.2.12</w:t>
      </w:r>
      <w:r w:rsidRPr="001959D8">
        <w:tab/>
        <w:t>MBSTF</w:t>
      </w:r>
      <w:bookmarkEnd w:id="199"/>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4A714CCB"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485BB9">
        <w:t>TS 26.502 [</w:t>
      </w:r>
      <w:r w:rsidR="003E4AC4">
        <w:t>18]</w:t>
      </w:r>
      <w:r w:rsidRPr="001959D8">
        <w:t>.</w:t>
      </w:r>
    </w:p>
    <w:p w14:paraId="2A014487" w14:textId="0CC908F7" w:rsidR="00442D27" w:rsidRPr="001959D8" w:rsidRDefault="00442D27" w:rsidP="00442D27">
      <w:pPr>
        <w:pStyle w:val="NO"/>
      </w:pPr>
      <w:bookmarkStart w:id="200" w:name="_Toc70929979"/>
      <w:bookmarkEnd w:id="188"/>
      <w:bookmarkEnd w:id="189"/>
      <w:r>
        <w:t>NOTE 2:</w:t>
      </w:r>
      <w:r>
        <w:tab/>
        <w:t xml:space="preserve">MBSTF functionality for MBS security is provided in </w:t>
      </w:r>
      <w:r w:rsidR="00485BB9">
        <w:t>TS 33.501 [</w:t>
      </w:r>
      <w:r>
        <w:t>20].</w:t>
      </w:r>
    </w:p>
    <w:p w14:paraId="176741C1" w14:textId="77777777" w:rsidR="00350EBA" w:rsidRPr="001959D8" w:rsidRDefault="00350EBA" w:rsidP="001772AA">
      <w:pPr>
        <w:pStyle w:val="Heading4"/>
      </w:pPr>
      <w:bookmarkStart w:id="201" w:name="_CR5_3_2_13"/>
      <w:bookmarkStart w:id="202" w:name="_Toc162412378"/>
      <w:bookmarkEnd w:id="201"/>
      <w:r w:rsidRPr="001959D8">
        <w:lastRenderedPageBreak/>
        <w:t>5.3.2.13</w:t>
      </w:r>
      <w:r w:rsidRPr="001959D8">
        <w:tab/>
      </w:r>
      <w:r w:rsidRPr="001959D8">
        <w:rPr>
          <w:lang w:eastAsia="zh-CN"/>
        </w:rPr>
        <w:t>UDM</w:t>
      </w:r>
      <w:bookmarkEnd w:id="200"/>
      <w:bookmarkEnd w:id="202"/>
    </w:p>
    <w:p w14:paraId="6F523552" w14:textId="03757A3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03" w:name="_Toc70929980"/>
      <w:bookmarkStart w:id="204" w:name="_Toc70079035"/>
      <w:bookmarkStart w:id="205"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06" w:name="_CR5_3_2_14"/>
      <w:bookmarkStart w:id="207" w:name="_Toc162412379"/>
      <w:bookmarkEnd w:id="206"/>
      <w:r w:rsidRPr="001959D8">
        <w:t>5.3.2.14</w:t>
      </w:r>
      <w:r w:rsidRPr="001959D8">
        <w:tab/>
      </w:r>
      <w:r w:rsidRPr="001959D8">
        <w:rPr>
          <w:lang w:eastAsia="zh-CN"/>
        </w:rPr>
        <w:t>UDR</w:t>
      </w:r>
      <w:bookmarkEnd w:id="203"/>
      <w:bookmarkEnd w:id="204"/>
      <w:bookmarkEnd w:id="205"/>
      <w:bookmarkEnd w:id="207"/>
    </w:p>
    <w:p w14:paraId="06ABDEC1" w14:textId="26EA9D0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90"/>
      <w:bookmarkEnd w:id="191"/>
      <w:bookmarkEnd w:id="192"/>
      <w:bookmarkEnd w:id="193"/>
      <w:r w:rsidR="005E4F03">
        <w:rPr>
          <w:lang w:eastAsia="zh-CN"/>
        </w:rPr>
        <w:t>s.</w:t>
      </w:r>
    </w:p>
    <w:p w14:paraId="7042BBDF" w14:textId="62159ACF" w:rsidR="005830C7" w:rsidRDefault="005830C7" w:rsidP="00160CBE">
      <w:pPr>
        <w:pStyle w:val="Heading4"/>
        <w:rPr>
          <w:rFonts w:eastAsia="SimSun"/>
        </w:rPr>
      </w:pPr>
      <w:bookmarkStart w:id="208" w:name="_CR5_3_2_15"/>
      <w:bookmarkStart w:id="209" w:name="_Toc162412380"/>
      <w:bookmarkEnd w:id="208"/>
      <w:r>
        <w:t>5.3.2.15</w:t>
      </w:r>
      <w:r>
        <w:tab/>
        <w:t>NRF</w:t>
      </w:r>
      <w:bookmarkEnd w:id="209"/>
    </w:p>
    <w:p w14:paraId="4B2E47EE" w14:textId="77777777" w:rsidR="005830C7" w:rsidRDefault="005830C7" w:rsidP="005830C7">
      <w:pPr>
        <w:pStyle w:val="Heading5"/>
        <w:rPr>
          <w:rFonts w:eastAsia="SimSun"/>
        </w:rPr>
      </w:pPr>
      <w:bookmarkStart w:id="210" w:name="_CR5_3_2_15_1"/>
      <w:bookmarkStart w:id="211" w:name="_Toc162412381"/>
      <w:bookmarkEnd w:id="210"/>
      <w:r>
        <w:t>5.3.2.15.1</w:t>
      </w:r>
      <w:r>
        <w:tab/>
        <w:t>General</w:t>
      </w:r>
      <w:bookmarkEnd w:id="211"/>
    </w:p>
    <w:p w14:paraId="498A6148" w14:textId="33E451F9" w:rsidR="005830C7" w:rsidRDefault="005830C7" w:rsidP="005830C7">
      <w:pPr>
        <w:rPr>
          <w:rFonts w:eastAsia="DengXian"/>
          <w:lang w:eastAsia="ko-KR"/>
        </w:rPr>
      </w:pPr>
      <w:r>
        <w:t xml:space="preserve">In addition to the functions defined in </w:t>
      </w:r>
      <w:r w:rsidR="00485BB9">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7868C189"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485BB9">
        <w:t>TS 23.501 [</w:t>
      </w:r>
      <w:r>
        <w:t>5].</w:t>
      </w:r>
    </w:p>
    <w:p w14:paraId="4F10F01F" w14:textId="40563B53" w:rsidR="005830C7" w:rsidRDefault="005830C7" w:rsidP="005830C7">
      <w:pPr>
        <w:pStyle w:val="Heading5"/>
      </w:pPr>
      <w:bookmarkStart w:id="212" w:name="_CR5_3_2_15_2"/>
      <w:bookmarkStart w:id="213" w:name="_Toc162412382"/>
      <w:bookmarkEnd w:id="212"/>
      <w:r>
        <w:t>5.3.2.15.2</w:t>
      </w:r>
      <w:r>
        <w:tab/>
        <w:t>Extensions to NF profile at NRF</w:t>
      </w:r>
      <w:bookmarkEnd w:id="213"/>
    </w:p>
    <w:p w14:paraId="57D8A4D6" w14:textId="584DAD95" w:rsidR="005830C7" w:rsidRDefault="00874289" w:rsidP="005830C7">
      <w:pPr>
        <w:rPr>
          <w:rFonts w:eastAsia="DengXian"/>
          <w:lang w:eastAsia="ko-KR"/>
        </w:rPr>
      </w:pPr>
      <w:r>
        <w:rPr>
          <w:rFonts w:eastAsia="DengXian"/>
          <w:lang w:eastAsia="ko-KR"/>
        </w:rPr>
        <w:t xml:space="preserve">In addition to the NF profile contents defined in clause 6.2.6.2 of </w:t>
      </w:r>
      <w:r w:rsidR="00485BB9">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14" w:name="_CR6"/>
      <w:bookmarkStart w:id="215" w:name="_Toc162412383"/>
      <w:bookmarkEnd w:id="214"/>
      <w:r>
        <w:rPr>
          <w:rFonts w:hint="eastAsia"/>
          <w:lang w:eastAsia="ko-KR"/>
        </w:rPr>
        <w:t>6</w:t>
      </w:r>
      <w:r>
        <w:rPr>
          <w:lang w:eastAsia="ko-KR"/>
        </w:rPr>
        <w:tab/>
      </w:r>
      <w:r w:rsidRPr="000C2A37">
        <w:rPr>
          <w:lang w:eastAsia="ko-KR"/>
        </w:rPr>
        <w:t>Functionalities and features</w:t>
      </w:r>
      <w:bookmarkEnd w:id="194"/>
      <w:bookmarkEnd w:id="195"/>
      <w:bookmarkEnd w:id="215"/>
    </w:p>
    <w:p w14:paraId="3999F5DD" w14:textId="77777777" w:rsidR="00731C5F" w:rsidRDefault="00731C5F" w:rsidP="00731C5F">
      <w:pPr>
        <w:pStyle w:val="Heading2"/>
        <w:rPr>
          <w:lang w:eastAsia="ko-KR"/>
        </w:rPr>
      </w:pPr>
      <w:bookmarkStart w:id="216" w:name="_CR6_1"/>
      <w:bookmarkStart w:id="217" w:name="_Toc66391745"/>
      <w:bookmarkStart w:id="218" w:name="_Toc70079037"/>
      <w:bookmarkStart w:id="219" w:name="_Toc162412384"/>
      <w:bookmarkEnd w:id="216"/>
      <w:r>
        <w:rPr>
          <w:rFonts w:hint="eastAsia"/>
          <w:lang w:eastAsia="ko-KR"/>
        </w:rPr>
        <w:t>6.1</w:t>
      </w:r>
      <w:r>
        <w:rPr>
          <w:lang w:eastAsia="ko-KR"/>
        </w:rPr>
        <w:tab/>
      </w:r>
      <w:r w:rsidRPr="000C2A37">
        <w:rPr>
          <w:lang w:eastAsia="ko-KR"/>
        </w:rPr>
        <w:t>Authorization to MBS service</w:t>
      </w:r>
      <w:bookmarkEnd w:id="217"/>
      <w:bookmarkEnd w:id="218"/>
      <w:bookmarkEnd w:id="219"/>
    </w:p>
    <w:p w14:paraId="64CEE1A6" w14:textId="6EFFA48E" w:rsidR="001753FE" w:rsidRPr="00535731" w:rsidRDefault="001753FE" w:rsidP="001772AA">
      <w:pPr>
        <w:pStyle w:val="Heading3"/>
        <w:rPr>
          <w:lang w:eastAsia="ko-KR"/>
        </w:rPr>
      </w:pPr>
      <w:bookmarkStart w:id="220" w:name="_CR6_1_1"/>
      <w:bookmarkStart w:id="221" w:name="_Toc66391746"/>
      <w:bookmarkStart w:id="222" w:name="_Toc70079038"/>
      <w:bookmarkStart w:id="223" w:name="_Toc162412385"/>
      <w:bookmarkEnd w:id="220"/>
      <w:r w:rsidRPr="00535731">
        <w:rPr>
          <w:lang w:eastAsia="ko-KR"/>
        </w:rPr>
        <w:t>6.1.1</w:t>
      </w:r>
      <w:r w:rsidRPr="00535731">
        <w:rPr>
          <w:lang w:eastAsia="ko-KR"/>
        </w:rPr>
        <w:tab/>
        <w:t>AF authorization to the service for multicast and broadcast</w:t>
      </w:r>
      <w:bookmarkEnd w:id="223"/>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24" w:name="_CR6_1_2"/>
      <w:bookmarkStart w:id="225" w:name="_Toc162412386"/>
      <w:bookmarkEnd w:id="224"/>
      <w:r w:rsidRPr="00535731">
        <w:rPr>
          <w:lang w:eastAsia="ko-KR"/>
        </w:rPr>
        <w:t>6.1.2</w:t>
      </w:r>
      <w:r w:rsidRPr="00535731">
        <w:rPr>
          <w:lang w:eastAsia="ko-KR"/>
        </w:rPr>
        <w:tab/>
        <w:t>UE authorization to the service for multicast</w:t>
      </w:r>
      <w:bookmarkEnd w:id="225"/>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lastRenderedPageBreak/>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26" w:name="_CR6_2"/>
      <w:bookmarkStart w:id="227" w:name="_Toc162412387"/>
      <w:bookmarkEnd w:id="226"/>
      <w:r>
        <w:rPr>
          <w:rFonts w:hint="eastAsia"/>
          <w:lang w:eastAsia="ko-KR"/>
        </w:rPr>
        <w:t>6.2</w:t>
      </w:r>
      <w:r>
        <w:rPr>
          <w:lang w:eastAsia="ko-KR"/>
        </w:rPr>
        <w:tab/>
      </w:r>
      <w:r w:rsidRPr="000C2A37">
        <w:rPr>
          <w:lang w:eastAsia="ko-KR"/>
        </w:rPr>
        <w:t>Local MBS service</w:t>
      </w:r>
      <w:bookmarkEnd w:id="221"/>
      <w:bookmarkEnd w:id="222"/>
      <w:r w:rsidR="00505523">
        <w:rPr>
          <w:rFonts w:eastAsia="DengXian"/>
          <w:lang w:eastAsia="ko-KR"/>
        </w:rPr>
        <w:t xml:space="preserve"> and Location dependent MBS service</w:t>
      </w:r>
      <w:bookmarkEnd w:id="227"/>
    </w:p>
    <w:p w14:paraId="04AEF9A0" w14:textId="77777777" w:rsidR="00505523" w:rsidRDefault="00505523" w:rsidP="00505523">
      <w:pPr>
        <w:pStyle w:val="Heading3"/>
      </w:pPr>
      <w:bookmarkStart w:id="228" w:name="_CR6_2_1"/>
      <w:bookmarkStart w:id="229" w:name="_Toc162412388"/>
      <w:bookmarkEnd w:id="228"/>
      <w:r>
        <w:rPr>
          <w:rFonts w:eastAsia="DengXian" w:hint="eastAsia"/>
        </w:rPr>
        <w:t>6</w:t>
      </w:r>
      <w:r>
        <w:rPr>
          <w:rFonts w:eastAsia="DengXian"/>
        </w:rPr>
        <w:t>.2.1</w:t>
      </w:r>
      <w:r>
        <w:tab/>
      </w:r>
      <w:r>
        <w:rPr>
          <w:lang w:val="en-US"/>
        </w:rPr>
        <w:t>General</w:t>
      </w:r>
      <w:bookmarkEnd w:id="229"/>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30" w:name="_CR6_2_2"/>
      <w:bookmarkStart w:id="231" w:name="_Toc162412389"/>
      <w:bookmarkEnd w:id="230"/>
      <w:r>
        <w:rPr>
          <w:rFonts w:eastAsia="DengXian" w:hint="eastAsia"/>
        </w:rPr>
        <w:t>6</w:t>
      </w:r>
      <w:r>
        <w:rPr>
          <w:rFonts w:eastAsia="DengXian"/>
        </w:rPr>
        <w:t>.2.2</w:t>
      </w:r>
      <w:r>
        <w:tab/>
      </w:r>
      <w:r>
        <w:rPr>
          <w:lang w:val="en-US"/>
        </w:rPr>
        <w:t>Local MBS service</w:t>
      </w:r>
      <w:bookmarkEnd w:id="231"/>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bookmarkStart w:id="232" w:name="_CR6_2_3"/>
      <w:bookmarkEnd w:id="232"/>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33" w:name="_Toc162412390"/>
      <w:r>
        <w:rPr>
          <w:rFonts w:eastAsia="DengXian" w:hint="eastAsia"/>
        </w:rPr>
        <w:lastRenderedPageBreak/>
        <w:t>6</w:t>
      </w:r>
      <w:r>
        <w:rPr>
          <w:rFonts w:eastAsia="DengXian"/>
        </w:rPr>
        <w:t>.2.3</w:t>
      </w:r>
      <w:r>
        <w:tab/>
      </w:r>
      <w:r>
        <w:rPr>
          <w:lang w:eastAsia="zh-CN"/>
        </w:rPr>
        <w:t>Location dependent MBS service</w:t>
      </w:r>
      <w:bookmarkEnd w:id="233"/>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A32B7C8" w:rsidR="00731C5F" w:rsidRPr="002C428B" w:rsidRDefault="00731C5F" w:rsidP="002C428B">
      <w:pPr>
        <w:pStyle w:val="NO"/>
      </w:pPr>
      <w:r w:rsidRPr="002C428B">
        <w:t>NOTE 4:</w:t>
      </w:r>
      <w:r w:rsidRPr="002C428B">
        <w:tab/>
        <w:t xml:space="preserve">Area Session ID is equivalent to Flow ID as specified in </w:t>
      </w:r>
      <w:r w:rsidR="00485BB9" w:rsidRPr="002C428B">
        <w:t>TS</w:t>
      </w:r>
      <w:r w:rsidR="00485BB9">
        <w:t> </w:t>
      </w:r>
      <w:r w:rsidR="00485BB9" w:rsidRPr="002C428B">
        <w:t>23.246</w:t>
      </w:r>
      <w:r w:rsidR="00485BB9">
        <w:t> </w:t>
      </w:r>
      <w:r w:rsidR="00485BB9" w:rsidRPr="002C428B">
        <w:t>[</w:t>
      </w:r>
      <w:r w:rsidRPr="002C428B">
        <w:t>8].</w:t>
      </w:r>
    </w:p>
    <w:p w14:paraId="1EA0D4E4" w14:textId="32C47497" w:rsidR="00625C18" w:rsidRPr="00C31FA9" w:rsidRDefault="00625C18" w:rsidP="00625C18">
      <w:pPr>
        <w:pStyle w:val="Heading3"/>
      </w:pPr>
      <w:bookmarkStart w:id="234" w:name="_CR6_2_4"/>
      <w:bookmarkStart w:id="235" w:name="_Toc66391747"/>
      <w:bookmarkStart w:id="236" w:name="_Toc70079039"/>
      <w:bookmarkStart w:id="237" w:name="_Toc162412391"/>
      <w:bookmarkEnd w:id="234"/>
      <w:r>
        <w:rPr>
          <w:rFonts w:eastAsia="DengXian" w:hint="eastAsia"/>
        </w:rPr>
        <w:t>6</w:t>
      </w:r>
      <w:r>
        <w:rPr>
          <w:rFonts w:eastAsia="DengXian"/>
        </w:rPr>
        <w:t>.2.4</w:t>
      </w:r>
      <w:r w:rsidR="00EA267B">
        <w:rPr>
          <w:rFonts w:eastAsia="DengXian"/>
        </w:rPr>
        <w:tab/>
        <w:t>Void</w:t>
      </w:r>
      <w:bookmarkEnd w:id="237"/>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38" w:name="_CR6_2_5"/>
      <w:bookmarkStart w:id="239" w:name="_Toc162412392"/>
      <w:bookmarkEnd w:id="238"/>
      <w:r>
        <w:rPr>
          <w:rFonts w:eastAsia="DengXian" w:hint="eastAsia"/>
        </w:rPr>
        <w:t>6</w:t>
      </w:r>
      <w:r>
        <w:rPr>
          <w:rFonts w:eastAsia="DengXian"/>
        </w:rPr>
        <w:t>.2.5</w:t>
      </w:r>
      <w:r w:rsidR="00EA267B">
        <w:rPr>
          <w:rFonts w:eastAsia="DengXian"/>
        </w:rPr>
        <w:tab/>
        <w:t>Void</w:t>
      </w:r>
      <w:bookmarkEnd w:id="239"/>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40" w:name="_CR6_3"/>
      <w:bookmarkStart w:id="241" w:name="_Toc162412393"/>
      <w:bookmarkEnd w:id="240"/>
      <w:r>
        <w:rPr>
          <w:rFonts w:hint="eastAsia"/>
          <w:lang w:eastAsia="ko-KR"/>
        </w:rPr>
        <w:lastRenderedPageBreak/>
        <w:t>6.3</w:t>
      </w:r>
      <w:r>
        <w:rPr>
          <w:lang w:eastAsia="ko-KR"/>
        </w:rPr>
        <w:tab/>
      </w:r>
      <w:r w:rsidRPr="000C2A37">
        <w:rPr>
          <w:lang w:eastAsia="ko-KR"/>
        </w:rPr>
        <w:t>Mobility support of MBS service</w:t>
      </w:r>
      <w:bookmarkEnd w:id="235"/>
      <w:bookmarkEnd w:id="236"/>
      <w:bookmarkEnd w:id="241"/>
    </w:p>
    <w:p w14:paraId="74E04E15" w14:textId="77777777" w:rsidR="00731C5F" w:rsidRDefault="00731C5F" w:rsidP="002C428B">
      <w:pPr>
        <w:pStyle w:val="Heading3"/>
      </w:pPr>
      <w:bookmarkStart w:id="242" w:name="_CR6_3_1"/>
      <w:bookmarkStart w:id="243" w:name="_Toc19103459"/>
      <w:bookmarkStart w:id="244" w:name="_Toc162412394"/>
      <w:bookmarkEnd w:id="242"/>
      <w:r>
        <w:t>6.3.1</w:t>
      </w:r>
      <w:r>
        <w:tab/>
      </w:r>
      <w:bookmarkEnd w:id="243"/>
      <w:r>
        <w:t>Mobility of Multicast MBS session</w:t>
      </w:r>
      <w:bookmarkEnd w:id="24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45" w:name="_CR6_3_2"/>
      <w:bookmarkStart w:id="246" w:name="_Toc162412395"/>
      <w:bookmarkEnd w:id="245"/>
      <w:r>
        <w:t>6.3.2</w:t>
      </w:r>
      <w:r>
        <w:tab/>
        <w:t>Mobility of Broadcast MBS session</w:t>
      </w:r>
      <w:bookmarkEnd w:id="246"/>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47" w:name="_CR6_4"/>
      <w:bookmarkStart w:id="248" w:name="_Toc66391748"/>
      <w:bookmarkStart w:id="249" w:name="_Toc70079040"/>
      <w:bookmarkStart w:id="250" w:name="_Toc66391749"/>
      <w:bookmarkStart w:id="251" w:name="_Toc70079041"/>
      <w:bookmarkStart w:id="252" w:name="_Toc70929986"/>
      <w:bookmarkStart w:id="253" w:name="_Toc66391752"/>
      <w:bookmarkStart w:id="254" w:name="_Toc70079044"/>
      <w:bookmarkStart w:id="255" w:name="_Toc162412396"/>
      <w:bookmarkEnd w:id="247"/>
      <w:r w:rsidRPr="0052782D">
        <w:rPr>
          <w:rFonts w:hint="eastAsia"/>
          <w:lang w:eastAsia="ko-KR"/>
        </w:rPr>
        <w:lastRenderedPageBreak/>
        <w:t>6.4</w:t>
      </w:r>
      <w:r w:rsidRPr="0052782D">
        <w:rPr>
          <w:lang w:eastAsia="ko-KR"/>
        </w:rPr>
        <w:tab/>
        <w:t>Subscription to multicast services</w:t>
      </w:r>
      <w:bookmarkEnd w:id="248"/>
      <w:bookmarkEnd w:id="249"/>
      <w:bookmarkEnd w:id="255"/>
    </w:p>
    <w:p w14:paraId="2DE3FC4C" w14:textId="77777777" w:rsidR="00CB7899" w:rsidRPr="0052782D" w:rsidRDefault="00CB7899" w:rsidP="00CB7899">
      <w:pPr>
        <w:pStyle w:val="Heading3"/>
        <w:rPr>
          <w:lang w:eastAsia="zh-CN"/>
        </w:rPr>
      </w:pPr>
      <w:bookmarkStart w:id="256" w:name="_CR6_4_1"/>
      <w:bookmarkStart w:id="257" w:name="_Toc162412397"/>
      <w:bookmarkEnd w:id="256"/>
      <w:r w:rsidRPr="0052782D">
        <w:t>6.4.1</w:t>
      </w:r>
      <w:r w:rsidRPr="0052782D">
        <w:tab/>
        <w:t>General</w:t>
      </w:r>
      <w:bookmarkEnd w:id="257"/>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6174620D"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485BB9">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58" w:name="_CR6_4_2"/>
      <w:bookmarkStart w:id="259" w:name="_Toc162412398"/>
      <w:bookmarkEnd w:id="258"/>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59"/>
    </w:p>
    <w:p w14:paraId="35E7B5A3" w14:textId="6458277E"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485BB9" w:rsidRPr="0052782D">
        <w:rPr>
          <w:lang w:val="en-US"/>
        </w:rPr>
        <w:t>TS</w:t>
      </w:r>
      <w:r w:rsidR="00485BB9">
        <w:rPr>
          <w:lang w:val="en-US"/>
        </w:rPr>
        <w:t> </w:t>
      </w:r>
      <w:r w:rsidR="00485BB9" w:rsidRPr="0052782D">
        <w:rPr>
          <w:lang w:val="en-US"/>
        </w:rPr>
        <w:t>23.502</w:t>
      </w:r>
      <w:r w:rsidR="00485BB9">
        <w:rPr>
          <w:lang w:val="en-US"/>
        </w:rPr>
        <w:t> </w:t>
      </w:r>
      <w:r w:rsidR="00485BB9"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60" w:name="_CRTable6_4_21"/>
      <w:r w:rsidRPr="0052782D">
        <w:rPr>
          <w:rFonts w:eastAsia="Malgun Gothic"/>
        </w:rPr>
        <w:t xml:space="preserve">Table </w:t>
      </w:r>
      <w:bookmarkEnd w:id="260"/>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61" w:name="_CRTable6_4_22"/>
      <w:r w:rsidRPr="0052782D">
        <w:rPr>
          <w:lang w:eastAsia="zh-CN"/>
        </w:rPr>
        <w:t xml:space="preserve">Table </w:t>
      </w:r>
      <w:bookmarkEnd w:id="261"/>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62" w:name="_CR6_4_3"/>
      <w:bookmarkStart w:id="263" w:name="_Toc162412399"/>
      <w:bookmarkEnd w:id="262"/>
      <w:r w:rsidRPr="0052782D">
        <w:lastRenderedPageBreak/>
        <w:t>6.4.</w:t>
      </w:r>
      <w:r w:rsidRPr="0052782D">
        <w:rPr>
          <w:rFonts w:hint="eastAsia"/>
          <w:lang w:eastAsia="zh-CN"/>
        </w:rPr>
        <w:t>3</w:t>
      </w:r>
      <w:r w:rsidRPr="0052782D">
        <w:tab/>
        <w:t>MBS information in UD</w:t>
      </w:r>
      <w:r w:rsidRPr="0052782D">
        <w:rPr>
          <w:rFonts w:hint="eastAsia"/>
          <w:lang w:eastAsia="zh-CN"/>
        </w:rPr>
        <w:t>R</w:t>
      </w:r>
      <w:bookmarkEnd w:id="263"/>
    </w:p>
    <w:p w14:paraId="55A5A53B" w14:textId="5483E3E9"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485BB9" w:rsidRPr="0052782D">
        <w:rPr>
          <w:lang w:val="en-US"/>
        </w:rPr>
        <w:t>TS</w:t>
      </w:r>
      <w:r w:rsidR="00485BB9">
        <w:rPr>
          <w:lang w:val="en-US"/>
        </w:rPr>
        <w:t> </w:t>
      </w:r>
      <w:r w:rsidR="00485BB9" w:rsidRPr="0052782D">
        <w:rPr>
          <w:lang w:val="en-US"/>
        </w:rPr>
        <w:t>23.502</w:t>
      </w:r>
      <w:r w:rsidR="00485BB9">
        <w:rPr>
          <w:lang w:val="en-US"/>
        </w:rPr>
        <w:t> </w:t>
      </w:r>
      <w:r w:rsidR="00485BB9"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64" w:name="_CRTable6_4_31"/>
      <w:r>
        <w:rPr>
          <w:lang w:eastAsia="zh-CN"/>
        </w:rPr>
        <w:t xml:space="preserve">Table </w:t>
      </w:r>
      <w:bookmarkEnd w:id="264"/>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65" w:name="_CR6_5"/>
      <w:bookmarkStart w:id="266" w:name="_Toc162412400"/>
      <w:bookmarkEnd w:id="265"/>
      <w:r w:rsidRPr="004906B0">
        <w:rPr>
          <w:rFonts w:hint="eastAsia"/>
          <w:lang w:eastAsia="ko-KR"/>
        </w:rPr>
        <w:t>6.5</w:t>
      </w:r>
      <w:r w:rsidRPr="004906B0">
        <w:rPr>
          <w:lang w:eastAsia="ko-KR"/>
        </w:rPr>
        <w:tab/>
        <w:t>Identifiers</w:t>
      </w:r>
      <w:bookmarkEnd w:id="250"/>
      <w:bookmarkEnd w:id="251"/>
      <w:bookmarkEnd w:id="252"/>
      <w:bookmarkEnd w:id="266"/>
    </w:p>
    <w:p w14:paraId="3336797D" w14:textId="77777777" w:rsidR="00350EBA" w:rsidRPr="004906B0" w:rsidRDefault="00350EBA" w:rsidP="001772AA">
      <w:pPr>
        <w:pStyle w:val="Heading3"/>
      </w:pPr>
      <w:bookmarkStart w:id="267" w:name="_CR6_5_1"/>
      <w:bookmarkStart w:id="268" w:name="_Toc59095610"/>
      <w:bookmarkStart w:id="269" w:name="_Toc51769258"/>
      <w:bookmarkStart w:id="270" w:name="_Toc47342557"/>
      <w:bookmarkStart w:id="271" w:name="_Toc45183715"/>
      <w:bookmarkStart w:id="272" w:name="_Toc36187811"/>
      <w:bookmarkStart w:id="273" w:name="_Toc27846680"/>
      <w:bookmarkStart w:id="274" w:name="_Toc20149881"/>
      <w:bookmarkStart w:id="275" w:name="_Toc66391750"/>
      <w:bookmarkStart w:id="276" w:name="_Toc70079042"/>
      <w:bookmarkStart w:id="277" w:name="_Toc70929987"/>
      <w:bookmarkStart w:id="278" w:name="_Toc162412401"/>
      <w:bookmarkEnd w:id="267"/>
      <w:r w:rsidRPr="004906B0">
        <w:t>6.5.1</w:t>
      </w:r>
      <w:r w:rsidRPr="004906B0">
        <w:tab/>
      </w:r>
      <w:bookmarkEnd w:id="268"/>
      <w:bookmarkEnd w:id="269"/>
      <w:bookmarkEnd w:id="270"/>
      <w:bookmarkEnd w:id="271"/>
      <w:bookmarkEnd w:id="272"/>
      <w:bookmarkEnd w:id="273"/>
      <w:bookmarkEnd w:id="274"/>
      <w:r w:rsidRPr="004906B0">
        <w:t>MBS Session ID</w:t>
      </w:r>
      <w:bookmarkEnd w:id="275"/>
      <w:bookmarkEnd w:id="276"/>
      <w:bookmarkEnd w:id="277"/>
      <w:bookmarkEnd w:id="27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79" w:name="_CR6_5_2"/>
      <w:bookmarkStart w:id="280" w:name="_Toc66391751"/>
      <w:bookmarkStart w:id="281" w:name="_Toc70079043"/>
      <w:bookmarkStart w:id="282" w:name="_Toc70929988"/>
      <w:bookmarkStart w:id="283" w:name="_Toc162412402"/>
      <w:bookmarkEnd w:id="279"/>
      <w:r w:rsidRPr="004906B0">
        <w:t>6.5.2</w:t>
      </w:r>
      <w:r w:rsidRPr="004906B0">
        <w:tab/>
        <w:t>Temporary Mobile Group Identity</w:t>
      </w:r>
      <w:bookmarkEnd w:id="280"/>
      <w:bookmarkEnd w:id="281"/>
      <w:bookmarkEnd w:id="282"/>
      <w:bookmarkEnd w:id="283"/>
    </w:p>
    <w:p w14:paraId="616C60DB" w14:textId="335E9B36" w:rsidR="00350EBA" w:rsidRPr="004906B0" w:rsidRDefault="00350EBA" w:rsidP="00350EBA">
      <w:pPr>
        <w:rPr>
          <w:rFonts w:eastAsia="DengXian"/>
        </w:rPr>
      </w:pPr>
      <w:r w:rsidRPr="004906B0">
        <w:rPr>
          <w:rFonts w:eastAsia="DengXian"/>
        </w:rPr>
        <w:t xml:space="preserve">TMGI (Temporary Mobile Group Identity) is defined in </w:t>
      </w:r>
      <w:r w:rsidR="00485BB9" w:rsidRPr="004906B0">
        <w:rPr>
          <w:rFonts w:eastAsia="DengXian"/>
        </w:rPr>
        <w:t>TS</w:t>
      </w:r>
      <w:r w:rsidR="00485BB9">
        <w:rPr>
          <w:rFonts w:eastAsia="DengXian"/>
        </w:rPr>
        <w:t> </w:t>
      </w:r>
      <w:r w:rsidR="00485BB9" w:rsidRPr="004906B0">
        <w:rPr>
          <w:rFonts w:eastAsia="DengXian"/>
        </w:rPr>
        <w:t>23.003</w:t>
      </w:r>
      <w:r w:rsidR="00485BB9">
        <w:rPr>
          <w:rFonts w:eastAsia="DengXian"/>
        </w:rPr>
        <w:t> </w:t>
      </w:r>
      <w:r w:rsidR="00485BB9"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5D2073F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485BB9" w:rsidRPr="004906B0">
        <w:rPr>
          <w:rFonts w:eastAsia="DengXian"/>
        </w:rPr>
        <w:t>TS</w:t>
      </w:r>
      <w:r w:rsidR="00485BB9">
        <w:rPr>
          <w:rFonts w:eastAsia="DengXian"/>
        </w:rPr>
        <w:t> </w:t>
      </w:r>
      <w:r w:rsidR="00485BB9" w:rsidRPr="004906B0">
        <w:rPr>
          <w:rFonts w:eastAsia="DengXian"/>
        </w:rPr>
        <w:t>23.003</w:t>
      </w:r>
      <w:r w:rsidR="00485BB9">
        <w:rPr>
          <w:rFonts w:eastAsia="DengXian"/>
        </w:rPr>
        <w:t> </w:t>
      </w:r>
      <w:r w:rsidR="00485BB9"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84" w:name="_CR6_5_3"/>
      <w:bookmarkStart w:id="285" w:name="_Toc162412403"/>
      <w:bookmarkEnd w:id="284"/>
      <w:r w:rsidRPr="004906B0">
        <w:t>6.5.3</w:t>
      </w:r>
      <w:r w:rsidRPr="004906B0">
        <w:tab/>
        <w:t>Source Specific IP Multicast Address</w:t>
      </w:r>
      <w:bookmarkEnd w:id="285"/>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86" w:name="_CR6_5_4"/>
      <w:bookmarkStart w:id="287" w:name="_Toc66391753"/>
      <w:bookmarkStart w:id="288" w:name="_Toc70079045"/>
      <w:bookmarkStart w:id="289" w:name="_Toc162412404"/>
      <w:bookmarkEnd w:id="253"/>
      <w:bookmarkEnd w:id="254"/>
      <w:bookmarkEnd w:id="286"/>
      <w:r>
        <w:t>6.5.4</w:t>
      </w:r>
      <w:r>
        <w:tab/>
        <w:t xml:space="preserve">MBS </w:t>
      </w:r>
      <w:r w:rsidR="002D5225">
        <w:t xml:space="preserve">Frequency Selection Area </w:t>
      </w:r>
      <w:r>
        <w:t>ID</w:t>
      </w:r>
      <w:bookmarkEnd w:id="289"/>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0D6C3B41"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485BB9">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58F9C69E"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485BB9">
        <w:rPr>
          <w:rFonts w:eastAsia="MS Mincho"/>
          <w:lang w:val="en-US"/>
        </w:rPr>
        <w:t>TS 38.300 [</w:t>
      </w:r>
      <w:r>
        <w:rPr>
          <w:rFonts w:eastAsia="MS Mincho"/>
          <w:lang w:val="en-US"/>
        </w:rPr>
        <w:t xml:space="preserve">9] and </w:t>
      </w:r>
      <w:r w:rsidR="00485BB9">
        <w:rPr>
          <w:rFonts w:eastAsia="MS Mincho"/>
          <w:lang w:val="en-US"/>
        </w:rPr>
        <w:t>TS 38.413 [</w:t>
      </w:r>
      <w:r>
        <w:rPr>
          <w:rFonts w:eastAsia="MS Mincho"/>
          <w:lang w:val="en-US"/>
        </w:rPr>
        <w:t>15].</w:t>
      </w:r>
    </w:p>
    <w:p w14:paraId="5BA58089" w14:textId="72091C8E" w:rsidR="00183D3E" w:rsidRDefault="00183D3E" w:rsidP="00183D3E">
      <w:pPr>
        <w:pStyle w:val="Heading3"/>
      </w:pPr>
      <w:bookmarkStart w:id="290" w:name="_CR6_5_5"/>
      <w:bookmarkStart w:id="291" w:name="_Toc162412405"/>
      <w:bookmarkEnd w:id="290"/>
      <w:r>
        <w:t>6.5.5</w:t>
      </w:r>
      <w:r>
        <w:tab/>
        <w:t>Associated Session ID</w:t>
      </w:r>
      <w:bookmarkEnd w:id="291"/>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292" w:name="_CR6_6"/>
      <w:bookmarkStart w:id="293" w:name="_Toc162412406"/>
      <w:bookmarkEnd w:id="292"/>
      <w:r w:rsidRPr="00C901BC">
        <w:rPr>
          <w:rFonts w:hint="eastAsia"/>
          <w:lang w:eastAsia="ko-KR"/>
        </w:rPr>
        <w:t>6.</w:t>
      </w:r>
      <w:r w:rsidRPr="00C901BC">
        <w:rPr>
          <w:lang w:eastAsia="ko-KR"/>
        </w:rPr>
        <w:t>6</w:t>
      </w:r>
      <w:r w:rsidRPr="00C901BC">
        <w:rPr>
          <w:lang w:eastAsia="ko-KR"/>
        </w:rPr>
        <w:tab/>
        <w:t>QoS Handling for Multicast and Broadcast services</w:t>
      </w:r>
      <w:bookmarkEnd w:id="293"/>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74ED599C"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485BB9" w:rsidRPr="00C901BC">
        <w:rPr>
          <w:rFonts w:eastAsia="DengXian"/>
          <w:lang w:eastAsia="zh-CN"/>
        </w:rPr>
        <w:t>TS</w:t>
      </w:r>
      <w:r w:rsidR="00485BB9">
        <w:rPr>
          <w:rFonts w:eastAsia="DengXian"/>
          <w:lang w:eastAsia="zh-CN"/>
        </w:rPr>
        <w:t> </w:t>
      </w:r>
      <w:r w:rsidR="00485BB9" w:rsidRPr="00C901BC">
        <w:rPr>
          <w:rFonts w:eastAsia="DengXian"/>
          <w:lang w:eastAsia="zh-CN"/>
        </w:rPr>
        <w:t>23.501</w:t>
      </w:r>
      <w:r w:rsidR="00485BB9">
        <w:rPr>
          <w:rFonts w:eastAsia="DengXian"/>
          <w:lang w:eastAsia="zh-CN"/>
        </w:rPr>
        <w:t> </w:t>
      </w:r>
      <w:r w:rsidR="00485BB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94" w:name="_CR6_7"/>
      <w:bookmarkStart w:id="295" w:name="_Toc66391754"/>
      <w:bookmarkStart w:id="296" w:name="_Toc70079046"/>
      <w:bookmarkStart w:id="297" w:name="_Toc162412407"/>
      <w:bookmarkEnd w:id="287"/>
      <w:bookmarkEnd w:id="288"/>
      <w:bookmarkEnd w:id="294"/>
      <w:r w:rsidRPr="00BF0BB7">
        <w:rPr>
          <w:rFonts w:hint="eastAsia"/>
          <w:lang w:eastAsia="ko-KR"/>
        </w:rPr>
        <w:t>6.</w:t>
      </w:r>
      <w:r w:rsidRPr="00BF0BB7">
        <w:rPr>
          <w:lang w:eastAsia="ko-KR"/>
        </w:rPr>
        <w:t>7</w:t>
      </w:r>
      <w:r w:rsidRPr="00BF0BB7">
        <w:rPr>
          <w:lang w:eastAsia="ko-KR"/>
        </w:rPr>
        <w:tab/>
        <w:t>User plane management</w:t>
      </w:r>
      <w:bookmarkEnd w:id="297"/>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 xml:space="preserve">For 5GC Individual MBS traffic delivery (i.e. MB-UPF delivers user plane data to UPF), if the transport network supports IP multicast and the UPF supports reception of multicast data over N19mb, UPF use multicast transport </w:t>
      </w:r>
      <w:r>
        <w:lastRenderedPageBreak/>
        <w:t>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40" type="#_x0000_t75" style="width:404.05pt;height:226.75pt" o:ole="">
            <v:imagedata r:id="rId43" o:title=""/>
          </v:shape>
          <o:OLEObject Type="Embed" ProgID="Word.Picture.8" ShapeID="_x0000_i1040" DrawAspect="Content" ObjectID="_1773025218" r:id="rId44"/>
        </w:object>
      </w:r>
    </w:p>
    <w:p w14:paraId="0D1B6E0C" w14:textId="77777777" w:rsidR="00CB7899" w:rsidRPr="00BF0BB7" w:rsidRDefault="00CB7899" w:rsidP="00874289">
      <w:pPr>
        <w:pStyle w:val="TF"/>
      </w:pPr>
      <w:bookmarkStart w:id="298" w:name="_CRFigure6_71"/>
      <w:r w:rsidRPr="00BF0BB7">
        <w:t xml:space="preserve">Figure </w:t>
      </w:r>
      <w:bookmarkEnd w:id="298"/>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3EBC93DE" w:rsidR="005D682C" w:rsidRDefault="005D682C" w:rsidP="00CB7899">
      <w:pPr>
        <w:rPr>
          <w:lang w:eastAsia="x-none"/>
        </w:rPr>
      </w:pPr>
      <w:r>
        <w:rPr>
          <w:lang w:eastAsia="x-none"/>
        </w:rPr>
        <w:t xml:space="preserve">MB-UPF transmits the MBS data with the sequence number for each MBS QoS Flow as defined in </w:t>
      </w:r>
      <w:r w:rsidR="00485BB9">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4115443E" w:rsidR="002F0855" w:rsidRDefault="002F0855" w:rsidP="002F0855">
      <w:pPr>
        <w:rPr>
          <w:lang w:eastAsia="ko-KR"/>
        </w:rPr>
      </w:pPr>
      <w:r>
        <w:rPr>
          <w:lang w:eastAsia="ko-KR"/>
        </w:rPr>
        <w:t xml:space="preserve">See </w:t>
      </w:r>
      <w:r w:rsidR="00485BB9">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99" w:name="_CR6_8"/>
      <w:bookmarkStart w:id="300" w:name="_Toc162412408"/>
      <w:bookmarkEnd w:id="29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95"/>
      <w:bookmarkEnd w:id="296"/>
      <w:bookmarkEnd w:id="300"/>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41B9A135"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485BB9">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01" w:name="_CR6_9"/>
      <w:bookmarkStart w:id="302" w:name="_Toc66391755"/>
      <w:bookmarkStart w:id="303" w:name="_Toc70079047"/>
      <w:bookmarkStart w:id="304" w:name="_Toc70929992"/>
      <w:bookmarkStart w:id="305" w:name="_Toc162412409"/>
      <w:bookmarkEnd w:id="301"/>
      <w:r w:rsidRPr="001772AA">
        <w:rPr>
          <w:lang w:val="fr-FR" w:eastAsia="ko-KR"/>
        </w:rPr>
        <w:t>6.9</w:t>
      </w:r>
      <w:r w:rsidRPr="001772AA">
        <w:rPr>
          <w:lang w:val="fr-FR" w:eastAsia="ko-KR"/>
        </w:rPr>
        <w:tab/>
        <w:t>MBS Session Context</w:t>
      </w:r>
      <w:bookmarkEnd w:id="302"/>
      <w:bookmarkEnd w:id="303"/>
      <w:bookmarkEnd w:id="304"/>
      <w:bookmarkEnd w:id="305"/>
    </w:p>
    <w:p w14:paraId="41708212" w14:textId="7A31BBFD" w:rsidR="004C2BF5" w:rsidRPr="001772AA" w:rsidRDefault="004C2BF5" w:rsidP="00064632">
      <w:pPr>
        <w:pStyle w:val="Heading3"/>
        <w:rPr>
          <w:lang w:val="fr-FR"/>
        </w:rPr>
      </w:pPr>
      <w:bookmarkStart w:id="306" w:name="_CR6_9_1"/>
      <w:bookmarkStart w:id="307" w:name="_Toc45192978"/>
      <w:bookmarkStart w:id="308" w:name="_Toc36191888"/>
      <w:bookmarkStart w:id="309" w:name="_Toc27894818"/>
      <w:bookmarkStart w:id="310" w:name="_Toc20204130"/>
      <w:bookmarkStart w:id="311" w:name="_Toc162412410"/>
      <w:bookmarkEnd w:id="306"/>
      <w:r w:rsidRPr="001772AA">
        <w:rPr>
          <w:lang w:val="fr-FR"/>
        </w:rPr>
        <w:t>6.9.1</w:t>
      </w:r>
      <w:r w:rsidRPr="001772AA">
        <w:rPr>
          <w:lang w:val="fr-FR"/>
        </w:rPr>
        <w:tab/>
      </w:r>
      <w:bookmarkEnd w:id="307"/>
      <w:bookmarkEnd w:id="308"/>
      <w:bookmarkEnd w:id="309"/>
      <w:bookmarkEnd w:id="310"/>
      <w:r w:rsidRPr="001772AA">
        <w:rPr>
          <w:lang w:val="fr-FR"/>
        </w:rPr>
        <w:t>MBS Session Context</w:t>
      </w:r>
      <w:bookmarkEnd w:id="311"/>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12" w:name="_CRTable6_9_11"/>
      <w:bookmarkStart w:id="313" w:name="_Toc70079048"/>
      <w:r w:rsidRPr="009649B6">
        <w:lastRenderedPageBreak/>
        <w:t xml:space="preserve">Table </w:t>
      </w:r>
      <w:bookmarkEnd w:id="312"/>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14" w:name="_CRTable6_9_12"/>
      <w:r w:rsidRPr="009649B6">
        <w:lastRenderedPageBreak/>
        <w:t xml:space="preserve">Table </w:t>
      </w:r>
      <w:bookmarkEnd w:id="314"/>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15" w:name="_PERM_MCCTEMPBM_CRPT26640002___4" w:colFirst="2" w:colLast="3"/>
            <w:bookmarkStart w:id="316"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17" w:name="_PERM_MCCTEMPBM_CRPT26640004___4" w:colFirst="2" w:colLast="3"/>
            <w:bookmarkStart w:id="318" w:name="_PERM_MCCTEMPBM_CRPT26640003___7" w:colFirst="0" w:colLast="0"/>
            <w:bookmarkEnd w:id="315"/>
            <w:bookmarkEnd w:id="316"/>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19" w:name="_PERM_MCCTEMPBM_CRPT26640005___7" w:colFirst="0" w:colLast="0"/>
            <w:bookmarkEnd w:id="317"/>
            <w:bookmarkEnd w:id="318"/>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20" w:name="_PERM_MCCTEMPBM_CRPT26640006___4"/>
            <w:r w:rsidRPr="00916504">
              <w:rPr>
                <w:rFonts w:eastAsia="DengXian" w:hint="eastAsia"/>
              </w:rPr>
              <w:t>X</w:t>
            </w:r>
            <w:bookmarkEnd w:id="320"/>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21" w:name="_PERM_MCCTEMPBM_CRPT26640007___4"/>
            <w:r w:rsidRPr="00916504">
              <w:rPr>
                <w:rFonts w:eastAsia="DengXian"/>
              </w:rPr>
              <w:t>X</w:t>
            </w:r>
            <w:bookmarkEnd w:id="321"/>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22" w:name="_PERM_MCCTEMPBM_CRPT26640008___7" w:colFirst="0" w:colLast="0"/>
            <w:bookmarkEnd w:id="319"/>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23" w:name="_PERM_MCCTEMPBM_CRPT26640009___4"/>
            <w:r w:rsidRPr="00916504">
              <w:rPr>
                <w:rFonts w:eastAsia="DengXian" w:hint="eastAsia"/>
              </w:rPr>
              <w:t>X</w:t>
            </w:r>
            <w:bookmarkEnd w:id="323"/>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24" w:name="_PERM_MCCTEMPBM_CRPT26640010___7" w:colFirst="0" w:colLast="0"/>
            <w:bookmarkEnd w:id="322"/>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25" w:name="_PERM_MCCTEMPBM_CRPT26640011___4"/>
            <w:r w:rsidRPr="00916504">
              <w:rPr>
                <w:rFonts w:eastAsia="DengXian"/>
              </w:rPr>
              <w:t>X</w:t>
            </w:r>
            <w:bookmarkEnd w:id="325"/>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26" w:name="_PERM_MCCTEMPBM_CRPT26640012___4"/>
            <w:r w:rsidRPr="00916504">
              <w:rPr>
                <w:rFonts w:eastAsia="DengXian"/>
              </w:rPr>
              <w:t>X</w:t>
            </w:r>
            <w:bookmarkEnd w:id="326"/>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27" w:name="_PERM_MCCTEMPBM_CRPT26640014___4" w:colFirst="2" w:colLast="3"/>
            <w:bookmarkStart w:id="328" w:name="_PERM_MCCTEMPBM_CRPT26640013___7" w:colFirst="0" w:colLast="0"/>
            <w:bookmarkEnd w:id="324"/>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29" w:name="_PERM_MCCTEMPBM_CRPT26640015___7" w:colFirst="0" w:colLast="0"/>
            <w:bookmarkEnd w:id="327"/>
            <w:bookmarkEnd w:id="328"/>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30" w:name="_PERM_MCCTEMPBM_CRPT26640016___4"/>
            <w:r w:rsidRPr="00916504">
              <w:rPr>
                <w:rFonts w:eastAsia="DengXian"/>
              </w:rPr>
              <w:t>X</w:t>
            </w:r>
            <w:bookmarkEnd w:id="330"/>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31" w:name="_PERM_MCCTEMPBM_CRPT26640017___7" w:colFirst="0" w:colLast="0"/>
            <w:bookmarkEnd w:id="329"/>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32" w:name="_PERM_MCCTEMPBM_CRPT26640018___4"/>
            <w:r w:rsidRPr="00916504">
              <w:rPr>
                <w:rFonts w:eastAsia="DengXian"/>
              </w:rPr>
              <w:t>X</w:t>
            </w:r>
            <w:r w:rsidRPr="00916504">
              <w:rPr>
                <w:rFonts w:eastAsia="DengXian"/>
              </w:rPr>
              <w:br/>
              <w:t>(note 1)</w:t>
            </w:r>
            <w:bookmarkEnd w:id="332"/>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33" w:name="_PERM_MCCTEMPBM_CRPT26640019___4"/>
            <w:r w:rsidRPr="00916504">
              <w:rPr>
                <w:rFonts w:eastAsia="DengXian"/>
              </w:rPr>
              <w:t>X</w:t>
            </w:r>
            <w:r w:rsidRPr="00916504">
              <w:rPr>
                <w:rFonts w:eastAsia="DengXian"/>
              </w:rPr>
              <w:br/>
              <w:t>(note 1)</w:t>
            </w:r>
            <w:bookmarkEnd w:id="333"/>
          </w:p>
        </w:tc>
      </w:tr>
      <w:bookmarkEnd w:id="331"/>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34"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35" w:name="_PERM_MCCTEMPBM_CRPT26640021___4"/>
            <w:r w:rsidRPr="00916504">
              <w:rPr>
                <w:rFonts w:eastAsia="DengXian"/>
              </w:rPr>
              <w:t>X</w:t>
            </w:r>
            <w:r w:rsidRPr="00916504">
              <w:rPr>
                <w:rFonts w:eastAsia="DengXian"/>
              </w:rPr>
              <w:br/>
              <w:t>(note 1)</w:t>
            </w:r>
            <w:bookmarkEnd w:id="335"/>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36"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36"/>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37" w:name="_PERM_MCCTEMPBM_CRPT26640026___7" w:colFirst="0" w:colLast="0"/>
            <w:bookmarkEnd w:id="334"/>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38" w:name="_PERM_MCCTEMPBM_CRPT26640027___4"/>
            <w:r w:rsidRPr="00916504">
              <w:rPr>
                <w:rFonts w:eastAsia="DengXian"/>
              </w:rPr>
              <w:t>X</w:t>
            </w:r>
            <w:r w:rsidRPr="00916504">
              <w:rPr>
                <w:rFonts w:eastAsia="DengXian"/>
              </w:rPr>
              <w:br/>
              <w:t>(note 1)</w:t>
            </w:r>
            <w:bookmarkEnd w:id="338"/>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39" w:name="_PERM_MCCTEMPBM_CRPT26640028___7" w:colFirst="0" w:colLast="0"/>
            <w:bookmarkEnd w:id="337"/>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40" w:name="_PERM_MCCTEMPBM_CRPT26640029___4"/>
            <w:r w:rsidRPr="00916504">
              <w:rPr>
                <w:rFonts w:eastAsia="DengXian" w:hint="eastAsia"/>
              </w:rPr>
              <w:t>X</w:t>
            </w:r>
            <w:bookmarkEnd w:id="340"/>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41" w:name="_PERM_MCCTEMPBM_CRPT26640030___4"/>
            <w:r w:rsidRPr="00916504">
              <w:rPr>
                <w:rFonts w:eastAsia="DengXian" w:hint="eastAsia"/>
              </w:rPr>
              <w:t>X</w:t>
            </w:r>
            <w:bookmarkEnd w:id="341"/>
          </w:p>
        </w:tc>
      </w:tr>
      <w:bookmarkEnd w:id="339"/>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42" w:name="_CR6_10"/>
      <w:bookmarkStart w:id="343" w:name="_Toc162412411"/>
      <w:bookmarkEnd w:id="342"/>
      <w:r>
        <w:rPr>
          <w:lang w:eastAsia="zh-CN"/>
        </w:rPr>
        <w:t>6.10</w:t>
      </w:r>
      <w:r>
        <w:rPr>
          <w:lang w:eastAsia="zh-CN"/>
        </w:rPr>
        <w:tab/>
        <w:t>Policy control for Multicast and Broadcast services</w:t>
      </w:r>
      <w:bookmarkEnd w:id="313"/>
      <w:bookmarkEnd w:id="343"/>
    </w:p>
    <w:p w14:paraId="480FF98C" w14:textId="2CD59F56" w:rsidR="00061FA4" w:rsidRDefault="00061FA4" w:rsidP="00B04E04">
      <w:pPr>
        <w:pStyle w:val="Heading3"/>
        <w:rPr>
          <w:lang w:eastAsia="ja-JP"/>
        </w:rPr>
      </w:pPr>
      <w:bookmarkStart w:id="344" w:name="_CR6_10_1"/>
      <w:bookmarkStart w:id="345" w:name="_Toc162412412"/>
      <w:bookmarkEnd w:id="344"/>
      <w:r>
        <w:rPr>
          <w:lang w:eastAsia="ja-JP"/>
        </w:rPr>
        <w:t>6.10.1</w:t>
      </w:r>
      <w:r>
        <w:rPr>
          <w:lang w:eastAsia="ja-JP"/>
        </w:rPr>
        <w:tab/>
        <w:t>General</w:t>
      </w:r>
      <w:bookmarkEnd w:id="345"/>
    </w:p>
    <w:p w14:paraId="026DA98C" w14:textId="52173D8F"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485BB9">
        <w:rPr>
          <w:rFonts w:eastAsia="DengXian"/>
          <w:lang w:eastAsia="ja-JP"/>
        </w:rPr>
        <w:t>TS 23.50</w:t>
      </w:r>
      <w:r w:rsidR="00485BB9">
        <w:rPr>
          <w:rFonts w:eastAsia="DengXian"/>
          <w:lang w:eastAsia="zh-CN"/>
        </w:rPr>
        <w:t>3</w:t>
      </w:r>
      <w:r w:rsidR="00485BB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lastRenderedPageBreak/>
        <w:t>-</w:t>
      </w:r>
      <w:r>
        <w:rPr>
          <w:lang w:eastAsia="zh-CN"/>
        </w:rPr>
        <w:tab/>
        <w:t>MBS policy information consists of:</w:t>
      </w:r>
    </w:p>
    <w:p w14:paraId="3F838311" w14:textId="5E7E2006"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485BB9" w:rsidRPr="006D6441">
        <w:t>TS</w:t>
      </w:r>
      <w:r w:rsidR="00485BB9">
        <w:t> </w:t>
      </w:r>
      <w:r w:rsidR="00485BB9" w:rsidRPr="006D6441">
        <w:t>23.503</w:t>
      </w:r>
      <w:r w:rsidR="00485BB9">
        <w:t> </w:t>
      </w:r>
      <w:r w:rsidR="00485BB9"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189F074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485BB9" w:rsidRPr="006D6441">
        <w:rPr>
          <w:rFonts w:eastAsia="DengXian"/>
        </w:rPr>
        <w:t>TS</w:t>
      </w:r>
      <w:r w:rsidR="00485BB9">
        <w:rPr>
          <w:rFonts w:eastAsia="DengXian"/>
        </w:rPr>
        <w:t> </w:t>
      </w:r>
      <w:r w:rsidR="00485BB9" w:rsidRPr="006D6441">
        <w:rPr>
          <w:rFonts w:eastAsia="DengXian"/>
        </w:rPr>
        <w:t>23.503</w:t>
      </w:r>
      <w:r w:rsidR="00485BB9">
        <w:rPr>
          <w:rFonts w:eastAsia="DengXian"/>
        </w:rPr>
        <w:t> </w:t>
      </w:r>
      <w:r w:rsidR="00485BB9"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46" w:name="_Toc70079049"/>
      <w:bookmarkStart w:id="347" w:name="_Toc66391756"/>
      <w:bookmarkStart w:id="348"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49" w:name="_CR6_10_2"/>
      <w:bookmarkStart w:id="350" w:name="_Toc162412413"/>
      <w:bookmarkEnd w:id="349"/>
      <w:r>
        <w:rPr>
          <w:lang w:eastAsia="ja-JP"/>
        </w:rPr>
        <w:t>6.10.2</w:t>
      </w:r>
      <w:r>
        <w:rPr>
          <w:lang w:eastAsia="ja-JP"/>
        </w:rPr>
        <w:tab/>
        <w:t>MBS Session policy control data in UDR</w:t>
      </w:r>
      <w:bookmarkEnd w:id="350"/>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51" w:name="_CRTable6_10_21"/>
      <w:r>
        <w:t xml:space="preserve">Table </w:t>
      </w:r>
      <w:bookmarkEnd w:id="351"/>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52" w:name="_CR6_11"/>
      <w:bookmarkStart w:id="353" w:name="_Toc162412414"/>
      <w:bookmarkEnd w:id="352"/>
      <w:r w:rsidRPr="00152B89">
        <w:rPr>
          <w:lang w:eastAsia="ko-KR"/>
        </w:rPr>
        <w:t>6.11</w:t>
      </w:r>
      <w:r w:rsidRPr="00152B89">
        <w:rPr>
          <w:lang w:eastAsia="ko-KR"/>
        </w:rPr>
        <w:tab/>
        <w:t>Service Announcement</w:t>
      </w:r>
      <w:bookmarkEnd w:id="346"/>
      <w:bookmarkEnd w:id="353"/>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77777777" w:rsidR="007D3E06" w:rsidRDefault="007D3E06" w:rsidP="006E24B8">
      <w:pPr>
        <w:rPr>
          <w:rFonts w:eastAsia="DengXian"/>
        </w:rPr>
      </w:pPr>
      <w:r>
        <w:rPr>
          <w:rFonts w:eastAsia="DengXian"/>
        </w:rPr>
        <w:t>The Service Announcement may be encoded as defined in TS 26.517 [22] or use application specific formats outside the scope of 3GPP.</w:t>
      </w:r>
    </w:p>
    <w:p w14:paraId="4C325168" w14:textId="77777777" w:rsidR="007D3E06" w:rsidRDefault="007D3E06" w:rsidP="006E24B8">
      <w:pPr>
        <w:rPr>
          <w:rFonts w:eastAsia="DengXian"/>
        </w:rPr>
      </w:pPr>
      <w:r>
        <w:rPr>
          <w:rFonts w:eastAsia="DengXian"/>
        </w:rPr>
        <w:t>Service Announcement information may be delivered to the UE via application specific means or as defined in TS 26.502 [18], using one of the following methods:</w:t>
      </w:r>
    </w:p>
    <w:p w14:paraId="13058B2C" w14:textId="77777777" w:rsidR="007D3E06" w:rsidRDefault="007D3E06" w:rsidP="006C13DF">
      <w:pPr>
        <w:pStyle w:val="B1"/>
        <w:rPr>
          <w:rFonts w:eastAsia="DengXian"/>
        </w:rPr>
      </w:pPr>
      <w:r>
        <w:rPr>
          <w:rFonts w:eastAsia="DengXian"/>
        </w:rPr>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t>-</w:t>
      </w:r>
      <w:r>
        <w:rPr>
          <w:rFonts w:eastAsia="DengXian"/>
        </w:rPr>
        <w:tab/>
        <w:t>Via a regular PDU Session.</w:t>
      </w:r>
    </w:p>
    <w:p w14:paraId="5004EBC0" w14:textId="1F44B310" w:rsidR="007D3E06" w:rsidRDefault="007D3E06" w:rsidP="006C13DF">
      <w:pPr>
        <w:pStyle w:val="NO"/>
        <w:rPr>
          <w:rFonts w:eastAsia="DengXian"/>
        </w:rPr>
      </w:pPr>
      <w:r>
        <w:rPr>
          <w:rFonts w:eastAsia="DengXian"/>
        </w:rPr>
        <w:lastRenderedPageBreak/>
        <w:t>NOTE 1:</w:t>
      </w:r>
      <w:r>
        <w:rPr>
          <w:rFonts w:eastAsia="DengXian"/>
        </w:rPr>
        <w:tab/>
        <w:t>Pre-configured service announcement is specified in TS 24.575 [26].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108504CD"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485BB9">
        <w:rPr>
          <w:rFonts w:eastAsia="DengXian"/>
        </w:rPr>
        <w:t>TS 23.502 [</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2E23D17"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8630F09"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6B44A4C2" w:rsidR="00315CB9" w:rsidRPr="0022200E" w:rsidRDefault="00315CB9" w:rsidP="00315CB9">
      <w:pPr>
        <w:pStyle w:val="NO"/>
        <w:rPr>
          <w:rFonts w:eastAsia="SimSun"/>
          <w:lang w:eastAsia="ja-JP"/>
        </w:rPr>
      </w:pPr>
      <w:r>
        <w:t>NOTE </w:t>
      </w:r>
      <w:r w:rsidR="007D3E06">
        <w:t>9</w:t>
      </w:r>
      <w:r w:rsidRPr="00152B89">
        <w:t>:</w:t>
      </w:r>
      <w:r w:rsidRPr="00152B89">
        <w:tab/>
      </w:r>
      <w:r>
        <w:t xml:space="preserve">Service announcement can comply with </w:t>
      </w:r>
      <w:r w:rsidR="00485BB9">
        <w:t>TS 26.502 [</w:t>
      </w:r>
      <w:r>
        <w:t xml:space="preserve">18] and </w:t>
      </w:r>
      <w:r w:rsidR="00485BB9">
        <w:t>TS 23.289 [</w:t>
      </w:r>
      <w:r>
        <w:t>21] or follow an application specific format.</w:t>
      </w:r>
    </w:p>
    <w:p w14:paraId="271C4457" w14:textId="4371942C"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 xml:space="preserve">For supporting MBS security function, information included in Service Announcement is defined in </w:t>
      </w:r>
      <w:r w:rsidR="00485BB9">
        <w:rPr>
          <w:rFonts w:eastAsia="SimSun"/>
          <w:lang w:eastAsia="ja-JP"/>
        </w:rPr>
        <w:t>TS 26.502 [</w:t>
      </w:r>
      <w:r>
        <w:rPr>
          <w:rFonts w:eastAsia="SimSun"/>
          <w:lang w:eastAsia="ja-JP"/>
        </w:rPr>
        <w:t>18].</w:t>
      </w:r>
    </w:p>
    <w:p w14:paraId="3A8E784D" w14:textId="7344D3BB" w:rsidR="007C0D5C" w:rsidRDefault="007C0D5C" w:rsidP="007C0D5C">
      <w:pPr>
        <w:pStyle w:val="Heading2"/>
        <w:rPr>
          <w:lang w:eastAsia="ko-KR"/>
        </w:rPr>
      </w:pPr>
      <w:bookmarkStart w:id="354" w:name="_CR6_12"/>
      <w:bookmarkStart w:id="355" w:name="_Toc162412415"/>
      <w:bookmarkEnd w:id="354"/>
      <w:r>
        <w:rPr>
          <w:lang w:eastAsia="ko-KR"/>
        </w:rPr>
        <w:t>6.12</w:t>
      </w:r>
      <w:r>
        <w:rPr>
          <w:lang w:eastAsia="ko-KR"/>
        </w:rPr>
        <w:tab/>
        <w:t>Paging strategy handling</w:t>
      </w:r>
      <w:bookmarkEnd w:id="355"/>
    </w:p>
    <w:p w14:paraId="45A6EE39" w14:textId="1B4FE0F7" w:rsidR="007C0D5C" w:rsidRDefault="007C0D5C" w:rsidP="007C0D5C">
      <w:pPr>
        <w:rPr>
          <w:lang w:eastAsia="ko-KR"/>
        </w:rPr>
      </w:pPr>
      <w:r>
        <w:rPr>
          <w:lang w:eastAsia="ko-KR"/>
        </w:rPr>
        <w:t xml:space="preserve">Compared to the paging strategy handling specified in clause 5.4.3 of </w:t>
      </w:r>
      <w:r w:rsidR="00485BB9">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56" w:name="_CR6_13"/>
      <w:bookmarkStart w:id="357" w:name="_Toc162412416"/>
      <w:bookmarkEnd w:id="356"/>
      <w:r>
        <w:rPr>
          <w:lang w:eastAsia="ko-KR"/>
        </w:rPr>
        <w:lastRenderedPageBreak/>
        <w:t>6.13</w:t>
      </w:r>
      <w:r>
        <w:rPr>
          <w:lang w:eastAsia="ko-KR"/>
        </w:rPr>
        <w:tab/>
        <w:t>MBS Security function</w:t>
      </w:r>
      <w:bookmarkEnd w:id="357"/>
    </w:p>
    <w:p w14:paraId="1C1421B4" w14:textId="07D56474"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485BB9">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73169FF7"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485BB9">
        <w:t>TS 33.501 [</w:t>
      </w:r>
      <w:r>
        <w:t>20] is used:</w:t>
      </w:r>
    </w:p>
    <w:p w14:paraId="77CF2F77" w14:textId="04A46C8A" w:rsidR="00C15F2F" w:rsidRDefault="00C15F2F" w:rsidP="00C15F2F">
      <w:pPr>
        <w:pStyle w:val="B1"/>
      </w:pPr>
      <w:r>
        <w:t>-</w:t>
      </w:r>
      <w:r>
        <w:tab/>
        <w:t xml:space="preserve">The multicast session security context, as defined in </w:t>
      </w:r>
      <w:r w:rsidR="00485BB9">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CD8BCDB"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485BB9">
        <w:t>TS 33.501 [</w:t>
      </w:r>
      <w:r>
        <w:t>20].</w:t>
      </w:r>
    </w:p>
    <w:p w14:paraId="1D1AEAD5" w14:textId="4193E82A" w:rsidR="00C15F2F" w:rsidRDefault="00C15F2F" w:rsidP="00F617EC">
      <w:pPr>
        <w:pStyle w:val="NO"/>
      </w:pPr>
      <w:r>
        <w:t>NOTE 2:</w:t>
      </w:r>
      <w:r>
        <w:tab/>
        <w:t xml:space="preserve">Interaction between MBSF and MBSTF will be defined in </w:t>
      </w:r>
      <w:r w:rsidR="00485BB9">
        <w:t>TS 33.501 [</w:t>
      </w:r>
      <w:r>
        <w:t xml:space="preserve">20] and </w:t>
      </w:r>
      <w:r w:rsidR="00485BB9">
        <w:t>TS 26.502 [</w:t>
      </w:r>
      <w:r>
        <w:t>18].</w:t>
      </w:r>
    </w:p>
    <w:p w14:paraId="7AFD7524" w14:textId="4B9595E7" w:rsidR="00C15F2F" w:rsidRDefault="00C15F2F" w:rsidP="00F617EC">
      <w:pPr>
        <w:pStyle w:val="NO"/>
      </w:pPr>
      <w:r>
        <w:t>NOTE 3:</w:t>
      </w:r>
      <w:r>
        <w:tab/>
        <w:t xml:space="preserve">The additions to the user plane procedure to support the security function for multicast and broadcast can be used as defined in </w:t>
      </w:r>
      <w:r w:rsidR="00485BB9">
        <w:t>TS 33.501 [</w:t>
      </w:r>
      <w:r>
        <w:t>20].</w:t>
      </w:r>
    </w:p>
    <w:p w14:paraId="3AA0AA01" w14:textId="50FEF19F" w:rsidR="004F5EF9" w:rsidRDefault="004F5EF9" w:rsidP="004F5EF9">
      <w:pPr>
        <w:pStyle w:val="Heading2"/>
        <w:rPr>
          <w:lang w:eastAsia="ko-KR"/>
        </w:rPr>
      </w:pPr>
      <w:bookmarkStart w:id="358" w:name="_CR6_14"/>
      <w:bookmarkStart w:id="359" w:name="_Toc162412417"/>
      <w:bookmarkEnd w:id="358"/>
      <w:r>
        <w:rPr>
          <w:lang w:eastAsia="ko-KR"/>
        </w:rPr>
        <w:t>6.14</w:t>
      </w:r>
      <w:r>
        <w:rPr>
          <w:lang w:eastAsia="ko-KR"/>
        </w:rPr>
        <w:tab/>
        <w:t>MBS Service Information</w:t>
      </w:r>
      <w:bookmarkEnd w:id="359"/>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lastRenderedPageBreak/>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60" w:name="_CR6_15"/>
      <w:bookmarkStart w:id="361" w:name="_Toc162412418"/>
      <w:bookmarkEnd w:id="360"/>
      <w:r>
        <w:rPr>
          <w:lang w:eastAsia="ko-KR"/>
        </w:rPr>
        <w:t>6.15</w:t>
      </w:r>
      <w:r>
        <w:rPr>
          <w:lang w:eastAsia="ko-KR"/>
        </w:rPr>
        <w:tab/>
        <w:t>Group Message Delivery</w:t>
      </w:r>
      <w:bookmarkEnd w:id="361"/>
    </w:p>
    <w:p w14:paraId="72228BC9" w14:textId="53E5B4B6"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p>
    <w:p w14:paraId="0CAE20A6" w14:textId="5B8DF504" w:rsidR="006B001F" w:rsidRDefault="006B001F" w:rsidP="00DF6DF6">
      <w:pPr>
        <w:rPr>
          <w:lang w:eastAsia="ko-KR"/>
        </w:rPr>
      </w:pPr>
      <w:r>
        <w:rPr>
          <w:lang w:eastAsia="ko-KR"/>
        </w:rPr>
        <w:t xml:space="preserve">Group Message Delivery utilizes the Object Distribution Method in MBSTF specified in </w:t>
      </w:r>
      <w:r w:rsidR="00485BB9">
        <w:rPr>
          <w:lang w:eastAsia="ko-KR"/>
        </w:rPr>
        <w:t>TS 26.502 [</w:t>
      </w:r>
      <w:r>
        <w:rPr>
          <w:lang w:eastAsia="ko-KR"/>
        </w:rPr>
        <w:t>18]. The Object Distribution Method can benefit from Application Layer Forward Error Correction (AL-FEC) to achieve reliable delivery.</w:t>
      </w:r>
    </w:p>
    <w:p w14:paraId="75506161" w14:textId="561FD79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485BB9">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The AF can invoke the Nmbsmf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62" w:name="_CR6_16"/>
      <w:bookmarkStart w:id="363" w:name="_Toc162412419"/>
      <w:bookmarkEnd w:id="362"/>
      <w:r>
        <w:rPr>
          <w:lang w:eastAsia="ko-KR"/>
        </w:rPr>
        <w:t>6.16</w:t>
      </w:r>
      <w:r>
        <w:rPr>
          <w:lang w:eastAsia="ko-KR"/>
        </w:rPr>
        <w:tab/>
        <w:t>Support of MBS data reception for UEs using power saving functions</w:t>
      </w:r>
      <w:bookmarkEnd w:id="363"/>
    </w:p>
    <w:p w14:paraId="1466A888" w14:textId="31D851A0"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485BB9">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64" w:name="_CR6_17"/>
      <w:bookmarkStart w:id="365" w:name="_Toc162412420"/>
      <w:bookmarkEnd w:id="364"/>
      <w:r>
        <w:rPr>
          <w:lang w:eastAsia="ko-KR"/>
        </w:rPr>
        <w:lastRenderedPageBreak/>
        <w:t>6.17</w:t>
      </w:r>
      <w:r>
        <w:rPr>
          <w:lang w:eastAsia="ko-KR"/>
        </w:rPr>
        <w:tab/>
        <w:t>Support of Multicast MBS session data reception in UE with RRC_INACTIVE state</w:t>
      </w:r>
      <w:bookmarkEnd w:id="365"/>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2AD99F19" w:rsidR="006864E7" w:rsidRDefault="006864E7" w:rsidP="006864E7">
      <w:pPr>
        <w:pStyle w:val="NO"/>
      </w:pPr>
      <w:r>
        <w:t>NOTE 2:</w:t>
      </w:r>
      <w:r>
        <w:tab/>
        <w:t xml:space="preserve">The "RRC Inactive Assistance Information" in clause 5.3.3.2.5 of </w:t>
      </w:r>
      <w:r w:rsidR="00485BB9">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0D15ACBE" w14:textId="77777777"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66" w:name="_CR6_18"/>
      <w:bookmarkStart w:id="367" w:name="_Toc162412421"/>
      <w:bookmarkEnd w:id="366"/>
      <w:r>
        <w:rPr>
          <w:lang w:eastAsia="ko-KR"/>
        </w:rPr>
        <w:t>6.18</w:t>
      </w:r>
      <w:r>
        <w:rPr>
          <w:lang w:eastAsia="ko-KR"/>
        </w:rPr>
        <w:tab/>
        <w:t>Resource sharing across broadcast MBS Sessions during network sharing</w:t>
      </w:r>
      <w:bookmarkEnd w:id="367"/>
    </w:p>
    <w:p w14:paraId="3149EAE5" w14:textId="173B0925" w:rsidR="00474DA4" w:rsidRDefault="00474DA4" w:rsidP="00474DA4">
      <w:pPr>
        <w:rPr>
          <w:lang w:eastAsia="ko-KR"/>
        </w:rPr>
      </w:pPr>
      <w:r>
        <w:rPr>
          <w:lang w:eastAsia="ko-KR"/>
        </w:rPr>
        <w:t xml:space="preserve">In network sharing scenario as specified in clause 5.18 of </w:t>
      </w:r>
      <w:r w:rsidR="00485BB9">
        <w:rPr>
          <w:lang w:eastAsia="ko-KR"/>
        </w:rPr>
        <w:t>TS 23.501 [</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lastRenderedPageBreak/>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3E2151FB"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 , i.e. towards only one, some or all operators' 5GC(s). If N3mb multicast transport is used (not shown in Figure 6.18-1), the NG-RAN node decides which multicast group(s) (i.e. LL SSM(s)) to join.</w:t>
      </w:r>
      <w:r>
        <w:rPr>
          <w:lang w:eastAsia="ko-KR"/>
        </w:rPr>
        <w:t>. Over the Uu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1" type="#_x0000_t75" style="width:447.6pt;height:235.9pt" o:ole="">
            <v:imagedata r:id="rId45" o:title=""/>
          </v:shape>
          <o:OLEObject Type="Embed" ProgID="Visio.Drawing.15" ShapeID="_x0000_i1041" DrawAspect="Content" ObjectID="_1773025219" r:id="rId46"/>
        </w:object>
      </w:r>
    </w:p>
    <w:p w14:paraId="2B2858EE" w14:textId="49DE6CDA" w:rsidR="00474DA4" w:rsidRPr="00474DA4" w:rsidRDefault="00474DA4" w:rsidP="00522F9C">
      <w:pPr>
        <w:pStyle w:val="TF"/>
      </w:pPr>
      <w:bookmarkStart w:id="368" w:name="_CRFigure6_181"/>
      <w:r>
        <w:t xml:space="preserve">Figure </w:t>
      </w:r>
      <w:bookmarkEnd w:id="368"/>
      <w:r>
        <w:t>6.18-1: Example of Resource sharing across multiple broadcast MBS Sessions via different CNs to deliver the same content during network sharing</w:t>
      </w:r>
    </w:p>
    <w:p w14:paraId="0768A0BB" w14:textId="531949DC" w:rsidR="00C761F0" w:rsidRDefault="00C761F0" w:rsidP="00C761F0">
      <w:pPr>
        <w:pStyle w:val="Heading2"/>
        <w:rPr>
          <w:lang w:eastAsia="ko-KR"/>
        </w:rPr>
      </w:pPr>
      <w:bookmarkStart w:id="369" w:name="_CR7"/>
      <w:bookmarkStart w:id="370" w:name="_Toc162412422"/>
      <w:bookmarkEnd w:id="369"/>
      <w:r>
        <w:rPr>
          <w:lang w:eastAsia="ko-KR"/>
        </w:rPr>
        <w:lastRenderedPageBreak/>
        <w:t>6.19</w:t>
      </w:r>
      <w:r>
        <w:rPr>
          <w:lang w:eastAsia="ko-KR"/>
        </w:rPr>
        <w:tab/>
        <w:t>Support of Broadcast MBS Session Intended for NR RedCap UEs</w:t>
      </w:r>
      <w:bookmarkEnd w:id="370"/>
    </w:p>
    <w:p w14:paraId="0A106416" w14:textId="77777777" w:rsidR="00C761F0" w:rsidRDefault="00C761F0" w:rsidP="00C761F0">
      <w:pPr>
        <w:rPr>
          <w:lang w:eastAsia="ko-KR"/>
        </w:rPr>
      </w:pPr>
      <w:r>
        <w:rPr>
          <w:lang w:eastAsia="ko-KR"/>
        </w:rPr>
        <w:t>TS 38.300 [9] defines the NR RedCap UEs that can only support limited bandwidth and have lower complexity compared to non-RedCap UEs. As defined in TS 38.331 [28], NG-RAN needs to be able to determine whether the broadcast MBS session is intended only for NR RedCap UEs, both for NR RedCap UEs and non-RedCap UEs, or only by non-RedCap UEs, in order to allocate the appropriate radio resource.</w:t>
      </w:r>
    </w:p>
    <w:p w14:paraId="4D7C2269" w14:textId="77777777" w:rsidR="00C761F0" w:rsidRDefault="00C761F0" w:rsidP="00C761F0">
      <w:pPr>
        <w:rPr>
          <w:lang w:eastAsia="ko-KR"/>
        </w:rPr>
      </w:pPr>
      <w:r>
        <w:rPr>
          <w:lang w:eastAsia="ko-KR"/>
        </w:rPr>
        <w:t>The "NR RedCap UE information" parameter comprises an indication for a broadcast MBS session that can take the following values: "MBS session expected to be received only by RedCap UEs", "MBS session expected to be received both by RedCap UEs and non-RedCap UEs", or "MBS session expected to be received only by non-RedCap UEs".</w:t>
      </w:r>
    </w:p>
    <w:p w14:paraId="5D5ED026" w14:textId="77777777" w:rsidR="00C761F0" w:rsidRDefault="00C761F0" w:rsidP="00C761F0">
      <w:pPr>
        <w:rPr>
          <w:lang w:eastAsia="ko-KR"/>
        </w:rPr>
      </w:pPr>
      <w:r>
        <w:rPr>
          <w:lang w:eastAsia="ko-KR"/>
        </w:rPr>
        <w:t>The "NR RedCap UE Information" parameter is provided by the AF to the NEF/MBSF and the MB-SMF as part of MBS Session Creation. The MB-SMF then forwards the "NR RedCap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The "NR RedCap UE Information" parameter may be updated by the AF to the NEF/MBSF and the MB-SMF as part of MBS Session Update. The MB-SMF then forwards the updated information to the NG-RAN via the AMF in MBS Session Update procedure defined in clause 7.3.3.</w:t>
      </w:r>
    </w:p>
    <w:p w14:paraId="25A6B116" w14:textId="77777777" w:rsidR="00C761F0" w:rsidRDefault="00C761F0" w:rsidP="009F75E9">
      <w:pPr>
        <w:pStyle w:val="NO"/>
      </w:pPr>
      <w:r>
        <w:t>NOTE:</w:t>
      </w:r>
      <w:r>
        <w:tab/>
        <w:t>It is up to NG-RAN implementation how the "NR RedCap UEs Information" parameter is used. When the "NR RedCap UE Information" is absent, it is up to NG-RAN implementation whether/how to enable Redcap UE to receive broadcast MBS session</w:t>
      </w:r>
    </w:p>
    <w:p w14:paraId="370600BF" w14:textId="77777777" w:rsidR="00731C5F" w:rsidRDefault="00731C5F" w:rsidP="00731C5F">
      <w:pPr>
        <w:pStyle w:val="Heading1"/>
        <w:rPr>
          <w:lang w:eastAsia="ko-KR"/>
        </w:rPr>
      </w:pPr>
      <w:bookmarkStart w:id="371" w:name="_Toc162412423"/>
      <w:r>
        <w:rPr>
          <w:lang w:eastAsia="ko-KR"/>
        </w:rPr>
        <w:t>7</w:t>
      </w:r>
      <w:r>
        <w:rPr>
          <w:lang w:eastAsia="ko-KR"/>
        </w:rPr>
        <w:tab/>
      </w:r>
      <w:r w:rsidRPr="000C2A37">
        <w:rPr>
          <w:lang w:eastAsia="ko-KR"/>
        </w:rPr>
        <w:t>MBS procedures</w:t>
      </w:r>
      <w:bookmarkEnd w:id="347"/>
      <w:bookmarkEnd w:id="348"/>
      <w:bookmarkEnd w:id="371"/>
    </w:p>
    <w:p w14:paraId="7C5770D5" w14:textId="77777777" w:rsidR="00731C5F" w:rsidRDefault="00731C5F" w:rsidP="00731C5F">
      <w:pPr>
        <w:pStyle w:val="Heading2"/>
        <w:rPr>
          <w:lang w:eastAsia="ko-KR"/>
        </w:rPr>
      </w:pPr>
      <w:bookmarkStart w:id="372" w:name="_CR7_1"/>
      <w:bookmarkStart w:id="373" w:name="_Toc66391757"/>
      <w:bookmarkStart w:id="374" w:name="_Toc70079051"/>
      <w:bookmarkStart w:id="375" w:name="_Toc162412424"/>
      <w:bookmarkEnd w:id="372"/>
      <w:r>
        <w:rPr>
          <w:lang w:eastAsia="ko-KR"/>
        </w:rPr>
        <w:t>7</w:t>
      </w:r>
      <w:r>
        <w:rPr>
          <w:rFonts w:hint="eastAsia"/>
          <w:lang w:eastAsia="ko-KR"/>
        </w:rPr>
        <w:t>.1</w:t>
      </w:r>
      <w:r>
        <w:rPr>
          <w:lang w:eastAsia="ko-KR"/>
        </w:rPr>
        <w:tab/>
      </w:r>
      <w:r w:rsidRPr="000C2A37">
        <w:rPr>
          <w:lang w:eastAsia="ko-KR"/>
        </w:rPr>
        <w:t>Common procedure for Multicast and Broadcast</w:t>
      </w:r>
      <w:bookmarkEnd w:id="373"/>
      <w:bookmarkEnd w:id="374"/>
      <w:bookmarkEnd w:id="375"/>
    </w:p>
    <w:p w14:paraId="4190863A" w14:textId="110A91AB" w:rsidR="00731C5F" w:rsidRDefault="00731C5F" w:rsidP="00731C5F">
      <w:pPr>
        <w:pStyle w:val="Heading3"/>
        <w:rPr>
          <w:lang w:eastAsia="zh-CN"/>
        </w:rPr>
      </w:pPr>
      <w:bookmarkStart w:id="376" w:name="_CR7_1_1"/>
      <w:bookmarkStart w:id="377" w:name="_Toc66391758"/>
      <w:bookmarkStart w:id="378" w:name="_Toc70079052"/>
      <w:bookmarkStart w:id="379" w:name="_Toc162412425"/>
      <w:bookmarkEnd w:id="376"/>
      <w:r>
        <w:rPr>
          <w:lang w:eastAsia="zh-CN"/>
        </w:rPr>
        <w:t>7.1.1</w:t>
      </w:r>
      <w:r>
        <w:rPr>
          <w:lang w:eastAsia="zh-CN"/>
        </w:rPr>
        <w:tab/>
        <w:t>MBS</w:t>
      </w:r>
      <w:bookmarkEnd w:id="377"/>
      <w:r>
        <w:rPr>
          <w:lang w:eastAsia="zh-CN"/>
        </w:rPr>
        <w:t xml:space="preserve"> </w:t>
      </w:r>
      <w:r>
        <w:rPr>
          <w:lang w:eastAsia="ko-KR"/>
        </w:rPr>
        <w:t>Session</w:t>
      </w:r>
      <w:bookmarkEnd w:id="378"/>
      <w:r w:rsidR="00223534">
        <w:rPr>
          <w:lang w:eastAsia="ko-KR"/>
        </w:rPr>
        <w:t xml:space="preserve"> Management</w:t>
      </w:r>
      <w:bookmarkEnd w:id="379"/>
    </w:p>
    <w:p w14:paraId="3FAF119D" w14:textId="3115006D" w:rsidR="004E09CC" w:rsidRDefault="00B57B1D" w:rsidP="004E09CC">
      <w:pPr>
        <w:pStyle w:val="Heading4"/>
      </w:pPr>
      <w:bookmarkStart w:id="380" w:name="_CR7_1_1_1"/>
      <w:bookmarkStart w:id="381" w:name="_Toc162412426"/>
      <w:bookmarkEnd w:id="380"/>
      <w:r>
        <w:t>7.1.1.1</w:t>
      </w:r>
      <w:r w:rsidR="004E09CC" w:rsidRPr="00904C71">
        <w:tab/>
      </w:r>
      <w:r w:rsidR="004E09CC">
        <w:t>General</w:t>
      </w:r>
      <w:bookmarkEnd w:id="381"/>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3634FC0E" w:rsidR="00064632" w:rsidRDefault="00064632" w:rsidP="004E09CC">
      <w:r>
        <w:t xml:space="preserve">Interactions between AF and MBSF based on the MB2 interface follow </w:t>
      </w:r>
      <w:r w:rsidR="00485BB9">
        <w:t>TS 23.468 [</w:t>
      </w:r>
      <w:r>
        <w:t>10]</w:t>
      </w:r>
      <w:r w:rsidR="00BB76D3">
        <w:t xml:space="preserve"> (see Annex C)</w:t>
      </w:r>
      <w:r>
        <w:t>.</w:t>
      </w:r>
    </w:p>
    <w:p w14:paraId="7E6BAC88" w14:textId="3B11C61B" w:rsidR="00064632" w:rsidRDefault="00064632" w:rsidP="004E09CC">
      <w:r>
        <w:t xml:space="preserve">Interactions between AF and MBSF based on the xMB interface follow </w:t>
      </w:r>
      <w:r w:rsidR="00485BB9">
        <w:t>TS 26.348 [</w:t>
      </w:r>
      <w:r>
        <w:t>11]</w:t>
      </w:r>
      <w:r w:rsidR="00BB76D3">
        <w:t xml:space="preserve"> (see Annex C)</w:t>
      </w:r>
      <w:r>
        <w:t>.</w:t>
      </w:r>
    </w:p>
    <w:p w14:paraId="68C58EF8" w14:textId="1D0BC5EB" w:rsidR="00064632" w:rsidRDefault="00064632" w:rsidP="004E09CC">
      <w:r>
        <w:t xml:space="preserve">Services offered by the MBSF and related interactions based on that service between MBSF and AF or NEF (if MBSF and NEF are split as shown in configuration 2) are specified in </w:t>
      </w:r>
      <w:r w:rsidR="00485BB9">
        <w:t>TS 26.502 [</w:t>
      </w:r>
      <w:r>
        <w:t>18].</w:t>
      </w:r>
    </w:p>
    <w:p w14:paraId="7AFC123F" w14:textId="5DABA76C" w:rsidR="00064632" w:rsidRDefault="00064632" w:rsidP="004E09CC">
      <w:r>
        <w:t xml:space="preserve">Detailed interactions between the MBSF or NEF and the MBSTF are specified in </w:t>
      </w:r>
      <w:r w:rsidR="00485BB9">
        <w:t>TS 26.502 [</w:t>
      </w:r>
      <w:r>
        <w:t>18].</w:t>
      </w:r>
    </w:p>
    <w:p w14:paraId="4CD12C1E" w14:textId="6E75458D" w:rsidR="00F96550" w:rsidRPr="006B3D26" w:rsidRDefault="00B57B1D" w:rsidP="001772AA">
      <w:pPr>
        <w:pStyle w:val="Heading4"/>
      </w:pPr>
      <w:bookmarkStart w:id="382" w:name="_CR7_1_1_2"/>
      <w:bookmarkStart w:id="383" w:name="_Toc66391759"/>
      <w:bookmarkStart w:id="384" w:name="_Toc70079055"/>
      <w:bookmarkStart w:id="385" w:name="_Toc70930000"/>
      <w:bookmarkStart w:id="386" w:name="_Toc162412427"/>
      <w:bookmarkEnd w:id="382"/>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86"/>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lastRenderedPageBreak/>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2" type="#_x0000_t75" style="width:472.3pt;height:561.5pt" o:ole="">
            <v:imagedata r:id="rId47" o:title=""/>
          </v:shape>
          <o:OLEObject Type="Embed" ProgID="Visio.Drawing.15" ShapeID="_x0000_i1042" DrawAspect="Content" ObjectID="_1773025220" r:id="rId48"/>
        </w:object>
      </w:r>
    </w:p>
    <w:p w14:paraId="5346A2B9" w14:textId="5A2392AB" w:rsidR="00F96550" w:rsidRPr="006B3D26" w:rsidRDefault="00F96550" w:rsidP="00064632">
      <w:pPr>
        <w:pStyle w:val="TF"/>
      </w:pPr>
      <w:bookmarkStart w:id="387" w:name="_CRFigure7_1_1_21"/>
      <w:r w:rsidRPr="006B3D26">
        <w:t xml:space="preserve">Figure </w:t>
      </w:r>
      <w:bookmarkEnd w:id="387"/>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lastRenderedPageBreak/>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77777777"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 The subsequent steps are not executed.</w:t>
      </w:r>
    </w:p>
    <w:p w14:paraId="525C0C06" w14:textId="216B2A57" w:rsidR="004F7699" w:rsidRDefault="004F7699" w:rsidP="006C13DF">
      <w:pPr>
        <w:pStyle w:val="NO"/>
      </w:pPr>
      <w:r>
        <w:t>NOTE 3:</w:t>
      </w:r>
      <w:r>
        <w:tab/>
        <w:t>It is up to stage 3 to decide whether MBS area information can be provided.</w:t>
      </w:r>
    </w:p>
    <w:p w14:paraId="12B5D0C2" w14:textId="7CA7F482"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[NR RedCap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56ACD103" w:rsidR="005D4299" w:rsidRDefault="005D4299" w:rsidP="005D4299">
      <w:pPr>
        <w:pStyle w:val="NO"/>
      </w:pPr>
      <w:r>
        <w:t>NOTE </w:t>
      </w:r>
      <w:r w:rsidR="004F7699">
        <w:t>4</w:t>
      </w:r>
      <w:r>
        <w:t>:</w:t>
      </w:r>
      <w:r>
        <w:tab/>
        <w:t>The same QoS requirements are assumed to be provided by the AF for the broadcast MBS Sessions via multiple CNs delivering the same content.</w:t>
      </w:r>
    </w:p>
    <w:p w14:paraId="40FF6A64" w14:textId="3EDB3489" w:rsidR="004F5EF9" w:rsidRDefault="004F5EF9" w:rsidP="00B04E04">
      <w:pPr>
        <w:pStyle w:val="NO"/>
      </w:pPr>
      <w:r>
        <w:t>NOTE </w:t>
      </w:r>
      <w:r w:rsidR="004F7699">
        <w:t>5</w:t>
      </w:r>
      <w:r>
        <w:t>:</w:t>
      </w:r>
      <w:r>
        <w:tab/>
        <w:t>MBS session state is applicable for multicast MBS Session.</w:t>
      </w:r>
    </w:p>
    <w:p w14:paraId="3EA1E524" w14:textId="26D1AE20" w:rsidR="00C761F0" w:rsidRDefault="00C761F0" w:rsidP="00064632">
      <w:pPr>
        <w:pStyle w:val="B1"/>
      </w:pPr>
      <w:r>
        <w:lastRenderedPageBreak/>
        <w:tab/>
        <w:t>For broadcast communication, the AF may include the information that the broadcast MBS session is intended for NR RedCap UEs only or both for NR RedCap UEs and non-RedCap UEs in the "NR RedCap UE Information" parameter (as defined in clause 6.19).</w:t>
      </w:r>
    </w:p>
    <w:p w14:paraId="538DA2D1" w14:textId="76A8A3D4"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0778A2C8" w14:textId="77777777" w:rsidR="004F7699" w:rsidRDefault="004F7699" w:rsidP="00064632">
      <w:pPr>
        <w:pStyle w:val="B1"/>
      </w:pPr>
      <w:r>
        <w:tab/>
        <w:t>If the NEF/MBSF discovers MB-SMF candidates based on MBS service area, and the MBS service area is not covered by the MB-SMF service area of a single MB-SMF, the NEF/MBSF rejects the TMGI allocation with an error information indicating that the MBS service area cannot be covered by the MB-SMF service area of a single MB-SMF. The flow continues in step 20 below.</w:t>
      </w:r>
    </w:p>
    <w:p w14:paraId="1D00BA48" w14:textId="3B3E7B65" w:rsidR="004F7699" w:rsidRDefault="004F7699" w:rsidP="006C13DF">
      <w:pPr>
        <w:pStyle w:val="NO"/>
      </w:pPr>
      <w:r>
        <w:t>NOTE 6:</w:t>
      </w:r>
      <w:r>
        <w:tab/>
        <w:t>It is up to stage 3 to decide whether MBS area information can be provided.</w:t>
      </w:r>
    </w:p>
    <w:p w14:paraId="1DA56E1E" w14:textId="60D4F246"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[NR RedCap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485BB9">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127464C9" w14:textId="5C11A5BE" w:rsidR="00C761F0" w:rsidRDefault="00C761F0" w:rsidP="00064632">
      <w:pPr>
        <w:pStyle w:val="B1"/>
      </w:pPr>
      <w:r>
        <w:tab/>
        <w:t>For broadcast communication, the NEF/MBSF forwards the "NR RedCap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t>16.</w:t>
      </w:r>
      <w:r>
        <w:tab/>
        <w:t>The MB-SMF sends an Nmbsmf_MBSSession_Create response ([TMGI], [Allocated ingress address], [Information of area reduction]).</w:t>
      </w:r>
    </w:p>
    <w:p w14:paraId="235DF0C2" w14:textId="4F6ABEB9" w:rsidR="00064632" w:rsidRDefault="00064632" w:rsidP="00064632">
      <w:pPr>
        <w:pStyle w:val="B1"/>
      </w:pPr>
      <w:r>
        <w:lastRenderedPageBreak/>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348EF002" w:rsidR="004F7699" w:rsidRDefault="004F7699" w:rsidP="006C13DF">
      <w:pPr>
        <w:pStyle w:val="NO"/>
      </w:pPr>
      <w:r>
        <w:t>NOTE 7:</w:t>
      </w:r>
      <w:r>
        <w:tab/>
        <w:t>Details of the Information of area reduction is defined by stage 3.</w:t>
      </w:r>
    </w:p>
    <w:p w14:paraId="15FA2AF6" w14:textId="14AAC3CB"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4D23A94E" w:rsidR="00C37146" w:rsidRDefault="00C37146" w:rsidP="00B04E04">
      <w:pPr>
        <w:pStyle w:val="NO"/>
      </w:pPr>
      <w:r>
        <w:t>NOTE </w:t>
      </w:r>
      <w:r w:rsidR="004F7699">
        <w:t>8</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6C22F6F7" w:rsidR="00064632" w:rsidRDefault="00064632" w:rsidP="00064632">
      <w:pPr>
        <w:pStyle w:val="B1"/>
      </w:pPr>
      <w:r>
        <w:t>20.</w:t>
      </w:r>
      <w:r>
        <w:tab/>
        <w:t>The NEF/MBSF indicates the possibly allocated ingress address and other parameters (e.g. TMGI) to the AF via an Nnef_MBSSession_Create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388" w:name="_CR7_1_1_3"/>
      <w:bookmarkStart w:id="389" w:name="_Toc70079053"/>
      <w:bookmarkStart w:id="390" w:name="_Toc162412428"/>
      <w:bookmarkEnd w:id="388"/>
      <w:r>
        <w:t>7.1.1.3</w:t>
      </w:r>
      <w:r w:rsidR="00F96550" w:rsidRPr="006B3D26">
        <w:tab/>
        <w:t xml:space="preserve">MBS </w:t>
      </w:r>
      <w:r w:rsidR="00B93CBC">
        <w:t>S</w:t>
      </w:r>
      <w:r w:rsidR="00F96550" w:rsidRPr="006B3D26">
        <w:t xml:space="preserve">ession </w:t>
      </w:r>
      <w:bookmarkEnd w:id="389"/>
      <w:r w:rsidR="00B93CBC">
        <w:t xml:space="preserve">Creation </w:t>
      </w:r>
      <w:r w:rsidR="00F96550" w:rsidRPr="006B3D26">
        <w:t>with PCC</w:t>
      </w:r>
      <w:bookmarkEnd w:id="390"/>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3" type="#_x0000_t75" style="width:465.85pt;height:714.1pt" o:ole="">
            <v:imagedata r:id="rId49" o:title=""/>
          </v:shape>
          <o:OLEObject Type="Embed" ProgID="Visio.Drawing.15" ShapeID="_x0000_i1043" DrawAspect="Content" ObjectID="_1773025221" r:id="rId50"/>
        </w:object>
      </w:r>
    </w:p>
    <w:p w14:paraId="1B7E43A7" w14:textId="11DC0AF2" w:rsidR="00F96550" w:rsidRPr="006B3D26" w:rsidRDefault="00F96550" w:rsidP="00874289">
      <w:pPr>
        <w:pStyle w:val="TF"/>
      </w:pPr>
      <w:bookmarkStart w:id="391" w:name="_CRFigure7_1_1_31"/>
      <w:r w:rsidRPr="006B3D26">
        <w:lastRenderedPageBreak/>
        <w:t xml:space="preserve">Figure </w:t>
      </w:r>
      <w:bookmarkEnd w:id="391"/>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Npcf_MBSPolicyAuthorization_Create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The PCF sends an Npcf_MBSPolicyAuthorization_Create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lastRenderedPageBreak/>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Npcf_MBSPolicyControl_Create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392" w:name="_CR7_1_1_4"/>
      <w:bookmarkStart w:id="393" w:name="_Toc70079054"/>
      <w:bookmarkStart w:id="394" w:name="_Toc162412429"/>
      <w:bookmarkEnd w:id="392"/>
      <w:r>
        <w:lastRenderedPageBreak/>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394"/>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4" type="#_x0000_t75" style="width:472.3pt;height:442.2pt" o:ole="">
            <v:imagedata r:id="rId51" o:title="" cropbottom="7128f"/>
          </v:shape>
          <o:OLEObject Type="Embed" ProgID="Visio.Drawing.15" ShapeID="_x0000_i1044" DrawAspect="Content" ObjectID="_1773025222" r:id="rId52"/>
        </w:object>
      </w:r>
    </w:p>
    <w:p w14:paraId="6D5051A5" w14:textId="6BF3D03F" w:rsidR="00F96550" w:rsidRPr="006B3D26" w:rsidRDefault="00F96550" w:rsidP="00064632">
      <w:pPr>
        <w:pStyle w:val="TF"/>
      </w:pPr>
      <w:bookmarkStart w:id="395" w:name="_CRFigure7_1_1_41"/>
      <w:r w:rsidRPr="006B3D26">
        <w:t xml:space="preserve">Figure </w:t>
      </w:r>
      <w:bookmarkEnd w:id="395"/>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396" w:name="_CR7_1_1_5"/>
      <w:bookmarkStart w:id="397" w:name="_Toc162412430"/>
      <w:bookmarkEnd w:id="396"/>
      <w:r>
        <w:t>7.1.1.5</w:t>
      </w:r>
      <w:r w:rsidR="00F96550" w:rsidRPr="006B3D26">
        <w:tab/>
      </w:r>
      <w:r w:rsidR="00F96550" w:rsidRPr="00F361F6">
        <w:t xml:space="preserve">MBS </w:t>
      </w:r>
      <w:r w:rsidR="00B93CBC">
        <w:t>S</w:t>
      </w:r>
      <w:r w:rsidR="00F96550" w:rsidRPr="00F361F6">
        <w:t xml:space="preserve">ession </w:t>
      </w:r>
      <w:bookmarkEnd w:id="393"/>
      <w:r w:rsidR="00B93CBC">
        <w:t xml:space="preserve">Deletion </w:t>
      </w:r>
      <w:r w:rsidR="00F96550" w:rsidRPr="006B3D26">
        <w:t>with PCC</w:t>
      </w:r>
      <w:bookmarkEnd w:id="397"/>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5" type="#_x0000_t75" style="width:477.65pt;height:530.35pt" o:ole="">
            <v:imagedata r:id="rId53" o:title=""/>
          </v:shape>
          <o:OLEObject Type="Embed" ProgID="Visio.Drawing.15" ShapeID="_x0000_i1045" DrawAspect="Content" ObjectID="_1773025223" r:id="rId54"/>
        </w:object>
      </w:r>
    </w:p>
    <w:p w14:paraId="0A01E60E" w14:textId="028C48E5" w:rsidR="00F96550" w:rsidRPr="00064632" w:rsidRDefault="00F96550" w:rsidP="00874289">
      <w:pPr>
        <w:pStyle w:val="TF"/>
        <w:rPr>
          <w:rFonts w:eastAsia="Malgun Gothic"/>
          <w:lang w:eastAsia="ja-JP"/>
        </w:rPr>
      </w:pPr>
      <w:bookmarkStart w:id="398" w:name="_CRFigure7_1_1_51"/>
      <w:r w:rsidRPr="006B3D26">
        <w:t xml:space="preserve">Figure </w:t>
      </w:r>
      <w:bookmarkEnd w:id="398"/>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lastRenderedPageBreak/>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399" w:name="_CR7_1_1_6"/>
      <w:bookmarkStart w:id="400" w:name="_Toc162412431"/>
      <w:bookmarkEnd w:id="399"/>
      <w:r>
        <w:t>7.1.1.6</w:t>
      </w:r>
      <w:r w:rsidR="00F96550" w:rsidRPr="006B3D26">
        <w:tab/>
        <w:t>MBS Session Update without PCC</w:t>
      </w:r>
      <w:bookmarkEnd w:id="400"/>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2BEC2873" w:rsidR="00C15F2F" w:rsidRDefault="00C15F2F" w:rsidP="001772AA">
      <w:r>
        <w:t xml:space="preserve">If the MBSF acts as the MBS security function for multicast as defined in </w:t>
      </w:r>
      <w:r w:rsidR="00485BB9">
        <w:t>TS 33.501 [</w:t>
      </w:r>
      <w:r>
        <w:t>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6" type="#_x0000_t75" style="width:475pt;height:329.9pt" o:ole="">
            <v:imagedata r:id="rId55" o:title="" cropbottom="22043f"/>
          </v:shape>
          <o:OLEObject Type="Embed" ProgID="Visio.Drawing.15" ShapeID="_x0000_i1046" DrawAspect="Content" ObjectID="_1773025224" r:id="rId56"/>
        </w:object>
      </w:r>
    </w:p>
    <w:p w14:paraId="39B5CF55" w14:textId="3F15008B" w:rsidR="00F96550" w:rsidRPr="006B3D26" w:rsidRDefault="00F96550" w:rsidP="00874289">
      <w:pPr>
        <w:pStyle w:val="TF"/>
      </w:pPr>
      <w:bookmarkStart w:id="401" w:name="_CRFigure7_1_1_61"/>
      <w:r w:rsidRPr="006B3D26">
        <w:t xml:space="preserve">Figure </w:t>
      </w:r>
      <w:bookmarkEnd w:id="401"/>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w:t>
      </w:r>
      <w:r>
        <w:lastRenderedPageBreak/>
        <w:t>may provide updated information for an MBS session (identified by MBS session ID) by sending an Nnef_MBSSession_Update Request (MBS Session ID, [MBS Service Information], [MBS service area], [MBS session state (active/inactive)]</w:t>
      </w:r>
      <w:r w:rsidR="00C761F0">
        <w:t>, [NR RedCap UE Information]</w:t>
      </w:r>
      <w:r>
        <w:t>).</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62C10971" w14:textId="64851A2E" w:rsidR="00C761F0" w:rsidRDefault="00C761F0" w:rsidP="00064632">
      <w:pPr>
        <w:pStyle w:val="B1"/>
      </w:pPr>
      <w:r>
        <w:tab/>
        <w:t>For broadcast communication, the AF may subsequently update "NR RedCap UE Information" parameter.</w:t>
      </w:r>
    </w:p>
    <w:p w14:paraId="2F17DAAC" w14:textId="79057E09" w:rsidR="00E3013B" w:rsidRDefault="00E3013B" w:rsidP="00064632">
      <w:pPr>
        <w:pStyle w:val="B1"/>
      </w:pPr>
      <w:r>
        <w:t>2.</w:t>
      </w:r>
      <w:r>
        <w:tab/>
        <w:t>NEF checks authorization of AF.</w:t>
      </w:r>
    </w:p>
    <w:p w14:paraId="516DD1CB" w14:textId="0767A349"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w:t>
      </w:r>
      <w:r w:rsidR="00485BB9">
        <w:t>TS 33.501 [</w:t>
      </w:r>
      <w:r w:rsidR="00C15F2F">
        <w:t>20], it may provide an updated multicast session security context for the MBS session in the Nmbsmf_MBSSession_Update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For broadcast communication, the NEF/MBSF forwards "NR RedCap UE Information" parameter to the MB-SMF, if received.</w:t>
      </w:r>
    </w:p>
    <w:p w14:paraId="272C953F" w14:textId="586CB189"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59807E69" w:rsidR="004F7699" w:rsidRDefault="004F7699" w:rsidP="006C13DF">
      <w:pPr>
        <w:pStyle w:val="NO"/>
      </w:pPr>
      <w:r>
        <w:t>NOTE:</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Nnef_MBSSession_Update Response</w:t>
      </w:r>
      <w:r w:rsidR="004F7699">
        <w:t xml:space="preserve"> ([MBS service area information])</w:t>
      </w:r>
      <w:r>
        <w:t>.</w:t>
      </w:r>
    </w:p>
    <w:p w14:paraId="2645DFB8" w14:textId="6A9E44A1" w:rsidR="004F7699" w:rsidRDefault="004F7699" w:rsidP="004F7699">
      <w:pPr>
        <w:pStyle w:val="B1"/>
      </w:pPr>
      <w:bookmarkStart w:id="402" w:name="_CR7_1_1_7"/>
      <w:bookmarkEnd w:id="402"/>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403" w:name="_Toc162412432"/>
      <w:r>
        <w:t>7.1.1.7</w:t>
      </w:r>
      <w:r w:rsidR="00F96550" w:rsidRPr="006B3D26">
        <w:tab/>
        <w:t xml:space="preserve">MBS </w:t>
      </w:r>
      <w:r w:rsidR="00B93CBC">
        <w:t>S</w:t>
      </w:r>
      <w:r w:rsidR="00F96550" w:rsidRPr="006B3D26">
        <w:t>ession Update with PCC</w:t>
      </w:r>
      <w:bookmarkEnd w:id="403"/>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7" type="#_x0000_t75" style="width:477.15pt;height:606.65pt" o:ole="">
            <v:imagedata r:id="rId57" o:title=""/>
          </v:shape>
          <o:OLEObject Type="Embed" ProgID="Visio.Drawing.15" ShapeID="_x0000_i1047" DrawAspect="Content" ObjectID="_1773025225" r:id="rId58"/>
        </w:object>
      </w:r>
    </w:p>
    <w:p w14:paraId="1C5A6539" w14:textId="392ACE56" w:rsidR="00F96550" w:rsidRPr="006B3D26" w:rsidRDefault="00F96550" w:rsidP="00003F9A">
      <w:pPr>
        <w:pStyle w:val="TF"/>
      </w:pPr>
      <w:bookmarkStart w:id="404" w:name="_CRFigure7_1_1_71"/>
      <w:r w:rsidRPr="006B3D26">
        <w:t xml:space="preserve">Figure </w:t>
      </w:r>
      <w:bookmarkEnd w:id="404"/>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05" w:name="_CR7_1_2"/>
      <w:bookmarkStart w:id="406" w:name="_Toc162412433"/>
      <w:bookmarkEnd w:id="405"/>
      <w:r w:rsidRPr="00AA2467">
        <w:rPr>
          <w:lang w:eastAsia="zh-CN"/>
        </w:rPr>
        <w:t>7.1.2</w:t>
      </w:r>
      <w:r w:rsidRPr="00AA2467">
        <w:rPr>
          <w:lang w:eastAsia="zh-CN"/>
        </w:rPr>
        <w:tab/>
        <w:t>MB-SMF discovery and selection for multicast/broadcast session</w:t>
      </w:r>
      <w:bookmarkEnd w:id="383"/>
      <w:bookmarkEnd w:id="384"/>
      <w:bookmarkEnd w:id="385"/>
      <w:bookmarkEnd w:id="406"/>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CA259B5"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485BB9">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07" w:name="_CR7_1_3"/>
      <w:bookmarkStart w:id="408" w:name="_Toc162412434"/>
      <w:bookmarkEnd w:id="407"/>
      <w:r>
        <w:rPr>
          <w:lang w:eastAsia="zh-CN"/>
        </w:rPr>
        <w:t>7.1.3</w:t>
      </w:r>
      <w:r>
        <w:rPr>
          <w:lang w:eastAsia="zh-CN"/>
        </w:rPr>
        <w:tab/>
        <w:t>MB-UPF discovery and selection for multicast/broadcast session</w:t>
      </w:r>
      <w:bookmarkEnd w:id="408"/>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352F2E16" w:rsidR="00731C5F" w:rsidRDefault="002C428B" w:rsidP="00316113">
      <w:r>
        <w:t xml:space="preserve">The MB-UPF selection functionality in the MB-SMF may optionally utilize the NRF to discover MB-UPF instance(s) which is similar with UPF selection with NRF defined in the </w:t>
      </w:r>
      <w:r w:rsidR="00485BB9">
        <w:t>TS 23.501 [</w:t>
      </w:r>
      <w:r>
        <w:t>5] clause 6.3.3.2.</w:t>
      </w:r>
    </w:p>
    <w:p w14:paraId="200F9D76" w14:textId="77777777" w:rsidR="00731C5F" w:rsidRDefault="00731C5F" w:rsidP="00731C5F">
      <w:pPr>
        <w:pStyle w:val="Heading2"/>
        <w:rPr>
          <w:lang w:eastAsia="ko-KR"/>
        </w:rPr>
      </w:pPr>
      <w:bookmarkStart w:id="409" w:name="_CR7_2"/>
      <w:bookmarkStart w:id="410" w:name="_Toc66391760"/>
      <w:bookmarkStart w:id="411" w:name="_Toc70079056"/>
      <w:bookmarkStart w:id="412" w:name="_Toc162412435"/>
      <w:bookmarkEnd w:id="409"/>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410"/>
      <w:bookmarkEnd w:id="411"/>
      <w:bookmarkEnd w:id="412"/>
    </w:p>
    <w:p w14:paraId="12187C81" w14:textId="77777777" w:rsidR="00731C5F" w:rsidRDefault="00731C5F" w:rsidP="00731C5F">
      <w:pPr>
        <w:pStyle w:val="Heading3"/>
        <w:rPr>
          <w:lang w:eastAsia="ko-KR"/>
        </w:rPr>
      </w:pPr>
      <w:bookmarkStart w:id="413" w:name="_CR7_2_1"/>
      <w:bookmarkStart w:id="414" w:name="_Toc66391761"/>
      <w:bookmarkStart w:id="415" w:name="_Toc70079057"/>
      <w:bookmarkStart w:id="416" w:name="_Toc162412436"/>
      <w:bookmarkEnd w:id="413"/>
      <w:r>
        <w:rPr>
          <w:lang w:eastAsia="ko-KR"/>
        </w:rPr>
        <w:t>7.2.1</w:t>
      </w:r>
      <w:r>
        <w:rPr>
          <w:lang w:eastAsia="ko-KR"/>
        </w:rPr>
        <w:tab/>
        <w:t>MBS join and Session establishment procedure</w:t>
      </w:r>
      <w:bookmarkEnd w:id="414"/>
      <w:bookmarkEnd w:id="415"/>
      <w:bookmarkEnd w:id="416"/>
    </w:p>
    <w:p w14:paraId="506D2306" w14:textId="77777777" w:rsidR="00731C5F" w:rsidRDefault="00731C5F" w:rsidP="00731C5F">
      <w:pPr>
        <w:pStyle w:val="Heading4"/>
        <w:rPr>
          <w:lang w:eastAsia="zh-CN"/>
        </w:rPr>
      </w:pPr>
      <w:bookmarkStart w:id="417" w:name="_CR7_2_1_1"/>
      <w:bookmarkStart w:id="418" w:name="_Toc66391762"/>
      <w:bookmarkStart w:id="419" w:name="_Toc70079058"/>
      <w:bookmarkStart w:id="420" w:name="_Toc162412437"/>
      <w:bookmarkEnd w:id="417"/>
      <w:r>
        <w:rPr>
          <w:lang w:eastAsia="zh-CN"/>
        </w:rPr>
        <w:t>7.2.1.1</w:t>
      </w:r>
      <w:r>
        <w:rPr>
          <w:lang w:eastAsia="zh-CN"/>
        </w:rPr>
        <w:tab/>
        <w:t>General</w:t>
      </w:r>
      <w:bookmarkEnd w:id="418"/>
      <w:bookmarkEnd w:id="419"/>
      <w:bookmarkEnd w:id="420"/>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21" w:name="_CR7_2_1_2"/>
      <w:bookmarkStart w:id="422" w:name="_Toc66391763"/>
      <w:bookmarkStart w:id="423" w:name="_Toc70079059"/>
      <w:bookmarkStart w:id="424" w:name="_Toc162412438"/>
      <w:bookmarkEnd w:id="421"/>
      <w:r>
        <w:rPr>
          <w:lang w:eastAsia="zh-CN"/>
        </w:rPr>
        <w:lastRenderedPageBreak/>
        <w:t>7.2.1.2</w:t>
      </w:r>
      <w:r>
        <w:rPr>
          <w:lang w:eastAsia="zh-CN"/>
        </w:rPr>
        <w:tab/>
        <w:t>Establishment of a PDU Session that can be associated with multicast session(s)</w:t>
      </w:r>
      <w:bookmarkEnd w:id="422"/>
      <w:bookmarkEnd w:id="423"/>
      <w:bookmarkEnd w:id="424"/>
    </w:p>
    <w:p w14:paraId="1E15CF0D" w14:textId="33F6C811"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485BB9">
        <w:rPr>
          <w:lang w:eastAsia="zh-CN"/>
        </w:rPr>
        <w:t>TS 23.502 </w:t>
      </w:r>
      <w:r w:rsidR="00485BB9">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25" w:name="_CR7_2_1_3"/>
      <w:bookmarkStart w:id="426" w:name="_Toc66391764"/>
      <w:bookmarkStart w:id="427" w:name="_Toc70079060"/>
      <w:bookmarkStart w:id="428" w:name="_Toc162412439"/>
      <w:bookmarkEnd w:id="425"/>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26"/>
      <w:bookmarkEnd w:id="427"/>
      <w:bookmarkEnd w:id="428"/>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8" type="#_x0000_t75" alt="" style="width:497.55pt;height:562.05pt" o:ole="">
            <v:imagedata r:id="rId59" o:title=""/>
          </v:shape>
          <o:OLEObject Type="Embed" ProgID="Visio.Drawing.15" ShapeID="_x0000_i1048" DrawAspect="Content" ObjectID="_1773025226" r:id="rId60"/>
        </w:object>
      </w:r>
    </w:p>
    <w:p w14:paraId="72843DD8" w14:textId="5140EB8B" w:rsidR="00731C5F" w:rsidRDefault="00731C5F" w:rsidP="00731C5F">
      <w:pPr>
        <w:pStyle w:val="TF"/>
      </w:pPr>
      <w:bookmarkStart w:id="429" w:name="_CRFigure7_2_1_31"/>
      <w:r>
        <w:t xml:space="preserve">Figure </w:t>
      </w:r>
      <w:bookmarkEnd w:id="429"/>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40B0046E"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485BB9">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58DABF03"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485BB9">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lastRenderedPageBreak/>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30" w:name="_CR7_2_1_4"/>
      <w:bookmarkStart w:id="431" w:name="_Toc66709166"/>
      <w:bookmarkStart w:id="432" w:name="_Toc70079062"/>
      <w:bookmarkStart w:id="433" w:name="_Toc162412440"/>
      <w:bookmarkEnd w:id="430"/>
      <w:r w:rsidRPr="00273C4C">
        <w:rPr>
          <w:lang w:eastAsia="zh-CN"/>
        </w:rPr>
        <w:t>7.2.1.4</w:t>
      </w:r>
      <w:r w:rsidRPr="00273C4C">
        <w:rPr>
          <w:lang w:eastAsia="zh-CN"/>
        </w:rPr>
        <w:tab/>
      </w:r>
      <w:bookmarkEnd w:id="431"/>
      <w:r w:rsidRPr="00273C4C">
        <w:rPr>
          <w:lang w:eastAsia="ko-KR"/>
        </w:rPr>
        <w:t>Establishment of shared delivery toward RAN node</w:t>
      </w:r>
      <w:bookmarkEnd w:id="433"/>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9" type="#_x0000_t75" style="width:403.5pt;height:208.5pt" o:ole="">
            <v:imagedata r:id="rId61" o:title=""/>
          </v:shape>
          <o:OLEObject Type="Embed" ProgID="Visio.Drawing.15" ShapeID="_x0000_i1049" DrawAspect="Content" ObjectID="_1773025227" r:id="rId62"/>
        </w:object>
      </w:r>
    </w:p>
    <w:p w14:paraId="50D10DFD" w14:textId="5522077A" w:rsidR="00FD7363" w:rsidRPr="00273C4C" w:rsidRDefault="00FD7363" w:rsidP="00FD7363">
      <w:pPr>
        <w:pStyle w:val="TF"/>
      </w:pPr>
      <w:bookmarkStart w:id="434" w:name="_CRFigure7_2_1_41"/>
      <w:r w:rsidRPr="00273C4C">
        <w:t xml:space="preserve">Figure </w:t>
      </w:r>
      <w:bookmarkEnd w:id="434"/>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35" w:name="_CR7_2_2"/>
      <w:bookmarkStart w:id="436" w:name="_Toc162412441"/>
      <w:bookmarkEnd w:id="435"/>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32"/>
      <w:bookmarkEnd w:id="436"/>
    </w:p>
    <w:p w14:paraId="2604407F" w14:textId="77777777" w:rsidR="00731C5F" w:rsidRDefault="00731C5F" w:rsidP="00731C5F">
      <w:pPr>
        <w:pStyle w:val="Heading4"/>
        <w:rPr>
          <w:lang w:eastAsia="zh-CN"/>
        </w:rPr>
      </w:pPr>
      <w:bookmarkStart w:id="437" w:name="_CR7_2_2_1"/>
      <w:bookmarkStart w:id="438" w:name="_Toc70079063"/>
      <w:bookmarkStart w:id="439" w:name="_Toc162412442"/>
      <w:bookmarkEnd w:id="437"/>
      <w:r>
        <w:rPr>
          <w:lang w:eastAsia="zh-CN"/>
        </w:rPr>
        <w:t>7.2.2.1</w:t>
      </w:r>
      <w:r>
        <w:rPr>
          <w:lang w:eastAsia="zh-CN"/>
        </w:rPr>
        <w:tab/>
        <w:t>General</w:t>
      </w:r>
      <w:bookmarkEnd w:id="438"/>
      <w:bookmarkEnd w:id="439"/>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40" w:name="_CR7_2_2_2"/>
      <w:bookmarkStart w:id="441" w:name="_Toc70079064"/>
      <w:bookmarkStart w:id="442" w:name="_Toc162412443"/>
      <w:bookmarkEnd w:id="440"/>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41"/>
      <w:bookmarkEnd w:id="442"/>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50" type="#_x0000_t75" style="width:480.35pt;height:317pt" o:ole="">
            <v:imagedata r:id="rId63" o:title=""/>
          </v:shape>
          <o:OLEObject Type="Embed" ProgID="Visio.Drawing.15" ShapeID="_x0000_i1050" DrawAspect="Content" ObjectID="_1773025228" r:id="rId64"/>
        </w:object>
      </w:r>
    </w:p>
    <w:p w14:paraId="0E469B4A" w14:textId="4CD4F522" w:rsidR="008546D4" w:rsidRPr="00E563A0" w:rsidRDefault="008546D4" w:rsidP="00064632">
      <w:pPr>
        <w:pStyle w:val="TF"/>
        <w:rPr>
          <w:lang w:eastAsia="zh-CN"/>
        </w:rPr>
      </w:pPr>
      <w:bookmarkStart w:id="443" w:name="_CRFigure7_2_2_21"/>
      <w:r w:rsidRPr="00E563A0">
        <w:rPr>
          <w:lang w:eastAsia="zh-CN"/>
        </w:rPr>
        <w:t xml:space="preserve">Figure </w:t>
      </w:r>
      <w:bookmarkEnd w:id="443"/>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216F49AC" w:rsidR="00064632" w:rsidRDefault="00064632" w:rsidP="00064632">
      <w:pPr>
        <w:pStyle w:val="B1"/>
      </w:pPr>
      <w:r>
        <w:tab/>
        <w:t xml:space="preserve">The </w:t>
      </w:r>
      <w:r w:rsidR="000C7E9B">
        <w:t xml:space="preserve">associated </w:t>
      </w:r>
      <w:r>
        <w:t xml:space="preserve">QoS Flow(s) are released as defined in </w:t>
      </w:r>
      <w:r w:rsidR="00485BB9">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C5A4ADE"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485BB9">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2CC75E54" w:rsidR="008546D4" w:rsidRPr="00E563A0" w:rsidRDefault="00064632" w:rsidP="00064632">
      <w:r>
        <w:t xml:space="preserve">If the UE deregistration procedure is executed, corresponding procedures between UE, NG-RAN, AMF, and SMF are performed as described in clause 4.2.2.3 of </w:t>
      </w:r>
      <w:r w:rsidR="00485BB9">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44" w:name="_CR7_2_2_3"/>
      <w:bookmarkStart w:id="445" w:name="_Toc162412444"/>
      <w:bookmarkEnd w:id="444"/>
      <w:r w:rsidRPr="00476EA1">
        <w:t>7.2.2.</w:t>
      </w:r>
      <w:r>
        <w:t>3</w:t>
      </w:r>
      <w:r w:rsidRPr="00135AE1">
        <w:tab/>
      </w:r>
      <w:r w:rsidR="0052595E">
        <w:rPr>
          <w:rFonts w:eastAsia="DengXian"/>
          <w:lang w:eastAsia="zh-CN"/>
        </w:rPr>
        <w:t>Multicast session leave requested by the network or MBS session release</w:t>
      </w:r>
      <w:bookmarkEnd w:id="445"/>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bookmarkStart w:id="446" w:name="_CRFigure7_2_2_31"/>
    <w:p w14:paraId="02E78150" w14:textId="55A7C83D" w:rsidR="00A41211" w:rsidRDefault="00A41211" w:rsidP="006C13DF">
      <w:pPr>
        <w:pStyle w:val="TH"/>
      </w:pPr>
      <w:r w:rsidRPr="00786155">
        <w:object w:dxaOrig="10680" w:dyaOrig="6840" w14:anchorId="65825FF3">
          <v:shape id="_x0000_i1051" type="#_x0000_t75" style="width:470.7pt;height:293.9pt" o:ole="">
            <v:imagedata r:id="rId65" o:title="" cropbottom="1377f"/>
          </v:shape>
          <o:OLEObject Type="Embed" ProgID="Visio.Drawing.15" ShapeID="_x0000_i1051" DrawAspect="Content" ObjectID="_1773025229" r:id="rId66"/>
        </w:object>
      </w:r>
    </w:p>
    <w:p w14:paraId="2F9FF0DD" w14:textId="27299FE3" w:rsidR="00EF5303" w:rsidRDefault="00EF5303" w:rsidP="00EF5303">
      <w:pPr>
        <w:pStyle w:val="TF"/>
      </w:pPr>
      <w:r>
        <w:t xml:space="preserve">Figure </w:t>
      </w:r>
      <w:bookmarkEnd w:id="446"/>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7ECAC4AE"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485BB9">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447" w:name="_CR7_2_2_4"/>
      <w:bookmarkStart w:id="448" w:name="_Toc70079065"/>
      <w:bookmarkStart w:id="449" w:name="_Toc162412445"/>
      <w:bookmarkEnd w:id="447"/>
      <w:r w:rsidRPr="00D93ACC">
        <w:rPr>
          <w:lang w:eastAsia="zh-CN"/>
        </w:rPr>
        <w:t>7.2.2.4</w:t>
      </w:r>
      <w:r w:rsidRPr="00D93ACC">
        <w:rPr>
          <w:lang w:eastAsia="zh-CN"/>
        </w:rPr>
        <w:tab/>
      </w:r>
      <w:r w:rsidRPr="00D93ACC">
        <w:rPr>
          <w:lang w:eastAsia="ko-KR"/>
        </w:rPr>
        <w:t>Release of shared delivery toward RAN node</w:t>
      </w:r>
      <w:bookmarkEnd w:id="449"/>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2" type="#_x0000_t75" style="width:352.5pt;height:260.05pt" o:ole="">
            <v:imagedata r:id="rId67" o:title=""/>
          </v:shape>
          <o:OLEObject Type="Embed" ProgID="Visio.Drawing.15" ShapeID="_x0000_i1052" DrawAspect="Content" ObjectID="_1773025230" r:id="rId68"/>
        </w:object>
      </w:r>
    </w:p>
    <w:p w14:paraId="6037D52B" w14:textId="7A66F99F" w:rsidR="00E07CB2" w:rsidRPr="00D93ACC" w:rsidRDefault="00E07CB2" w:rsidP="00874289">
      <w:pPr>
        <w:pStyle w:val="TF"/>
      </w:pPr>
      <w:bookmarkStart w:id="450" w:name="_CRFigure7_2_2_41"/>
      <w:r w:rsidRPr="00D93ACC">
        <w:t xml:space="preserve">Figure </w:t>
      </w:r>
      <w:bookmarkEnd w:id="450"/>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51" w:name="_CR7_2_3"/>
      <w:bookmarkStart w:id="452" w:name="_Toc162412446"/>
      <w:bookmarkEnd w:id="451"/>
      <w:r>
        <w:rPr>
          <w:lang w:eastAsia="ko-KR"/>
        </w:rPr>
        <w:t>7.2.3</w:t>
      </w:r>
      <w:r>
        <w:rPr>
          <w:lang w:eastAsia="ko-KR"/>
        </w:rPr>
        <w:tab/>
        <w:t>Mobility Procedures for MBS</w:t>
      </w:r>
      <w:bookmarkEnd w:id="448"/>
      <w:bookmarkEnd w:id="452"/>
    </w:p>
    <w:p w14:paraId="7AB4026B" w14:textId="77777777" w:rsidR="00731C5F" w:rsidRPr="0021285B" w:rsidRDefault="00731C5F" w:rsidP="00731C5F">
      <w:pPr>
        <w:pStyle w:val="Heading4"/>
        <w:rPr>
          <w:lang w:eastAsia="zh-CN"/>
        </w:rPr>
      </w:pPr>
      <w:bookmarkStart w:id="453" w:name="_CR7_2_3_1"/>
      <w:bookmarkStart w:id="454" w:name="_Toc70079066"/>
      <w:bookmarkStart w:id="455" w:name="_Toc162412447"/>
      <w:bookmarkEnd w:id="453"/>
      <w:r w:rsidRPr="0021285B">
        <w:rPr>
          <w:lang w:eastAsia="zh-CN"/>
        </w:rPr>
        <w:t>7.2.3.1</w:t>
      </w:r>
      <w:r>
        <w:rPr>
          <w:lang w:eastAsia="zh-CN"/>
        </w:rPr>
        <w:tab/>
      </w:r>
      <w:r w:rsidRPr="0021285B">
        <w:rPr>
          <w:lang w:eastAsia="zh-CN"/>
        </w:rPr>
        <w:t>General</w:t>
      </w:r>
      <w:bookmarkEnd w:id="454"/>
      <w:bookmarkEnd w:id="455"/>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56" w:name="_CR7_2_3_2"/>
      <w:bookmarkStart w:id="457" w:name="_Toc70079067"/>
      <w:bookmarkStart w:id="458" w:name="_Toc70079069"/>
      <w:bookmarkStart w:id="459" w:name="_Toc162412448"/>
      <w:bookmarkEnd w:id="456"/>
      <w:r w:rsidRPr="008E1454">
        <w:rPr>
          <w:lang w:eastAsia="zh-CN"/>
        </w:rPr>
        <w:t>7.2.3.2</w:t>
      </w:r>
      <w:r w:rsidRPr="008E1454">
        <w:rPr>
          <w:lang w:eastAsia="zh-CN"/>
        </w:rPr>
        <w:tab/>
        <w:t>Xn based handover</w:t>
      </w:r>
      <w:bookmarkEnd w:id="457"/>
      <w:r w:rsidRPr="008E1454">
        <w:rPr>
          <w:lang w:eastAsia="zh-CN"/>
        </w:rPr>
        <w:t xml:space="preserve"> from MBS supporting NG-RAN node</w:t>
      </w:r>
      <w:bookmarkEnd w:id="459"/>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3" type="#_x0000_t75" alt="" style="width:479.8pt;height:295pt" o:ole="">
            <v:imagedata r:id="rId69" o:title="" cropbottom="2556f"/>
          </v:shape>
          <o:OLEObject Type="Embed" ProgID="Visio.Drawing.15" ShapeID="_x0000_i1053" DrawAspect="Content" ObjectID="_1773025231" r:id="rId70"/>
        </w:object>
      </w:r>
    </w:p>
    <w:p w14:paraId="26992163" w14:textId="72EB537F" w:rsidR="00992BF7" w:rsidRPr="008E1454" w:rsidRDefault="00992BF7" w:rsidP="00874289">
      <w:pPr>
        <w:pStyle w:val="TF"/>
      </w:pPr>
      <w:bookmarkStart w:id="460" w:name="_CRFigure7_2_3_21"/>
      <w:r w:rsidRPr="008E1454">
        <w:t xml:space="preserve">Figure </w:t>
      </w:r>
      <w:bookmarkEnd w:id="460"/>
      <w:r w:rsidRPr="008E1454">
        <w:t>7.2.3.2-1: Xn based handover with MBS Session</w:t>
      </w:r>
    </w:p>
    <w:p w14:paraId="5BA29C65" w14:textId="15650A7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485BB9" w:rsidRPr="008E1454">
        <w:rPr>
          <w:rFonts w:eastAsia="DengXian"/>
          <w:lang w:eastAsia="ko-KR"/>
        </w:rPr>
        <w:t>TS</w:t>
      </w:r>
      <w:r w:rsidR="00485BB9">
        <w:rPr>
          <w:rFonts w:eastAsia="DengXian"/>
          <w:lang w:eastAsia="ko-KR"/>
        </w:rPr>
        <w:t> </w:t>
      </w:r>
      <w:r w:rsidR="00485BB9" w:rsidRPr="008E1454">
        <w:rPr>
          <w:rFonts w:eastAsia="DengXian"/>
          <w:lang w:eastAsia="ko-KR"/>
        </w:rPr>
        <w:t>23.502</w:t>
      </w:r>
      <w:r w:rsidR="00485BB9">
        <w:rPr>
          <w:rFonts w:eastAsia="DengXian"/>
          <w:lang w:eastAsia="ko-KR"/>
        </w:rPr>
        <w:t> </w:t>
      </w:r>
      <w:r w:rsidR="00485BB9"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lastRenderedPageBreak/>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61" w:name="_CR7_2_3_3"/>
      <w:bookmarkStart w:id="462" w:name="_Toc70079068"/>
      <w:bookmarkStart w:id="463" w:name="_Toc162412449"/>
      <w:bookmarkEnd w:id="461"/>
      <w:r w:rsidRPr="008E1454">
        <w:rPr>
          <w:lang w:eastAsia="ko-KR"/>
        </w:rPr>
        <w:t>7.2.3.3</w:t>
      </w:r>
      <w:r w:rsidRPr="008E1454">
        <w:rPr>
          <w:lang w:eastAsia="ko-KR"/>
        </w:rPr>
        <w:tab/>
        <w:t>N2 based handover</w:t>
      </w:r>
      <w:bookmarkEnd w:id="462"/>
      <w:r w:rsidRPr="008E1454">
        <w:rPr>
          <w:lang w:eastAsia="ko-KR"/>
        </w:rPr>
        <w:t xml:space="preserve"> from MBS supporting NG-RAN node</w:t>
      </w:r>
      <w:bookmarkEnd w:id="463"/>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4" type="#_x0000_t75" alt="" style="width:478.2pt;height:342.8pt" o:ole="">
            <v:imagedata r:id="rId71" o:title="" cropbottom="1662f"/>
          </v:shape>
          <o:OLEObject Type="Embed" ProgID="Visio.Drawing.15" ShapeID="_x0000_i1054" DrawAspect="Content" ObjectID="_1773025232" r:id="rId72"/>
        </w:object>
      </w:r>
    </w:p>
    <w:p w14:paraId="01840C24" w14:textId="6E6A52BA" w:rsidR="00992BF7" w:rsidRPr="008E1454" w:rsidRDefault="00992BF7" w:rsidP="00064632">
      <w:pPr>
        <w:pStyle w:val="TF"/>
      </w:pPr>
      <w:bookmarkStart w:id="464" w:name="_CRFigure7_2_3_31"/>
      <w:r w:rsidRPr="008E1454">
        <w:rPr>
          <w:lang w:eastAsia="zh-CN"/>
        </w:rPr>
        <w:t xml:space="preserve">Figure </w:t>
      </w:r>
      <w:bookmarkEnd w:id="464"/>
      <w:r w:rsidRPr="008E1454">
        <w:rPr>
          <w:lang w:eastAsia="zh-CN"/>
        </w:rPr>
        <w:t>7.2.3.3-1: N2 based handover with MBS Session</w:t>
      </w:r>
    </w:p>
    <w:p w14:paraId="41D276F4" w14:textId="553996D1" w:rsidR="00992BF7" w:rsidRPr="008E1454" w:rsidRDefault="00992BF7" w:rsidP="00064632">
      <w:pPr>
        <w:rPr>
          <w:lang w:eastAsia="zh-CN"/>
        </w:rPr>
      </w:pPr>
      <w:r w:rsidRPr="008E1454">
        <w:rPr>
          <w:lang w:eastAsia="zh-CN"/>
        </w:rPr>
        <w:t xml:space="preserve">The following additions apply compared to clause 4.9.1.3 of </w:t>
      </w:r>
      <w:r w:rsidR="00485BB9" w:rsidRPr="008E1454">
        <w:rPr>
          <w:lang w:eastAsia="ko-KR"/>
        </w:rPr>
        <w:t>TS</w:t>
      </w:r>
      <w:r w:rsidR="00485BB9">
        <w:rPr>
          <w:lang w:eastAsia="ko-KR"/>
        </w:rPr>
        <w:t> </w:t>
      </w:r>
      <w:r w:rsidR="00485BB9" w:rsidRPr="008E1454">
        <w:rPr>
          <w:lang w:eastAsia="ko-KR"/>
        </w:rPr>
        <w:t>23.502</w:t>
      </w:r>
      <w:r w:rsidR="00485BB9">
        <w:rPr>
          <w:lang w:eastAsia="ko-KR"/>
        </w:rPr>
        <w:t> </w:t>
      </w:r>
      <w:r w:rsidR="00485BB9"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465" w:name="_CR7_2_3_4"/>
      <w:bookmarkStart w:id="466" w:name="_Toc162412450"/>
      <w:bookmarkEnd w:id="465"/>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58"/>
      <w:r w:rsidR="003C581C">
        <w:rPr>
          <w:lang w:eastAsia="ko-KR"/>
        </w:rPr>
        <w:t>Xn/N2 based handover from non-MBS supporting NG-RAN node</w:t>
      </w:r>
      <w:bookmarkEnd w:id="466"/>
    </w:p>
    <w:p w14:paraId="38AA4191" w14:textId="554CCAFB"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485BB9">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467"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468" w:name="_CR7_2_3_5"/>
      <w:bookmarkStart w:id="469" w:name="_Toc162412451"/>
      <w:bookmarkEnd w:id="468"/>
      <w:r>
        <w:rPr>
          <w:lang w:eastAsia="ko-KR"/>
        </w:rPr>
        <w:t>7.2.3.5</w:t>
      </w:r>
      <w:r>
        <w:rPr>
          <w:lang w:eastAsia="ko-KR"/>
        </w:rPr>
        <w:tab/>
        <w:t>Minimization of data loss</w:t>
      </w:r>
      <w:bookmarkEnd w:id="467"/>
      <w:bookmarkEnd w:id="469"/>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123EB1FA"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485BB9">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1BD6FAC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485BB9">
        <w:rPr>
          <w:lang w:eastAsia="ko-KR"/>
        </w:rPr>
        <w:t>TS 38.300 [</w:t>
      </w:r>
      <w:r>
        <w:rPr>
          <w:lang w:eastAsia="ko-KR"/>
        </w:rPr>
        <w:t>9], which allows the allocation of identical PDCP numbers to MBS users data when delivered to UEs in cells served by different NG-RAN nodes.</w:t>
      </w:r>
    </w:p>
    <w:p w14:paraId="50C69CEB" w14:textId="0942F756"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485BB9">
        <w:rPr>
          <w:lang w:eastAsia="ko-KR"/>
        </w:rPr>
        <w:t>TS 23.502 [</w:t>
      </w:r>
      <w:r w:rsidR="004260EA">
        <w:rPr>
          <w:lang w:eastAsia="ko-KR"/>
        </w:rPr>
        <w:t>6]</w:t>
      </w:r>
      <w:r>
        <w:rPr>
          <w:lang w:eastAsia="ko-KR"/>
        </w:rPr>
        <w:t>.</w:t>
      </w:r>
    </w:p>
    <w:p w14:paraId="1104FD15" w14:textId="544DDC64"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485BB9">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470" w:name="_CR7_2_3_6"/>
      <w:bookmarkStart w:id="471" w:name="_Toc162412452"/>
      <w:bookmarkEnd w:id="470"/>
      <w:r w:rsidRPr="00943F0E">
        <w:rPr>
          <w:lang w:eastAsia="ko-KR"/>
        </w:rPr>
        <w:t>7.2.3.</w:t>
      </w:r>
      <w:r w:rsidR="00EE6130">
        <w:rPr>
          <w:lang w:eastAsia="ko-KR"/>
        </w:rPr>
        <w:t>6</w:t>
      </w:r>
      <w:r w:rsidRPr="00943F0E">
        <w:rPr>
          <w:lang w:eastAsia="ko-KR"/>
        </w:rPr>
        <w:tab/>
        <w:t>Xn/N2 based handover for inactive MBS session</w:t>
      </w:r>
      <w:bookmarkEnd w:id="471"/>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0B8E5B0B" w:rsidR="008A4889" w:rsidRDefault="008A4889" w:rsidP="00874289">
      <w:pPr>
        <w:pStyle w:val="B1"/>
      </w:pPr>
      <w:r>
        <w:t>-</w:t>
      </w:r>
      <w:r>
        <w:tab/>
        <w:t xml:space="preserve">The target NG-RAN is provided with the MBS session ID, but is not provided with Active MBS Session Information by the source NG-RAN as specified in </w:t>
      </w:r>
      <w:r w:rsidR="00485BB9">
        <w:t>TS 38.423 [</w:t>
      </w:r>
      <w:r>
        <w:t xml:space="preserve">24] and in </w:t>
      </w:r>
      <w:r w:rsidR="00485BB9">
        <w:t>TS 38.413 [</w:t>
      </w:r>
      <w:r>
        <w:t>15].</w:t>
      </w:r>
    </w:p>
    <w:p w14:paraId="4A3E0ABA" w14:textId="53103899" w:rsidR="008A4889" w:rsidRDefault="008A4889" w:rsidP="00874289">
      <w:pPr>
        <w:pStyle w:val="B1"/>
      </w:pPr>
      <w:r>
        <w:t>-</w:t>
      </w:r>
      <w:r>
        <w:tab/>
        <w:t>For Xn/N2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472" w:name="_CR7_2_3_7"/>
      <w:bookmarkStart w:id="473" w:name="_Toc70079071"/>
      <w:bookmarkStart w:id="474" w:name="_Toc162412453"/>
      <w:bookmarkEnd w:id="472"/>
      <w:r>
        <w:rPr>
          <w:lang w:eastAsia="zh-CN"/>
        </w:rPr>
        <w:lastRenderedPageBreak/>
        <w:t>7.2.3.7</w:t>
      </w:r>
      <w:r>
        <w:rPr>
          <w:lang w:eastAsia="zh-CN"/>
        </w:rPr>
        <w:tab/>
        <w:t>Connection Resume in RRC Inactive procedure</w:t>
      </w:r>
      <w:bookmarkEnd w:id="474"/>
    </w:p>
    <w:p w14:paraId="1E27604E" w14:textId="66FFDAA3" w:rsidR="00FD3A95" w:rsidRDefault="00515E06" w:rsidP="00FA0195">
      <w:pPr>
        <w:rPr>
          <w:lang w:eastAsia="zh-CN"/>
        </w:rPr>
      </w:pPr>
      <w:r>
        <w:rPr>
          <w:lang w:eastAsia="zh-CN"/>
        </w:rPr>
        <w:t xml:space="preserve">If an MBS session is in Inactive state, the UE may be in CM-CONNECTED with RRC Inactive state. </w:t>
      </w:r>
      <w:r w:rsidR="00FD3A95">
        <w:rPr>
          <w:lang w:eastAsia="zh-CN"/>
        </w:rPr>
        <w:t xml:space="preserve">If an MBS Session is in Active state, the UE may also be in CM-CONNECTED with RRC Inactive state as specified in clause 16.10.5.2 of </w:t>
      </w:r>
      <w:r w:rsidR="00485BB9">
        <w:rPr>
          <w:lang w:eastAsia="zh-CN"/>
        </w:rPr>
        <w:t>TS 38.300 [</w:t>
      </w:r>
      <w:r w:rsidR="00FD3A95">
        <w:rPr>
          <w:lang w:eastAsia="zh-CN"/>
        </w:rPr>
        <w:t>9].</w:t>
      </w:r>
    </w:p>
    <w:p w14:paraId="05FAFA0E" w14:textId="6995AC3D" w:rsidR="00515E06" w:rsidRDefault="00515E06" w:rsidP="00FA0195">
      <w:pPr>
        <w:rPr>
          <w:lang w:eastAsia="zh-CN"/>
        </w:rPr>
      </w:pPr>
      <w:r>
        <w:rPr>
          <w:lang w:eastAsia="zh-CN"/>
        </w:rPr>
        <w:t xml:space="preserve">The UE may resume the connection in a different NG-RAN node as specified in clauses 4.8.2.2 and 4.8.2.2a of </w:t>
      </w:r>
      <w:r w:rsidR="00485BB9">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1DEAD2B3" w:rsidR="00FD3A95" w:rsidRDefault="00FD3A95" w:rsidP="00FD3A95">
      <w:pPr>
        <w:rPr>
          <w:lang w:eastAsia="zh-CN"/>
        </w:rPr>
      </w:pPr>
      <w:r>
        <w:rPr>
          <w:lang w:eastAsia="zh-CN"/>
        </w:rPr>
        <w:t xml:space="preserve">If the UE context retrieval fails, the UE is moved into RRC IDLE state as per </w:t>
      </w:r>
      <w:r w:rsidR="00485BB9">
        <w:rPr>
          <w:lang w:eastAsia="zh-CN"/>
        </w:rPr>
        <w:t>TS 38.300 [</w:t>
      </w:r>
      <w:r>
        <w:rPr>
          <w:lang w:eastAsia="zh-CN"/>
        </w:rPr>
        <w:t xml:space="preserve">9]. The UE initiates the NAS signalling recovery including activating PDU Session(s) (see </w:t>
      </w:r>
      <w:r w:rsidR="00485BB9">
        <w:rPr>
          <w:lang w:eastAsia="zh-CN"/>
        </w:rPr>
        <w:t>TS 24.501 [</w:t>
      </w:r>
      <w:r>
        <w:rPr>
          <w:lang w:eastAsia="zh-CN"/>
        </w:rPr>
        <w:t xml:space="preserve">25]). When the associated PDU session(s) is activated during registration procedure (see clause 4.2.2.2.2 of </w:t>
      </w:r>
      <w:r w:rsidR="00485BB9">
        <w:rPr>
          <w:lang w:eastAsia="zh-CN"/>
        </w:rPr>
        <w:t>TS 23.502 [</w:t>
      </w:r>
      <w:r>
        <w:rPr>
          <w:lang w:eastAsia="zh-CN"/>
        </w:rPr>
        <w:t xml:space="preserve">6]) or service request procedure (see clause 4.2.3.2 of </w:t>
      </w:r>
      <w:r w:rsidR="00485BB9">
        <w:rPr>
          <w:lang w:eastAsia="zh-CN"/>
        </w:rPr>
        <w:t>TS 23.502 [</w:t>
      </w:r>
      <w:r>
        <w:rPr>
          <w:lang w:eastAsia="zh-CN"/>
        </w:rPr>
        <w:t>6]), clause 7.2.8 applies.</w:t>
      </w:r>
    </w:p>
    <w:p w14:paraId="69490E99" w14:textId="44E8F743" w:rsidR="00FD3A95" w:rsidRDefault="00FD3A95" w:rsidP="0014782A">
      <w:pPr>
        <w:pStyle w:val="NO"/>
      </w:pPr>
      <w:r>
        <w:t>NOTE:</w:t>
      </w:r>
      <w:r>
        <w:tab/>
        <w:t xml:space="preserve">As specified in clause 4.2.2.2.2 of </w:t>
      </w:r>
      <w:r w:rsidR="00485BB9">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475" w:name="_CR7_2_3_8"/>
      <w:bookmarkStart w:id="476" w:name="_Toc162412454"/>
      <w:bookmarkEnd w:id="475"/>
      <w:r>
        <w:rPr>
          <w:lang w:eastAsia="zh-CN"/>
        </w:rPr>
        <w:t>7.2.3.8</w:t>
      </w:r>
      <w:r>
        <w:rPr>
          <w:lang w:eastAsia="zh-CN"/>
        </w:rPr>
        <w:tab/>
        <w:t>Mobility procedures to enable delivery of multicast MBS session data to UEs in RRC_INACTIVE state</w:t>
      </w:r>
      <w:bookmarkEnd w:id="476"/>
    </w:p>
    <w:p w14:paraId="42070B8A" w14:textId="3C14FD58" w:rsidR="00445470" w:rsidRDefault="00445470" w:rsidP="00445470">
      <w:pPr>
        <w:pStyle w:val="Heading5"/>
        <w:rPr>
          <w:lang w:eastAsia="zh-CN"/>
        </w:rPr>
      </w:pPr>
      <w:bookmarkStart w:id="477" w:name="_CR7_2_3_8_1"/>
      <w:bookmarkStart w:id="478" w:name="_Toc162412455"/>
      <w:bookmarkEnd w:id="477"/>
      <w:r>
        <w:rPr>
          <w:lang w:eastAsia="zh-CN"/>
        </w:rPr>
        <w:t>7.2.3.8.1</w:t>
      </w:r>
      <w:r>
        <w:rPr>
          <w:lang w:eastAsia="zh-CN"/>
        </w:rPr>
        <w:tab/>
        <w:t>General</w:t>
      </w:r>
      <w:bookmarkEnd w:id="478"/>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13CE4652" w14:textId="77777777" w:rsidR="008A4889" w:rsidRDefault="008A4889" w:rsidP="00445470">
      <w:pPr>
        <w:pStyle w:val="B1"/>
      </w:pPr>
      <w:r>
        <w:t>-</w:t>
      </w:r>
      <w:r>
        <w:tab/>
        <w:t>If the MBS assistance information is available at the SMF for an MBS session that the UE joined,</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15DAAE1C" w14:textId="43E83308" w:rsidR="008A4889" w:rsidRDefault="008A4889" w:rsidP="0014782A">
      <w:pPr>
        <w:pStyle w:val="B2"/>
      </w:pPr>
      <w:r>
        <w:t>-</w:t>
      </w:r>
      <w:r>
        <w:tab/>
        <w:t>For Xn-based handover or Connection Resume from a non-MBS supporting source RAN node towards an MBS supporting target RAN node, the SMF provides MBS session related information as part of the associated PDU Session context data as specified in the existing procedures</w:t>
      </w:r>
      <w:r w:rsidR="007D3E06">
        <w:t xml:space="preserve"> and</w:t>
      </w:r>
      <w:r>
        <w:t xml:space="preserve"> the SMF also includes the MBS Assistance Information in the N2 SM information.</w:t>
      </w:r>
    </w:p>
    <w:p w14:paraId="7A785020" w14:textId="77777777" w:rsidR="008A4889" w:rsidRDefault="008A4889" w:rsidP="0014782A">
      <w:pPr>
        <w:pStyle w:val="B2"/>
      </w:pPr>
      <w:r>
        <w:t>-</w:t>
      </w:r>
      <w:r>
        <w:tab/>
        <w:t>For Xn-based handover or Connection Resume from an MBS supporting source RAN node towards an MBS supporting target RAN node, depending on configuration, the SMF may provide the MBS Assistance Information.</w:t>
      </w:r>
    </w:p>
    <w:p w14:paraId="41016249" w14:textId="3DFAA26F" w:rsidR="00445470" w:rsidRDefault="00445470" w:rsidP="00445470">
      <w:pPr>
        <w:pStyle w:val="B1"/>
      </w:pPr>
      <w:r>
        <w:t>-</w:t>
      </w:r>
      <w:r>
        <w:tab/>
      </w:r>
      <w:r w:rsidR="007D3E06">
        <w:t xml:space="preserve">For Xn-based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TS 38.300 [9]</w:t>
      </w:r>
      <w:r>
        <w:t>.</w:t>
      </w:r>
    </w:p>
    <w:p w14:paraId="3DE238F3" w14:textId="564B2039" w:rsidR="00445470" w:rsidRDefault="00445470" w:rsidP="00522F9C">
      <w:pPr>
        <w:pStyle w:val="NO"/>
      </w:pPr>
      <w:r>
        <w:lastRenderedPageBreak/>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479" w:name="_CR7_2_3_8_2"/>
      <w:bookmarkStart w:id="480" w:name="_Toc162412456"/>
      <w:bookmarkEnd w:id="479"/>
      <w:r>
        <w:t>7.2.3.8.2</w:t>
      </w:r>
      <w:r>
        <w:tab/>
        <w:t>Mobility of UE in RRC_INACTIVE state receiving MBS data within RNA</w:t>
      </w:r>
      <w:bookmarkEnd w:id="480"/>
    </w:p>
    <w:p w14:paraId="19168C42" w14:textId="6310A368"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485BB9">
        <w:t>TS 38.300 [</w:t>
      </w:r>
      <w:r w:rsidR="0088086F">
        <w:t>9]</w:t>
      </w:r>
      <w:r>
        <w:t>.</w:t>
      </w:r>
    </w:p>
    <w:p w14:paraId="6D43F402" w14:textId="0AE7711B" w:rsidR="00445470" w:rsidRDefault="00445470" w:rsidP="00445470">
      <w:pPr>
        <w:pStyle w:val="Heading5"/>
      </w:pPr>
      <w:bookmarkStart w:id="481" w:name="_CR7_2_3_8_3"/>
      <w:bookmarkStart w:id="482" w:name="_Toc162412457"/>
      <w:bookmarkEnd w:id="481"/>
      <w:r>
        <w:t>7.2.3.8.3</w:t>
      </w:r>
      <w:r>
        <w:tab/>
        <w:t>Mobility of UE in RRC_INACTIVE state receiving MBS data out of RNA and within RA</w:t>
      </w:r>
      <w:bookmarkEnd w:id="482"/>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483" w:name="_CR7_2_3_8_4"/>
      <w:bookmarkStart w:id="484" w:name="_Toc162412458"/>
      <w:bookmarkEnd w:id="483"/>
      <w:r>
        <w:t>7.2.3.8.4</w:t>
      </w:r>
      <w:r>
        <w:tab/>
        <w:t>Mobility of UE in RRC_INACTIVE state receiving MBS data out of RA</w:t>
      </w:r>
      <w:bookmarkEnd w:id="484"/>
    </w:p>
    <w:p w14:paraId="69A8A933" w14:textId="58289F43"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485BB9">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485" w:name="_CR7_2_4"/>
      <w:bookmarkStart w:id="486" w:name="_Toc162412459"/>
      <w:bookmarkEnd w:id="485"/>
      <w:r w:rsidRPr="00FD0CC8">
        <w:t>7.2.</w:t>
      </w:r>
      <w:r>
        <w:t>4</w:t>
      </w:r>
      <w:r w:rsidRPr="00FD0CC8">
        <w:tab/>
        <w:t>Support of Local multicast service</w:t>
      </w:r>
      <w:bookmarkEnd w:id="473"/>
      <w:r w:rsidR="0052595E">
        <w:t xml:space="preserve"> and Location dependent multicast service</w:t>
      </w:r>
      <w:bookmarkEnd w:id="486"/>
    </w:p>
    <w:p w14:paraId="7C728390" w14:textId="77777777" w:rsidR="00731C5F" w:rsidRDefault="00731C5F" w:rsidP="00731C5F">
      <w:pPr>
        <w:pStyle w:val="Heading4"/>
        <w:rPr>
          <w:lang w:eastAsia="zh-CN"/>
        </w:rPr>
      </w:pPr>
      <w:bookmarkStart w:id="487" w:name="_CR7_2_4_1"/>
      <w:bookmarkStart w:id="488" w:name="_Toc70079072"/>
      <w:bookmarkStart w:id="489" w:name="_Toc162412460"/>
      <w:bookmarkEnd w:id="487"/>
      <w:r>
        <w:rPr>
          <w:lang w:eastAsia="zh-CN"/>
        </w:rPr>
        <w:t>7.2.4.1</w:t>
      </w:r>
      <w:r>
        <w:rPr>
          <w:lang w:eastAsia="zh-CN"/>
        </w:rPr>
        <w:tab/>
        <w:t>General</w:t>
      </w:r>
      <w:bookmarkEnd w:id="488"/>
      <w:bookmarkEnd w:id="489"/>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490" w:name="_CR7_2_4_2"/>
      <w:bookmarkStart w:id="491" w:name="_Toc70079073"/>
      <w:bookmarkStart w:id="492" w:name="_Toc162412461"/>
      <w:bookmarkEnd w:id="490"/>
      <w:r w:rsidRPr="00731C5F">
        <w:t>7.2.4.2</w:t>
      </w:r>
      <w:r w:rsidRPr="00731C5F">
        <w:tab/>
        <w:t>Support of location</w:t>
      </w:r>
      <w:r w:rsidR="00DE2418">
        <w:t xml:space="preserve"> </w:t>
      </w:r>
      <w:r w:rsidRPr="00731C5F">
        <w:t>dependent</w:t>
      </w:r>
      <w:bookmarkEnd w:id="491"/>
      <w:r w:rsidR="0052595E">
        <w:t xml:space="preserve"> multicast service</w:t>
      </w:r>
      <w:bookmarkEnd w:id="492"/>
    </w:p>
    <w:p w14:paraId="7AE03410" w14:textId="650BC552" w:rsidR="004D3BFB" w:rsidRDefault="004D3BFB" w:rsidP="00731C5F">
      <w:pPr>
        <w:pStyle w:val="Heading5"/>
        <w:rPr>
          <w:rFonts w:eastAsia="MS Mincho"/>
        </w:rPr>
      </w:pPr>
      <w:bookmarkStart w:id="493" w:name="_CR7_2_4_2_0"/>
      <w:bookmarkStart w:id="494" w:name="_Toc70079074"/>
      <w:bookmarkStart w:id="495" w:name="_Toc162412462"/>
      <w:bookmarkEnd w:id="493"/>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495"/>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lastRenderedPageBreak/>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496" w:name="_CR7_2_4_2_1"/>
      <w:bookmarkStart w:id="497" w:name="_Toc162412463"/>
      <w:bookmarkEnd w:id="496"/>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494"/>
      <w:bookmarkEnd w:id="497"/>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15DA2196"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485BB9">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lastRenderedPageBreak/>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498"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499" w:name="_CR7_2_4_2_2"/>
      <w:bookmarkStart w:id="500" w:name="_Toc162412464"/>
      <w:bookmarkEnd w:id="499"/>
      <w:r>
        <w:rPr>
          <w:rFonts w:eastAsia="MS Mincho"/>
        </w:rPr>
        <w:t>7.2.4.2.2</w:t>
      </w:r>
      <w:r w:rsidR="004D3BFB">
        <w:rPr>
          <w:rFonts w:eastAsia="MS Mincho"/>
        </w:rPr>
        <w:tab/>
        <w:t>Void</w:t>
      </w:r>
      <w:bookmarkEnd w:id="498"/>
      <w:bookmarkEnd w:id="500"/>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01" w:name="_CR7_2_4_2_3"/>
      <w:bookmarkStart w:id="502" w:name="_Toc70079076"/>
      <w:bookmarkStart w:id="503" w:name="_Toc162412465"/>
      <w:bookmarkEnd w:id="501"/>
      <w:r w:rsidRPr="00FD0CC8">
        <w:rPr>
          <w:rFonts w:eastAsia="MS Mincho"/>
        </w:rPr>
        <w:t>7.2.4.2.3</w:t>
      </w:r>
      <w:r w:rsidRPr="00FD0CC8">
        <w:rPr>
          <w:rFonts w:eastAsia="MS Mincho"/>
        </w:rPr>
        <w:tab/>
      </w:r>
      <w:r w:rsidRPr="00FD0CC8">
        <w:rPr>
          <w:lang w:eastAsia="ko-KR"/>
        </w:rPr>
        <w:t>Handover procedure</w:t>
      </w:r>
      <w:bookmarkEnd w:id="502"/>
      <w:bookmarkEnd w:id="503"/>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04"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lastRenderedPageBreak/>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w:t>
      </w:r>
      <w:r w:rsidR="00150D73">
        <w:rPr>
          <w:lang w:eastAsia="zh-CN"/>
        </w:rPr>
        <w:lastRenderedPageBreak/>
        <w:t>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05" w:name="_CR7_2_4_2_4"/>
      <w:bookmarkStart w:id="506" w:name="_Toc162412466"/>
      <w:bookmarkEnd w:id="505"/>
      <w:r>
        <w:rPr>
          <w:lang w:eastAsia="ko-KR"/>
        </w:rPr>
        <w:t>7.2.4.2.4</w:t>
      </w:r>
      <w:r>
        <w:rPr>
          <w:lang w:eastAsia="ko-KR"/>
        </w:rPr>
        <w:tab/>
        <w:t>Activation of location dependent MBS session</w:t>
      </w:r>
      <w:bookmarkEnd w:id="506"/>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07" w:name="_CR7_2_4_2_5"/>
      <w:bookmarkStart w:id="508" w:name="_Toc162412467"/>
      <w:bookmarkEnd w:id="507"/>
      <w:r>
        <w:rPr>
          <w:lang w:eastAsia="ko-KR"/>
        </w:rPr>
        <w:t>7.2.4.2.5</w:t>
      </w:r>
      <w:r>
        <w:rPr>
          <w:lang w:eastAsia="ko-KR"/>
        </w:rPr>
        <w:tab/>
        <w:t>UE location change handling within the same NG-RAN node between cells belonging to different MBS service areas during Individual delivery</w:t>
      </w:r>
      <w:bookmarkEnd w:id="508"/>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w:t>
      </w:r>
      <w:r w:rsidR="00E10B82">
        <w:rPr>
          <w:lang w:eastAsia="ko-KR"/>
        </w:rPr>
        <w:lastRenderedPageBreak/>
        <w:t>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09" w:name="_CR7_2_4_2_6"/>
      <w:bookmarkStart w:id="510" w:name="_Toc162412468"/>
      <w:bookmarkEnd w:id="509"/>
      <w:r>
        <w:rPr>
          <w:lang w:eastAsia="ja-JP"/>
        </w:rPr>
        <w:t>7.2.4.2.6</w:t>
      </w:r>
      <w:r>
        <w:rPr>
          <w:lang w:eastAsia="ja-JP"/>
        </w:rPr>
        <w:tab/>
        <w:t>UE location change handling by SMF</w:t>
      </w:r>
      <w:bookmarkEnd w:id="510"/>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11" w:name="_CR7_2_4_2_7"/>
      <w:bookmarkStart w:id="512" w:name="_Toc162412469"/>
      <w:bookmarkEnd w:id="511"/>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12"/>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13" w:name="_CR7_2_4_2_8"/>
      <w:bookmarkStart w:id="514" w:name="_Toc162412470"/>
      <w:bookmarkEnd w:id="513"/>
      <w:r>
        <w:rPr>
          <w:lang w:eastAsia="ja-JP"/>
        </w:rPr>
        <w:lastRenderedPageBreak/>
        <w:t>7.2.4.2.8</w:t>
      </w:r>
      <w:r w:rsidR="005A5984">
        <w:rPr>
          <w:lang w:eastAsia="ja-JP"/>
        </w:rPr>
        <w:tab/>
        <w:t>Void</w:t>
      </w:r>
      <w:bookmarkEnd w:id="514"/>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515" w:name="_CR7_2_4_2_9"/>
      <w:bookmarkStart w:id="516" w:name="_Toc162412471"/>
      <w:bookmarkEnd w:id="515"/>
      <w:r>
        <w:rPr>
          <w:lang w:eastAsia="ja-JP"/>
        </w:rPr>
        <w:t>7.2.4.2.9</w:t>
      </w:r>
      <w:r>
        <w:rPr>
          <w:lang w:eastAsia="ja-JP"/>
        </w:rPr>
        <w:tab/>
        <w:t>Connection Resume procedure</w:t>
      </w:r>
      <w:bookmarkEnd w:id="516"/>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For a non MBS-supporting target NG RAN, the SMF subscribes at the AMF using the Namf_EventExposure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517" w:name="_CR7_2_4_3"/>
      <w:bookmarkStart w:id="518" w:name="_Toc162412472"/>
      <w:bookmarkEnd w:id="517"/>
      <w:r>
        <w:rPr>
          <w:lang w:eastAsia="zh-CN"/>
        </w:rPr>
        <w:t>7.2.4.3</w:t>
      </w:r>
      <w:r>
        <w:rPr>
          <w:lang w:eastAsia="zh-CN"/>
        </w:rPr>
        <w:tab/>
        <w:t>Support of</w:t>
      </w:r>
      <w:r w:rsidR="00B315DF">
        <w:rPr>
          <w:lang w:eastAsia="zh-CN"/>
        </w:rPr>
        <w:t xml:space="preserve"> local MBS for</w:t>
      </w:r>
      <w:r>
        <w:rPr>
          <w:lang w:eastAsia="zh-CN"/>
        </w:rPr>
        <w:t xml:space="preserve"> multicast</w:t>
      </w:r>
      <w:bookmarkEnd w:id="504"/>
      <w:bookmarkEnd w:id="518"/>
    </w:p>
    <w:p w14:paraId="20E184AE" w14:textId="77777777" w:rsidR="00731C5F" w:rsidRDefault="00731C5F" w:rsidP="00731C5F">
      <w:pPr>
        <w:pStyle w:val="Heading5"/>
        <w:rPr>
          <w:lang w:eastAsia="ja-JP"/>
        </w:rPr>
      </w:pPr>
      <w:bookmarkStart w:id="519" w:name="_CR7_2_4_3_1"/>
      <w:bookmarkStart w:id="520" w:name="_Toc70079078"/>
      <w:bookmarkStart w:id="521" w:name="_Toc162412473"/>
      <w:bookmarkEnd w:id="519"/>
      <w:r>
        <w:rPr>
          <w:rFonts w:eastAsia="MS Mincho"/>
        </w:rPr>
        <w:t>7.2.4.3.1</w:t>
      </w:r>
      <w:r>
        <w:rPr>
          <w:rFonts w:eastAsia="MS Mincho"/>
        </w:rPr>
        <w:tab/>
      </w:r>
      <w:r>
        <w:t>Local MBS service area information provided by AF</w:t>
      </w:r>
      <w:bookmarkEnd w:id="520"/>
      <w:bookmarkEnd w:id="521"/>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22" w:name="_CR7_2_4_3_2"/>
      <w:bookmarkStart w:id="523" w:name="_Toc70079079"/>
      <w:bookmarkStart w:id="524" w:name="_Toc162412474"/>
      <w:bookmarkEnd w:id="522"/>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23"/>
      <w:bookmarkEnd w:id="524"/>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26D8DBAF"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485BB9">
        <w:rPr>
          <w:lang w:eastAsia="zh-CN"/>
        </w:rPr>
        <w:t>TS 23.502 [</w:t>
      </w:r>
      <w:r>
        <w:rPr>
          <w:lang w:eastAsia="zh-CN"/>
        </w:rPr>
        <w:t>6].</w:t>
      </w:r>
    </w:p>
    <w:p w14:paraId="7FC7C5EF" w14:textId="5CFE485D" w:rsidR="006D5C4F" w:rsidRDefault="00731C5F" w:rsidP="00731C5F">
      <w:pPr>
        <w:pStyle w:val="B2"/>
      </w:pPr>
      <w:r>
        <w:rPr>
          <w:lang w:eastAsia="zh-CN"/>
        </w:rPr>
        <w:lastRenderedPageBreak/>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1A775853"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485BB9" w:rsidRPr="00F754B3">
        <w:rPr>
          <w:lang w:eastAsia="zh-CN"/>
        </w:rPr>
        <w:t>TS</w:t>
      </w:r>
      <w:r w:rsidR="00485BB9">
        <w:rPr>
          <w:lang w:eastAsia="zh-CN"/>
        </w:rPr>
        <w:t> </w:t>
      </w:r>
      <w:r w:rsidR="00485BB9" w:rsidRPr="00F754B3">
        <w:rPr>
          <w:lang w:eastAsia="zh-CN"/>
        </w:rPr>
        <w:t>23.502</w:t>
      </w:r>
      <w:r w:rsidR="00485BB9">
        <w:rPr>
          <w:lang w:eastAsia="zh-CN"/>
        </w:rPr>
        <w:t> </w:t>
      </w:r>
      <w:r w:rsidR="00485BB9"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25" w:name="_CR7_2_4_3_3"/>
      <w:bookmarkStart w:id="526" w:name="_Toc162412475"/>
      <w:bookmarkEnd w:id="525"/>
      <w:r>
        <w:t>7.2.4.3.3</w:t>
      </w:r>
      <w:r>
        <w:tab/>
        <w:t>Handover procedure with</w:t>
      </w:r>
      <w:r w:rsidR="005A5984">
        <w:t xml:space="preserve"> local</w:t>
      </w:r>
      <w:r>
        <w:t xml:space="preserve"> MBS </w:t>
      </w:r>
      <w:r>
        <w:rPr>
          <w:lang w:eastAsia="zh-CN"/>
        </w:rPr>
        <w:t>session</w:t>
      </w:r>
      <w:bookmarkEnd w:id="526"/>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lastRenderedPageBreak/>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27" w:name="_CR7_2_4_3_4"/>
      <w:bookmarkStart w:id="528" w:name="_Toc162412476"/>
      <w:bookmarkEnd w:id="527"/>
      <w:r>
        <w:rPr>
          <w:lang w:eastAsia="zh-CN"/>
        </w:rPr>
        <w:t>7.2.4.3.4</w:t>
      </w:r>
      <w:r>
        <w:rPr>
          <w:lang w:eastAsia="zh-CN"/>
        </w:rPr>
        <w:tab/>
        <w:t>Activation of</w:t>
      </w:r>
      <w:r w:rsidR="005A5984">
        <w:rPr>
          <w:lang w:eastAsia="zh-CN"/>
        </w:rPr>
        <w:t xml:space="preserve"> local</w:t>
      </w:r>
      <w:r>
        <w:rPr>
          <w:lang w:eastAsia="zh-CN"/>
        </w:rPr>
        <w:t xml:space="preserve"> MBS session</w:t>
      </w:r>
      <w:bookmarkEnd w:id="528"/>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29" w:name="_CR7_2_4_3_5"/>
      <w:bookmarkStart w:id="530" w:name="_Toc162412477"/>
      <w:bookmarkEnd w:id="529"/>
      <w:r>
        <w:rPr>
          <w:lang w:eastAsia="zh-CN"/>
        </w:rPr>
        <w:t>7.2.4.3.5</w:t>
      </w:r>
      <w:r>
        <w:rPr>
          <w:lang w:eastAsia="zh-CN"/>
        </w:rPr>
        <w:tab/>
        <w:t>UE location change handling by SMF</w:t>
      </w:r>
      <w:bookmarkEnd w:id="530"/>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t>
      </w:r>
      <w:r w:rsidR="005A5984">
        <w:rPr>
          <w:lang w:eastAsia="zh-CN"/>
        </w:rPr>
        <w:lastRenderedPageBreak/>
        <w:t>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31" w:name="_CR7_2_4_3_6"/>
      <w:bookmarkStart w:id="532" w:name="_Toc162412478"/>
      <w:bookmarkEnd w:id="531"/>
      <w:r>
        <w:rPr>
          <w:lang w:eastAsia="zh-CN"/>
        </w:rPr>
        <w:t>7.2.4.3.6</w:t>
      </w:r>
      <w:r>
        <w:rPr>
          <w:lang w:eastAsia="zh-CN"/>
        </w:rPr>
        <w:tab/>
        <w:t>UE mobility within the same NG-RAN between cells in or out of the MBS service area</w:t>
      </w:r>
      <w:bookmarkEnd w:id="532"/>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33" w:name="_CR7_2_4_3_7"/>
      <w:bookmarkStart w:id="534" w:name="_Toc162412479"/>
      <w:bookmarkEnd w:id="533"/>
      <w:r>
        <w:rPr>
          <w:lang w:eastAsia="zh-CN"/>
        </w:rPr>
        <w:t>7.2.4.3.7</w:t>
      </w:r>
      <w:r w:rsidR="006940FA">
        <w:rPr>
          <w:lang w:eastAsia="zh-CN"/>
        </w:rPr>
        <w:tab/>
        <w:t>Void</w:t>
      </w:r>
      <w:bookmarkEnd w:id="534"/>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535" w:name="_CR7_2_4_3_8"/>
      <w:bookmarkStart w:id="536" w:name="_Toc162412480"/>
      <w:bookmarkEnd w:id="535"/>
      <w:r>
        <w:rPr>
          <w:lang w:eastAsia="zh-CN"/>
        </w:rPr>
        <w:t>7.2.4.3.8</w:t>
      </w:r>
      <w:r>
        <w:rPr>
          <w:lang w:eastAsia="zh-CN"/>
        </w:rPr>
        <w:tab/>
        <w:t>Connection Resume procedure with local MBS session</w:t>
      </w:r>
      <w:bookmarkEnd w:id="536"/>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537" w:name="_CR7_2_5"/>
      <w:bookmarkStart w:id="538" w:name="_Toc162412481"/>
      <w:bookmarkEnd w:id="537"/>
      <w:r w:rsidRPr="00FD0CC8">
        <w:t>7.2.</w:t>
      </w:r>
      <w:r>
        <w:t>5</w:t>
      </w:r>
      <w:r w:rsidRPr="00FD0CC8">
        <w:tab/>
      </w:r>
      <w:r w:rsidRPr="00140C1C">
        <w:t xml:space="preserve">MBS session </w:t>
      </w:r>
      <w:r>
        <w:t>activation and deactivation</w:t>
      </w:r>
      <w:bookmarkEnd w:id="538"/>
    </w:p>
    <w:p w14:paraId="616639B0" w14:textId="77777777" w:rsidR="002B607D" w:rsidRDefault="002B607D" w:rsidP="002B607D">
      <w:pPr>
        <w:pStyle w:val="Heading4"/>
        <w:rPr>
          <w:lang w:eastAsia="zh-CN"/>
        </w:rPr>
      </w:pPr>
      <w:bookmarkStart w:id="539" w:name="_CR7_2_5_1"/>
      <w:bookmarkStart w:id="540" w:name="_Toc162412482"/>
      <w:bookmarkEnd w:id="539"/>
      <w:r>
        <w:rPr>
          <w:lang w:eastAsia="zh-CN"/>
        </w:rPr>
        <w:t>7.2.5.1</w:t>
      </w:r>
      <w:r>
        <w:rPr>
          <w:lang w:eastAsia="zh-CN"/>
        </w:rPr>
        <w:tab/>
        <w:t>General</w:t>
      </w:r>
      <w:bookmarkEnd w:id="540"/>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5047650A" w:rsidR="00481751" w:rsidRDefault="00481751" w:rsidP="006C13DF">
      <w:pPr>
        <w:pStyle w:val="NO"/>
      </w:pPr>
      <w:bookmarkStart w:id="541" w:name="_CR7_2_5_2"/>
      <w:bookmarkEnd w:id="541"/>
      <w:r>
        <w:t>NOTE:</w:t>
      </w:r>
      <w:r>
        <w:tab/>
        <w:t>For services (e.g. Mission Critical service) that require low latency and zero packet loss even for the first downlink packet(s), periodic keep-alive packets during interruptions of media transmission (e.g. Floor Idle as specified in TS 23.379 [27], referenced by TS 23.289 [21]),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542" w:name="_Toc162412483"/>
      <w:r>
        <w:rPr>
          <w:lang w:eastAsia="zh-CN"/>
        </w:rPr>
        <w:lastRenderedPageBreak/>
        <w:t>7.2.5.2</w:t>
      </w:r>
      <w:r>
        <w:rPr>
          <w:lang w:eastAsia="zh-CN"/>
        </w:rPr>
        <w:tab/>
      </w:r>
      <w:r w:rsidRPr="00140C1C">
        <w:rPr>
          <w:lang w:eastAsia="zh-CN"/>
        </w:rPr>
        <w:t>MBS session activation</w:t>
      </w:r>
      <w:r>
        <w:rPr>
          <w:lang w:eastAsia="zh-CN"/>
        </w:rPr>
        <w:t xml:space="preserve"> procedure</w:t>
      </w:r>
      <w:bookmarkEnd w:id="542"/>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5" type="#_x0000_t75" style="width:478.75pt;height:403.5pt" o:ole="">
            <v:imagedata r:id="rId73" o:title=""/>
          </v:shape>
          <o:OLEObject Type="Embed" ProgID="Visio.Drawing.15" ShapeID="_x0000_i1055" DrawAspect="Content" ObjectID="_1773025233" r:id="rId74"/>
        </w:object>
      </w:r>
    </w:p>
    <w:p w14:paraId="421347D2" w14:textId="08F60C70" w:rsidR="002B607D" w:rsidRDefault="002B607D" w:rsidP="002B607D">
      <w:pPr>
        <w:pStyle w:val="TF"/>
        <w:rPr>
          <w:lang w:val="en-US"/>
        </w:rPr>
      </w:pPr>
      <w:bookmarkStart w:id="543" w:name="_CRFigure7_2_5_21"/>
      <w:r>
        <w:t xml:space="preserve">Figure </w:t>
      </w:r>
      <w:bookmarkEnd w:id="543"/>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w:t>
      </w:r>
      <w:r w:rsidR="002C428B">
        <w:rPr>
          <w:lang w:eastAsia="zh-CN"/>
        </w:rPr>
        <w:lastRenderedPageBreak/>
        <w:t xml:space="preserve">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11DD2EC6"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485BB9" w:rsidRPr="00204314">
        <w:rPr>
          <w:lang w:val="en-US" w:eastAsia="zh-CN"/>
        </w:rPr>
        <w:t>TS</w:t>
      </w:r>
      <w:r w:rsidR="00485BB9">
        <w:rPr>
          <w:lang w:val="en-US" w:eastAsia="zh-CN"/>
        </w:rPr>
        <w:t> </w:t>
      </w:r>
      <w:r w:rsidR="00485BB9" w:rsidRPr="00204314">
        <w:rPr>
          <w:lang w:val="en-US" w:eastAsia="zh-CN"/>
        </w:rPr>
        <w:t>23.502</w:t>
      </w:r>
      <w:r w:rsidR="00485BB9">
        <w:rPr>
          <w:lang w:val="en-US" w:eastAsia="zh-CN"/>
        </w:rPr>
        <w:t> </w:t>
      </w:r>
      <w:r w:rsidR="00485BB9"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7CD02926"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485BB9">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Based on the received PDU Session ID in step 3, the AMF identifies the related SMF and invokes Nsmf_PDUSession_UpdateSMContext request. The SMF replies with Nsmf_PDUSession_UpdateSMContext response.</w:t>
      </w:r>
    </w:p>
    <w:p w14:paraId="219262AB" w14:textId="31CD2039" w:rsidR="00DA595B" w:rsidRDefault="00DA595B" w:rsidP="002C428B">
      <w:pPr>
        <w:pStyle w:val="B1"/>
        <w:rPr>
          <w:lang w:eastAsia="zh-CN"/>
        </w:rPr>
      </w:pPr>
      <w:r>
        <w:rPr>
          <w:lang w:eastAsia="zh-CN"/>
        </w:rPr>
        <w:lastRenderedPageBreak/>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1862E361"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2D3671CD"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6.16.</w:t>
      </w:r>
    </w:p>
    <w:p w14:paraId="17A92195" w14:textId="0A137335"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6.16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6F65EDF5"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485BB9">
        <w:rPr>
          <w:lang w:val="en-US" w:eastAsia="zh-CN"/>
        </w:rPr>
        <w:t>TS 38.300 [</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2054ABAB" w:rsidR="004C352D" w:rsidRDefault="004C352D" w:rsidP="004C352D">
      <w:pPr>
        <w:pStyle w:val="NO"/>
        <w:rPr>
          <w:lang w:eastAsia="zh-CN"/>
        </w:rPr>
      </w:pPr>
      <w:r>
        <w:rPr>
          <w:lang w:eastAsia="zh-CN"/>
        </w:rPr>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485BB9">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77777777" w:rsidR="00C77F44" w:rsidRDefault="00C77F44" w:rsidP="00064632">
      <w:pPr>
        <w:pStyle w:val="B1"/>
        <w:rPr>
          <w:lang w:val="en-US" w:eastAsia="zh-CN"/>
        </w:rPr>
      </w:pPr>
      <w:r>
        <w:rPr>
          <w:lang w:val="en-US" w:eastAsia="zh-CN"/>
        </w:rPr>
        <w:tab/>
        <w:t>In this step or at later stage, NG-RAN may determine whether to apply delivery enabling reception by UEs in RRC_INACTIVE state for the MBS session, as defined in clause 6.16.</w:t>
      </w:r>
    </w:p>
    <w:p w14:paraId="2E435FAE" w14:textId="14FBAD4C"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6.16 is to be decided by the NG-RAN.</w:t>
      </w:r>
    </w:p>
    <w:p w14:paraId="5D8C912B" w14:textId="63C8D590" w:rsidR="00601CB2" w:rsidRPr="00204314" w:rsidRDefault="00C77F44" w:rsidP="00064632">
      <w:pPr>
        <w:pStyle w:val="B1"/>
        <w:rPr>
          <w:lang w:val="en-US" w:eastAsia="zh-CN"/>
        </w:rPr>
      </w:pPr>
      <w:r>
        <w:rPr>
          <w:lang w:val="en-US" w:eastAsia="zh-CN"/>
        </w:rPr>
        <w:lastRenderedPageBreak/>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44" w:name="_CR7_2_5_3"/>
      <w:bookmarkStart w:id="545" w:name="_Toc162412484"/>
      <w:bookmarkEnd w:id="544"/>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45"/>
    </w:p>
    <w:p w14:paraId="40D99C83" w14:textId="26BC4B09" w:rsidR="005F7881" w:rsidRDefault="005F7881" w:rsidP="00F617EC">
      <w:pPr>
        <w:pStyle w:val="TH"/>
      </w:pPr>
      <w:r w:rsidRPr="00916504">
        <w:rPr>
          <w:rFonts w:eastAsia="Malgun Gothic"/>
        </w:rPr>
        <w:object w:dxaOrig="9670" w:dyaOrig="6601" w14:anchorId="0DCDAEEC">
          <v:shape id="_x0000_i1056" type="#_x0000_t75" style="width:480.9pt;height:330.45pt" o:ole="">
            <v:imagedata r:id="rId75" o:title=""/>
          </v:shape>
          <o:OLEObject Type="Embed" ProgID="Visio.Drawing.15" ShapeID="_x0000_i1056" DrawAspect="Content" ObjectID="_1773025234" r:id="rId76"/>
        </w:object>
      </w:r>
    </w:p>
    <w:p w14:paraId="6D238CCD" w14:textId="2C1BC822" w:rsidR="002B607D" w:rsidRDefault="002B607D" w:rsidP="002B607D">
      <w:pPr>
        <w:pStyle w:val="TF"/>
        <w:rPr>
          <w:lang w:val="en-US"/>
        </w:rPr>
      </w:pPr>
      <w:bookmarkStart w:id="546" w:name="_CRFigure7_2_5_31"/>
      <w:r>
        <w:t>Fig</w:t>
      </w:r>
      <w:r w:rsidRPr="00BE350A">
        <w:t xml:space="preserve">ure </w:t>
      </w:r>
      <w:bookmarkEnd w:id="546"/>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lastRenderedPageBreak/>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AFCEBA2"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485BB9">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05B3DFE1" w:rsidR="00C624CA" w:rsidRPr="00204314" w:rsidRDefault="00C624CA" w:rsidP="00C624CA">
      <w:pPr>
        <w:pStyle w:val="NO"/>
        <w:rPr>
          <w:lang w:val="en-US" w:eastAsia="zh-CN"/>
        </w:rPr>
      </w:pPr>
      <w:bookmarkStart w:id="547" w:name="_Toc66391766"/>
      <w:bookmarkStart w:id="548"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485BB9">
        <w:rPr>
          <w:lang w:val="en-US" w:eastAsia="zh-CN"/>
        </w:rPr>
        <w:t>TS 38.300 [</w:t>
      </w:r>
      <w:r>
        <w:rPr>
          <w:lang w:val="en-US" w:eastAsia="zh-CN"/>
        </w:rPr>
        <w:t>9].</w:t>
      </w:r>
    </w:p>
    <w:p w14:paraId="7303717F" w14:textId="77777777" w:rsidR="00EF5303" w:rsidRPr="00022C57" w:rsidRDefault="00EF5303" w:rsidP="00064632">
      <w:pPr>
        <w:pStyle w:val="Heading3"/>
      </w:pPr>
      <w:bookmarkStart w:id="549" w:name="_CR7_2_6"/>
      <w:bookmarkStart w:id="550" w:name="_Toc162412485"/>
      <w:bookmarkEnd w:id="549"/>
      <w:r w:rsidRPr="00022C57">
        <w:t>7.2.6</w:t>
      </w:r>
      <w:r w:rsidRPr="00022C57">
        <w:tab/>
        <w:t>Multicast session update procedure</w:t>
      </w:r>
      <w:bookmarkEnd w:id="550"/>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2A189ED6" w:rsidR="00C15F2F" w:rsidRDefault="00C15F2F" w:rsidP="00EF5303">
      <w:pPr>
        <w:rPr>
          <w:rFonts w:eastAsia="DengXian"/>
        </w:rPr>
      </w:pPr>
      <w:r>
        <w:rPr>
          <w:rFonts w:eastAsia="DengXian"/>
        </w:rPr>
        <w:t xml:space="preserve">If the MBSF acts as the MBS security function for multicast as defined in </w:t>
      </w:r>
      <w:r w:rsidR="00485BB9">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7" type="#_x0000_t75" style="width:459.95pt;height:328.3pt" o:ole="">
            <v:imagedata r:id="rId77" o:title=""/>
          </v:shape>
          <o:OLEObject Type="Embed" ProgID="Visio.Drawing.15" ShapeID="_x0000_i1057" DrawAspect="Content" ObjectID="_1773025235" r:id="rId78"/>
        </w:object>
      </w:r>
    </w:p>
    <w:p w14:paraId="47E4BD61" w14:textId="6201F798" w:rsidR="00EF5303" w:rsidRPr="00EF5303" w:rsidRDefault="00EF5303" w:rsidP="00874289">
      <w:pPr>
        <w:pStyle w:val="TF"/>
        <w:rPr>
          <w:lang w:val="en-US"/>
        </w:rPr>
      </w:pPr>
      <w:bookmarkStart w:id="551" w:name="_CRFigure7_2_61"/>
      <w:r w:rsidRPr="00022C57">
        <w:t xml:space="preserve">Figure </w:t>
      </w:r>
      <w:bookmarkEnd w:id="551"/>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43B7C95D"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485BB9">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372494D1" w:rsidR="001B5562" w:rsidRDefault="00C15F2F" w:rsidP="00F617EC">
      <w:pPr>
        <w:pStyle w:val="B1"/>
      </w:pPr>
      <w:r>
        <w:tab/>
      </w:r>
      <w:r w:rsidR="001B5562">
        <w:t xml:space="preserve">For MBS Service Area update, the SMF triggers the PDU Session Modification procedure as defined in </w:t>
      </w:r>
      <w:r w:rsidR="00485BB9">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552" w:name="_CR7_2_7"/>
      <w:bookmarkStart w:id="553" w:name="_Toc162412486"/>
      <w:bookmarkEnd w:id="552"/>
      <w:r w:rsidRPr="00290E0F">
        <w:lastRenderedPageBreak/>
        <w:t>7.2.</w:t>
      </w:r>
      <w:r>
        <w:t>7</w:t>
      </w:r>
      <w:r w:rsidR="001B5562">
        <w:tab/>
        <w:t>Void</w:t>
      </w:r>
      <w:bookmarkEnd w:id="553"/>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554" w:name="_CR7_2_8"/>
      <w:bookmarkStart w:id="555" w:name="_Toc162412487"/>
      <w:bookmarkEnd w:id="554"/>
      <w:r w:rsidRPr="00204314">
        <w:t>7.2.</w:t>
      </w:r>
      <w:r>
        <w:t>8</w:t>
      </w:r>
      <w:r w:rsidR="00F21E41">
        <w:tab/>
      </w:r>
      <w:r w:rsidRPr="00204314">
        <w:t>Service request procedure</w:t>
      </w:r>
      <w:bookmarkEnd w:id="555"/>
    </w:p>
    <w:p w14:paraId="0A58D3BD" w14:textId="0DF842DE"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485BB9">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2999B857" w:rsidR="004C352D" w:rsidRDefault="004C352D" w:rsidP="002D5225">
      <w:bookmarkStart w:id="556" w:name="_Toc57450592"/>
      <w:bookmarkStart w:id="557" w:name="_Toc57450188"/>
      <w:bookmarkStart w:id="558" w:name="_Toc66391768"/>
      <w:bookmarkStart w:id="559" w:name="_Toc70079082"/>
      <w:bookmarkEnd w:id="547"/>
      <w:bookmarkEnd w:id="548"/>
      <w:r>
        <w:t xml:space="preserve">The service request procedure can also be executed while the multicast MBS session is in Active state: The UE can go to CM-IDLE state due to AN release as specified in </w:t>
      </w:r>
      <w:r w:rsidR="00485BB9">
        <w:t>TS 23.502 [</w:t>
      </w:r>
      <w:r>
        <w:t xml:space="preserve">6]. In addition, to activate the associated PDU session(s) parts of the service request procedure can also be executed during the Mobility Registration Update procedure as specified in clause 4.2.2.2.2 of </w:t>
      </w:r>
      <w:r w:rsidR="00485BB9">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560" w:name="_CR7_2_9"/>
      <w:bookmarkStart w:id="561" w:name="_Toc162412488"/>
      <w:bookmarkEnd w:id="560"/>
      <w:r w:rsidRPr="00204314">
        <w:t>7.2.</w:t>
      </w:r>
      <w:r>
        <w:t>9</w:t>
      </w:r>
      <w:r>
        <w:tab/>
        <w:t>AF provisioning multicast MBS Session Authorization information</w:t>
      </w:r>
      <w:bookmarkEnd w:id="561"/>
    </w:p>
    <w:p w14:paraId="2194C0D0" w14:textId="76EA0187" w:rsidR="00087FA9" w:rsidRDefault="00087FA9" w:rsidP="00087FA9">
      <w:r>
        <w:t xml:space="preserve">The AF provisions the multicast MBS session authorization information for multicast MBS sessions that are not open to "any UE". The procedure specified in clause 4.15.6.2 of </w:t>
      </w:r>
      <w:r w:rsidR="00485BB9">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562" w:name="_CRTable7_2_91"/>
      <w:r>
        <w:t xml:space="preserve">Table </w:t>
      </w:r>
      <w:bookmarkEnd w:id="562"/>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563" w:name="_CRTable7_2_92"/>
      <w:r>
        <w:t xml:space="preserve">Table </w:t>
      </w:r>
      <w:bookmarkEnd w:id="563"/>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38E7C91F" w14:textId="6F7F0405" w:rsidR="00D81EB3" w:rsidRDefault="00D81EB3" w:rsidP="00D81EB3">
      <w:pPr>
        <w:pStyle w:val="Heading3"/>
      </w:pPr>
      <w:bookmarkStart w:id="564" w:name="_CR7_2_9a"/>
      <w:bookmarkStart w:id="565" w:name="_Toc162412489"/>
      <w:bookmarkEnd w:id="564"/>
      <w:r>
        <w:lastRenderedPageBreak/>
        <w:t>7.2.9a</w:t>
      </w:r>
      <w:r>
        <w:tab/>
        <w:t>AF provisioning MBS Session assistance information</w:t>
      </w:r>
      <w:bookmarkEnd w:id="565"/>
    </w:p>
    <w:p w14:paraId="6DE7832C" w14:textId="47E9ECD0"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485BB9">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566" w:name="_CRTable7_2_9a1"/>
      <w:r>
        <w:t xml:space="preserve">Table </w:t>
      </w:r>
      <w:bookmarkEnd w:id="566"/>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4CE2B4FD"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485BB9">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567" w:name="_CR7_2_10"/>
      <w:bookmarkStart w:id="568" w:name="_Toc162412490"/>
      <w:bookmarkEnd w:id="567"/>
      <w:r>
        <w:t>7.2.10</w:t>
      </w:r>
      <w:r>
        <w:tab/>
        <w:t>Multicast MBS procedures for UEs using power saving functions</w:t>
      </w:r>
      <w:bookmarkEnd w:id="568"/>
    </w:p>
    <w:p w14:paraId="2899A216" w14:textId="77777777" w:rsidR="00932FB4" w:rsidRDefault="00932FB4" w:rsidP="00522F9C">
      <w:r>
        <w:t>For a UE using power saving function to receive multicast MBS Session data, the following applies:</w:t>
      </w:r>
    </w:p>
    <w:p w14:paraId="3430FEC0" w14:textId="77777777" w:rsidR="00932FB4" w:rsidRDefault="00932FB4" w:rsidP="00932FB4">
      <w:pPr>
        <w:pStyle w:val="B1"/>
      </w:pPr>
      <w:r>
        <w:t>-</w:t>
      </w:r>
      <w:r>
        <w:tab/>
        <w:t>For an MBS multicast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46C3B26" w:rsidR="00932FB4" w:rsidRDefault="00932FB4" w:rsidP="00522F9C">
      <w:pPr>
        <w:pStyle w:val="NO"/>
      </w:pPr>
      <w:r>
        <w:t>NOTE 1:</w:t>
      </w:r>
      <w:r>
        <w:tab/>
        <w:t>If the UE has not previously joined the MBS multicast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eDRX),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77777777" w:rsidR="00932FB4" w:rsidRDefault="00932FB4" w:rsidP="00522F9C">
      <w:pPr>
        <w:pStyle w:val="B2"/>
      </w:pPr>
      <w:r>
        <w:lastRenderedPageBreak/>
        <w:t>-</w:t>
      </w:r>
      <w:r>
        <w:tab/>
        <w:t>At the possible start time, an RRC_IDLE or CM-CONNECTED with RRC_INACTIVE UE needs to send a request to transition to RRC_CONNECTED state and join the MBS multicast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77777777"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 How long the device listens to paging is left up to device implementation.</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569" w:name="_CR7_3"/>
      <w:bookmarkStart w:id="570" w:name="_Toc162412491"/>
      <w:bookmarkEnd w:id="569"/>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570"/>
    </w:p>
    <w:p w14:paraId="2D045DEC" w14:textId="0D3DD6A3"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485BB9">
        <w:t>TS 26.502 [</w:t>
      </w:r>
      <w:r>
        <w:t xml:space="preserve">18] and </w:t>
      </w:r>
      <w:r w:rsidR="00485BB9">
        <w:t>TS 26.517 [</w:t>
      </w:r>
      <w:r>
        <w:t>22].</w:t>
      </w:r>
    </w:p>
    <w:p w14:paraId="79521847" w14:textId="77777777" w:rsidR="0012544D" w:rsidRPr="004F1190" w:rsidRDefault="0012544D" w:rsidP="00064632">
      <w:pPr>
        <w:pStyle w:val="Heading3"/>
      </w:pPr>
      <w:bookmarkStart w:id="571" w:name="_CR7_3_1"/>
      <w:bookmarkStart w:id="572" w:name="_Toc66391767"/>
      <w:bookmarkStart w:id="573" w:name="_Toc70079081"/>
      <w:bookmarkStart w:id="574" w:name="_Toc70930026"/>
      <w:bookmarkStart w:id="575" w:name="_Toc162412492"/>
      <w:bookmarkEnd w:id="571"/>
      <w:r w:rsidRPr="004F1190">
        <w:t>7.3.1</w:t>
      </w:r>
      <w:r w:rsidRPr="004F1190">
        <w:tab/>
        <w:t>MBS Session Start for Broadcast</w:t>
      </w:r>
      <w:bookmarkEnd w:id="572"/>
      <w:bookmarkEnd w:id="573"/>
      <w:bookmarkEnd w:id="574"/>
      <w:bookmarkEnd w:id="575"/>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44A82CE8" w:rsidR="0012544D" w:rsidRPr="00064632" w:rsidRDefault="00064632" w:rsidP="00064632">
      <w:r>
        <w:t>To receive the data of broadcast communication service, the UE is either preconfigured with needed configuration</w:t>
      </w:r>
      <w:r w:rsidR="007D3E06">
        <w:t xml:space="preserve"> (see TS 24.575 [26]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TS 26.502 [18] and TS 26.517 [22]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8" type="#_x0000_t75" style="width:445.95pt;height:267.6pt" o:ole="">
            <v:imagedata r:id="rId79" o:title="" cropbottom="5273f"/>
          </v:shape>
          <o:OLEObject Type="Embed" ProgID="Visio.Drawing.15" ShapeID="_x0000_i1058" DrawAspect="Content" ObjectID="_1773025236" r:id="rId80"/>
        </w:object>
      </w:r>
    </w:p>
    <w:p w14:paraId="5F5FA490" w14:textId="6922BBA6" w:rsidR="0012544D" w:rsidRPr="004F1190" w:rsidRDefault="0012544D" w:rsidP="00064632">
      <w:pPr>
        <w:pStyle w:val="TF"/>
      </w:pPr>
      <w:bookmarkStart w:id="576" w:name="_CRFigure7_3_11"/>
      <w:r w:rsidRPr="004F1190">
        <w:t xml:space="preserve">Figure </w:t>
      </w:r>
      <w:bookmarkEnd w:id="576"/>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[NR RedCap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If the MB-SMF receives the "NR RedCap UE Information" parameter (as defined in clause 6.19) from the AF (which may be via NEF/MBSF), the MB-SMF includes the "NR RedCap UE Information" parameter in N2 SM information.</w:t>
      </w:r>
    </w:p>
    <w:p w14:paraId="73726191" w14:textId="01D0D66C"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3E81D173" w:rsidR="00C761F0" w:rsidRDefault="00C761F0" w:rsidP="009F75E9">
      <w:pPr>
        <w:pStyle w:val="B1"/>
      </w:pPr>
      <w:r>
        <w:tab/>
        <w:t>If N2 SM information contains "NR RedCap UE Information", the NG-RAN determines that the related MBS service is intended to be received by NR RedCap UEs only, or both by NR RedCap UEs and non-RedCap UEs, and allocates the appropriate radio resources as defined in TS 38.331 [28].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lastRenderedPageBreak/>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0A7C28E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485BB9">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577" w:name="_CR7_3_1a"/>
      <w:bookmarkStart w:id="578" w:name="_Toc162412493"/>
      <w:bookmarkEnd w:id="577"/>
      <w:r>
        <w:lastRenderedPageBreak/>
        <w:t>7.3.1a</w:t>
      </w:r>
      <w:r>
        <w:tab/>
        <w:t>MBS Session Start for resource sharing across multiple broadcast MBS Sessions during network sharing</w:t>
      </w:r>
      <w:bookmarkEnd w:id="578"/>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Step 2: The MB-SMF includes Associated Session ID in the N2 SM information in Namf_MBSBroadcast_ContextCreate.</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579" w:name="_CR7_3_2"/>
      <w:bookmarkStart w:id="580" w:name="_Toc162412494"/>
      <w:bookmarkEnd w:id="579"/>
      <w:r>
        <w:t>7.3.2</w:t>
      </w:r>
      <w:r>
        <w:tab/>
        <w:t>MBS Session Release</w:t>
      </w:r>
      <w:bookmarkEnd w:id="556"/>
      <w:bookmarkEnd w:id="557"/>
      <w:r>
        <w:t xml:space="preserve"> for Broadcast</w:t>
      </w:r>
      <w:bookmarkEnd w:id="558"/>
      <w:bookmarkEnd w:id="559"/>
      <w:bookmarkEnd w:id="580"/>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9" type="#_x0000_t75" style="width:480.35pt;height:227.3pt" o:ole="">
            <v:imagedata r:id="rId81" o:title=""/>
          </v:shape>
          <o:OLEObject Type="Embed" ProgID="Visio.Drawing.15" ShapeID="_x0000_i1059" DrawAspect="Content" ObjectID="_1773025237" r:id="rId82"/>
        </w:object>
      </w:r>
    </w:p>
    <w:p w14:paraId="50EBE1D0" w14:textId="025D3F4C" w:rsidR="00731C5F" w:rsidRDefault="00731C5F" w:rsidP="00731C5F">
      <w:pPr>
        <w:pStyle w:val="TF"/>
      </w:pPr>
      <w:bookmarkStart w:id="581" w:name="_CRFigure7_3_21"/>
      <w:r>
        <w:t xml:space="preserve">Figure </w:t>
      </w:r>
      <w:bookmarkEnd w:id="581"/>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582" w:name="_CR7_3_2a"/>
      <w:bookmarkStart w:id="583" w:name="_Toc57450594"/>
      <w:bookmarkStart w:id="584" w:name="_Toc57450190"/>
      <w:bookmarkStart w:id="585" w:name="_Toc66391769"/>
      <w:bookmarkStart w:id="586" w:name="_Toc70079083"/>
      <w:bookmarkStart w:id="587" w:name="_Toc162412495"/>
      <w:bookmarkEnd w:id="582"/>
      <w:r>
        <w:rPr>
          <w:lang w:eastAsia="ko-KR"/>
        </w:rPr>
        <w:t>7.3.2a</w:t>
      </w:r>
      <w:r>
        <w:rPr>
          <w:lang w:eastAsia="ko-KR"/>
        </w:rPr>
        <w:tab/>
        <w:t>MBS Session Release for resource sharing across multiple broadcast MBS Sessions during network sharing</w:t>
      </w:r>
      <w:bookmarkEnd w:id="587"/>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lastRenderedPageBreak/>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588" w:name="_CR7_3_3"/>
      <w:bookmarkStart w:id="589" w:name="_Toc162412496"/>
      <w:bookmarkEnd w:id="588"/>
      <w:r>
        <w:rPr>
          <w:lang w:eastAsia="ko-KR"/>
        </w:rPr>
        <w:t>7.3.3</w:t>
      </w:r>
      <w:r>
        <w:rPr>
          <w:lang w:eastAsia="ko-KR"/>
        </w:rPr>
        <w:tab/>
        <w:t>MBS Session Update</w:t>
      </w:r>
      <w:bookmarkEnd w:id="583"/>
      <w:bookmarkEnd w:id="584"/>
      <w:r>
        <w:rPr>
          <w:lang w:eastAsia="ko-KR"/>
        </w:rPr>
        <w:t xml:space="preserve"> for Broadcast</w:t>
      </w:r>
      <w:bookmarkEnd w:id="585"/>
      <w:bookmarkEnd w:id="586"/>
      <w:bookmarkEnd w:id="589"/>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60" type="#_x0000_t75" style="width:480.35pt;height:266.5pt" o:ole="">
            <v:imagedata r:id="rId83" o:title=""/>
          </v:shape>
          <o:OLEObject Type="Embed" ProgID="Visio.Drawing.15" ShapeID="_x0000_i1060" DrawAspect="Content" ObjectID="_1773025238" r:id="rId84"/>
        </w:object>
      </w:r>
    </w:p>
    <w:p w14:paraId="6A286BA1" w14:textId="6013295C" w:rsidR="00731C5F" w:rsidRDefault="00731C5F" w:rsidP="00731C5F">
      <w:pPr>
        <w:pStyle w:val="TF"/>
      </w:pPr>
      <w:bookmarkStart w:id="590" w:name="_CRFigure7_3_31"/>
      <w:r>
        <w:t xml:space="preserve">Figure </w:t>
      </w:r>
      <w:bookmarkEnd w:id="590"/>
      <w:r>
        <w:t>7.3.3-1: MBS Session Update for Broadcast</w:t>
      </w:r>
    </w:p>
    <w:p w14:paraId="0AA371D4" w14:textId="506E9F0D"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[NR RedCap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w:t>
      </w:r>
      <w:r w:rsidR="004914D1" w:rsidRPr="00663098">
        <w:rPr>
          <w:lang w:eastAsia="zh-CN"/>
        </w:rPr>
        <w:lastRenderedPageBreak/>
        <w:t>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The MB-SMF includes the "NR RedCap UE Information" parameter in N2 SM information, if received.</w:t>
      </w:r>
    </w:p>
    <w:p w14:paraId="57F05714" w14:textId="3E19DF80"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22231539" w:rsidR="00C761F0" w:rsidRDefault="00C761F0" w:rsidP="00731C5F">
      <w:pPr>
        <w:pStyle w:val="B1"/>
        <w:rPr>
          <w:lang w:eastAsia="ja-JP"/>
        </w:rPr>
      </w:pPr>
      <w:r>
        <w:rPr>
          <w:lang w:eastAsia="ja-JP"/>
        </w:rPr>
        <w:tab/>
        <w:t>If N2 SM information contains "NR RedCap UE Information" for the broadcast MBS session, the NG-RAN may update the radio resources accordingly as specified in TS 38.331 [28].</w:t>
      </w:r>
    </w:p>
    <w:p w14:paraId="5F485174" w14:textId="7D32FF65"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485BB9">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7895572E" w:rsidR="00A62BF3" w:rsidRDefault="00A62BF3" w:rsidP="00A62BF3">
      <w:pPr>
        <w:pStyle w:val="B1"/>
        <w:rPr>
          <w:lang w:eastAsia="ja-JP"/>
        </w:rPr>
      </w:pPr>
      <w:bookmarkStart w:id="591" w:name="_Toc66391770"/>
      <w:bookmarkStart w:id="592" w:name="_Toc70079084"/>
      <w:bookmarkStart w:id="593" w:name="_Toc57450595"/>
      <w:bookmarkStart w:id="594" w:name="_Toc57450191"/>
      <w:bookmarkStart w:id="595"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485BB9">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lastRenderedPageBreak/>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596" w:name="_CR7_3_4"/>
      <w:bookmarkStart w:id="597" w:name="_Toc162412497"/>
      <w:bookmarkEnd w:id="596"/>
      <w:r>
        <w:rPr>
          <w:rFonts w:eastAsia="DengXian"/>
          <w:lang w:eastAsia="zh-CN"/>
        </w:rPr>
        <w:t>7.3.4</w:t>
      </w:r>
      <w:r>
        <w:rPr>
          <w:rFonts w:eastAsia="DengXian"/>
          <w:lang w:eastAsia="zh-CN"/>
        </w:rPr>
        <w:tab/>
        <w:t xml:space="preserve">Support for </w:t>
      </w:r>
      <w:bookmarkEnd w:id="591"/>
      <w:bookmarkEnd w:id="592"/>
      <w:r w:rsidR="0052595E">
        <w:rPr>
          <w:lang w:eastAsia="ko-KR"/>
        </w:rPr>
        <w:t>Location dependent Broadcast Service</w:t>
      </w:r>
      <w:bookmarkEnd w:id="597"/>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598" w:name="_CR7_3_5"/>
      <w:bookmarkStart w:id="599" w:name="_Toc162412498"/>
      <w:bookmarkEnd w:id="598"/>
      <w:r>
        <w:rPr>
          <w:lang w:eastAsia="zh-CN"/>
        </w:rPr>
        <w:t>7.3.5</w:t>
      </w:r>
      <w:r>
        <w:rPr>
          <w:lang w:eastAsia="zh-CN"/>
        </w:rPr>
        <w:tab/>
        <w:t>MBS Session Delivery Status Indication</w:t>
      </w:r>
      <w:bookmarkEnd w:id="593"/>
      <w:bookmarkEnd w:id="594"/>
      <w:r>
        <w:rPr>
          <w:lang w:eastAsia="zh-CN"/>
        </w:rPr>
        <w:t xml:space="preserve"> for Broadcast</w:t>
      </w:r>
      <w:bookmarkEnd w:id="595"/>
      <w:bookmarkEnd w:id="599"/>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1" type="#_x0000_t75" style="width:481.45pt;height:259.5pt" o:ole="">
            <v:imagedata r:id="rId85" o:title=""/>
          </v:shape>
          <o:OLEObject Type="Embed" ProgID="Visio.Drawing.15" ShapeID="_x0000_i1061" DrawAspect="Content" ObjectID="_1773025239" r:id="rId86"/>
        </w:object>
      </w:r>
    </w:p>
    <w:p w14:paraId="202FE3B6" w14:textId="77777777" w:rsidR="00731C5F" w:rsidRDefault="00731C5F" w:rsidP="00731C5F">
      <w:pPr>
        <w:pStyle w:val="TF"/>
      </w:pPr>
      <w:bookmarkStart w:id="600" w:name="_CRFigure7_3_51"/>
      <w:r>
        <w:t xml:space="preserve">Figure </w:t>
      </w:r>
      <w:bookmarkEnd w:id="600"/>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601" w:name="_CR7_3_6"/>
      <w:bookmarkStart w:id="602" w:name="_Toc66391771"/>
      <w:bookmarkStart w:id="603" w:name="_Toc70079086"/>
      <w:bookmarkStart w:id="604" w:name="_Toc162412499"/>
      <w:bookmarkEnd w:id="601"/>
      <w:r>
        <w:t>7.3.6</w:t>
      </w:r>
      <w:r>
        <w:tab/>
        <w:t>Broadcast MBS Session Release Require</w:t>
      </w:r>
      <w:bookmarkEnd w:id="604"/>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2" type="#_x0000_t75" style="width:442.2pt;height:171.95pt" o:ole="">
            <v:imagedata r:id="rId87" o:title="" cropbottom="6364f"/>
          </v:shape>
          <o:OLEObject Type="Embed" ProgID="Visio.Drawing.15" ShapeID="_x0000_i1062" DrawAspect="Content" ObjectID="_1773025240" r:id="rId88"/>
        </w:object>
      </w:r>
    </w:p>
    <w:p w14:paraId="3B84C2F2" w14:textId="2882CF79" w:rsidR="004260EA" w:rsidRDefault="004260EA" w:rsidP="004260EA">
      <w:pPr>
        <w:pStyle w:val="TF"/>
      </w:pPr>
      <w:bookmarkStart w:id="605" w:name="_CRFigure7_3_61"/>
      <w:r>
        <w:t xml:space="preserve">Figure </w:t>
      </w:r>
      <w:bookmarkEnd w:id="605"/>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606" w:name="_CR7_3_7"/>
      <w:bookmarkStart w:id="607" w:name="_Toc162412500"/>
      <w:bookmarkEnd w:id="606"/>
      <w:r>
        <w:t>7.3.7</w:t>
      </w:r>
      <w:r>
        <w:tab/>
        <w:t>Transport change for resource sharing across broadcast MBS Sessions during network sharing</w:t>
      </w:r>
      <w:bookmarkEnd w:id="607"/>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33496C50" w14:textId="6C2BC7C0" w:rsidR="00183D3E" w:rsidRDefault="00183D3E" w:rsidP="00522F9C">
      <w:pPr>
        <w:pStyle w:val="B1"/>
      </w:pPr>
      <w:r>
        <w:t>-</w:t>
      </w:r>
      <w:r>
        <w:tab/>
        <w:t xml:space="preserve">When the shared NG-RAN fails to receive DL data stream from </w:t>
      </w:r>
      <w:r w:rsidR="00FE2E01">
        <w:t xml:space="preserve">an operator´s </w:t>
      </w:r>
      <w:r>
        <w:t>CN (e.g</w:t>
      </w:r>
      <w:r w:rsidR="00FE2E01">
        <w:t>.</w:t>
      </w:r>
      <w:r>
        <w:t xml:space="preserve"> due to failure in the user plane)</w:t>
      </w:r>
      <w:r w:rsidR="00FE2E01">
        <w:t xml:space="preserve"> and</w:t>
      </w:r>
      <w:r>
        <w:t xml:space="preserve"> the NG-RAN</w:t>
      </w:r>
      <w:r w:rsidR="00FE2E01">
        <w:t xml:space="preserve"> node determines to request to receive</w:t>
      </w:r>
      <w:r>
        <w:t xml:space="preserve"> the DL</w:t>
      </w:r>
      <w:r w:rsidR="00FE2E01">
        <w:t xml:space="preserve"> MBS</w:t>
      </w:r>
      <w:r>
        <w:t xml:space="preserve"> data stream via another</w:t>
      </w:r>
      <w:r w:rsidR="00FE2E01">
        <w:t xml:space="preserve"> operator's</w:t>
      </w:r>
      <w:r>
        <w:t xml:space="preserve"> CN.</w:t>
      </w:r>
    </w:p>
    <w:bookmarkStart w:id="608" w:name="_CRFigure7_3_71"/>
    <w:p w14:paraId="101A6C29" w14:textId="5C8A8F66" w:rsidR="00FE2E01" w:rsidRDefault="00FE2E01" w:rsidP="006C13DF">
      <w:pPr>
        <w:pStyle w:val="TH"/>
      </w:pPr>
      <w:r>
        <w:object w:dxaOrig="9581" w:dyaOrig="5641" w14:anchorId="6BDB70FD">
          <v:shape id="_x0000_i1063" type="#_x0000_t75" style="width:479.3pt;height:262.2pt" o:ole="">
            <v:imagedata r:id="rId89" o:title="" cropbottom="3965f"/>
          </v:shape>
          <o:OLEObject Type="Embed" ProgID="Visio.Drawing.15" ShapeID="_x0000_i1063" DrawAspect="Content" ObjectID="_1773025241" r:id="rId90"/>
        </w:object>
      </w:r>
    </w:p>
    <w:p w14:paraId="6049F060" w14:textId="629F30A7" w:rsidR="00183D3E" w:rsidRDefault="00183D3E" w:rsidP="00183D3E">
      <w:pPr>
        <w:pStyle w:val="TF"/>
      </w:pPr>
      <w:r>
        <w:t xml:space="preserve">Figure </w:t>
      </w:r>
      <w:bookmarkEnd w:id="608"/>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112367F" w:rsidR="00183D3E" w:rsidRDefault="00183D3E" w:rsidP="00522F9C">
      <w:pPr>
        <w:pStyle w:val="NO"/>
      </w:pPr>
      <w:r>
        <w:t>NOTE:</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The AMF transfers the Namf_MBSBroadcast_ContextStatusNotify request to the MB-SMF, which contains the N2 message.</w:t>
      </w:r>
    </w:p>
    <w:p w14:paraId="2CB5625F" w14:textId="5DF56E32" w:rsidR="00FE2E01" w:rsidRDefault="00FE2E01" w:rsidP="00183D3E">
      <w:pPr>
        <w:pStyle w:val="B1"/>
      </w:pPr>
      <w:r>
        <w:t>4a.</w:t>
      </w:r>
      <w:r>
        <w:tab/>
        <w:t>The MB-SMF returns Namf_MBSBroadcast_ContextStatusNotify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609" w:name="_CR7_3_8"/>
      <w:bookmarkStart w:id="610" w:name="_Toc162412501"/>
      <w:bookmarkEnd w:id="609"/>
      <w:r>
        <w:t>7.3.8</w:t>
      </w:r>
      <w:r>
        <w:tab/>
        <w:t>Broadcast MBS procedures for UEs using power saving functions</w:t>
      </w:r>
      <w:bookmarkEnd w:id="610"/>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77777777" w:rsidR="005D4299" w:rsidRDefault="005D4299" w:rsidP="005D4299">
      <w:pPr>
        <w:pStyle w:val="B1"/>
      </w:pPr>
      <w:r>
        <w:lastRenderedPageBreak/>
        <w:t>-</w:t>
      </w:r>
      <w:r>
        <w:tab/>
        <w:t>If a UE is in RRC_IDLE state and reachable (e.g. in active time in MICO or PTW for eDRX) at the start time or the scheduled activation times) the UE follows normal idle mode or inactive mode procedures), the UE follows normal idle mode procedure.</w:t>
      </w:r>
    </w:p>
    <w:p w14:paraId="044331C6" w14:textId="3236E27A"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perform procedures related to MBS,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or the UE transitioning from CM-CONNECTED to CM-CONNECTED with RRC_INACTIVE state with eDRX</w:t>
      </w:r>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611" w:name="_CR7_4"/>
      <w:bookmarkStart w:id="612" w:name="_Toc162412502"/>
      <w:bookmarkEnd w:id="611"/>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602"/>
      <w:bookmarkEnd w:id="603"/>
      <w:bookmarkEnd w:id="612"/>
    </w:p>
    <w:p w14:paraId="5F999DC0" w14:textId="77777777" w:rsidR="005F7F41" w:rsidRPr="00CD1340" w:rsidRDefault="005F7F41" w:rsidP="005F7F41">
      <w:pPr>
        <w:pStyle w:val="Heading3"/>
      </w:pPr>
      <w:bookmarkStart w:id="613" w:name="_CR7_4_1"/>
      <w:bookmarkStart w:id="614" w:name="_Toc162412503"/>
      <w:bookmarkEnd w:id="613"/>
      <w:r w:rsidRPr="00CD1340">
        <w:t>7.4.1</w:t>
      </w:r>
      <w:r w:rsidRPr="00CD1340">
        <w:tab/>
        <w:t>Inter-system mobility with interworking at service layer</w:t>
      </w:r>
      <w:bookmarkEnd w:id="614"/>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24DD9C04" w:rsidR="00064632" w:rsidRDefault="00064632" w:rsidP="00003F9A">
      <w:pPr>
        <w:pStyle w:val="B1"/>
      </w:pPr>
      <w:r>
        <w:tab/>
        <w:t xml:space="preserve">When moving to E-UTRAN/EPC, the UE initiates procedures as defined in </w:t>
      </w:r>
      <w:r w:rsidR="00485BB9">
        <w:t>TS 23.246 [</w:t>
      </w:r>
      <w:r>
        <w:t>8] to receive MBMS service for the TMGI(s).</w:t>
      </w:r>
    </w:p>
    <w:p w14:paraId="7CF8C3A1" w14:textId="13EBB842"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485BB9">
        <w:t>TS 23.502 [</w:t>
      </w:r>
      <w:r>
        <w:t>6] is used:</w:t>
      </w:r>
    </w:p>
    <w:p w14:paraId="225B3F0E" w14:textId="46E2D312"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485BB9">
        <w:rPr>
          <w:lang w:eastAsia="ko-KR"/>
        </w:rPr>
        <w:t>TS 23.502 [</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0B181FCF"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485BB9">
        <w:rPr>
          <w:lang w:eastAsia="ko-KR"/>
        </w:rPr>
        <w:t>TS 23.502 [</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lastRenderedPageBreak/>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615" w:name="_CR7_5"/>
      <w:bookmarkStart w:id="616" w:name="_Toc66391772"/>
      <w:bookmarkStart w:id="617" w:name="_Toc70079087"/>
      <w:bookmarkStart w:id="618" w:name="_Toc162412504"/>
      <w:bookmarkEnd w:id="615"/>
      <w:r>
        <w:rPr>
          <w:lang w:eastAsia="ko-KR"/>
        </w:rPr>
        <w:t>7.5</w:t>
      </w:r>
      <w:r>
        <w:rPr>
          <w:lang w:eastAsia="ko-KR"/>
        </w:rPr>
        <w:tab/>
        <w:t>MBS procedures for Group Message Delivery</w:t>
      </w:r>
      <w:bookmarkEnd w:id="618"/>
    </w:p>
    <w:p w14:paraId="6B9C1AA2" w14:textId="0BC34F06" w:rsidR="00DF6DF6" w:rsidRDefault="00DF6DF6" w:rsidP="00DF6DF6">
      <w:pPr>
        <w:pStyle w:val="Heading3"/>
        <w:rPr>
          <w:lang w:eastAsia="ko-KR"/>
        </w:rPr>
      </w:pPr>
      <w:bookmarkStart w:id="619" w:name="_CR7_5_1"/>
      <w:bookmarkStart w:id="620" w:name="_Toc162412505"/>
      <w:bookmarkEnd w:id="619"/>
      <w:r>
        <w:rPr>
          <w:lang w:eastAsia="ko-KR"/>
        </w:rPr>
        <w:t>7.5.1</w:t>
      </w:r>
      <w:r>
        <w:rPr>
          <w:lang w:eastAsia="ko-KR"/>
        </w:rPr>
        <w:tab/>
        <w:t>Group Message Delivery via MBS Broadcast</w:t>
      </w:r>
      <w:bookmarkEnd w:id="620"/>
    </w:p>
    <w:bookmarkStart w:id="621" w:name="_CRFigure7_5_11"/>
    <w:p w14:paraId="21407C1F" w14:textId="4A4AED7A" w:rsidR="00AE3A4B" w:rsidRDefault="00AE3A4B" w:rsidP="009F75E9">
      <w:pPr>
        <w:pStyle w:val="TH"/>
      </w:pPr>
      <w:r w:rsidRPr="00496CB0">
        <w:object w:dxaOrig="11550" w:dyaOrig="9735" w14:anchorId="43BD2540">
          <v:shape id="_x0000_i1065" type="#_x0000_t75" style="width:467.45pt;height:396pt" o:ole="">
            <v:imagedata r:id="rId91" o:title=""/>
          </v:shape>
          <o:OLEObject Type="Embed" ProgID="Visio.Drawing.15" ShapeID="_x0000_i1065" DrawAspect="Content" ObjectID="_1773025242" r:id="rId92"/>
        </w:object>
      </w:r>
    </w:p>
    <w:p w14:paraId="46683731" w14:textId="221F2E50" w:rsidR="00DF6DF6" w:rsidRDefault="00DF6DF6" w:rsidP="00DF6DF6">
      <w:pPr>
        <w:pStyle w:val="TF"/>
      </w:pPr>
      <w:r>
        <w:t xml:space="preserve">Figure </w:t>
      </w:r>
      <w:bookmarkEnd w:id="621"/>
      <w:r>
        <w:t>7.5.1-1: Group Message Delivery via MBS Broadcast</w:t>
      </w:r>
    </w:p>
    <w:p w14:paraId="6096E5BA" w14:textId="507C68D8"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485BB9">
        <w:t>TS 26.502 [</w:t>
      </w:r>
      <w:r>
        <w:t>18],</w:t>
      </w:r>
      <w:r w:rsidR="006B001F">
        <w:t xml:space="preserve"> where</w:t>
      </w:r>
      <w:r>
        <w:t xml:space="preserve"> the NEF</w:t>
      </w:r>
      <w:r w:rsidR="006B001F">
        <w:t xml:space="preserve"> acts as an</w:t>
      </w:r>
      <w:r>
        <w:t xml:space="preserve"> MBS Application Provider.</w:t>
      </w:r>
    </w:p>
    <w:p w14:paraId="23F537CE" w14:textId="2CF45BFA" w:rsidR="00E67F97" w:rsidRDefault="00E67F97" w:rsidP="00DF6DF6">
      <w:pPr>
        <w:pStyle w:val="B1"/>
      </w:pPr>
      <w:r>
        <w:t>1.</w:t>
      </w:r>
      <w:r>
        <w:tab/>
        <w:t>The AF sends</w:t>
      </w:r>
      <w:r w:rsidR="006B001F">
        <w:t xml:space="preserve"> Nnef_MBSGroupMsgDelivery_Create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lastRenderedPageBreak/>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1D695143" w:rsidR="00E67F97" w:rsidRDefault="00E67F97" w:rsidP="00DF6DF6">
      <w:pPr>
        <w:pStyle w:val="B1"/>
      </w:pPr>
      <w:r>
        <w:tab/>
        <w:t>If Application Service Provisioning</w:t>
      </w:r>
      <w:r w:rsidR="006B001F">
        <w:t xml:space="preserve"> specified in </w:t>
      </w:r>
      <w:r w:rsidR="00485BB9">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6B00C203" w:rsidR="00E67F97" w:rsidRDefault="00E67F97" w:rsidP="00DF6DF6">
      <w:pPr>
        <w:pStyle w:val="B1"/>
      </w:pPr>
      <w:r>
        <w:t>4.</w:t>
      </w:r>
      <w:r>
        <w:tab/>
        <w:t>The NEF performs Application Service Provisioning</w:t>
      </w:r>
      <w:r w:rsidR="006B001F">
        <w:t xml:space="preserve"> by invoking Nmbsf_MBSUserService_Create and Nmbsf_MBSUserDataIngestSession_Create</w:t>
      </w:r>
      <w:r>
        <w:t xml:space="preserve"> towards the MBSF using Object Distribution Method as specified in </w:t>
      </w:r>
      <w:r w:rsidR="00485BB9">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12CFB96D" w:rsidR="00E67F97" w:rsidRDefault="00E67F97" w:rsidP="00DF6DF6">
      <w:pPr>
        <w:pStyle w:val="B1"/>
      </w:pPr>
      <w:r>
        <w:t>6.</w:t>
      </w:r>
      <w:r>
        <w:tab/>
        <w:t xml:space="preserve">The MBSF performs Distribution Session Provisioning as specified in </w:t>
      </w:r>
      <w:r w:rsidR="00485BB9">
        <w:t>TS 26.502 [</w:t>
      </w:r>
      <w:r>
        <w:t>18]. The MBSF invokes Nmbstf_MBSDistributionSession_Create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47A4BCDA" w:rsidR="00E67F97" w:rsidRDefault="00E67F97" w:rsidP="00DF6DF6">
      <w:pPr>
        <w:pStyle w:val="B1"/>
      </w:pPr>
      <w:r>
        <w:t>8.</w:t>
      </w:r>
      <w:r>
        <w:tab/>
        <w:t xml:space="preserve">If the MBSF performs the service announcement, it initiates the MBS User Service Announcement as specified in </w:t>
      </w:r>
      <w:r w:rsidR="00485BB9">
        <w:t>TS 26.502 [</w:t>
      </w:r>
      <w:r>
        <w:t xml:space="preserve">18]. The application may receive the appropriate information through the MBS-6 API from the MBS Client (see </w:t>
      </w:r>
      <w:r w:rsidR="00485BB9">
        <w:t>TS 26.502 [</w:t>
      </w:r>
      <w:r>
        <w:t xml:space="preserve">18]). The NEF may receive the service announcement information via Nmbsf_MBSUserDataIngestSession_StatusNotify callback service operation (see </w:t>
      </w:r>
      <w:r w:rsidR="00485BB9">
        <w:t>TS 26.502 [</w:t>
      </w:r>
      <w:r>
        <w:t>18]).</w:t>
      </w:r>
    </w:p>
    <w:p w14:paraId="6AAD079B" w14:textId="27510914" w:rsidR="00E67F97" w:rsidRDefault="00E67F97" w:rsidP="00DF6DF6">
      <w:pPr>
        <w:pStyle w:val="B1"/>
      </w:pPr>
      <w:r>
        <w:t>9.</w:t>
      </w:r>
      <w:r>
        <w:tab/>
        <w:t>The NEF sends</w:t>
      </w:r>
      <w:r w:rsidR="006B001F">
        <w:t xml:space="preserve"> Nnef_MBSGroupMsgDelivery_Create</w:t>
      </w:r>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485BB9">
        <w:t>TS 26.502 [</w:t>
      </w:r>
      <w:r w:rsidR="003E4AC4">
        <w:t>18]</w:t>
      </w:r>
      <w:r>
        <w:t>. The NEF may further include the area where MBS is not supported</w:t>
      </w:r>
      <w:r w:rsidR="005D4299">
        <w:t xml:space="preserve"> within the MBS service area</w:t>
      </w:r>
      <w:r>
        <w:t xml:space="preserve"> in the</w:t>
      </w:r>
      <w:r w:rsidR="00FA5205">
        <w:t xml:space="preserve"> Nnef_MBSGroupMsgDelivery_Create</w:t>
      </w:r>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783374BD" w:rsidR="00E67F97" w:rsidRDefault="00E67F97" w:rsidP="00DF6DF6">
      <w:pPr>
        <w:pStyle w:val="B1"/>
      </w:pPr>
      <w:r>
        <w:t>10.</w:t>
      </w:r>
      <w:r>
        <w:tab/>
        <w:t xml:space="preserve">If the AF needs to perform the Service Announcement, the AF sends the application service announcement to the UE as specified in </w:t>
      </w:r>
      <w:r w:rsidR="00485BB9">
        <w:t>TS 26.502 [</w:t>
      </w:r>
      <w:r>
        <w:t>18].</w:t>
      </w:r>
    </w:p>
    <w:p w14:paraId="59A5942B" w14:textId="6185F187" w:rsidR="00E67F97" w:rsidRDefault="00E67F97" w:rsidP="00DF6DF6">
      <w:pPr>
        <w:pStyle w:val="B1"/>
      </w:pPr>
      <w:r>
        <w:t>11.</w:t>
      </w:r>
      <w:r>
        <w:tab/>
        <w:t xml:space="preserve">The NEF performs the User Data Ingestion towards the MBSTF as specified in </w:t>
      </w:r>
      <w:r w:rsidR="00485BB9">
        <w:t>TS 26.502 [</w:t>
      </w:r>
      <w:r>
        <w:t>18]. The NEF may push the file to the MBSTF or let MBSTF pull the file from the NEF.</w:t>
      </w:r>
    </w:p>
    <w:p w14:paraId="017EC9D8" w14:textId="622ADC4E" w:rsidR="00E67F97" w:rsidRDefault="00E67F97" w:rsidP="00DF6DF6">
      <w:pPr>
        <w:pStyle w:val="B1"/>
      </w:pPr>
      <w:r>
        <w:t>12.</w:t>
      </w:r>
      <w:r>
        <w:tab/>
        <w:t xml:space="preserve">The MBSTF performs packetization and optionally FEC encoding as specified in </w:t>
      </w:r>
      <w:r w:rsidR="00485BB9">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77410845"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485BB9">
        <w:t>TS 26.502 [</w:t>
      </w:r>
      <w:r>
        <w:t xml:space="preserve">18]. The MBS Client can expose the file towards the application in the UE using the MBS-7 API (see </w:t>
      </w:r>
      <w:r w:rsidR="00485BB9">
        <w:t>TS 26.502 [</w:t>
      </w:r>
      <w:r>
        <w:t>18]).</w:t>
      </w:r>
    </w:p>
    <w:p w14:paraId="7BCBE30B" w14:textId="347FFFF6"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485BB9">
        <w:t>TS 26.502 [</w:t>
      </w:r>
      <w:r>
        <w:t>18].</w:t>
      </w:r>
    </w:p>
    <w:p w14:paraId="2C7A5C3F" w14:textId="495F5494" w:rsidR="00E67F97" w:rsidRDefault="00E67F97" w:rsidP="00DF6DF6">
      <w:pPr>
        <w:pStyle w:val="B1"/>
      </w:pPr>
      <w:r>
        <w:t>1</w:t>
      </w:r>
      <w:r w:rsidR="00FA5205">
        <w:t>6</w:t>
      </w:r>
      <w:r>
        <w:t>.</w:t>
      </w:r>
      <w:r>
        <w:tab/>
        <w:t>The NEF sends</w:t>
      </w:r>
      <w:r w:rsidR="00FA5205">
        <w:t xml:space="preserve"> Nnef_MBSGroupMsgDelivery_StatusNotify</w:t>
      </w:r>
      <w:r>
        <w:t xml:space="preserve"> to the AF, containing Group Message Correlation ID, Delivery Status. The Delivery Status indicates whether delivery of Group Message Payload is successful or not. The delivery status information is received by the NEF via Nmbsf_MBSUserDataIngestSession_StatusNotify service operation (see </w:t>
      </w:r>
      <w:r w:rsidR="00485BB9">
        <w:t>TS 26.502 [</w:t>
      </w:r>
      <w:r>
        <w:t>18]).</w:t>
      </w:r>
    </w:p>
    <w:p w14:paraId="751CEE0F" w14:textId="3569DB1C" w:rsidR="00E67F97" w:rsidRDefault="00E67F97" w:rsidP="00E67F97">
      <w:pPr>
        <w:pStyle w:val="Heading3"/>
      </w:pPr>
      <w:bookmarkStart w:id="622" w:name="_CR7_5_2"/>
      <w:bookmarkStart w:id="623" w:name="_Toc162412506"/>
      <w:bookmarkEnd w:id="622"/>
      <w:r>
        <w:lastRenderedPageBreak/>
        <w:t>7.5.2</w:t>
      </w:r>
      <w:r>
        <w:tab/>
        <w:t>Modification of previously submitted Group message</w:t>
      </w:r>
      <w:bookmarkEnd w:id="623"/>
    </w:p>
    <w:bookmarkStart w:id="624" w:name="_CRFigure7_5_21"/>
    <w:p w14:paraId="6406104F" w14:textId="21C61B8E" w:rsidR="00AE3A4B" w:rsidRDefault="00AE3A4B" w:rsidP="009F75E9">
      <w:pPr>
        <w:pStyle w:val="TH"/>
      </w:pPr>
      <w:r w:rsidRPr="00496CB0">
        <w:object w:dxaOrig="11235" w:dyaOrig="7575" w14:anchorId="440C2A78">
          <v:shape id="_x0000_i1067" type="#_x0000_t75" style="width:450.25pt;height:307.35pt" o:ole="">
            <v:imagedata r:id="rId93" o:title=""/>
          </v:shape>
          <o:OLEObject Type="Embed" ProgID="Visio.Drawing.15" ShapeID="_x0000_i1067" DrawAspect="Content" ObjectID="_1773025243" r:id="rId94"/>
        </w:object>
      </w:r>
    </w:p>
    <w:p w14:paraId="26BAED90" w14:textId="20186C79" w:rsidR="00E67F97" w:rsidRDefault="00E67F97" w:rsidP="00E67F97">
      <w:pPr>
        <w:pStyle w:val="TF"/>
      </w:pPr>
      <w:r>
        <w:t xml:space="preserve">Figure </w:t>
      </w:r>
      <w:bookmarkEnd w:id="624"/>
      <w:r>
        <w:t>7.5.2-1: Modify Group Message Delivery via MBS Broadcast</w:t>
      </w:r>
    </w:p>
    <w:p w14:paraId="3E5580EE" w14:textId="16C6CF1C"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485BB9">
        <w:t>TS 26.502 [</w:t>
      </w:r>
      <w:r>
        <w:t xml:space="preserve">18], </w:t>
      </w:r>
      <w:r w:rsidR="00FA5205">
        <w:t xml:space="preserve">where </w:t>
      </w:r>
      <w:r>
        <w:t>the NEF</w:t>
      </w:r>
      <w:r w:rsidR="00FA5205">
        <w:t xml:space="preserve"> acts as an</w:t>
      </w:r>
      <w:r>
        <w:t xml:space="preserve"> MBS Application Provider.</w:t>
      </w:r>
    </w:p>
    <w:p w14:paraId="793C7CE6" w14:textId="37DDFB42" w:rsidR="00E67F97" w:rsidRDefault="00E67F97" w:rsidP="00E67F97">
      <w:pPr>
        <w:pStyle w:val="B1"/>
      </w:pPr>
      <w:r>
        <w:t>1.</w:t>
      </w:r>
      <w:r>
        <w:tab/>
        <w:t>The AF sends</w:t>
      </w:r>
      <w:r w:rsidR="00FA5205">
        <w:t xml:space="preserve"> Nnef_MBSGroupMsg</w:t>
      </w:r>
      <w:r w:rsidR="00AE3A4B">
        <w:t>Delivery</w:t>
      </w:r>
      <w:r w:rsidR="00FA5205">
        <w:t>_Update</w:t>
      </w:r>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3F7492AE"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485BB9">
        <w:t>TS 26.502 [</w:t>
      </w:r>
      <w:r>
        <w:t>18]. The update service operation needs to indicate an update of the file containing the updated group message.</w:t>
      </w:r>
    </w:p>
    <w:p w14:paraId="783DADD0" w14:textId="721F09DE" w:rsidR="00E67F97" w:rsidRDefault="00E67F97" w:rsidP="00E67F97">
      <w:pPr>
        <w:pStyle w:val="B1"/>
      </w:pPr>
      <w:r>
        <w:t>5.</w:t>
      </w:r>
      <w:r>
        <w:tab/>
        <w:t xml:space="preserve">The MBSF updates MBS Distribution Session on the MBSTF as specified in </w:t>
      </w:r>
      <w:r w:rsidR="00485BB9">
        <w:t>TS 26.502 [</w:t>
      </w:r>
      <w:r>
        <w:t>18]. The update service operation needs to indicate an update of the file containing the updated group message.</w:t>
      </w:r>
    </w:p>
    <w:p w14:paraId="62C85629" w14:textId="0322A4B1"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485BB9">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42F24D30" w:rsidR="00E67F97" w:rsidRDefault="00E67F97" w:rsidP="00E67F97">
      <w:pPr>
        <w:pStyle w:val="B1"/>
      </w:pPr>
      <w:r>
        <w:t>7.</w:t>
      </w:r>
      <w:r>
        <w:tab/>
        <w:t xml:space="preserve">The NEF updates MBS User Service on the MBSF as specified in </w:t>
      </w:r>
      <w:r w:rsidR="00485BB9">
        <w:t>TS 26.502 [</w:t>
      </w:r>
      <w:r>
        <w:t>18]. The update service operation indicates MBS service area update.</w:t>
      </w:r>
    </w:p>
    <w:p w14:paraId="27DD64D4" w14:textId="77777777" w:rsidR="00E67F97" w:rsidRDefault="00E67F97" w:rsidP="00E67F97">
      <w:pPr>
        <w:pStyle w:val="B1"/>
      </w:pPr>
      <w:r>
        <w:lastRenderedPageBreak/>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Nnef_MBSGroupMsgDelivery_Update</w:t>
      </w:r>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Nnef_MBSGroupMsgDelivery_Update</w:t>
      </w:r>
      <w:r w:rsidR="00E67F97">
        <w:t xml:space="preserve"> response to the AF.</w:t>
      </w:r>
    </w:p>
    <w:p w14:paraId="25772F4B" w14:textId="6A8A13E5" w:rsidR="00E67F97" w:rsidRDefault="00E67F97" w:rsidP="00F617EC">
      <w:r>
        <w:t>After the modified group message is delivered, the NEF sends</w:t>
      </w:r>
      <w:r w:rsidR="00E72051">
        <w:t xml:space="preserve"> Nnef_MBSGroupMsgDelivery_StatusNotify</w:t>
      </w:r>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625" w:name="_CR7_5_3"/>
      <w:bookmarkStart w:id="626" w:name="_Toc162412507"/>
      <w:bookmarkEnd w:id="625"/>
      <w:r>
        <w:rPr>
          <w:lang w:eastAsia="zh-CN"/>
        </w:rPr>
        <w:t>7.5.3</w:t>
      </w:r>
      <w:r>
        <w:rPr>
          <w:lang w:eastAsia="zh-CN"/>
        </w:rPr>
        <w:tab/>
        <w:t>Cancellation of previously submitted Group message</w:t>
      </w:r>
      <w:bookmarkEnd w:id="626"/>
    </w:p>
    <w:p w14:paraId="2D102020" w14:textId="567427B9" w:rsidR="00932FB4" w:rsidRDefault="00932FB4" w:rsidP="00932FB4">
      <w:pPr>
        <w:pStyle w:val="TH"/>
      </w:pPr>
      <w:r w:rsidRPr="00496CB0">
        <w:object w:dxaOrig="11181" w:dyaOrig="5991" w14:anchorId="7175FCE7">
          <v:shape id="_x0000_i1068" type="#_x0000_t75" style="width:452.4pt;height:243.4pt" o:ole="">
            <v:imagedata r:id="rId95" o:title=""/>
          </v:shape>
          <o:OLEObject Type="Embed" ProgID="Visio.Drawing.15" ShapeID="_x0000_i1068" DrawAspect="Content" ObjectID="_1773025244" r:id="rId96"/>
        </w:object>
      </w:r>
    </w:p>
    <w:p w14:paraId="0AAF4E17" w14:textId="3375E230" w:rsidR="00932FB4" w:rsidRDefault="00932FB4" w:rsidP="00932FB4">
      <w:pPr>
        <w:pStyle w:val="TF"/>
      </w:pPr>
      <w:bookmarkStart w:id="627" w:name="_CRFigure7_5_31"/>
      <w:r>
        <w:t xml:space="preserve">Figure </w:t>
      </w:r>
      <w:bookmarkEnd w:id="627"/>
      <w:r>
        <w:t>7.5.3-1: Cancelling Group Message Delivery via MBS Broadcast</w:t>
      </w:r>
    </w:p>
    <w:p w14:paraId="1965045E" w14:textId="654FDD4C" w:rsidR="00932FB4" w:rsidRDefault="00932FB4" w:rsidP="00522F9C">
      <w:pPr>
        <w:pStyle w:val="NO"/>
      </w:pPr>
      <w:r>
        <w:t>NOTE:</w:t>
      </w:r>
      <w:r>
        <w:tab/>
        <w:t xml:space="preserve">The steps in this clause for cancelling the group message delivery to the UE(s) follow the procedures specified in </w:t>
      </w:r>
      <w:r w:rsidR="00485BB9">
        <w:t>TS 26.502 [</w:t>
      </w:r>
      <w:r>
        <w:t>18] where the NEF acts as an MBS Application Provider.</w:t>
      </w:r>
    </w:p>
    <w:p w14:paraId="7FCAFCDF" w14:textId="77777777" w:rsidR="00932FB4" w:rsidRDefault="00932FB4" w:rsidP="00932FB4">
      <w:pPr>
        <w:pStyle w:val="B1"/>
      </w:pPr>
      <w:r>
        <w:t>1.</w:t>
      </w:r>
      <w:r>
        <w:tab/>
        <w:t>The AF sends Nnef_MBSGroupMsgDelivery_Delete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035F87C4" w:rsidR="00932FB4" w:rsidRDefault="00932FB4" w:rsidP="00932FB4">
      <w:pPr>
        <w:pStyle w:val="B1"/>
      </w:pPr>
      <w:r>
        <w:t>3.</w:t>
      </w:r>
      <w:r>
        <w:tab/>
        <w:t xml:space="preserve">The NEF updates MBS User Data Ingest Session on the MBSF as specified in </w:t>
      </w:r>
      <w:r w:rsidR="00485BB9">
        <w:t>TS 26.502 [</w:t>
      </w:r>
      <w:r>
        <w:t>18] indicating the cancellation of the file delivery.</w:t>
      </w:r>
    </w:p>
    <w:p w14:paraId="130FB709" w14:textId="18E72842" w:rsidR="00932FB4" w:rsidRDefault="00932FB4" w:rsidP="00932FB4">
      <w:pPr>
        <w:pStyle w:val="B1"/>
      </w:pPr>
      <w:r>
        <w:t>4.</w:t>
      </w:r>
      <w:r>
        <w:tab/>
        <w:t xml:space="preserve">If the MBSTF pulled the file from the NEF previously, the MBSF updates MBS Distribution Session on the MBSTF as specified in </w:t>
      </w:r>
      <w:r w:rsidR="00485BB9">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75CFB66E" w:rsidR="00932FB4" w:rsidRDefault="00932FB4" w:rsidP="00932FB4">
      <w:pPr>
        <w:pStyle w:val="B1"/>
      </w:pPr>
      <w:r>
        <w:t>6.</w:t>
      </w:r>
      <w:r>
        <w:tab/>
        <w:t xml:space="preserve">The NEF destroys MBS User Data Ingest Session on the MBSF as specified in </w:t>
      </w:r>
      <w:r w:rsidR="00485BB9">
        <w:t>TS 26.502 [</w:t>
      </w:r>
      <w:r>
        <w:t>18].</w:t>
      </w:r>
    </w:p>
    <w:p w14:paraId="54CA2F01" w14:textId="6917E843" w:rsidR="00932FB4" w:rsidRDefault="00932FB4" w:rsidP="00932FB4">
      <w:pPr>
        <w:pStyle w:val="B1"/>
      </w:pPr>
      <w:r>
        <w:t>7.</w:t>
      </w:r>
      <w:r>
        <w:tab/>
        <w:t xml:space="preserve">The MBSF destroys MBS Distribution Session on the MBSTF as specified in </w:t>
      </w:r>
      <w:r w:rsidR="00485BB9">
        <w:t>TS 26.502 [</w:t>
      </w:r>
      <w:r>
        <w:t>18].</w:t>
      </w:r>
    </w:p>
    <w:p w14:paraId="537E9F76" w14:textId="77777777" w:rsidR="00932FB4" w:rsidRDefault="00932FB4" w:rsidP="00932FB4">
      <w:pPr>
        <w:pStyle w:val="B1"/>
      </w:pPr>
      <w:r>
        <w:lastRenderedPageBreak/>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The NEF sends Nnef_MBSGroupMsgDelivery_Delete Response (Acceptance Status, Cause) to the AF. The Acceptance Status indicates whether the Nnef_MBSGroupMsgDelivery_Delete Request is accepted or not. Cause is included when the Nnef_MBSGroupMsgDelivery_Delete Request is not accepted.</w:t>
      </w:r>
    </w:p>
    <w:p w14:paraId="3ACB4D7F" w14:textId="77777777" w:rsidR="00731C5F" w:rsidRDefault="00731C5F" w:rsidP="00731C5F">
      <w:pPr>
        <w:pStyle w:val="Heading1"/>
        <w:rPr>
          <w:lang w:eastAsia="ko-KR"/>
        </w:rPr>
      </w:pPr>
      <w:bookmarkStart w:id="628" w:name="_CR8"/>
      <w:bookmarkStart w:id="629" w:name="_Toc162412508"/>
      <w:bookmarkEnd w:id="628"/>
      <w:r>
        <w:rPr>
          <w:lang w:eastAsia="ko-KR"/>
        </w:rPr>
        <w:t>8</w:t>
      </w:r>
      <w:r>
        <w:rPr>
          <w:lang w:eastAsia="ko-KR"/>
        </w:rPr>
        <w:tab/>
      </w:r>
      <w:r w:rsidRPr="000C2A37">
        <w:rPr>
          <w:lang w:eastAsia="ko-KR"/>
        </w:rPr>
        <w:t>Control and user plane stacks</w:t>
      </w:r>
      <w:bookmarkEnd w:id="616"/>
      <w:bookmarkEnd w:id="617"/>
      <w:bookmarkEnd w:id="629"/>
    </w:p>
    <w:p w14:paraId="20D72DE2" w14:textId="77777777" w:rsidR="00A86819" w:rsidRDefault="00A86819" w:rsidP="00A86819">
      <w:pPr>
        <w:pStyle w:val="Heading2"/>
        <w:rPr>
          <w:lang w:eastAsia="ko-KR"/>
        </w:rPr>
      </w:pPr>
      <w:bookmarkStart w:id="630" w:name="_CR8_1"/>
      <w:bookmarkStart w:id="631" w:name="_Toc66391774"/>
      <w:bookmarkStart w:id="632" w:name="_Toc70079089"/>
      <w:bookmarkStart w:id="633" w:name="_Toc162412509"/>
      <w:bookmarkEnd w:id="630"/>
      <w:r>
        <w:rPr>
          <w:lang w:eastAsia="ko-KR"/>
        </w:rPr>
        <w:t>8</w:t>
      </w:r>
      <w:r>
        <w:rPr>
          <w:rFonts w:hint="eastAsia"/>
          <w:lang w:eastAsia="ko-KR"/>
        </w:rPr>
        <w:t>.1</w:t>
      </w:r>
      <w:r>
        <w:rPr>
          <w:lang w:eastAsia="ko-KR"/>
        </w:rPr>
        <w:tab/>
      </w:r>
      <w:r w:rsidRPr="000C2A37">
        <w:rPr>
          <w:lang w:eastAsia="ko-KR"/>
        </w:rPr>
        <w:t>Control plane for Multicast and Broadcast services</w:t>
      </w:r>
      <w:bookmarkEnd w:id="633"/>
    </w:p>
    <w:p w14:paraId="093F5D1A" w14:textId="3D793A9E" w:rsidR="00B315DF" w:rsidRDefault="00B315DF" w:rsidP="00B315DF">
      <w:pPr>
        <w:pStyle w:val="Heading3"/>
        <w:rPr>
          <w:lang w:eastAsia="zh-CN"/>
        </w:rPr>
      </w:pPr>
      <w:bookmarkStart w:id="634" w:name="_CR8_1_1"/>
      <w:bookmarkStart w:id="635" w:name="_Toc162412510"/>
      <w:bookmarkEnd w:id="634"/>
      <w:r>
        <w:rPr>
          <w:lang w:eastAsia="zh-CN"/>
        </w:rPr>
        <w:t>8.1.1</w:t>
      </w:r>
      <w:r>
        <w:rPr>
          <w:lang w:eastAsia="zh-CN"/>
        </w:rPr>
        <w:tab/>
        <w:t>General</w:t>
      </w:r>
      <w:bookmarkEnd w:id="635"/>
    </w:p>
    <w:p w14:paraId="7A080506" w14:textId="126B5BFC"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485BB9">
        <w:rPr>
          <w:lang w:eastAsia="zh-CN"/>
        </w:rPr>
        <w:t>TS 23.501 [</w:t>
      </w:r>
      <w:r>
        <w:rPr>
          <w:lang w:eastAsia="zh-CN"/>
        </w:rPr>
        <w:t>5] clause 8.2.</w:t>
      </w:r>
    </w:p>
    <w:p w14:paraId="20B5B3CA" w14:textId="036F17B3"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485BB9" w:rsidRPr="00AF79FD">
        <w:rPr>
          <w:lang w:eastAsia="zh-CN"/>
        </w:rPr>
        <w:t>TS</w:t>
      </w:r>
      <w:r w:rsidR="00485BB9">
        <w:rPr>
          <w:lang w:eastAsia="zh-CN"/>
        </w:rPr>
        <w:t> </w:t>
      </w:r>
      <w:r w:rsidR="00485BB9" w:rsidRPr="00AF79FD">
        <w:rPr>
          <w:lang w:eastAsia="zh-CN"/>
        </w:rPr>
        <w:t>29.244</w:t>
      </w:r>
      <w:r w:rsidR="00485BB9">
        <w:rPr>
          <w:lang w:eastAsia="zh-CN"/>
        </w:rPr>
        <w:t> </w:t>
      </w:r>
      <w:r w:rsidR="00485BB9" w:rsidRPr="00AF79FD">
        <w:rPr>
          <w:lang w:eastAsia="zh-CN"/>
        </w:rPr>
        <w:t>[</w:t>
      </w:r>
      <w:r w:rsidR="003975CA">
        <w:rPr>
          <w:rFonts w:eastAsia="DengXian"/>
          <w:lang w:eastAsia="zh-CN"/>
        </w:rPr>
        <w:t>17</w:t>
      </w:r>
      <w:r>
        <w:rPr>
          <w:rFonts w:eastAsia="DengXian"/>
          <w:lang w:eastAsia="zh-CN"/>
        </w:rPr>
        <w:t>].</w:t>
      </w:r>
    </w:p>
    <w:p w14:paraId="650FF667" w14:textId="3292E5C4" w:rsidR="00315CB9" w:rsidRPr="00AF79FD" w:rsidRDefault="00315CB9" w:rsidP="00315CB9">
      <w:pPr>
        <w:rPr>
          <w:lang w:eastAsia="zh-CN"/>
        </w:rPr>
      </w:pPr>
      <w:r>
        <w:rPr>
          <w:lang w:eastAsia="zh-CN"/>
        </w:rPr>
        <w:t xml:space="preserve">The reference point Nmb2 between MBSF and MBSTF will be defined in </w:t>
      </w:r>
      <w:r w:rsidR="00485BB9">
        <w:rPr>
          <w:lang w:eastAsia="zh-CN"/>
        </w:rPr>
        <w:t>TS 26.502 [</w:t>
      </w:r>
      <w:r>
        <w:rPr>
          <w:lang w:eastAsia="zh-CN"/>
        </w:rPr>
        <w:t xml:space="preserve">18] and </w:t>
      </w:r>
      <w:r w:rsidR="00485BB9">
        <w:rPr>
          <w:lang w:eastAsia="zh-CN"/>
        </w:rPr>
        <w:t>TS 26.517 [</w:t>
      </w:r>
      <w:r>
        <w:rPr>
          <w:lang w:eastAsia="zh-CN"/>
        </w:rPr>
        <w:t>22].</w:t>
      </w:r>
    </w:p>
    <w:p w14:paraId="3BD1E7F0" w14:textId="02BD6A6C" w:rsidR="00A86819" w:rsidRDefault="00A86819" w:rsidP="00064632">
      <w:pPr>
        <w:pStyle w:val="Heading3"/>
        <w:rPr>
          <w:lang w:eastAsia="zh-CN"/>
        </w:rPr>
      </w:pPr>
      <w:bookmarkStart w:id="636" w:name="_CR8_1_2"/>
      <w:bookmarkStart w:id="637" w:name="_Toc75441156"/>
      <w:bookmarkStart w:id="638" w:name="_Toc51769678"/>
      <w:bookmarkStart w:id="639" w:name="_Toc47342976"/>
      <w:bookmarkStart w:id="640" w:name="_Toc45184134"/>
      <w:bookmarkStart w:id="641" w:name="_Toc36188220"/>
      <w:bookmarkStart w:id="642" w:name="_Toc27847087"/>
      <w:bookmarkStart w:id="643" w:name="_Toc20150279"/>
      <w:bookmarkStart w:id="644" w:name="_Toc162412511"/>
      <w:bookmarkEnd w:id="636"/>
      <w:r>
        <w:rPr>
          <w:lang w:eastAsia="zh-CN"/>
        </w:rPr>
        <w:t>8</w:t>
      </w:r>
      <w:r>
        <w:t>.1</w:t>
      </w:r>
      <w:r>
        <w:rPr>
          <w:lang w:eastAsia="zh-CN"/>
        </w:rPr>
        <w:t>.</w:t>
      </w:r>
      <w:r w:rsidR="00B315DF">
        <w:rPr>
          <w:lang w:eastAsia="zh-CN"/>
        </w:rPr>
        <w:t>2</w:t>
      </w:r>
      <w:r>
        <w:tab/>
        <w:t>NG-RAN – MB-SMF</w:t>
      </w:r>
      <w:bookmarkEnd w:id="637"/>
      <w:bookmarkEnd w:id="638"/>
      <w:bookmarkEnd w:id="639"/>
      <w:bookmarkEnd w:id="640"/>
      <w:bookmarkEnd w:id="641"/>
      <w:bookmarkEnd w:id="642"/>
      <w:bookmarkEnd w:id="643"/>
      <w:bookmarkEnd w:id="644"/>
    </w:p>
    <w:p w14:paraId="7EBBC0D2" w14:textId="77777777" w:rsidR="00A86819" w:rsidRDefault="00A86819" w:rsidP="00A86819">
      <w:pPr>
        <w:pStyle w:val="TH"/>
        <w:rPr>
          <w:lang w:eastAsia="zh-CN"/>
        </w:rPr>
      </w:pPr>
      <w:r>
        <w:rPr>
          <w:b w:val="0"/>
        </w:rPr>
        <w:object w:dxaOrig="6285" w:dyaOrig="3030" w14:anchorId="45A9DEDA">
          <v:shape id="_x0000_i1069" type="#_x0000_t75" style="width:312.2pt;height:151pt" o:ole="">
            <v:imagedata r:id="rId97" o:title=""/>
          </v:shape>
          <o:OLEObject Type="Embed" ProgID="Visio.Drawing.11" ShapeID="_x0000_i1069" DrawAspect="Content" ObjectID="_1773025245" r:id="rId98"/>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645" w:name="_CRFigure8_1_11"/>
      <w:r>
        <w:t xml:space="preserve">Figure </w:t>
      </w:r>
      <w:bookmarkEnd w:id="645"/>
      <w:r>
        <w:t>8.1.1-1: Control Plane between the NG-RAN and the MB-SMF</w:t>
      </w:r>
    </w:p>
    <w:p w14:paraId="26A2D9CE" w14:textId="77777777" w:rsidR="00731C5F" w:rsidRDefault="00731C5F" w:rsidP="00731C5F">
      <w:pPr>
        <w:pStyle w:val="Heading2"/>
        <w:rPr>
          <w:lang w:eastAsia="ko-KR"/>
        </w:rPr>
      </w:pPr>
      <w:bookmarkStart w:id="646" w:name="_CR8_2"/>
      <w:bookmarkStart w:id="647" w:name="_Toc162412512"/>
      <w:bookmarkEnd w:id="646"/>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631"/>
      <w:bookmarkEnd w:id="632"/>
      <w:bookmarkEnd w:id="647"/>
    </w:p>
    <w:p w14:paraId="715364BF" w14:textId="319813D6"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485BB9">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70" type="#_x0000_t75" style="width:425pt;height:175.15pt" o:ole="">
            <v:imagedata r:id="rId99" o:title=""/>
          </v:shape>
          <o:OLEObject Type="Embed" ProgID="Visio.Drawing.11" ShapeID="_x0000_i1070" DrawAspect="Content" ObjectID="_1773025246" r:id="rId100"/>
        </w:object>
      </w:r>
    </w:p>
    <w:p w14:paraId="0E8D374D" w14:textId="10E8A912" w:rsidR="003C581C" w:rsidRDefault="003C581C" w:rsidP="003C581C">
      <w:pPr>
        <w:pStyle w:val="TF"/>
      </w:pPr>
      <w:bookmarkStart w:id="648" w:name="_CRFigure8_21"/>
      <w:r>
        <w:t xml:space="preserve">Figure </w:t>
      </w:r>
      <w:bookmarkEnd w:id="648"/>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71" type="#_x0000_t75" style="width:425pt;height:176.8pt" o:ole="">
            <v:imagedata r:id="rId101" o:title=""/>
          </v:shape>
          <o:OLEObject Type="Embed" ProgID="Visio.Drawing.11" ShapeID="_x0000_i1071" DrawAspect="Content" ObjectID="_1773025247" r:id="rId102"/>
        </w:object>
      </w:r>
    </w:p>
    <w:p w14:paraId="778C8044" w14:textId="77777777" w:rsidR="00C968B5" w:rsidRPr="00E55A4A" w:rsidRDefault="00C968B5" w:rsidP="00874289">
      <w:pPr>
        <w:pStyle w:val="TF"/>
      </w:pPr>
      <w:bookmarkStart w:id="649" w:name="_CRFigure8_22"/>
      <w:r>
        <w:t xml:space="preserve">Figure </w:t>
      </w:r>
      <w:bookmarkEnd w:id="649"/>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086ECCA" w:rsidR="003C581C" w:rsidRDefault="003C581C" w:rsidP="003C581C">
      <w:pPr>
        <w:pStyle w:val="B2"/>
      </w:pPr>
      <w:r>
        <w:t>-</w:t>
      </w:r>
      <w:r>
        <w:tab/>
        <w:t xml:space="preserve">in this </w:t>
      </w:r>
      <w:r w:rsidR="002C428B">
        <w:t>Release</w:t>
      </w:r>
      <w:r>
        <w:t xml:space="preserve">, the 5G-AN is a 3GPP NR, these protocols/layers are defined in </w:t>
      </w:r>
      <w:r w:rsidR="00485BB9">
        <w:t>TS 38.401 [</w:t>
      </w:r>
      <w:r w:rsidR="002C428B">
        <w:t>16]</w:t>
      </w:r>
      <w:r>
        <w:t xml:space="preserve">. The radio protocol between the UE and the 5G-AN node (gNodeB) is specified in </w:t>
      </w:r>
      <w:r w:rsidR="00485BB9">
        <w:t>TS 38.300 [</w:t>
      </w:r>
      <w:r>
        <w:t>9].</w:t>
      </w:r>
    </w:p>
    <w:p w14:paraId="5F4B7AB0" w14:textId="77777777" w:rsidR="00064632" w:rsidRDefault="00C968B5" w:rsidP="00064632">
      <w:pPr>
        <w:pStyle w:val="TH"/>
      </w:pPr>
      <w:r>
        <w:object w:dxaOrig="9990" w:dyaOrig="4305" w14:anchorId="4FCF2CD0">
          <v:shape id="_x0000_i1072" type="#_x0000_t75" style="width:481.95pt;height:207.95pt" o:ole="">
            <v:imagedata r:id="rId103" o:title=""/>
          </v:shape>
          <o:OLEObject Type="Embed" ProgID="Visio.Drawing.15" ShapeID="_x0000_i1072" DrawAspect="Content" ObjectID="_1773025248" r:id="rId104"/>
        </w:object>
      </w:r>
    </w:p>
    <w:p w14:paraId="59F7048C" w14:textId="404CD9C7" w:rsidR="00C968B5" w:rsidRPr="00C968B5" w:rsidRDefault="00C968B5" w:rsidP="00C968B5">
      <w:pPr>
        <w:pStyle w:val="TF"/>
      </w:pPr>
      <w:bookmarkStart w:id="650" w:name="_CRFigure8_23"/>
      <w:r w:rsidRPr="00C968B5">
        <w:t xml:space="preserve">Figure </w:t>
      </w:r>
      <w:bookmarkEnd w:id="650"/>
      <w:r w:rsidRPr="00C968B5">
        <w:t>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03EB6E8A" w:rsidR="00B315DF" w:rsidRDefault="00B315DF" w:rsidP="00B315DF">
      <w:pPr>
        <w:pStyle w:val="B2"/>
      </w:pPr>
      <w:r>
        <w:t>-</w:t>
      </w:r>
      <w:r>
        <w:tab/>
        <w:t xml:space="preserve">in this Release, the 5G-AN is a 3GPP NR, these protocols/layers are defined in </w:t>
      </w:r>
      <w:r w:rsidR="00485BB9">
        <w:t>TS 38.401 [</w:t>
      </w:r>
      <w:r>
        <w:t xml:space="preserve">16]. The radio protocol between the UE and the 5G-AN node (gNodeB) is specified in </w:t>
      </w:r>
      <w:r w:rsidR="00485BB9">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651" w:name="_CR9"/>
      <w:bookmarkStart w:id="652" w:name="_Toc66391775"/>
      <w:bookmarkStart w:id="653" w:name="_Toc70079090"/>
      <w:bookmarkStart w:id="654" w:name="_Toc162412513"/>
      <w:bookmarkEnd w:id="651"/>
      <w:r w:rsidRPr="00A46B64">
        <w:rPr>
          <w:lang w:eastAsia="ko-KR"/>
        </w:rPr>
        <w:t>9</w:t>
      </w:r>
      <w:r w:rsidRPr="00A46B64">
        <w:rPr>
          <w:lang w:eastAsia="ko-KR"/>
        </w:rPr>
        <w:tab/>
      </w:r>
      <w:r w:rsidRPr="00A46B64">
        <w:rPr>
          <w:lang w:eastAsia="zh-CN"/>
        </w:rPr>
        <w:t>Network Function Services</w:t>
      </w:r>
      <w:bookmarkEnd w:id="652"/>
      <w:bookmarkEnd w:id="653"/>
      <w:bookmarkEnd w:id="654"/>
    </w:p>
    <w:p w14:paraId="7D9DAD57" w14:textId="77777777" w:rsidR="006726F0" w:rsidRPr="0031106B" w:rsidRDefault="006726F0" w:rsidP="00064632">
      <w:pPr>
        <w:pStyle w:val="Heading2"/>
      </w:pPr>
      <w:bookmarkStart w:id="655" w:name="_CR9_1"/>
      <w:bookmarkStart w:id="656" w:name="_Toc20204472"/>
      <w:bookmarkStart w:id="657" w:name="_Toc27895171"/>
      <w:bookmarkStart w:id="658" w:name="_Toc36192268"/>
      <w:bookmarkStart w:id="659" w:name="_Toc45193381"/>
      <w:bookmarkStart w:id="660" w:name="_Toc47593013"/>
      <w:bookmarkStart w:id="661" w:name="_Toc51835100"/>
      <w:bookmarkStart w:id="662" w:name="_Toc68017333"/>
      <w:bookmarkStart w:id="663" w:name="_Toc66391776"/>
      <w:bookmarkStart w:id="664" w:name="_Toc162412514"/>
      <w:bookmarkEnd w:id="655"/>
      <w:r w:rsidRPr="0031106B">
        <w:t>9.1</w:t>
      </w:r>
      <w:r w:rsidRPr="0031106B">
        <w:tab/>
        <w:t>MB-SMF Services</w:t>
      </w:r>
      <w:bookmarkEnd w:id="656"/>
      <w:bookmarkEnd w:id="657"/>
      <w:bookmarkEnd w:id="658"/>
      <w:bookmarkEnd w:id="659"/>
      <w:bookmarkEnd w:id="660"/>
      <w:bookmarkEnd w:id="661"/>
      <w:bookmarkEnd w:id="662"/>
      <w:bookmarkEnd w:id="664"/>
    </w:p>
    <w:p w14:paraId="250FE894" w14:textId="77777777" w:rsidR="006726F0" w:rsidRPr="0031106B" w:rsidRDefault="006726F0" w:rsidP="00064632">
      <w:pPr>
        <w:pStyle w:val="Heading3"/>
      </w:pPr>
      <w:bookmarkStart w:id="665" w:name="_CR9_1_1"/>
      <w:bookmarkStart w:id="666" w:name="_Toc20204473"/>
      <w:bookmarkStart w:id="667" w:name="_Toc27895172"/>
      <w:bookmarkStart w:id="668" w:name="_Toc36192269"/>
      <w:bookmarkStart w:id="669" w:name="_Toc45193382"/>
      <w:bookmarkStart w:id="670" w:name="_Toc47593014"/>
      <w:bookmarkStart w:id="671" w:name="_Toc51835101"/>
      <w:bookmarkStart w:id="672" w:name="_Toc68017334"/>
      <w:bookmarkStart w:id="673" w:name="_Toc162412515"/>
      <w:bookmarkEnd w:id="665"/>
      <w:r w:rsidRPr="0031106B">
        <w:t>9.1.1</w:t>
      </w:r>
      <w:r w:rsidRPr="0031106B">
        <w:tab/>
        <w:t>General</w:t>
      </w:r>
      <w:bookmarkEnd w:id="666"/>
      <w:bookmarkEnd w:id="667"/>
      <w:bookmarkEnd w:id="668"/>
      <w:bookmarkEnd w:id="669"/>
      <w:bookmarkEnd w:id="670"/>
      <w:bookmarkEnd w:id="671"/>
      <w:bookmarkEnd w:id="672"/>
      <w:bookmarkEnd w:id="673"/>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674" w:name="_CRTable9_1_11"/>
      <w:r w:rsidRPr="0031106B">
        <w:t xml:space="preserve">Table </w:t>
      </w:r>
      <w:bookmarkEnd w:id="674"/>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675" w:name="_CR9_1_2"/>
      <w:bookmarkStart w:id="676" w:name="_Toc162412516"/>
      <w:bookmarkEnd w:id="675"/>
      <w:r w:rsidRPr="0031106B">
        <w:rPr>
          <w:lang w:eastAsia="zh-CN"/>
        </w:rPr>
        <w:t>9.1.2</w:t>
      </w:r>
      <w:r w:rsidRPr="0031106B">
        <w:rPr>
          <w:lang w:eastAsia="zh-CN"/>
        </w:rPr>
        <w:tab/>
        <w:t>Nmbsmf_TMGI service</w:t>
      </w:r>
      <w:bookmarkEnd w:id="676"/>
    </w:p>
    <w:p w14:paraId="2A379116" w14:textId="77777777" w:rsidR="006726F0" w:rsidRPr="0031106B" w:rsidRDefault="006726F0" w:rsidP="00064632">
      <w:pPr>
        <w:pStyle w:val="Heading4"/>
        <w:rPr>
          <w:lang w:eastAsia="zh-CN"/>
        </w:rPr>
      </w:pPr>
      <w:bookmarkStart w:id="677" w:name="_CR9_1_2_1"/>
      <w:bookmarkStart w:id="678" w:name="_Toc162412517"/>
      <w:bookmarkEnd w:id="677"/>
      <w:r w:rsidRPr="0031106B">
        <w:rPr>
          <w:lang w:eastAsia="zh-CN"/>
        </w:rPr>
        <w:t>9.1.2.1</w:t>
      </w:r>
      <w:r w:rsidRPr="0031106B">
        <w:rPr>
          <w:lang w:eastAsia="zh-CN"/>
        </w:rPr>
        <w:tab/>
        <w:t>General</w:t>
      </w:r>
      <w:bookmarkEnd w:id="678"/>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679" w:name="_CR9_1_2_2"/>
      <w:bookmarkStart w:id="680" w:name="_Toc162412518"/>
      <w:bookmarkEnd w:id="679"/>
      <w:r w:rsidRPr="0031106B">
        <w:t>9.1.2.2</w:t>
      </w:r>
      <w:r w:rsidRPr="0031106B">
        <w:tab/>
        <w:t>Nmbsmf_TMGI_</w:t>
      </w:r>
      <w:r>
        <w:t>Allocate</w:t>
      </w:r>
      <w:r w:rsidRPr="0031106B">
        <w:t xml:space="preserve"> service operation</w:t>
      </w:r>
      <w:bookmarkEnd w:id="680"/>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r w:rsidRPr="0031106B">
        <w:t>Nmbsmf</w:t>
      </w:r>
      <w:r w:rsidR="00EA267B">
        <w:t>_</w:t>
      </w:r>
      <w:r w:rsidRPr="0031106B">
        <w:t>TMGI_</w:t>
      </w:r>
      <w:r>
        <w:t>Allocate</w:t>
      </w:r>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681" w:name="_CR9_1_2_3"/>
      <w:bookmarkStart w:id="682" w:name="_Toc162412519"/>
      <w:bookmarkEnd w:id="681"/>
      <w:r w:rsidRPr="0031106B">
        <w:t>9.1.2.3</w:t>
      </w:r>
      <w:r w:rsidRPr="0031106B">
        <w:tab/>
        <w:t>Nmbsmf_TMGI_</w:t>
      </w:r>
      <w:r>
        <w:t>Deallocate</w:t>
      </w:r>
      <w:r w:rsidRPr="0031106B">
        <w:t xml:space="preserve"> service operation</w:t>
      </w:r>
      <w:bookmarkEnd w:id="682"/>
    </w:p>
    <w:p w14:paraId="41E36344" w14:textId="0C906044" w:rsidR="006726F0" w:rsidRPr="0031106B" w:rsidRDefault="006726F0" w:rsidP="006726F0">
      <w:r w:rsidRPr="0031106B">
        <w:rPr>
          <w:b/>
        </w:rPr>
        <w:t>Service operation name:</w:t>
      </w:r>
      <w:r w:rsidRPr="0031106B">
        <w:t xml:space="preserve"> Nmbsmf_TMGI_</w:t>
      </w:r>
      <w:r>
        <w:t>Deallocate</w:t>
      </w:r>
    </w:p>
    <w:p w14:paraId="4B63F122" w14:textId="1CC2E371" w:rsidR="006726F0" w:rsidRPr="0031106B" w:rsidRDefault="006726F0" w:rsidP="006726F0">
      <w:r w:rsidRPr="0031106B">
        <w:rPr>
          <w:b/>
        </w:rPr>
        <w:lastRenderedPageBreak/>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683" w:name="_CR9_1_3"/>
      <w:bookmarkStart w:id="684" w:name="_Toc162412520"/>
      <w:bookmarkEnd w:id="683"/>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684"/>
    </w:p>
    <w:p w14:paraId="62369CC5" w14:textId="77777777" w:rsidR="0068775E" w:rsidRPr="0008626A" w:rsidRDefault="0068775E" w:rsidP="0068775E">
      <w:pPr>
        <w:pStyle w:val="Heading4"/>
        <w:rPr>
          <w:lang w:eastAsia="zh-CN"/>
        </w:rPr>
      </w:pPr>
      <w:bookmarkStart w:id="685" w:name="_CR9_1_3_1"/>
      <w:bookmarkStart w:id="686" w:name="_Toc162412521"/>
      <w:bookmarkEnd w:id="685"/>
      <w:r>
        <w:rPr>
          <w:lang w:eastAsia="zh-CN"/>
        </w:rPr>
        <w:t>9.1.3</w:t>
      </w:r>
      <w:r w:rsidRPr="0008626A">
        <w:rPr>
          <w:lang w:eastAsia="zh-CN"/>
        </w:rPr>
        <w:t>.1</w:t>
      </w:r>
      <w:r w:rsidRPr="0008626A">
        <w:rPr>
          <w:lang w:eastAsia="zh-CN"/>
        </w:rPr>
        <w:tab/>
        <w:t>General</w:t>
      </w:r>
      <w:bookmarkEnd w:id="686"/>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687" w:name="_CR9_1_3_2"/>
      <w:bookmarkStart w:id="688" w:name="_Toc162412522"/>
      <w:bookmarkEnd w:id="687"/>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688"/>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lang w:eastAsia="zh-CN"/>
        </w:rPr>
      </w:pPr>
      <w:r w:rsidRPr="0008626A">
        <w:rPr>
          <w:b/>
          <w:lang w:eastAsia="zh-CN"/>
        </w:rPr>
        <w:lastRenderedPageBreak/>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689" w:name="_CR9_1_3_3"/>
      <w:bookmarkStart w:id="690" w:name="_Toc162412523"/>
      <w:bookmarkEnd w:id="689"/>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690"/>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r w:rsidRPr="00D46D06">
        <w:t>Nmbsmf</w:t>
      </w:r>
      <w:r w:rsidR="00EA267B">
        <w:t>_</w:t>
      </w:r>
      <w:r w:rsidR="00DD5757" w:rsidRPr="00A12379">
        <w:t>MBSSession</w:t>
      </w:r>
      <w:r w:rsidR="000A3AFA">
        <w:t>_</w:t>
      </w:r>
      <w:r w:rsidR="00DD5757" w:rsidRPr="00A12379">
        <w:t>ContextStatusSubscribe</w:t>
      </w:r>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691" w:name="_CR9_1_3_4"/>
      <w:bookmarkStart w:id="692" w:name="_Toc162412524"/>
      <w:bookmarkEnd w:id="691"/>
      <w:r>
        <w:rPr>
          <w:lang w:eastAsia="zh-CN"/>
        </w:rPr>
        <w:t>9.1.</w:t>
      </w:r>
      <w:r w:rsidR="005F3A05">
        <w:rPr>
          <w:lang w:eastAsia="zh-CN"/>
        </w:rPr>
        <w:t>3</w:t>
      </w:r>
      <w:r w:rsidRPr="00FD73C1">
        <w:rPr>
          <w:lang w:eastAsia="zh-CN"/>
        </w:rPr>
        <w:t>.</w:t>
      </w:r>
      <w:r w:rsidR="005F3A05">
        <w:rPr>
          <w:lang w:eastAsia="zh-CN"/>
        </w:rPr>
        <w:t>4</w:t>
      </w:r>
      <w:r w:rsidRPr="00FD73C1">
        <w:rPr>
          <w:lang w:eastAsia="zh-CN"/>
        </w:rPr>
        <w:tab/>
      </w:r>
      <w:r w:rsidRPr="00FD73C1">
        <w:t>N</w:t>
      </w:r>
      <w:r w:rsidRPr="00EA269B">
        <w:rPr>
          <w:lang w:eastAsia="zh-CN"/>
        </w:rPr>
        <w:t>mbsmf_</w:t>
      </w:r>
      <w:r w:rsidR="005F3A05" w:rsidRPr="00DC0597">
        <w:rPr>
          <w:lang w:eastAsia="zh-CN"/>
        </w:rPr>
        <w:t>MBSSession_ContextStatus</w:t>
      </w:r>
      <w:r w:rsidRPr="00FD73C1">
        <w:t>Notify service operation</w:t>
      </w:r>
      <w:bookmarkEnd w:id="692"/>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693" w:name="_CR9_1_3_5"/>
      <w:bookmarkStart w:id="694" w:name="_Toc162412525"/>
      <w:bookmarkEnd w:id="693"/>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694"/>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695" w:name="_CR9_1_3_6"/>
      <w:bookmarkStart w:id="696" w:name="_Toc20204633"/>
      <w:bookmarkStart w:id="697" w:name="_Toc27895339"/>
      <w:bookmarkStart w:id="698" w:name="_Toc36192442"/>
      <w:bookmarkStart w:id="699" w:name="_Toc45193545"/>
      <w:bookmarkStart w:id="700" w:name="_Toc47593177"/>
      <w:bookmarkStart w:id="701" w:name="_Toc51835264"/>
      <w:bookmarkStart w:id="702" w:name="_Toc59101090"/>
      <w:bookmarkStart w:id="703" w:name="_Toc162412526"/>
      <w:bookmarkEnd w:id="695"/>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696"/>
      <w:bookmarkEnd w:id="697"/>
      <w:bookmarkEnd w:id="698"/>
      <w:bookmarkEnd w:id="699"/>
      <w:bookmarkEnd w:id="700"/>
      <w:bookmarkEnd w:id="701"/>
      <w:bookmarkEnd w:id="702"/>
      <w:bookmarkEnd w:id="703"/>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NR RedCap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704" w:name="_CR9_1_3_7"/>
      <w:bookmarkStart w:id="705" w:name="_Toc162412527"/>
      <w:bookmarkEnd w:id="704"/>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705"/>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NR RedCap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706" w:name="_CR9_1_3_8"/>
      <w:bookmarkStart w:id="707" w:name="_Toc162412528"/>
      <w:bookmarkEnd w:id="706"/>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707"/>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708" w:name="_CR9_1_3_9"/>
      <w:bookmarkStart w:id="709" w:name="_Toc162412529"/>
      <w:bookmarkEnd w:id="708"/>
      <w:r w:rsidRPr="00A12379">
        <w:rPr>
          <w:lang w:eastAsia="zh-CN"/>
        </w:rPr>
        <w:t>9.1.3.9</w:t>
      </w:r>
      <w:r w:rsidRPr="00A12379">
        <w:rPr>
          <w:lang w:eastAsia="zh-CN"/>
        </w:rPr>
        <w:tab/>
        <w:t>Nmbsmf_MBSSession_StatusNotify service operation</w:t>
      </w:r>
      <w:bookmarkEnd w:id="709"/>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710" w:name="_CR9_1_3_10"/>
      <w:bookmarkStart w:id="711" w:name="_Toc162412530"/>
      <w:bookmarkEnd w:id="710"/>
      <w:r w:rsidRPr="00E177C3">
        <w:rPr>
          <w:lang w:eastAsia="zh-CN"/>
        </w:rPr>
        <w:t>9.1.3.10</w:t>
      </w:r>
      <w:r w:rsidRPr="00E177C3">
        <w:rPr>
          <w:lang w:eastAsia="zh-CN"/>
        </w:rPr>
        <w:tab/>
        <w:t>Nmbsmf_MBSSession_StatusSubscribe service operation</w:t>
      </w:r>
      <w:bookmarkEnd w:id="711"/>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712" w:name="_CR9_1_3_11"/>
      <w:bookmarkStart w:id="713" w:name="_Toc162412531"/>
      <w:bookmarkEnd w:id="712"/>
      <w:r w:rsidRPr="00E177C3">
        <w:rPr>
          <w:lang w:eastAsia="zh-CN"/>
        </w:rPr>
        <w:t>9.1.3.11</w:t>
      </w:r>
      <w:r w:rsidRPr="00E177C3">
        <w:rPr>
          <w:lang w:eastAsia="zh-CN"/>
        </w:rPr>
        <w:tab/>
        <w:t>Nmbsmf_MBSSession_StatusUnsubscribe service operation</w:t>
      </w:r>
      <w:bookmarkEnd w:id="713"/>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714" w:name="_CR9_2"/>
      <w:bookmarkStart w:id="715" w:name="_Toc162412532"/>
      <w:bookmarkEnd w:id="714"/>
      <w:r w:rsidRPr="00E258A1">
        <w:t>9.</w:t>
      </w:r>
      <w:r>
        <w:t>2</w:t>
      </w:r>
      <w:r w:rsidRPr="00E258A1">
        <w:tab/>
        <w:t>PCF Services</w:t>
      </w:r>
      <w:bookmarkEnd w:id="715"/>
    </w:p>
    <w:p w14:paraId="2EE20051" w14:textId="456E5E63" w:rsidR="00F34A4F" w:rsidRPr="00E258A1" w:rsidRDefault="00F34A4F" w:rsidP="00F34A4F">
      <w:pPr>
        <w:pStyle w:val="Heading3"/>
        <w:rPr>
          <w:lang w:eastAsia="zh-CN"/>
        </w:rPr>
      </w:pPr>
      <w:bookmarkStart w:id="716" w:name="_CR9_2_1"/>
      <w:bookmarkStart w:id="717" w:name="_Toc162412533"/>
      <w:bookmarkEnd w:id="716"/>
      <w:r w:rsidRPr="00E258A1">
        <w:rPr>
          <w:lang w:eastAsia="zh-CN"/>
        </w:rPr>
        <w:t>9.</w:t>
      </w:r>
      <w:r>
        <w:rPr>
          <w:lang w:eastAsia="zh-CN"/>
        </w:rPr>
        <w:t>2</w:t>
      </w:r>
      <w:r w:rsidRPr="00E258A1">
        <w:rPr>
          <w:lang w:eastAsia="zh-CN"/>
        </w:rPr>
        <w:t>.1</w:t>
      </w:r>
      <w:r w:rsidRPr="00E258A1">
        <w:rPr>
          <w:lang w:eastAsia="zh-CN"/>
        </w:rPr>
        <w:tab/>
        <w:t>General</w:t>
      </w:r>
      <w:bookmarkEnd w:id="717"/>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718" w:name="_CRTable9_2_11"/>
      <w:r w:rsidRPr="00FD73C1">
        <w:t xml:space="preserve">Table </w:t>
      </w:r>
      <w:bookmarkEnd w:id="718"/>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719" w:name="_CR9_2_2"/>
      <w:bookmarkStart w:id="720" w:name="_Toc20204488"/>
      <w:bookmarkStart w:id="721" w:name="_Toc27895187"/>
      <w:bookmarkStart w:id="722" w:name="_Toc36192284"/>
      <w:bookmarkStart w:id="723" w:name="_Toc45193397"/>
      <w:bookmarkStart w:id="724" w:name="_Toc47593029"/>
      <w:bookmarkStart w:id="725" w:name="_Toc51835116"/>
      <w:bookmarkStart w:id="726" w:name="_Toc68017349"/>
      <w:bookmarkStart w:id="727" w:name="_Toc162412534"/>
      <w:bookmarkEnd w:id="719"/>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720"/>
      <w:bookmarkEnd w:id="721"/>
      <w:bookmarkEnd w:id="722"/>
      <w:bookmarkEnd w:id="723"/>
      <w:bookmarkEnd w:id="724"/>
      <w:bookmarkEnd w:id="725"/>
      <w:bookmarkEnd w:id="726"/>
      <w:bookmarkEnd w:id="727"/>
    </w:p>
    <w:p w14:paraId="0B841AEB" w14:textId="3DAED290" w:rsidR="00F34A4F" w:rsidRPr="0008626A" w:rsidRDefault="00F34A4F" w:rsidP="00F34A4F">
      <w:pPr>
        <w:pStyle w:val="Heading4"/>
        <w:rPr>
          <w:lang w:eastAsia="zh-CN"/>
        </w:rPr>
      </w:pPr>
      <w:bookmarkStart w:id="728" w:name="_CR9_2_2_1"/>
      <w:bookmarkStart w:id="729" w:name="_Toc20204489"/>
      <w:bookmarkStart w:id="730" w:name="_Toc27895188"/>
      <w:bookmarkStart w:id="731" w:name="_Toc36192285"/>
      <w:bookmarkStart w:id="732" w:name="_Toc45193398"/>
      <w:bookmarkStart w:id="733" w:name="_Toc47593030"/>
      <w:bookmarkStart w:id="734" w:name="_Toc51835117"/>
      <w:bookmarkStart w:id="735" w:name="_Toc68017350"/>
      <w:bookmarkStart w:id="736" w:name="_Toc162412535"/>
      <w:bookmarkEnd w:id="728"/>
      <w:r>
        <w:rPr>
          <w:lang w:eastAsia="zh-CN"/>
        </w:rPr>
        <w:t>9.2.2</w:t>
      </w:r>
      <w:r w:rsidRPr="0008626A">
        <w:rPr>
          <w:lang w:eastAsia="zh-CN"/>
        </w:rPr>
        <w:t>.1</w:t>
      </w:r>
      <w:r w:rsidRPr="0008626A">
        <w:rPr>
          <w:lang w:eastAsia="zh-CN"/>
        </w:rPr>
        <w:tab/>
        <w:t>General</w:t>
      </w:r>
      <w:bookmarkEnd w:id="729"/>
      <w:bookmarkEnd w:id="730"/>
      <w:bookmarkEnd w:id="731"/>
      <w:bookmarkEnd w:id="732"/>
      <w:bookmarkEnd w:id="733"/>
      <w:bookmarkEnd w:id="734"/>
      <w:bookmarkEnd w:id="735"/>
      <w:bookmarkEnd w:id="736"/>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r>
        <w:rPr>
          <w:lang w:eastAsia="zh-CN"/>
        </w:rPr>
        <w:t>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Npcf_MBSPolicyControl_Update</w:t>
      </w:r>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737" w:name="_CR9_2_2_2"/>
      <w:bookmarkStart w:id="738" w:name="_Toc20204490"/>
      <w:bookmarkStart w:id="739" w:name="_Toc27895189"/>
      <w:bookmarkStart w:id="740" w:name="_Toc36192286"/>
      <w:bookmarkStart w:id="741" w:name="_Toc45193399"/>
      <w:bookmarkStart w:id="742" w:name="_Toc47593031"/>
      <w:bookmarkStart w:id="743" w:name="_Toc51835118"/>
      <w:bookmarkStart w:id="744" w:name="_Toc68017351"/>
      <w:bookmarkStart w:id="745" w:name="_Toc162412536"/>
      <w:bookmarkEnd w:id="737"/>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738"/>
      <w:bookmarkEnd w:id="739"/>
      <w:bookmarkEnd w:id="740"/>
      <w:bookmarkEnd w:id="741"/>
      <w:bookmarkEnd w:id="742"/>
      <w:bookmarkEnd w:id="743"/>
      <w:bookmarkEnd w:id="744"/>
      <w:bookmarkEnd w:id="745"/>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746"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747" w:name="_CR9_2_2_3"/>
      <w:bookmarkStart w:id="748" w:name="_Toc27895190"/>
      <w:bookmarkStart w:id="749" w:name="_Toc36192287"/>
      <w:bookmarkStart w:id="750" w:name="_Toc45193400"/>
      <w:bookmarkStart w:id="751" w:name="_Toc47593032"/>
      <w:bookmarkStart w:id="752" w:name="_Toc51835119"/>
      <w:bookmarkStart w:id="753" w:name="_Toc68017352"/>
      <w:bookmarkStart w:id="754" w:name="_Toc162412537"/>
      <w:bookmarkEnd w:id="747"/>
      <w:r>
        <w:rPr>
          <w:lang w:eastAsia="zh-CN"/>
        </w:rPr>
        <w:t>9.2.2</w:t>
      </w:r>
      <w:r w:rsidRPr="0008626A">
        <w:rPr>
          <w:lang w:eastAsia="zh-CN"/>
        </w:rPr>
        <w:t>.</w:t>
      </w:r>
      <w:r>
        <w:rPr>
          <w:lang w:eastAsia="zh-CN"/>
        </w:rPr>
        <w:t>3</w:t>
      </w:r>
      <w:r w:rsidR="00AD5602">
        <w:rPr>
          <w:lang w:eastAsia="zh-CN"/>
        </w:rPr>
        <w:tab/>
        <w:t>Void</w:t>
      </w:r>
      <w:bookmarkEnd w:id="746"/>
      <w:bookmarkEnd w:id="748"/>
      <w:bookmarkEnd w:id="749"/>
      <w:bookmarkEnd w:id="750"/>
      <w:bookmarkEnd w:id="751"/>
      <w:bookmarkEnd w:id="752"/>
      <w:bookmarkEnd w:id="753"/>
      <w:bookmarkEnd w:id="754"/>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755" w:name="_CR9_2_2_4"/>
      <w:bookmarkStart w:id="756" w:name="_Toc20204492"/>
      <w:bookmarkStart w:id="757" w:name="_Toc27895191"/>
      <w:bookmarkStart w:id="758" w:name="_Toc36192288"/>
      <w:bookmarkStart w:id="759" w:name="_Toc45193401"/>
      <w:bookmarkStart w:id="760" w:name="_Toc47593033"/>
      <w:bookmarkStart w:id="761" w:name="_Toc51835120"/>
      <w:bookmarkStart w:id="762" w:name="_Toc68017353"/>
      <w:bookmarkStart w:id="763" w:name="_Toc162412538"/>
      <w:bookmarkEnd w:id="755"/>
      <w:r w:rsidRPr="00F34A4F">
        <w:t>9.2.2.4</w:t>
      </w:r>
      <w:r w:rsidRPr="00F34A4F">
        <w:tab/>
        <w:t>Npcf_MBSPolicyControl_Delete service operation</w:t>
      </w:r>
      <w:bookmarkEnd w:id="756"/>
      <w:bookmarkEnd w:id="757"/>
      <w:bookmarkEnd w:id="758"/>
      <w:bookmarkEnd w:id="759"/>
      <w:bookmarkEnd w:id="760"/>
      <w:bookmarkEnd w:id="761"/>
      <w:bookmarkEnd w:id="762"/>
      <w:bookmarkEnd w:id="763"/>
    </w:p>
    <w:p w14:paraId="49C45936" w14:textId="77777777" w:rsidR="00F34A4F" w:rsidRPr="0008626A" w:rsidRDefault="00F34A4F" w:rsidP="00F34A4F">
      <w:pPr>
        <w:rPr>
          <w:rFonts w:eastAsia="SimSun"/>
          <w:lang w:eastAsia="zh-CN"/>
        </w:rPr>
      </w:pPr>
      <w:r w:rsidRPr="0008626A">
        <w:rPr>
          <w:b/>
        </w:rPr>
        <w:t>Service operation name:</w:t>
      </w:r>
      <w:r w:rsidRPr="0008626A">
        <w:t xml:space="preserve"> Npcf_</w:t>
      </w:r>
      <w:r w:rsidRPr="00CA39AB">
        <w:t>MBS</w:t>
      </w:r>
      <w:r w:rsidRPr="0008626A">
        <w:t>PolicyControl_Delete</w:t>
      </w:r>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764" w:name="_CR9_2_2_5"/>
      <w:bookmarkStart w:id="765" w:name="_Toc162412539"/>
      <w:bookmarkEnd w:id="764"/>
      <w:r>
        <w:t>9.2.2.5</w:t>
      </w:r>
      <w:r>
        <w:tab/>
        <w:t>Npcf_MBSPolicyControl_Update service operation</w:t>
      </w:r>
      <w:bookmarkEnd w:id="765"/>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766" w:name="_CR9_2_3"/>
      <w:bookmarkStart w:id="767" w:name="_Toc162412540"/>
      <w:bookmarkEnd w:id="766"/>
      <w:r>
        <w:rPr>
          <w:lang w:eastAsia="zh-CN"/>
        </w:rPr>
        <w:t>9.2.3</w:t>
      </w:r>
      <w:r w:rsidRPr="00FD73C1">
        <w:rPr>
          <w:lang w:eastAsia="zh-CN"/>
        </w:rPr>
        <w:tab/>
        <w:t>Npcf_</w:t>
      </w:r>
      <w:r>
        <w:rPr>
          <w:lang w:eastAsia="zh-CN"/>
        </w:rPr>
        <w:t>MBS</w:t>
      </w:r>
      <w:r w:rsidRPr="00FD73C1">
        <w:rPr>
          <w:lang w:eastAsia="zh-CN"/>
        </w:rPr>
        <w:t>PolicyAuthorization Service</w:t>
      </w:r>
      <w:bookmarkEnd w:id="767"/>
    </w:p>
    <w:p w14:paraId="79DBE289" w14:textId="02AD2AD2" w:rsidR="00203E73" w:rsidRPr="00203E73" w:rsidRDefault="00203E73" w:rsidP="00203E73">
      <w:pPr>
        <w:pStyle w:val="Heading4"/>
      </w:pPr>
      <w:bookmarkStart w:id="768" w:name="_CR9_2_3_1"/>
      <w:bookmarkStart w:id="769" w:name="_Toc162412541"/>
      <w:bookmarkEnd w:id="768"/>
      <w:r w:rsidRPr="00203E73">
        <w:t>9.2.3.1</w:t>
      </w:r>
      <w:r w:rsidRPr="00203E73">
        <w:tab/>
        <w:t>General</w:t>
      </w:r>
      <w:bookmarkEnd w:id="769"/>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770" w:name="_CR9_2_3_2"/>
      <w:bookmarkStart w:id="771" w:name="_Toc162412542"/>
      <w:bookmarkEnd w:id="770"/>
      <w:r w:rsidRPr="00203E73">
        <w:t>9.2.3.2</w:t>
      </w:r>
      <w:r w:rsidRPr="00203E73">
        <w:tab/>
        <w:t>Npcf_MBSPolicyAuthorization_Create service operation</w:t>
      </w:r>
      <w:bookmarkEnd w:id="771"/>
    </w:p>
    <w:p w14:paraId="0DCD56B9" w14:textId="77777777" w:rsidR="00203E73" w:rsidRPr="00FD73C1" w:rsidRDefault="00203E73" w:rsidP="00203E73">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772" w:name="_CR9_2_3_3"/>
      <w:bookmarkStart w:id="773" w:name="_Toc162412543"/>
      <w:bookmarkEnd w:id="772"/>
      <w:r>
        <w:rPr>
          <w:lang w:eastAsia="zh-CN"/>
        </w:rPr>
        <w:t>9.2.3</w:t>
      </w:r>
      <w:r w:rsidRPr="00FD73C1">
        <w:t>.3</w:t>
      </w:r>
      <w:r w:rsidRPr="00FD73C1">
        <w:tab/>
        <w:t>Npcf_</w:t>
      </w:r>
      <w:r>
        <w:t>MBS</w:t>
      </w:r>
      <w:r w:rsidRPr="00FD73C1">
        <w:t>PolicyAuthorization_Update service operation</w:t>
      </w:r>
      <w:bookmarkEnd w:id="773"/>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774" w:name="_CR9_2_3_4"/>
      <w:bookmarkStart w:id="775" w:name="_Toc162412544"/>
      <w:bookmarkEnd w:id="774"/>
      <w:r w:rsidRPr="00203E73">
        <w:t>9.2.3.4</w:t>
      </w:r>
      <w:r w:rsidRPr="00203E73">
        <w:tab/>
        <w:t>Npcf_MBSPolicyAuthorization_Delete service operation</w:t>
      </w:r>
      <w:bookmarkEnd w:id="775"/>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776" w:name="_CR9_3"/>
      <w:bookmarkStart w:id="777" w:name="_Toc162412545"/>
      <w:bookmarkEnd w:id="776"/>
      <w:r w:rsidRPr="00F34A4F">
        <w:t>9.</w:t>
      </w:r>
      <w:r>
        <w:t>3</w:t>
      </w:r>
      <w:r w:rsidRPr="00F34A4F">
        <w:tab/>
      </w:r>
      <w:r>
        <w:t>A</w:t>
      </w:r>
      <w:r w:rsidRPr="00F34A4F">
        <w:t>MF Services</w:t>
      </w:r>
      <w:bookmarkEnd w:id="777"/>
    </w:p>
    <w:p w14:paraId="401E70BF" w14:textId="77777777" w:rsidR="008B7452" w:rsidRPr="00F34A4F" w:rsidRDefault="008B7452" w:rsidP="008B7452">
      <w:pPr>
        <w:pStyle w:val="Heading3"/>
      </w:pPr>
      <w:bookmarkStart w:id="778" w:name="_CR9_3_1"/>
      <w:bookmarkStart w:id="779" w:name="_Toc162412546"/>
      <w:bookmarkEnd w:id="778"/>
      <w:r w:rsidRPr="00F34A4F">
        <w:t>9.</w:t>
      </w:r>
      <w:r>
        <w:t>3</w:t>
      </w:r>
      <w:r w:rsidRPr="00F34A4F">
        <w:t>.1</w:t>
      </w:r>
      <w:r w:rsidRPr="00F34A4F">
        <w:tab/>
        <w:t>General</w:t>
      </w:r>
      <w:bookmarkEnd w:id="779"/>
    </w:p>
    <w:p w14:paraId="6D0E907E" w14:textId="73DB6CC8"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485BB9">
        <w:rPr>
          <w:lang w:eastAsia="zh-CN"/>
        </w:rPr>
        <w:t>TS 23.502 </w:t>
      </w:r>
      <w:r w:rsidR="00485BB9">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780" w:name="_CRTable9_3_11"/>
      <w:r w:rsidRPr="00FD73C1">
        <w:t xml:space="preserve">Table </w:t>
      </w:r>
      <w:bookmarkEnd w:id="780"/>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781" w:name="_PERM_MCCTEMPBM_CRPT26640038___4"/>
            <w:r w:rsidRPr="00916504">
              <w:t>Namf_</w:t>
            </w:r>
            <w:r w:rsidRPr="00916504">
              <w:rPr>
                <w:rFonts w:hint="eastAsia"/>
              </w:rPr>
              <w:t>MB</w:t>
            </w:r>
            <w:r w:rsidRPr="00916504">
              <w:t>SBroadcast</w:t>
            </w:r>
            <w:bookmarkEnd w:id="781"/>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782" w:name="_CR9_3_2"/>
      <w:bookmarkStart w:id="783" w:name="_Toc162412547"/>
      <w:bookmarkEnd w:id="782"/>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783"/>
    </w:p>
    <w:p w14:paraId="04F19F1C" w14:textId="77777777" w:rsidR="008B7452" w:rsidRPr="0008626A" w:rsidRDefault="008B7452" w:rsidP="008B7452">
      <w:pPr>
        <w:pStyle w:val="Heading4"/>
        <w:rPr>
          <w:lang w:eastAsia="zh-CN"/>
        </w:rPr>
      </w:pPr>
      <w:bookmarkStart w:id="784" w:name="_CR9_3_2_1"/>
      <w:bookmarkStart w:id="785" w:name="_Toc162412548"/>
      <w:bookmarkEnd w:id="784"/>
      <w:r>
        <w:rPr>
          <w:lang w:eastAsia="zh-CN"/>
        </w:rPr>
        <w:t>9.3.2</w:t>
      </w:r>
      <w:r w:rsidRPr="0008626A">
        <w:rPr>
          <w:lang w:eastAsia="zh-CN"/>
        </w:rPr>
        <w:t>.1</w:t>
      </w:r>
      <w:r w:rsidRPr="0008626A">
        <w:rPr>
          <w:lang w:eastAsia="zh-CN"/>
        </w:rPr>
        <w:tab/>
        <w:t>General</w:t>
      </w:r>
      <w:bookmarkEnd w:id="785"/>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786" w:name="_CR9_3_2_2"/>
      <w:bookmarkStart w:id="787" w:name="_Toc162412549"/>
      <w:bookmarkEnd w:id="786"/>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787"/>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788" w:name="_CR9_3_2_3"/>
      <w:bookmarkStart w:id="789" w:name="_Toc162412550"/>
      <w:bookmarkEnd w:id="788"/>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789"/>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790" w:name="_CR9_3_2_4"/>
      <w:bookmarkStart w:id="791" w:name="_Toc162412551"/>
      <w:bookmarkEnd w:id="790"/>
      <w:r w:rsidRPr="00F34A4F">
        <w:lastRenderedPageBreak/>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791"/>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792" w:name="_CR9_3_2_5"/>
      <w:bookmarkStart w:id="793" w:name="_Toc162412552"/>
      <w:bookmarkEnd w:id="792"/>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793"/>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794" w:name="_CR9_3_3"/>
      <w:bookmarkStart w:id="795" w:name="_Toc162412553"/>
      <w:bookmarkEnd w:id="794"/>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795"/>
    </w:p>
    <w:p w14:paraId="4E696E85" w14:textId="6C1F48E4" w:rsidR="00CC388A" w:rsidRPr="00231841" w:rsidRDefault="00CC388A" w:rsidP="00CC388A">
      <w:pPr>
        <w:pStyle w:val="Heading4"/>
      </w:pPr>
      <w:bookmarkStart w:id="796" w:name="_CR9_3_3_1"/>
      <w:bookmarkStart w:id="797" w:name="_Toc162412554"/>
      <w:bookmarkEnd w:id="796"/>
      <w:r>
        <w:rPr>
          <w:rFonts w:hint="eastAsia"/>
          <w:lang w:eastAsia="zh-CN"/>
        </w:rPr>
        <w:t>9.</w:t>
      </w:r>
      <w:r w:rsidR="00F44AF7">
        <w:rPr>
          <w:lang w:eastAsia="zh-CN"/>
        </w:rPr>
        <w:t>3</w:t>
      </w:r>
      <w:r>
        <w:rPr>
          <w:rFonts w:hint="eastAsia"/>
          <w:lang w:eastAsia="zh-CN"/>
        </w:rPr>
        <w:t>.3</w:t>
      </w:r>
      <w:r w:rsidRPr="00231841">
        <w:t>.1</w:t>
      </w:r>
      <w:r w:rsidRPr="00231841">
        <w:tab/>
        <w:t>General</w:t>
      </w:r>
      <w:bookmarkEnd w:id="797"/>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798" w:name="_CR9_3_3_2"/>
      <w:bookmarkStart w:id="799" w:name="_Toc162412555"/>
      <w:bookmarkEnd w:id="798"/>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799"/>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800" w:name="_CR9_4"/>
      <w:bookmarkStart w:id="801" w:name="_Toc162412556"/>
      <w:bookmarkEnd w:id="800"/>
      <w:r w:rsidRPr="001578F3">
        <w:t>9.</w:t>
      </w:r>
      <w:r w:rsidR="00F44AF7">
        <w:t>4</w:t>
      </w:r>
      <w:r w:rsidRPr="001578F3">
        <w:tab/>
      </w:r>
      <w:r>
        <w:t>NEF</w:t>
      </w:r>
      <w:r w:rsidRPr="001578F3">
        <w:t xml:space="preserve"> Services</w:t>
      </w:r>
      <w:bookmarkEnd w:id="801"/>
    </w:p>
    <w:p w14:paraId="361D5C4F" w14:textId="4C6926AC" w:rsidR="002F012A" w:rsidRPr="001578F3" w:rsidRDefault="002F012A" w:rsidP="001772AA">
      <w:pPr>
        <w:pStyle w:val="Heading3"/>
      </w:pPr>
      <w:bookmarkStart w:id="802" w:name="_CR9_4_1"/>
      <w:bookmarkStart w:id="803" w:name="_Toc162412557"/>
      <w:bookmarkEnd w:id="802"/>
      <w:r>
        <w:t>9.</w:t>
      </w:r>
      <w:r w:rsidR="00F44AF7">
        <w:t>4</w:t>
      </w:r>
      <w:r>
        <w:t>.1</w:t>
      </w:r>
      <w:r w:rsidRPr="001578F3">
        <w:tab/>
        <w:t>General</w:t>
      </w:r>
      <w:bookmarkEnd w:id="803"/>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804" w:name="_CRTable9_4_11"/>
      <w:r w:rsidRPr="00423396">
        <w:lastRenderedPageBreak/>
        <w:t xml:space="preserve">Table </w:t>
      </w:r>
      <w:bookmarkEnd w:id="804"/>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805"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805"/>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r>
              <w:t>Nnef_MBSGroupMsgDelivery</w:t>
            </w:r>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r>
              <w:t>StatusNotify</w:t>
            </w:r>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806" w:name="_CR9_4_2"/>
      <w:bookmarkStart w:id="807" w:name="_Toc162412558"/>
      <w:bookmarkEnd w:id="806"/>
      <w:r w:rsidRPr="00423396">
        <w:rPr>
          <w:lang w:eastAsia="zh-CN"/>
        </w:rPr>
        <w:t>9.</w:t>
      </w:r>
      <w:r w:rsidR="00F44AF7">
        <w:rPr>
          <w:lang w:eastAsia="zh-CN"/>
        </w:rPr>
        <w:t>4</w:t>
      </w:r>
      <w:r w:rsidRPr="00423396">
        <w:rPr>
          <w:lang w:eastAsia="zh-CN"/>
        </w:rPr>
        <w:t>.2</w:t>
      </w:r>
      <w:r w:rsidRPr="00423396">
        <w:rPr>
          <w:lang w:eastAsia="zh-CN"/>
        </w:rPr>
        <w:tab/>
        <w:t>Nnef_MBSTMGI service</w:t>
      </w:r>
      <w:bookmarkEnd w:id="807"/>
    </w:p>
    <w:p w14:paraId="4D2241B6" w14:textId="42971171" w:rsidR="002F012A" w:rsidRPr="00423396" w:rsidRDefault="002F012A" w:rsidP="001772AA">
      <w:pPr>
        <w:pStyle w:val="Heading4"/>
        <w:rPr>
          <w:lang w:eastAsia="zh-CN"/>
        </w:rPr>
      </w:pPr>
      <w:bookmarkStart w:id="808" w:name="_CR9_4_2_1"/>
      <w:bookmarkStart w:id="809" w:name="_Toc162412559"/>
      <w:bookmarkEnd w:id="808"/>
      <w:r w:rsidRPr="00423396">
        <w:rPr>
          <w:lang w:eastAsia="zh-CN"/>
        </w:rPr>
        <w:t>9.</w:t>
      </w:r>
      <w:r w:rsidR="00F44AF7">
        <w:rPr>
          <w:lang w:eastAsia="zh-CN"/>
        </w:rPr>
        <w:t>4</w:t>
      </w:r>
      <w:r w:rsidRPr="00423396">
        <w:rPr>
          <w:lang w:eastAsia="zh-CN"/>
        </w:rPr>
        <w:t>.2.1</w:t>
      </w:r>
      <w:r w:rsidRPr="00423396">
        <w:rPr>
          <w:lang w:eastAsia="zh-CN"/>
        </w:rPr>
        <w:tab/>
        <w:t>General</w:t>
      </w:r>
      <w:bookmarkEnd w:id="809"/>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810" w:name="_CR9_4_2_2"/>
      <w:bookmarkStart w:id="811" w:name="_Toc162412560"/>
      <w:bookmarkEnd w:id="810"/>
      <w:r w:rsidRPr="00423396">
        <w:t>9.</w:t>
      </w:r>
      <w:r w:rsidR="00F44AF7">
        <w:t>4</w:t>
      </w:r>
      <w:r w:rsidRPr="00423396">
        <w:t>.2.2</w:t>
      </w:r>
      <w:r w:rsidRPr="00423396">
        <w:tab/>
        <w:t>Nnef_MBSTMGI_Allocat</w:t>
      </w:r>
      <w:r w:rsidR="001B5562">
        <w:t xml:space="preserve">e </w:t>
      </w:r>
      <w:r w:rsidRPr="00423396">
        <w:t>service operation</w:t>
      </w:r>
      <w:bookmarkEnd w:id="811"/>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r w:rsidRPr="00423396">
        <w:t>Nnef</w:t>
      </w:r>
      <w:r w:rsidR="00EA267B">
        <w:t>_</w:t>
      </w:r>
      <w:r w:rsidRPr="00423396">
        <w:t>MBSTMGI_Allocat</w:t>
      </w:r>
      <w:r w:rsidR="001B5562">
        <w:t>e</w:t>
      </w:r>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812" w:name="_CR9_4_2_3"/>
      <w:bookmarkStart w:id="813" w:name="_Toc162412561"/>
      <w:bookmarkEnd w:id="812"/>
      <w:r w:rsidRPr="00423396">
        <w:t>9.</w:t>
      </w:r>
      <w:r w:rsidR="00F44AF7">
        <w:t>4</w:t>
      </w:r>
      <w:r w:rsidRPr="00423396">
        <w:t>.2.3</w:t>
      </w:r>
      <w:r w:rsidRPr="00423396">
        <w:tab/>
        <w:t>Nnef_MBSTMGI_Dealloc</w:t>
      </w:r>
      <w:r w:rsidR="00495813">
        <w:t>at</w:t>
      </w:r>
      <w:r w:rsidR="001B5562">
        <w:t xml:space="preserve">e </w:t>
      </w:r>
      <w:r w:rsidRPr="00423396">
        <w:t>service operation</w:t>
      </w:r>
      <w:bookmarkEnd w:id="813"/>
    </w:p>
    <w:p w14:paraId="3546F178" w14:textId="201015ED" w:rsidR="002F012A" w:rsidRPr="00423396" w:rsidRDefault="002F012A" w:rsidP="002F012A">
      <w:r w:rsidRPr="00423396">
        <w:rPr>
          <w:b/>
        </w:rPr>
        <w:t>Service operation name:</w:t>
      </w:r>
      <w:r w:rsidRPr="00423396">
        <w:t xml:space="preserve"> Nnef_MBSTMGI_Deallocat</w:t>
      </w:r>
      <w:r w:rsidR="001B5562">
        <w:t>e</w:t>
      </w:r>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814" w:name="_CR9_4_2_4"/>
      <w:bookmarkStart w:id="815" w:name="_Toc162412562"/>
      <w:bookmarkEnd w:id="814"/>
      <w:r w:rsidRPr="00423396">
        <w:t>9.</w:t>
      </w:r>
      <w:r w:rsidR="00F44AF7">
        <w:t>4</w:t>
      </w:r>
      <w:r w:rsidRPr="00423396">
        <w:t>.2.</w:t>
      </w:r>
      <w:r w:rsidR="00F44AF7">
        <w:t>4</w:t>
      </w:r>
      <w:r w:rsidRPr="00423396">
        <w:tab/>
        <w:t>Nnef_MBSTMGI_ExpiryNotify service operation</w:t>
      </w:r>
      <w:bookmarkEnd w:id="815"/>
    </w:p>
    <w:p w14:paraId="76C30A07" w14:textId="00A4B6AC" w:rsidR="002F012A" w:rsidRPr="00423396" w:rsidRDefault="002F012A" w:rsidP="002F012A">
      <w:r w:rsidRPr="00423396">
        <w:rPr>
          <w:b/>
        </w:rPr>
        <w:t>Service operation name:</w:t>
      </w:r>
      <w:r w:rsidRPr="00423396">
        <w:t xml:space="preserve"> Nnef_</w:t>
      </w:r>
      <w:r w:rsidR="00B67092">
        <w:t>MBS</w:t>
      </w:r>
      <w:r w:rsidRPr="00423396">
        <w:t>TMGI</w:t>
      </w:r>
      <w:r w:rsidR="00EA267B">
        <w:t>_</w:t>
      </w:r>
      <w:r w:rsidRPr="00423396">
        <w:t>ExpiryNotify</w:t>
      </w:r>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lastRenderedPageBreak/>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816" w:name="_CR9_4_3"/>
      <w:bookmarkStart w:id="817" w:name="_Toc162412563"/>
      <w:bookmarkEnd w:id="816"/>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817"/>
    </w:p>
    <w:p w14:paraId="0D9292BE" w14:textId="3E560BB3" w:rsidR="002F012A" w:rsidRPr="00423396" w:rsidRDefault="002F012A" w:rsidP="001772AA">
      <w:pPr>
        <w:pStyle w:val="Heading4"/>
      </w:pPr>
      <w:bookmarkStart w:id="818" w:name="_CR9_4_3_1"/>
      <w:bookmarkStart w:id="819" w:name="_Toc162412564"/>
      <w:bookmarkEnd w:id="818"/>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819"/>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820" w:name="_CR9_4_3_2"/>
      <w:bookmarkStart w:id="821" w:name="_Toc162412565"/>
      <w:bookmarkEnd w:id="820"/>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821"/>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NR RedCap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822" w:name="_CR9_4_3_3"/>
      <w:bookmarkStart w:id="823" w:name="_Toc162412566"/>
      <w:bookmarkEnd w:id="822"/>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823"/>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NR RedCap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824" w:name="_CR9_4_3_4"/>
      <w:bookmarkStart w:id="825" w:name="_Toc162412567"/>
      <w:bookmarkEnd w:id="824"/>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825"/>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826" w:name="_CR9_4_3_5"/>
      <w:bookmarkStart w:id="827" w:name="_Toc162412568"/>
      <w:bookmarkEnd w:id="826"/>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827"/>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828" w:name="_CR9_4_3_6"/>
      <w:bookmarkStart w:id="829" w:name="_Toc162412569"/>
      <w:bookmarkEnd w:id="828"/>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829"/>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830" w:name="_CR9_4_3_7"/>
      <w:bookmarkStart w:id="831" w:name="_Toc162412570"/>
      <w:bookmarkEnd w:id="830"/>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831"/>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832" w:name="_CR9_4_4"/>
      <w:bookmarkStart w:id="833" w:name="_Toc162412571"/>
      <w:bookmarkEnd w:id="832"/>
      <w:r>
        <w:lastRenderedPageBreak/>
        <w:t>9.4.4</w:t>
      </w:r>
      <w:r>
        <w:tab/>
        <w:t>Nnef_MBSGroupMsg</w:t>
      </w:r>
      <w:r w:rsidR="00AE3A4B">
        <w:t>Delivery</w:t>
      </w:r>
      <w:r>
        <w:t xml:space="preserve"> Service</w:t>
      </w:r>
      <w:bookmarkEnd w:id="833"/>
    </w:p>
    <w:p w14:paraId="4771ED66" w14:textId="485CD89E" w:rsidR="00E67F97" w:rsidRDefault="00E67F97" w:rsidP="00E67F97">
      <w:pPr>
        <w:pStyle w:val="Heading4"/>
      </w:pPr>
      <w:bookmarkStart w:id="834" w:name="_CR9_4_4_1"/>
      <w:bookmarkStart w:id="835" w:name="_Toc162412572"/>
      <w:bookmarkEnd w:id="834"/>
      <w:r>
        <w:t>9.4.4.1</w:t>
      </w:r>
      <w:r>
        <w:tab/>
        <w:t>General</w:t>
      </w:r>
      <w:bookmarkEnd w:id="835"/>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836" w:name="_CR9_4_4_2"/>
      <w:bookmarkStart w:id="837" w:name="_Toc162412573"/>
      <w:bookmarkEnd w:id="836"/>
      <w:r>
        <w:t>9.4.4.2</w:t>
      </w:r>
      <w:r>
        <w:tab/>
        <w:t>Nnef_MBSGroupMsgDelivery</w:t>
      </w:r>
      <w:r w:rsidR="00932FB4">
        <w:t>_Create</w:t>
      </w:r>
      <w:r>
        <w:t xml:space="preserve"> service operation</w:t>
      </w:r>
      <w:bookmarkEnd w:id="837"/>
    </w:p>
    <w:p w14:paraId="5BBF9905" w14:textId="3FED4D8F" w:rsidR="00E67F97" w:rsidRDefault="00E67F97" w:rsidP="00E67F97">
      <w:r w:rsidRPr="00F617EC">
        <w:rPr>
          <w:b/>
          <w:bCs/>
        </w:rPr>
        <w:t xml:space="preserve">Service operation name: </w:t>
      </w:r>
      <w:r>
        <w:t>Nnef_MBSGroupMsgDelivery</w:t>
      </w:r>
      <w:r w:rsidR="00932FB4">
        <w:t>_Create</w:t>
      </w:r>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77777777" w:rsidR="00E67F97" w:rsidRDefault="00E67F97" w:rsidP="00E67F97">
      <w:r w:rsidRPr="00F617EC">
        <w:rPr>
          <w:b/>
          <w:bCs/>
        </w:rPr>
        <w:t>Inputs, Optional:</w:t>
      </w:r>
      <w:r>
        <w:t xml:space="preserve"> None.</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838" w:name="_CR9_4_4_3"/>
      <w:bookmarkStart w:id="839" w:name="_Toc162412574"/>
      <w:bookmarkEnd w:id="838"/>
      <w:r>
        <w:t>9.4.4.3</w:t>
      </w:r>
      <w:r>
        <w:tab/>
        <w:t>Nnef_MBSGroupMsg</w:t>
      </w:r>
      <w:r w:rsidR="00932FB4">
        <w:t>Delivery</w:t>
      </w:r>
      <w:r>
        <w:t>_</w:t>
      </w:r>
      <w:r w:rsidR="00932FB4">
        <w:t>Update</w:t>
      </w:r>
      <w:r>
        <w:t xml:space="preserve"> service operation</w:t>
      </w:r>
      <w:bookmarkEnd w:id="839"/>
    </w:p>
    <w:p w14:paraId="138CAA46" w14:textId="657B3E39" w:rsidR="00E67F97" w:rsidRDefault="00E67F97" w:rsidP="00E67F97">
      <w:r w:rsidRPr="00F617EC">
        <w:rPr>
          <w:b/>
          <w:bCs/>
        </w:rPr>
        <w:t>Service operation name:</w:t>
      </w:r>
      <w:r>
        <w:t xml:space="preserve"> Nnef_MBSGroupMsg</w:t>
      </w:r>
      <w:r w:rsidR="00932FB4">
        <w:t>Delivery_Update</w:t>
      </w:r>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0A69036B" w:rsidR="00E67F97" w:rsidRDefault="00E67F97" w:rsidP="00E67F97">
      <w:r w:rsidRPr="00F617EC">
        <w:rPr>
          <w:b/>
          <w:bCs/>
        </w:rPr>
        <w:t>Inputs, Optional:</w:t>
      </w:r>
      <w:r>
        <w:t xml:space="preserve"> Group Message Payload, MBS service area, Group Message Delivery Start Time, Stop Time</w:t>
      </w:r>
      <w:r w:rsidR="007D3E06">
        <w:t>, Notification Endpoint</w:t>
      </w:r>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840" w:name="_CR9_4_4_3a"/>
      <w:bookmarkStart w:id="841" w:name="_Toc162412575"/>
      <w:bookmarkEnd w:id="840"/>
      <w:r>
        <w:t>9.4.4.3a</w:t>
      </w:r>
      <w:r>
        <w:tab/>
        <w:t>Nnef_MBSGroupMsgDelivery_Delete service operation</w:t>
      </w:r>
      <w:bookmarkEnd w:id="841"/>
    </w:p>
    <w:p w14:paraId="32A48401" w14:textId="77777777" w:rsidR="00932FB4" w:rsidRDefault="00932FB4" w:rsidP="00932FB4">
      <w:r w:rsidRPr="00522F9C">
        <w:rPr>
          <w:b/>
          <w:bCs/>
        </w:rPr>
        <w:t>Service operation name:</w:t>
      </w:r>
      <w:r>
        <w:t xml:space="preserve"> Nnef_MBSGroupMsgDelivery_Delete</w:t>
      </w:r>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842" w:name="_CR9_4_4_4"/>
      <w:bookmarkStart w:id="843" w:name="_Toc162412576"/>
      <w:bookmarkEnd w:id="842"/>
      <w:r>
        <w:t>9.4.4.4</w:t>
      </w:r>
      <w:r>
        <w:tab/>
        <w:t>Nnef_MBSGroupMsg</w:t>
      </w:r>
      <w:r w:rsidR="00932FB4">
        <w:t>Delivery</w:t>
      </w:r>
      <w:r>
        <w:t>_StatusNotify service operation</w:t>
      </w:r>
      <w:bookmarkEnd w:id="843"/>
    </w:p>
    <w:p w14:paraId="3E93251C" w14:textId="22510076" w:rsidR="00E67F97" w:rsidRDefault="00E67F97" w:rsidP="00E67F97">
      <w:r w:rsidRPr="00F617EC">
        <w:rPr>
          <w:b/>
          <w:bCs/>
        </w:rPr>
        <w:t>Service operation name:</w:t>
      </w:r>
      <w:r>
        <w:t xml:space="preserve"> Nnef_MBSGroupMsg</w:t>
      </w:r>
      <w:r w:rsidR="00932FB4">
        <w:t>Delivery</w:t>
      </w:r>
      <w:r>
        <w:t>_StatusNotify</w:t>
      </w:r>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lastRenderedPageBreak/>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844" w:name="_CR9_5"/>
      <w:bookmarkStart w:id="845" w:name="_Toc162412577"/>
      <w:bookmarkEnd w:id="844"/>
      <w:r w:rsidRPr="00F34A4F">
        <w:t>9.</w:t>
      </w:r>
      <w:r w:rsidR="00F44AF7">
        <w:rPr>
          <w:lang w:eastAsia="zh-CN"/>
        </w:rPr>
        <w:t>5</w:t>
      </w:r>
      <w:r w:rsidRPr="00F34A4F">
        <w:tab/>
        <w:t>MBSF Services</w:t>
      </w:r>
      <w:bookmarkEnd w:id="845"/>
    </w:p>
    <w:p w14:paraId="3CBAA6A6" w14:textId="086EB318"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485BB9" w:rsidRPr="008A68F8">
        <w:rPr>
          <w:lang w:eastAsia="zh-CN"/>
        </w:rPr>
        <w:t>TS</w:t>
      </w:r>
      <w:r w:rsidR="00485BB9">
        <w:rPr>
          <w:lang w:eastAsia="zh-CN"/>
        </w:rPr>
        <w:t> </w:t>
      </w:r>
      <w:r w:rsidR="00485BB9">
        <w:rPr>
          <w:rFonts w:hint="eastAsia"/>
          <w:lang w:eastAsia="zh-CN"/>
        </w:rPr>
        <w:t>26.502</w:t>
      </w:r>
      <w:r w:rsidR="00485BB9">
        <w:rPr>
          <w:lang w:eastAsia="zh-CN"/>
        </w:rPr>
        <w:t> </w:t>
      </w:r>
      <w:r w:rsidR="00485BB9"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846" w:name="_CRAnnexAnormative"/>
      <w:bookmarkStart w:id="847" w:name="_Toc70079091"/>
      <w:bookmarkEnd w:id="846"/>
      <w:r w:rsidRPr="00827549">
        <w:br w:type="page"/>
      </w:r>
      <w:bookmarkStart w:id="848" w:name="_Toc162412578"/>
      <w:r w:rsidR="00731C5F">
        <w:lastRenderedPageBreak/>
        <w:t>Annex A (normative):</w:t>
      </w:r>
      <w:r w:rsidR="00731C5F">
        <w:br/>
        <w:t>Configuration options at Service and/or Application for MBS</w:t>
      </w:r>
      <w:bookmarkEnd w:id="663"/>
      <w:bookmarkEnd w:id="847"/>
      <w:bookmarkEnd w:id="848"/>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3" type="#_x0000_t75" style="width:479.8pt;height:139.7pt" o:ole="">
            <v:imagedata r:id="rId105" o:title=""/>
          </v:shape>
          <o:OLEObject Type="Embed" ProgID="Word.Picture.8" ShapeID="_x0000_i1073" DrawAspect="Content" ObjectID="_1773025249" r:id="rId106"/>
        </w:object>
      </w:r>
    </w:p>
    <w:p w14:paraId="33D0E042" w14:textId="77777777" w:rsidR="00731C5F" w:rsidRPr="007D11F0" w:rsidRDefault="00731C5F" w:rsidP="00731C5F">
      <w:pPr>
        <w:pStyle w:val="TF"/>
      </w:pPr>
      <w:bookmarkStart w:id="849" w:name="_CRFigureA1"/>
      <w:r w:rsidRPr="007D11F0">
        <w:t xml:space="preserve">Figure </w:t>
      </w:r>
      <w:bookmarkEnd w:id="849"/>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850" w:name="_CRAnnexBinformative"/>
      <w:bookmarkEnd w:id="850"/>
      <w:r w:rsidRPr="00827549">
        <w:br w:type="page"/>
      </w:r>
      <w:bookmarkStart w:id="851" w:name="_Toc162412579"/>
      <w:r w:rsidR="00827549">
        <w:lastRenderedPageBreak/>
        <w:t>Annex B (informative):</w:t>
      </w:r>
      <w:r w:rsidR="004D3BFB">
        <w:br/>
      </w:r>
      <w:r w:rsidR="00827549">
        <w:t xml:space="preserve">Service levels for </w:t>
      </w:r>
      <w:r w:rsidR="00827549">
        <w:rPr>
          <w:rFonts w:eastAsia="DengXian"/>
        </w:rPr>
        <w:t>multicast communication service</w:t>
      </w:r>
      <w:bookmarkEnd w:id="851"/>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41BEE70C" w:rsidR="00827549" w:rsidRPr="00F46A44" w:rsidRDefault="00827549" w:rsidP="00064632">
      <w:pPr>
        <w:pStyle w:val="NO"/>
      </w:pPr>
      <w:r w:rsidRPr="00F46A44">
        <w:t>NOTE 1:</w:t>
      </w:r>
      <w:r w:rsidRPr="00F46A44">
        <w:tab/>
        <w:t xml:space="preserve">Transport Only mode and Full-Service mode of operation as defined in </w:t>
      </w:r>
      <w:r w:rsidR="00485BB9" w:rsidRPr="00F46A44">
        <w:t>TS</w:t>
      </w:r>
      <w:r w:rsidR="00485BB9">
        <w:t> </w:t>
      </w:r>
      <w:r w:rsidR="00485BB9" w:rsidRPr="00F46A44">
        <w:t>23.246</w:t>
      </w:r>
      <w:r w:rsidR="00485BB9">
        <w:t> </w:t>
      </w:r>
      <w:r w:rsidR="00485BB9"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852" w:name="_CRAnnexCnormative"/>
      <w:bookmarkStart w:id="853" w:name="_Toc162412580"/>
      <w:bookmarkEnd w:id="852"/>
      <w:r w:rsidRPr="0021575D">
        <w:lastRenderedPageBreak/>
        <w:t xml:space="preserve">Annex </w:t>
      </w:r>
      <w:r>
        <w:t>C</w:t>
      </w:r>
      <w:r w:rsidRPr="0021575D">
        <w:t xml:space="preserve"> (</w:t>
      </w:r>
      <w:r>
        <w:t>n</w:t>
      </w:r>
      <w:r w:rsidRPr="0021575D">
        <w:t>ormative):</w:t>
      </w:r>
      <w:r w:rsidRPr="0021575D">
        <w:br/>
      </w:r>
      <w:r>
        <w:t>Interworking at reference points MB2 and xMB</w:t>
      </w:r>
      <w:bookmarkEnd w:id="853"/>
    </w:p>
    <w:p w14:paraId="4B227F18" w14:textId="0DAE3464" w:rsidR="00BB76D3" w:rsidRDefault="00BB76D3" w:rsidP="00BB76D3">
      <w:r>
        <w:t xml:space="preserve">To allow the MBS System to interwork with a GCS AS supporting the MB2 interfaces defined in </w:t>
      </w:r>
      <w:r w:rsidR="00485BB9">
        <w:t>TS 23.468 [</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0BBE1711" w:rsidR="00BB76D3" w:rsidRDefault="00BB76D3" w:rsidP="00003F9A">
      <w:pPr>
        <w:pStyle w:val="B1"/>
      </w:pPr>
      <w:r>
        <w:t>-</w:t>
      </w:r>
      <w:r>
        <w:tab/>
        <w:t xml:space="preserve">In addition to supporting content ingest interfaces defined in </w:t>
      </w:r>
      <w:r w:rsidR="00485BB9">
        <w:t>TS 26.502 [</w:t>
      </w:r>
      <w:r>
        <w:t>18] at Nmb8 (as defined in clause 5.1) the MBSTF shall support interfaces MB2 U.</w:t>
      </w:r>
    </w:p>
    <w:p w14:paraId="6875645C" w14:textId="19DB5E5D" w:rsidR="00BB76D3" w:rsidRDefault="00BB76D3" w:rsidP="00BB76D3">
      <w:r>
        <w:t xml:space="preserve">To allow the MBS System to interwork with a Content Provider supporting the xMB interfaces defined in </w:t>
      </w:r>
      <w:r w:rsidR="00485BB9">
        <w:t>TS 26.348 [</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12115765" w:rsidR="00BB76D3" w:rsidRDefault="00BB76D3" w:rsidP="00003F9A">
      <w:pPr>
        <w:pStyle w:val="B1"/>
      </w:pPr>
      <w:r>
        <w:t>-</w:t>
      </w:r>
      <w:r>
        <w:tab/>
        <w:t xml:space="preserve">In addition to supporting content ingest interfaces defined in </w:t>
      </w:r>
      <w:r w:rsidR="00485BB9">
        <w:t>TS 26.502 [</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4" type="#_x0000_t75" style="width:339.6pt;height:269.2pt" o:ole="">
            <v:imagedata r:id="rId107" o:title=""/>
          </v:shape>
          <o:OLEObject Type="Embed" ProgID="Visio.Drawing.15" ShapeID="_x0000_i1074" DrawAspect="Content" ObjectID="_1773025250" r:id="rId108"/>
        </w:object>
      </w:r>
    </w:p>
    <w:p w14:paraId="6E31CA72" w14:textId="3711E937" w:rsidR="00BB76D3" w:rsidRPr="00003F9A" w:rsidRDefault="00BB76D3" w:rsidP="00003F9A">
      <w:pPr>
        <w:pStyle w:val="TF"/>
      </w:pPr>
      <w:bookmarkStart w:id="854" w:name="_CRFigureC1"/>
      <w:r>
        <w:t xml:space="preserve">Figure </w:t>
      </w:r>
      <w:bookmarkEnd w:id="854"/>
      <w:r>
        <w:t>C-1: Interworking with GCS AS supporting MB2 interfaces and with Content Provider supporting xMB interfaces</w:t>
      </w:r>
    </w:p>
    <w:p w14:paraId="0852E1E1" w14:textId="647AE588" w:rsidR="00080512" w:rsidRPr="0021575D" w:rsidRDefault="00080512">
      <w:pPr>
        <w:pStyle w:val="Heading8"/>
      </w:pPr>
      <w:bookmarkStart w:id="855" w:name="_CRAnnexDinformative"/>
      <w:bookmarkEnd w:id="855"/>
      <w:r w:rsidRPr="00827549">
        <w:br w:type="page"/>
      </w:r>
      <w:bookmarkStart w:id="856" w:name="_Toc162412581"/>
      <w:r w:rsidRPr="0021575D">
        <w:lastRenderedPageBreak/>
        <w:t>Annex</w:t>
      </w:r>
      <w:r w:rsidR="00BB76D3">
        <w:t xml:space="preserve"> D</w:t>
      </w:r>
      <w:r w:rsidR="00827549" w:rsidRPr="0021575D">
        <w:t xml:space="preserve"> </w:t>
      </w:r>
      <w:r w:rsidRPr="0021575D">
        <w:t>(informative):</w:t>
      </w:r>
      <w:r w:rsidRPr="0021575D">
        <w:br/>
        <w:t>Change history</w:t>
      </w:r>
      <w:bookmarkEnd w:id="856"/>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857" w:name="historyclause"/>
            <w:bookmarkEnd w:id="857"/>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r w:rsidRPr="0021575D">
              <w:rPr>
                <w:b/>
                <w:sz w:val="16"/>
              </w:rPr>
              <w:t>TDoc</w:t>
            </w:r>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Correction to the GroupMessage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lastRenderedPageBreak/>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Support for RedCap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bl>
    <w:p w14:paraId="595FEB6E" w14:textId="3A5D96E2" w:rsidR="00080512" w:rsidRDefault="00080512"/>
    <w:sectPr w:rsidR="0008051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29799B" w14:textId="77777777" w:rsidR="005F1EF5" w:rsidRDefault="005F1EF5">
      <w:r>
        <w:separator/>
      </w:r>
    </w:p>
  </w:endnote>
  <w:endnote w:type="continuationSeparator" w:id="0">
    <w:p w14:paraId="3ABB25A6" w14:textId="77777777" w:rsidR="005F1EF5" w:rsidRDefault="005F1E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9F75E9" w:rsidRDefault="00F617EC" w:rsidP="009F75E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C1513" w14:textId="77777777" w:rsidR="009F75E9" w:rsidRDefault="009F75E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9F75E9" w:rsidRDefault="00F617EC" w:rsidP="009F75E9">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9F75E9" w:rsidRDefault="00064632" w:rsidP="009F75E9">
    <w:pPr>
      <w:jc w:val="center"/>
      <w:rPr>
        <w:rFonts w:ascii="Arial" w:hAnsi="Arial" w:cs="Arial"/>
        <w:b/>
        <w:i/>
      </w:rPr>
    </w:pPr>
    <w:r w:rsidRPr="009F75E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86C0BC" w14:textId="77777777" w:rsidR="005F1EF5" w:rsidRDefault="005F1EF5">
      <w:r>
        <w:separator/>
      </w:r>
    </w:p>
  </w:footnote>
  <w:footnote w:type="continuationSeparator" w:id="0">
    <w:p w14:paraId="50B48F83" w14:textId="77777777" w:rsidR="005F1EF5" w:rsidRDefault="005F1E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8CDA2" w14:textId="77777777" w:rsidR="009F75E9" w:rsidRDefault="009F75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44C54" w14:textId="77777777" w:rsidR="009F75E9" w:rsidRDefault="009F75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068866" w14:textId="77777777" w:rsidR="009F75E9" w:rsidRDefault="009F75E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4D52DF3" w:rsidR="00064632" w:rsidRDefault="00064632">
    <w:pPr>
      <w:framePr w:h="284" w:hRule="exact" w:wrap="around" w:vAnchor="text" w:hAnchor="margin" w:xAlign="right" w:y="1"/>
      <w:rPr>
        <w:rFonts w:ascii="Arial" w:hAnsi="Arial" w:cs="Arial"/>
        <w:b/>
        <w:sz w:val="18"/>
        <w:szCs w:val="18"/>
      </w:rPr>
    </w:pPr>
    <w:r w:rsidRPr="009F75E9">
      <w:rPr>
        <w:rFonts w:ascii="Arial" w:hAnsi="Arial" w:cs="Arial"/>
        <w:b/>
        <w:szCs w:val="18"/>
      </w:rPr>
      <w:fldChar w:fldCharType="begin"/>
    </w:r>
    <w:r w:rsidRPr="009F75E9">
      <w:rPr>
        <w:rFonts w:ascii="Arial" w:hAnsi="Arial" w:cs="Arial"/>
        <w:b/>
        <w:szCs w:val="18"/>
      </w:rPr>
      <w:instrText xml:space="preserve"> STYLEREF ZA </w:instrText>
    </w:r>
    <w:r w:rsidRPr="009F75E9">
      <w:rPr>
        <w:rFonts w:ascii="Arial" w:hAnsi="Arial" w:cs="Arial"/>
        <w:b/>
        <w:szCs w:val="18"/>
      </w:rPr>
      <w:fldChar w:fldCharType="separate"/>
    </w:r>
    <w:r w:rsidR="009F75E9">
      <w:rPr>
        <w:rFonts w:ascii="Arial" w:hAnsi="Arial" w:cs="Arial"/>
        <w:b/>
        <w:noProof/>
        <w:szCs w:val="18"/>
      </w:rPr>
      <w:t>3GPP TS 23.247 V18.5.0 (2024-03)</w:t>
    </w:r>
    <w:r w:rsidRPr="009F75E9">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9F75E9">
      <w:rPr>
        <w:rFonts w:ascii="Arial" w:hAnsi="Arial" w:cs="Arial"/>
        <w:b/>
        <w:szCs w:val="18"/>
      </w:rPr>
      <w:fldChar w:fldCharType="begin"/>
    </w:r>
    <w:r w:rsidRPr="009F75E9">
      <w:rPr>
        <w:rFonts w:ascii="Arial" w:hAnsi="Arial" w:cs="Arial"/>
        <w:b/>
        <w:szCs w:val="18"/>
      </w:rPr>
      <w:instrText xml:space="preserve"> PAGE </w:instrText>
    </w:r>
    <w:r w:rsidRPr="009F75E9">
      <w:rPr>
        <w:rFonts w:ascii="Arial" w:hAnsi="Arial" w:cs="Arial"/>
        <w:b/>
        <w:szCs w:val="18"/>
      </w:rPr>
      <w:fldChar w:fldCharType="separate"/>
    </w:r>
    <w:r w:rsidRPr="009F75E9">
      <w:rPr>
        <w:rFonts w:ascii="Arial" w:hAnsi="Arial" w:cs="Arial"/>
        <w:b/>
        <w:noProof/>
        <w:szCs w:val="18"/>
      </w:rPr>
      <w:t>120</w:t>
    </w:r>
    <w:r w:rsidRPr="009F75E9">
      <w:rPr>
        <w:rFonts w:ascii="Arial" w:hAnsi="Arial" w:cs="Arial"/>
        <w:b/>
        <w:szCs w:val="18"/>
      </w:rPr>
      <w:fldChar w:fldCharType="end"/>
    </w:r>
  </w:p>
  <w:p w14:paraId="3C126018" w14:textId="5F31FC57" w:rsidR="00064632" w:rsidRDefault="00064632">
    <w:pPr>
      <w:framePr w:h="284" w:hRule="exact" w:wrap="around" w:vAnchor="text" w:hAnchor="margin" w:y="7"/>
      <w:rPr>
        <w:rFonts w:ascii="Arial" w:hAnsi="Arial" w:cs="Arial"/>
        <w:b/>
        <w:sz w:val="18"/>
        <w:szCs w:val="18"/>
      </w:rPr>
    </w:pPr>
    <w:r w:rsidRPr="009F75E9">
      <w:rPr>
        <w:rFonts w:ascii="Arial" w:hAnsi="Arial" w:cs="Arial"/>
        <w:b/>
        <w:szCs w:val="18"/>
      </w:rPr>
      <w:fldChar w:fldCharType="begin"/>
    </w:r>
    <w:r w:rsidRPr="009F75E9">
      <w:rPr>
        <w:rFonts w:ascii="Arial" w:hAnsi="Arial" w:cs="Arial"/>
        <w:b/>
        <w:szCs w:val="18"/>
      </w:rPr>
      <w:instrText xml:space="preserve"> STYLEREF ZGSM </w:instrText>
    </w:r>
    <w:r w:rsidRPr="009F75E9">
      <w:rPr>
        <w:rFonts w:ascii="Arial" w:hAnsi="Arial" w:cs="Arial"/>
        <w:b/>
        <w:szCs w:val="18"/>
      </w:rPr>
      <w:fldChar w:fldCharType="separate"/>
    </w:r>
    <w:r w:rsidR="009F75E9">
      <w:rPr>
        <w:rFonts w:ascii="Arial" w:hAnsi="Arial" w:cs="Arial"/>
        <w:b/>
        <w:noProof/>
        <w:szCs w:val="18"/>
      </w:rPr>
      <w:t>Release 18</w:t>
    </w:r>
    <w:r w:rsidRPr="009F75E9">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264FD"/>
    <w:rsid w:val="00133525"/>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E4AC4"/>
    <w:rsid w:val="003F2E2D"/>
    <w:rsid w:val="00402BB7"/>
    <w:rsid w:val="004039B4"/>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6489"/>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1EF5"/>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2F28"/>
    <w:rsid w:val="00663098"/>
    <w:rsid w:val="00665A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5C86"/>
    <w:rsid w:val="006E6D26"/>
    <w:rsid w:val="006F0F94"/>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5E9"/>
    <w:rsid w:val="009F7743"/>
    <w:rsid w:val="00A10F02"/>
    <w:rsid w:val="00A15712"/>
    <w:rsid w:val="00A15B80"/>
    <w:rsid w:val="00A164B4"/>
    <w:rsid w:val="00A26956"/>
    <w:rsid w:val="00A27486"/>
    <w:rsid w:val="00A30538"/>
    <w:rsid w:val="00A3476D"/>
    <w:rsid w:val="00A37587"/>
    <w:rsid w:val="00A40118"/>
    <w:rsid w:val="00A41211"/>
    <w:rsid w:val="00A420D3"/>
    <w:rsid w:val="00A43073"/>
    <w:rsid w:val="00A4464B"/>
    <w:rsid w:val="00A472DF"/>
    <w:rsid w:val="00A47418"/>
    <w:rsid w:val="00A50022"/>
    <w:rsid w:val="00A53724"/>
    <w:rsid w:val="00A56066"/>
    <w:rsid w:val="00A604BA"/>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250"/>
    <w:rsid w:val="00C33079"/>
    <w:rsid w:val="00C37146"/>
    <w:rsid w:val="00C43F6B"/>
    <w:rsid w:val="00C45231"/>
    <w:rsid w:val="00C52E40"/>
    <w:rsid w:val="00C6166A"/>
    <w:rsid w:val="00C624CA"/>
    <w:rsid w:val="00C655E0"/>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5205"/>
    <w:rsid w:val="00FA6FC5"/>
    <w:rsid w:val="00FC1192"/>
    <w:rsid w:val="00FC3846"/>
    <w:rsid w:val="00FC7A8B"/>
    <w:rsid w:val="00FD258E"/>
    <w:rsid w:val="00FD27C5"/>
    <w:rsid w:val="00FD3A95"/>
    <w:rsid w:val="00FD5696"/>
    <w:rsid w:val="00FD7363"/>
    <w:rsid w:val="00FE22CD"/>
    <w:rsid w:val="00FE2E01"/>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75E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F75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9F75E9"/>
    <w:pPr>
      <w:pBdr>
        <w:top w:val="none" w:sz="0" w:space="0" w:color="auto"/>
      </w:pBdr>
      <w:spacing w:before="180"/>
      <w:outlineLvl w:val="1"/>
    </w:pPr>
    <w:rPr>
      <w:sz w:val="32"/>
    </w:rPr>
  </w:style>
  <w:style w:type="paragraph" w:styleId="Heading3">
    <w:name w:val="heading 3"/>
    <w:basedOn w:val="Heading2"/>
    <w:next w:val="Normal"/>
    <w:qFormat/>
    <w:rsid w:val="009F75E9"/>
    <w:pPr>
      <w:spacing w:before="120"/>
      <w:outlineLvl w:val="2"/>
    </w:pPr>
    <w:rPr>
      <w:sz w:val="28"/>
    </w:rPr>
  </w:style>
  <w:style w:type="paragraph" w:styleId="Heading4">
    <w:name w:val="heading 4"/>
    <w:basedOn w:val="Heading3"/>
    <w:next w:val="Normal"/>
    <w:link w:val="Heading4Char"/>
    <w:qFormat/>
    <w:rsid w:val="009F75E9"/>
    <w:pPr>
      <w:ind w:left="1418" w:hanging="1418"/>
      <w:outlineLvl w:val="3"/>
    </w:pPr>
    <w:rPr>
      <w:sz w:val="24"/>
    </w:rPr>
  </w:style>
  <w:style w:type="paragraph" w:styleId="Heading5">
    <w:name w:val="heading 5"/>
    <w:basedOn w:val="Heading4"/>
    <w:next w:val="Normal"/>
    <w:qFormat/>
    <w:rsid w:val="009F75E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F75E9"/>
    <w:pPr>
      <w:ind w:left="0" w:firstLine="0"/>
      <w:outlineLvl w:val="7"/>
    </w:pPr>
  </w:style>
  <w:style w:type="paragraph" w:styleId="Heading9">
    <w:name w:val="heading 9"/>
    <w:basedOn w:val="Heading8"/>
    <w:next w:val="Normal"/>
    <w:qFormat/>
    <w:rsid w:val="009F75E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F75E9"/>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9F75E9"/>
    <w:pPr>
      <w:spacing w:before="180"/>
      <w:ind w:left="2693" w:hanging="2693"/>
    </w:pPr>
    <w:rPr>
      <w:b/>
    </w:rPr>
  </w:style>
  <w:style w:type="paragraph" w:styleId="TOC1">
    <w:name w:val="toc 1"/>
    <w:uiPriority w:val="39"/>
    <w:rsid w:val="009F75E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F75E9"/>
    <w:pPr>
      <w:keepLines/>
      <w:tabs>
        <w:tab w:val="center" w:pos="4536"/>
        <w:tab w:val="right" w:pos="9072"/>
      </w:tabs>
    </w:pPr>
    <w:rPr>
      <w:noProof/>
    </w:rPr>
  </w:style>
  <w:style w:type="character" w:customStyle="1" w:styleId="ZGSM">
    <w:name w:val="ZGSM"/>
    <w:rsid w:val="009F75E9"/>
  </w:style>
  <w:style w:type="character" w:customStyle="1" w:styleId="HeaderChar1">
    <w:name w:val="Header Char1"/>
    <w:basedOn w:val="DefaultParagraphFont"/>
    <w:link w:val="Header"/>
    <w:rsid w:val="00F617EC"/>
    <w:rPr>
      <w:lang w:eastAsia="en-US"/>
    </w:rPr>
  </w:style>
  <w:style w:type="paragraph" w:customStyle="1" w:styleId="ZD">
    <w:name w:val="ZD"/>
    <w:rsid w:val="009F75E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F75E9"/>
    <w:pPr>
      <w:ind w:left="1701" w:hanging="1701"/>
    </w:pPr>
  </w:style>
  <w:style w:type="paragraph" w:styleId="TOC4">
    <w:name w:val="toc 4"/>
    <w:basedOn w:val="TOC3"/>
    <w:uiPriority w:val="39"/>
    <w:rsid w:val="009F75E9"/>
    <w:pPr>
      <w:ind w:left="1418" w:hanging="1418"/>
    </w:pPr>
  </w:style>
  <w:style w:type="paragraph" w:styleId="TOC3">
    <w:name w:val="toc 3"/>
    <w:basedOn w:val="TOC2"/>
    <w:uiPriority w:val="39"/>
    <w:rsid w:val="009F75E9"/>
    <w:pPr>
      <w:ind w:left="1134" w:hanging="1134"/>
    </w:pPr>
  </w:style>
  <w:style w:type="paragraph" w:styleId="TOC2">
    <w:name w:val="toc 2"/>
    <w:basedOn w:val="TOC1"/>
    <w:uiPriority w:val="39"/>
    <w:rsid w:val="009F75E9"/>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9F75E9"/>
    <w:pPr>
      <w:outlineLvl w:val="9"/>
    </w:pPr>
  </w:style>
  <w:style w:type="paragraph" w:customStyle="1" w:styleId="NF">
    <w:name w:val="NF"/>
    <w:basedOn w:val="NO"/>
    <w:rsid w:val="009F75E9"/>
    <w:pPr>
      <w:keepNext/>
      <w:spacing w:after="0"/>
    </w:pPr>
    <w:rPr>
      <w:rFonts w:ascii="Arial" w:hAnsi="Arial"/>
      <w:sz w:val="18"/>
    </w:rPr>
  </w:style>
  <w:style w:type="paragraph" w:customStyle="1" w:styleId="NO">
    <w:name w:val="NO"/>
    <w:basedOn w:val="Normal"/>
    <w:link w:val="NOChar"/>
    <w:rsid w:val="009F75E9"/>
    <w:pPr>
      <w:keepLines/>
      <w:ind w:left="1135" w:hanging="851"/>
    </w:pPr>
  </w:style>
  <w:style w:type="paragraph" w:customStyle="1" w:styleId="PL">
    <w:name w:val="PL"/>
    <w:rsid w:val="009F75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F75E9"/>
    <w:pPr>
      <w:jc w:val="right"/>
    </w:pPr>
  </w:style>
  <w:style w:type="paragraph" w:customStyle="1" w:styleId="TAL">
    <w:name w:val="TAL"/>
    <w:basedOn w:val="Normal"/>
    <w:link w:val="TALChar"/>
    <w:rsid w:val="009F75E9"/>
    <w:pPr>
      <w:keepNext/>
      <w:keepLines/>
      <w:spacing w:after="0"/>
    </w:pPr>
    <w:rPr>
      <w:rFonts w:ascii="Arial" w:hAnsi="Arial"/>
      <w:sz w:val="18"/>
    </w:rPr>
  </w:style>
  <w:style w:type="paragraph" w:customStyle="1" w:styleId="TAH">
    <w:name w:val="TAH"/>
    <w:basedOn w:val="TAC"/>
    <w:link w:val="TAHCar"/>
    <w:rsid w:val="009F75E9"/>
    <w:rPr>
      <w:b/>
    </w:rPr>
  </w:style>
  <w:style w:type="paragraph" w:customStyle="1" w:styleId="TAC">
    <w:name w:val="TAC"/>
    <w:basedOn w:val="TAL"/>
    <w:link w:val="TACChar"/>
    <w:rsid w:val="009F75E9"/>
    <w:pPr>
      <w:jc w:val="center"/>
    </w:pPr>
  </w:style>
  <w:style w:type="paragraph" w:customStyle="1" w:styleId="LD">
    <w:name w:val="LD"/>
    <w:rsid w:val="009F75E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F75E9"/>
    <w:pPr>
      <w:keepLines/>
      <w:ind w:left="1702" w:hanging="1418"/>
    </w:pPr>
  </w:style>
  <w:style w:type="paragraph" w:customStyle="1" w:styleId="FP">
    <w:name w:val="FP"/>
    <w:basedOn w:val="Normal"/>
    <w:rsid w:val="009F75E9"/>
    <w:pPr>
      <w:spacing w:after="0"/>
    </w:pPr>
  </w:style>
  <w:style w:type="paragraph" w:customStyle="1" w:styleId="NW">
    <w:name w:val="NW"/>
    <w:basedOn w:val="NO"/>
    <w:rsid w:val="009F75E9"/>
    <w:pPr>
      <w:spacing w:after="0"/>
    </w:pPr>
  </w:style>
  <w:style w:type="paragraph" w:customStyle="1" w:styleId="EW">
    <w:name w:val="EW"/>
    <w:basedOn w:val="EX"/>
    <w:rsid w:val="009F75E9"/>
    <w:pPr>
      <w:spacing w:after="0"/>
    </w:pPr>
  </w:style>
  <w:style w:type="paragraph" w:customStyle="1" w:styleId="B1">
    <w:name w:val="B1"/>
    <w:basedOn w:val="List"/>
    <w:link w:val="B1Char"/>
    <w:rsid w:val="009F75E9"/>
    <w:pPr>
      <w:ind w:left="568" w:hanging="284"/>
      <w:contextualSpacing w:val="0"/>
    </w:pPr>
  </w:style>
  <w:style w:type="character" w:customStyle="1" w:styleId="FooterChar">
    <w:name w:val="Footer Char"/>
    <w:basedOn w:val="DefaultParagraphFont"/>
    <w:link w:val="Footer"/>
    <w:rsid w:val="00F617EC"/>
    <w:rPr>
      <w:lang w:eastAsia="en-US"/>
    </w:rPr>
  </w:style>
  <w:style w:type="paragraph" w:styleId="TOC6">
    <w:name w:val="toc 6"/>
    <w:basedOn w:val="TOC5"/>
    <w:next w:val="Normal"/>
    <w:uiPriority w:val="39"/>
    <w:rsid w:val="009F75E9"/>
    <w:pPr>
      <w:ind w:left="1985" w:hanging="1985"/>
    </w:pPr>
  </w:style>
  <w:style w:type="paragraph" w:customStyle="1" w:styleId="EditorsNote">
    <w:name w:val="Editor's Note"/>
    <w:basedOn w:val="NO"/>
    <w:link w:val="EditorsNoteChar"/>
    <w:rsid w:val="009F75E9"/>
    <w:pPr>
      <w:ind w:left="1559" w:hanging="1276"/>
    </w:pPr>
    <w:rPr>
      <w:color w:val="FF0000"/>
    </w:rPr>
  </w:style>
  <w:style w:type="paragraph" w:customStyle="1" w:styleId="TH">
    <w:name w:val="TH"/>
    <w:basedOn w:val="Normal"/>
    <w:link w:val="THChar"/>
    <w:rsid w:val="009F75E9"/>
    <w:pPr>
      <w:keepNext/>
      <w:keepLines/>
      <w:spacing w:before="60"/>
      <w:jc w:val="center"/>
    </w:pPr>
    <w:rPr>
      <w:rFonts w:ascii="Arial" w:hAnsi="Arial"/>
      <w:b/>
    </w:rPr>
  </w:style>
  <w:style w:type="paragraph" w:customStyle="1" w:styleId="ZA">
    <w:name w:val="ZA"/>
    <w:rsid w:val="009F75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F75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F75E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F75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F75E9"/>
    <w:pPr>
      <w:ind w:left="851" w:hanging="851"/>
    </w:pPr>
  </w:style>
  <w:style w:type="paragraph" w:customStyle="1" w:styleId="ZH">
    <w:name w:val="ZH"/>
    <w:rsid w:val="009F75E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F75E9"/>
    <w:pPr>
      <w:keepNext w:val="0"/>
      <w:spacing w:before="0" w:after="240"/>
    </w:pPr>
  </w:style>
  <w:style w:type="paragraph" w:customStyle="1" w:styleId="ZG">
    <w:name w:val="ZG"/>
    <w:rsid w:val="009F75E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F75E9"/>
    <w:pPr>
      <w:ind w:left="851" w:hanging="284"/>
      <w:contextualSpacing w:val="0"/>
    </w:pPr>
  </w:style>
  <w:style w:type="paragraph" w:customStyle="1" w:styleId="B3">
    <w:name w:val="B3"/>
    <w:basedOn w:val="List3"/>
    <w:rsid w:val="009F75E9"/>
    <w:pPr>
      <w:ind w:left="1135" w:hanging="284"/>
      <w:contextualSpacing w:val="0"/>
    </w:pPr>
  </w:style>
  <w:style w:type="paragraph" w:customStyle="1" w:styleId="B4">
    <w:name w:val="B4"/>
    <w:basedOn w:val="List4"/>
    <w:rsid w:val="009F75E9"/>
    <w:pPr>
      <w:ind w:left="1418" w:hanging="284"/>
      <w:contextualSpacing w:val="0"/>
    </w:pPr>
  </w:style>
  <w:style w:type="paragraph" w:customStyle="1" w:styleId="B5">
    <w:name w:val="B5"/>
    <w:basedOn w:val="List5"/>
    <w:rsid w:val="009F75E9"/>
    <w:pPr>
      <w:ind w:left="1702" w:hanging="284"/>
      <w:contextualSpacing w:val="0"/>
    </w:pPr>
  </w:style>
  <w:style w:type="paragraph" w:customStyle="1" w:styleId="ZTD">
    <w:name w:val="ZTD"/>
    <w:basedOn w:val="ZB"/>
    <w:rsid w:val="009F75E9"/>
    <w:pPr>
      <w:framePr w:hRule="auto" w:wrap="notBeside" w:y="852"/>
    </w:pPr>
    <w:rPr>
      <w:i w:val="0"/>
      <w:sz w:val="40"/>
    </w:rPr>
  </w:style>
  <w:style w:type="paragraph" w:customStyle="1" w:styleId="ZV">
    <w:name w:val="ZV"/>
    <w:basedOn w:val="ZU"/>
    <w:rsid w:val="009F75E9"/>
    <w:pPr>
      <w:framePr w:wrap="notBeside" w:y="16161"/>
    </w:pPr>
  </w:style>
  <w:style w:type="paragraph" w:styleId="TOC7">
    <w:name w:val="toc 7"/>
    <w:basedOn w:val="TOC6"/>
    <w:next w:val="Normal"/>
    <w:uiPriority w:val="39"/>
    <w:rsid w:val="009F75E9"/>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uiPriority w:val="39"/>
    <w:rsid w:val="009F75E9"/>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lang w:eastAsia="en-US"/>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lang w:eastAsia="en-US"/>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i/>
      <w:iCs/>
      <w:lang w:eastAsia="en-U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hAnsi="Consolas"/>
      <w:lang w:eastAsia="en-U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i/>
      <w:iCs/>
      <w:color w:val="4472C4" w:themeColor="accent1"/>
      <w:lang w:eastAsia="en-US"/>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lang w:eastAsia="en-US"/>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hAnsi="Consolas"/>
      <w:sz w:val="21"/>
      <w:szCs w:val="21"/>
      <w:lang w:eastAsia="en-US"/>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i/>
      <w:iCs/>
      <w:color w:val="404040" w:themeColor="text1" w:themeTint="BF"/>
      <w:lang w:eastAsia="en-US"/>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lang w:eastAsia="en-US"/>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lang w:eastAsia="en-US"/>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4.emf"/><Relationship Id="rId42" Type="http://schemas.openxmlformats.org/officeDocument/2006/relationships/package" Target="embeddings/Microsoft_Visio_Drawing4.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6.vsdx"/><Relationship Id="rId84" Type="http://schemas.openxmlformats.org/officeDocument/2006/relationships/package" Target="embeddings/Microsoft_Visio_Drawing24.vsdx"/><Relationship Id="rId89" Type="http://schemas.openxmlformats.org/officeDocument/2006/relationships/image" Target="media/image38.emf"/><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07" Type="http://schemas.openxmlformats.org/officeDocument/2006/relationships/image" Target="media/image47.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2.emf"/><Relationship Id="rId40" Type="http://schemas.openxmlformats.org/officeDocument/2006/relationships/package" Target="embeddings/Microsoft_Visio_Drawing3.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1.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oleObject" Target="embeddings/Microsoft_Visio_2003-2010_Drawing5.vsd"/><Relationship Id="rId110"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23.vsdx"/><Relationship Id="rId90" Type="http://schemas.openxmlformats.org/officeDocument/2006/relationships/package" Target="embeddings/Microsoft_Visio_Drawing27.vsdx"/><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package" Target="embeddings/Microsoft_Visio_Drawing1.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6.vsdx"/><Relationship Id="rId56" Type="http://schemas.openxmlformats.org/officeDocument/2006/relationships/package" Target="embeddings/Microsoft_Visio_Drawing10.vsdx"/><Relationship Id="rId64" Type="http://schemas.openxmlformats.org/officeDocument/2006/relationships/package" Target="embeddings/Microsoft_Visio_Drawing14.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Microsoft_Visio_2003-2010_Drawing4.vsd"/><Relationship Id="rId105" Type="http://schemas.openxmlformats.org/officeDocument/2006/relationships/image" Target="media/image46.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2.vsd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32.vsdx"/><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9.vsdx"/><Relationship Id="rId62" Type="http://schemas.openxmlformats.org/officeDocument/2006/relationships/package" Target="embeddings/Microsoft_Visio_Drawing13.vsdx"/><Relationship Id="rId70" Type="http://schemas.openxmlformats.org/officeDocument/2006/relationships/package" Target="embeddings/Microsoft_Visio_Drawing1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26.vsdx"/><Relationship Id="rId91" Type="http://schemas.openxmlformats.org/officeDocument/2006/relationships/image" Target="media/image39.emf"/><Relationship Id="rId96" Type="http://schemas.openxmlformats.org/officeDocument/2006/relationships/package" Target="embeddings/Microsoft_Visio_Drawing30.vsdx"/><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6.bin"/><Relationship Id="rId36" Type="http://schemas.openxmlformats.org/officeDocument/2006/relationships/oleObject" Target="embeddings/Microsoft_Visio_2003-2010_Drawing2.vsd"/><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oleObject8.bin"/><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package" Target="embeddings/Microsoft_Visio_Drawing8.vsdx"/><Relationship Id="rId60" Type="http://schemas.openxmlformats.org/officeDocument/2006/relationships/package" Target="embeddings/Microsoft_Visio_Drawing12.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21.vsdx"/><Relationship Id="rId81" Type="http://schemas.openxmlformats.org/officeDocument/2006/relationships/image" Target="media/image34.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header" Target="header4.xml"/><Relationship Id="rId34" Type="http://schemas.openxmlformats.org/officeDocument/2006/relationships/oleObject" Target="embeddings/Microsoft_Visio_2003-2010_Drawing1.vsd"/><Relationship Id="rId50" Type="http://schemas.openxmlformats.org/officeDocument/2006/relationships/package" Target="embeddings/Microsoft_Visio_Drawing7.vsdx"/><Relationship Id="rId55" Type="http://schemas.openxmlformats.org/officeDocument/2006/relationships/image" Target="media/image21.emf"/><Relationship Id="rId76" Type="http://schemas.openxmlformats.org/officeDocument/2006/relationships/package" Target="embeddings/Microsoft_Visio_Drawing20.vsdx"/><Relationship Id="rId97" Type="http://schemas.openxmlformats.org/officeDocument/2006/relationships/image" Target="media/image42.emf"/><Relationship Id="rId104" Type="http://schemas.openxmlformats.org/officeDocument/2006/relationships/package" Target="embeddings/Microsoft_Visio_Drawing31.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137</Pages>
  <Words>60350</Words>
  <Characters>311410</Characters>
  <Application>Microsoft Office Word</Application>
  <DocSecurity>0</DocSecurity>
  <Lines>6487</Lines>
  <Paragraphs>4766</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366994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23.247_CR0356R1_(Rel-18)_5MBS_Ph2, 5MBS_CH</cp:lastModifiedBy>
  <cp:revision>2</cp:revision>
  <cp:lastPrinted>2019-02-25T14:05:00Z</cp:lastPrinted>
  <dcterms:created xsi:type="dcterms:W3CDTF">2024-03-27T06:11:00Z</dcterms:created>
  <dcterms:modified xsi:type="dcterms:W3CDTF">2024-03-27T06:11:00Z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