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1210"/>
    <w:bookmarkEnd w:id="991"/>
    <w:bookmarkStart w:id="992" w:name="_MON_1093770931"/>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5.9pt" o:ole="" fillcolor="window">
            <v:imagedata r:id="rId9" o:title=""/>
          </v:shape>
          <o:OLEObject Type="Embed" ProgID="Word.Picture.8" ShapeID="_x0000_i1025" DrawAspect="Content" ObjectID="_1773680255"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shd w:val="clear" w:color="auto" w:fill="auto"/>
          </w:tcPr>
          <w:p w14:paraId="464DA771" w14:textId="77777777" w:rsidR="00BD7469" w:rsidRPr="00943D4C" w:rsidRDefault="00BD7469" w:rsidP="006D15BF">
            <w:pPr>
              <w:pStyle w:val="TAL"/>
            </w:pPr>
            <w:r w:rsidRPr="00943D4C">
              <w:t>SystemInformationBlockType2 ::= SEQUENCE {</w:t>
            </w:r>
          </w:p>
        </w:tc>
        <w:tc>
          <w:tcPr>
            <w:tcW w:w="2267" w:type="dxa"/>
            <w:shd w:val="clear" w:color="auto" w:fill="auto"/>
          </w:tcPr>
          <w:p w14:paraId="2C1D7670" w14:textId="77777777" w:rsidR="00BD7469" w:rsidRPr="00943D4C" w:rsidRDefault="00BD7469" w:rsidP="006D15BF">
            <w:pPr>
              <w:pStyle w:val="TAL"/>
            </w:pPr>
          </w:p>
        </w:tc>
        <w:tc>
          <w:tcPr>
            <w:tcW w:w="1700" w:type="dxa"/>
            <w:shd w:val="clear" w:color="auto" w:fill="auto"/>
          </w:tcPr>
          <w:p w14:paraId="01557F1B" w14:textId="77777777" w:rsidR="00BD7469" w:rsidRPr="00943D4C" w:rsidRDefault="00BD7469" w:rsidP="006D15BF">
            <w:pPr>
              <w:pStyle w:val="TAL"/>
            </w:pPr>
          </w:p>
        </w:tc>
        <w:tc>
          <w:tcPr>
            <w:tcW w:w="1133" w:type="dxa"/>
            <w:shd w:val="clear" w:color="auto" w:fill="auto"/>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shd w:val="clear" w:color="auto" w:fill="auto"/>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14:paraId="39FCFECD" w14:textId="77777777" w:rsidR="00BD7469" w:rsidRPr="00943D4C" w:rsidRDefault="00BD7469" w:rsidP="006D15BF">
            <w:pPr>
              <w:keepNext/>
              <w:keepLines/>
              <w:spacing w:after="0"/>
              <w:rPr>
                <w:rFonts w:ascii="Arial" w:hAnsi="Arial"/>
                <w:sz w:val="18"/>
              </w:rPr>
            </w:pPr>
          </w:p>
        </w:tc>
        <w:tc>
          <w:tcPr>
            <w:tcW w:w="1700" w:type="dxa"/>
            <w:shd w:val="clear" w:color="auto" w:fill="auto"/>
          </w:tcPr>
          <w:p w14:paraId="39C7E473" w14:textId="77777777" w:rsidR="00BD7469" w:rsidRPr="00943D4C" w:rsidRDefault="00BD7469" w:rsidP="006D15BF">
            <w:pPr>
              <w:keepNext/>
              <w:keepLines/>
              <w:spacing w:after="0"/>
              <w:rPr>
                <w:rFonts w:ascii="Arial" w:hAnsi="Arial"/>
                <w:sz w:val="18"/>
              </w:rPr>
            </w:pPr>
          </w:p>
        </w:tc>
        <w:tc>
          <w:tcPr>
            <w:tcW w:w="1133" w:type="dxa"/>
            <w:shd w:val="clear" w:color="auto" w:fill="auto"/>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shd w:val="clear" w:color="auto" w:fill="auto"/>
          </w:tcPr>
          <w:p w14:paraId="28C9CAB5" w14:textId="77777777" w:rsidR="00BD7469" w:rsidRPr="00943D4C" w:rsidRDefault="00BD7469" w:rsidP="006D15BF">
            <w:pPr>
              <w:pStyle w:val="TAL"/>
            </w:pPr>
            <w:r w:rsidRPr="00943D4C">
              <w:t>SystemInformationBlockType2 ::= SEQUENCE {</w:t>
            </w:r>
          </w:p>
        </w:tc>
        <w:tc>
          <w:tcPr>
            <w:tcW w:w="2267" w:type="dxa"/>
            <w:shd w:val="clear" w:color="auto" w:fill="auto"/>
          </w:tcPr>
          <w:p w14:paraId="60723F91" w14:textId="77777777" w:rsidR="00BD7469" w:rsidRPr="00943D4C" w:rsidRDefault="00BD7469" w:rsidP="006D15BF">
            <w:pPr>
              <w:pStyle w:val="TAL"/>
            </w:pPr>
          </w:p>
        </w:tc>
        <w:tc>
          <w:tcPr>
            <w:tcW w:w="1700" w:type="dxa"/>
            <w:shd w:val="clear" w:color="auto" w:fill="auto"/>
          </w:tcPr>
          <w:p w14:paraId="19FD9843" w14:textId="77777777" w:rsidR="00BD7469" w:rsidRPr="00943D4C" w:rsidRDefault="00BD7469" w:rsidP="006D15BF">
            <w:pPr>
              <w:pStyle w:val="TAL"/>
            </w:pPr>
          </w:p>
        </w:tc>
        <w:tc>
          <w:tcPr>
            <w:tcW w:w="1133" w:type="dxa"/>
            <w:shd w:val="clear" w:color="auto" w:fill="auto"/>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shd w:val="clear" w:color="auto" w:fill="auto"/>
          </w:tcPr>
          <w:p w14:paraId="0F30CD94" w14:textId="77777777" w:rsidR="00BD7469" w:rsidRPr="00943D4C" w:rsidRDefault="00BD7469" w:rsidP="006D15BF">
            <w:pPr>
              <w:pStyle w:val="TAL"/>
            </w:pPr>
            <w:r w:rsidRPr="00943D4C">
              <w:t>SystemInformationBlockType2 ::= SEQUENCE {</w:t>
            </w:r>
          </w:p>
        </w:tc>
        <w:tc>
          <w:tcPr>
            <w:tcW w:w="2267" w:type="dxa"/>
            <w:shd w:val="clear" w:color="auto" w:fill="auto"/>
          </w:tcPr>
          <w:p w14:paraId="5E4B61BC" w14:textId="77777777" w:rsidR="00BD7469" w:rsidRPr="00943D4C" w:rsidRDefault="00BD7469" w:rsidP="006D15BF">
            <w:pPr>
              <w:pStyle w:val="TAL"/>
            </w:pPr>
          </w:p>
        </w:tc>
        <w:tc>
          <w:tcPr>
            <w:tcW w:w="1700" w:type="dxa"/>
            <w:shd w:val="clear" w:color="auto" w:fill="auto"/>
          </w:tcPr>
          <w:p w14:paraId="0CF14144" w14:textId="77777777" w:rsidR="00BD7469" w:rsidRPr="00943D4C" w:rsidRDefault="00BD7469" w:rsidP="006D15BF">
            <w:pPr>
              <w:pStyle w:val="TAL"/>
            </w:pPr>
          </w:p>
        </w:tc>
        <w:tc>
          <w:tcPr>
            <w:tcW w:w="1133" w:type="dxa"/>
            <w:shd w:val="clear" w:color="auto" w:fill="auto"/>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shd w:val="clear" w:color="auto" w:fill="auto"/>
          </w:tcPr>
          <w:p w14:paraId="5967CDA4" w14:textId="77777777" w:rsidR="00BD7469" w:rsidRPr="00943D4C" w:rsidRDefault="00BD7469" w:rsidP="006D15BF">
            <w:pPr>
              <w:pStyle w:val="TAL"/>
            </w:pPr>
            <w:r w:rsidRPr="00943D4C">
              <w:t>SystemInformationBlockType2 ::= SEQUENCE {</w:t>
            </w:r>
          </w:p>
        </w:tc>
        <w:tc>
          <w:tcPr>
            <w:tcW w:w="2267" w:type="dxa"/>
            <w:shd w:val="clear" w:color="auto" w:fill="auto"/>
          </w:tcPr>
          <w:p w14:paraId="7E48F10E" w14:textId="77777777" w:rsidR="00BD7469" w:rsidRPr="00943D4C" w:rsidRDefault="00BD7469" w:rsidP="006D15BF">
            <w:pPr>
              <w:pStyle w:val="TAL"/>
            </w:pPr>
          </w:p>
        </w:tc>
        <w:tc>
          <w:tcPr>
            <w:tcW w:w="1700" w:type="dxa"/>
            <w:shd w:val="clear" w:color="auto" w:fill="auto"/>
          </w:tcPr>
          <w:p w14:paraId="4F54962E" w14:textId="77777777" w:rsidR="00BD7469" w:rsidRPr="00943D4C" w:rsidRDefault="00BD7469" w:rsidP="006D15BF">
            <w:pPr>
              <w:pStyle w:val="TAL"/>
            </w:pPr>
          </w:p>
        </w:tc>
        <w:tc>
          <w:tcPr>
            <w:tcW w:w="1133" w:type="dxa"/>
            <w:shd w:val="clear" w:color="auto" w:fill="auto"/>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shd w:val="clear" w:color="auto" w:fill="auto"/>
          </w:tcPr>
          <w:p w14:paraId="6397E34C" w14:textId="77777777" w:rsidR="00BD7469" w:rsidRPr="00943D4C" w:rsidRDefault="00BD7469" w:rsidP="006D15BF">
            <w:pPr>
              <w:pStyle w:val="TAL"/>
            </w:pPr>
            <w:r w:rsidRPr="00943D4C">
              <w:t>SystemInformationBlockType2 ::= SEQUENCE {</w:t>
            </w:r>
          </w:p>
        </w:tc>
        <w:tc>
          <w:tcPr>
            <w:tcW w:w="2267" w:type="dxa"/>
            <w:shd w:val="clear" w:color="auto" w:fill="auto"/>
          </w:tcPr>
          <w:p w14:paraId="54F7BB91" w14:textId="77777777" w:rsidR="00BD7469" w:rsidRPr="00943D4C" w:rsidRDefault="00BD7469" w:rsidP="006D15BF">
            <w:pPr>
              <w:pStyle w:val="TAL"/>
            </w:pPr>
          </w:p>
        </w:tc>
        <w:tc>
          <w:tcPr>
            <w:tcW w:w="1700" w:type="dxa"/>
            <w:shd w:val="clear" w:color="auto" w:fill="auto"/>
          </w:tcPr>
          <w:p w14:paraId="3EE3852A" w14:textId="77777777" w:rsidR="00BD7469" w:rsidRPr="00943D4C" w:rsidRDefault="00BD7469" w:rsidP="006D15BF">
            <w:pPr>
              <w:pStyle w:val="TAL"/>
            </w:pPr>
          </w:p>
        </w:tc>
        <w:tc>
          <w:tcPr>
            <w:tcW w:w="1133" w:type="dxa"/>
            <w:shd w:val="clear" w:color="auto" w:fill="auto"/>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shd w:val="clear" w:color="auto" w:fill="auto"/>
          </w:tcPr>
          <w:p w14:paraId="04C71FD6" w14:textId="77777777" w:rsidR="00BD7469" w:rsidRPr="00943D4C" w:rsidRDefault="00BD7469" w:rsidP="006D15BF">
            <w:pPr>
              <w:pStyle w:val="TAL"/>
            </w:pPr>
            <w:r w:rsidRPr="00943D4C">
              <w:t>SystemInformationBlockType2 ::= SEQUENCE {</w:t>
            </w:r>
          </w:p>
        </w:tc>
        <w:tc>
          <w:tcPr>
            <w:tcW w:w="2267" w:type="dxa"/>
            <w:shd w:val="clear" w:color="auto" w:fill="auto"/>
          </w:tcPr>
          <w:p w14:paraId="661D0884" w14:textId="77777777" w:rsidR="00BD7469" w:rsidRPr="00943D4C" w:rsidRDefault="00BD7469" w:rsidP="006D15BF">
            <w:pPr>
              <w:pStyle w:val="TAL"/>
            </w:pPr>
          </w:p>
        </w:tc>
        <w:tc>
          <w:tcPr>
            <w:tcW w:w="1700" w:type="dxa"/>
            <w:shd w:val="clear" w:color="auto" w:fill="auto"/>
          </w:tcPr>
          <w:p w14:paraId="02DC9D81" w14:textId="77777777" w:rsidR="00BD7469" w:rsidRPr="00943D4C" w:rsidRDefault="00BD7469" w:rsidP="006D15BF">
            <w:pPr>
              <w:pStyle w:val="TAL"/>
            </w:pPr>
          </w:p>
        </w:tc>
        <w:tc>
          <w:tcPr>
            <w:tcW w:w="1133" w:type="dxa"/>
            <w:shd w:val="clear" w:color="auto" w:fill="auto"/>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shd w:val="clear" w:color="auto" w:fill="auto"/>
          </w:tcPr>
          <w:p w14:paraId="599C5525" w14:textId="77777777" w:rsidR="00BD7469" w:rsidRPr="00943D4C" w:rsidRDefault="00BD7469" w:rsidP="006D15BF">
            <w:pPr>
              <w:pStyle w:val="TAL"/>
            </w:pPr>
            <w:r w:rsidRPr="00943D4C">
              <w:t>SystemInformationBlockType2 ::= SEQUENCE {</w:t>
            </w:r>
          </w:p>
        </w:tc>
        <w:tc>
          <w:tcPr>
            <w:tcW w:w="2267" w:type="dxa"/>
            <w:shd w:val="clear" w:color="auto" w:fill="auto"/>
          </w:tcPr>
          <w:p w14:paraId="5D7B55DD" w14:textId="77777777" w:rsidR="00BD7469" w:rsidRPr="00943D4C" w:rsidRDefault="00BD7469" w:rsidP="006D15BF">
            <w:pPr>
              <w:pStyle w:val="TAL"/>
            </w:pPr>
          </w:p>
        </w:tc>
        <w:tc>
          <w:tcPr>
            <w:tcW w:w="1700" w:type="dxa"/>
            <w:shd w:val="clear" w:color="auto" w:fill="auto"/>
          </w:tcPr>
          <w:p w14:paraId="5F99EEED" w14:textId="77777777" w:rsidR="00BD7469" w:rsidRPr="00943D4C" w:rsidRDefault="00BD7469" w:rsidP="006D15BF">
            <w:pPr>
              <w:pStyle w:val="TAL"/>
            </w:pPr>
          </w:p>
        </w:tc>
        <w:tc>
          <w:tcPr>
            <w:tcW w:w="1133" w:type="dxa"/>
            <w:shd w:val="clear" w:color="auto" w:fill="auto"/>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shd w:val="clear" w:color="auto" w:fill="auto"/>
          </w:tcPr>
          <w:p w14:paraId="3AE01659" w14:textId="77777777" w:rsidR="00BD7469" w:rsidRPr="00943D4C" w:rsidRDefault="00BD7469" w:rsidP="006D15BF">
            <w:pPr>
              <w:pStyle w:val="TAL"/>
            </w:pPr>
            <w:r w:rsidRPr="00943D4C">
              <w:t>SystemInformationBlockType2 ::= SEQUENCE {</w:t>
            </w:r>
          </w:p>
        </w:tc>
        <w:tc>
          <w:tcPr>
            <w:tcW w:w="2267" w:type="dxa"/>
            <w:shd w:val="clear" w:color="auto" w:fill="auto"/>
          </w:tcPr>
          <w:p w14:paraId="41C6204F" w14:textId="77777777" w:rsidR="00BD7469" w:rsidRPr="00943D4C" w:rsidRDefault="00BD7469" w:rsidP="006D15BF">
            <w:pPr>
              <w:pStyle w:val="TAL"/>
            </w:pPr>
          </w:p>
        </w:tc>
        <w:tc>
          <w:tcPr>
            <w:tcW w:w="1700" w:type="dxa"/>
            <w:shd w:val="clear" w:color="auto" w:fill="auto"/>
          </w:tcPr>
          <w:p w14:paraId="68D25794" w14:textId="77777777" w:rsidR="00BD7469" w:rsidRPr="00943D4C" w:rsidRDefault="00BD7469" w:rsidP="006D15BF">
            <w:pPr>
              <w:pStyle w:val="TAL"/>
            </w:pPr>
          </w:p>
        </w:tc>
        <w:tc>
          <w:tcPr>
            <w:tcW w:w="1133" w:type="dxa"/>
            <w:shd w:val="clear" w:color="auto" w:fill="auto"/>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shd w:val="clear" w:color="auto" w:fill="auto"/>
          </w:tcPr>
          <w:p w14:paraId="56D21B56" w14:textId="77777777" w:rsidR="00BD7469" w:rsidRPr="00943D4C" w:rsidRDefault="00BD7469" w:rsidP="006D15BF">
            <w:pPr>
              <w:pStyle w:val="TAL"/>
            </w:pPr>
            <w:r w:rsidRPr="00943D4C">
              <w:t>SystemInformationBlockType2 ::= SEQUENCE {</w:t>
            </w:r>
          </w:p>
        </w:tc>
        <w:tc>
          <w:tcPr>
            <w:tcW w:w="2267" w:type="dxa"/>
            <w:shd w:val="clear" w:color="auto" w:fill="auto"/>
          </w:tcPr>
          <w:p w14:paraId="556FA7A7" w14:textId="77777777" w:rsidR="00BD7469" w:rsidRPr="00943D4C" w:rsidRDefault="00BD7469" w:rsidP="006D15BF">
            <w:pPr>
              <w:pStyle w:val="TAL"/>
            </w:pPr>
          </w:p>
        </w:tc>
        <w:tc>
          <w:tcPr>
            <w:tcW w:w="1700" w:type="dxa"/>
            <w:shd w:val="clear" w:color="auto" w:fill="auto"/>
          </w:tcPr>
          <w:p w14:paraId="377FA3B6" w14:textId="77777777" w:rsidR="00BD7469" w:rsidRPr="00943D4C" w:rsidRDefault="00BD7469" w:rsidP="006D15BF">
            <w:pPr>
              <w:pStyle w:val="TAL"/>
            </w:pPr>
          </w:p>
        </w:tc>
        <w:tc>
          <w:tcPr>
            <w:tcW w:w="1133" w:type="dxa"/>
            <w:shd w:val="clear" w:color="auto" w:fill="auto"/>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shd w:val="clear" w:color="auto" w:fill="auto"/>
          </w:tcPr>
          <w:p w14:paraId="2F6FFA25" w14:textId="77777777" w:rsidR="00BD7469" w:rsidRPr="00943D4C" w:rsidRDefault="00BD7469" w:rsidP="006D15BF">
            <w:pPr>
              <w:pStyle w:val="TAL"/>
            </w:pPr>
            <w:r w:rsidRPr="00943D4C">
              <w:t>SystemInformationBlockType2 ::= SEQUENCE {</w:t>
            </w:r>
          </w:p>
        </w:tc>
        <w:tc>
          <w:tcPr>
            <w:tcW w:w="2267" w:type="dxa"/>
            <w:shd w:val="clear" w:color="auto" w:fill="auto"/>
          </w:tcPr>
          <w:p w14:paraId="75DC1A35" w14:textId="77777777" w:rsidR="00BD7469" w:rsidRPr="00943D4C" w:rsidRDefault="00BD7469" w:rsidP="006D15BF">
            <w:pPr>
              <w:pStyle w:val="TAL"/>
            </w:pPr>
          </w:p>
        </w:tc>
        <w:tc>
          <w:tcPr>
            <w:tcW w:w="1700" w:type="dxa"/>
            <w:shd w:val="clear" w:color="auto" w:fill="auto"/>
          </w:tcPr>
          <w:p w14:paraId="17E64902" w14:textId="77777777" w:rsidR="00BD7469" w:rsidRPr="00943D4C" w:rsidRDefault="00BD7469" w:rsidP="006D15BF">
            <w:pPr>
              <w:pStyle w:val="TAL"/>
            </w:pPr>
          </w:p>
        </w:tc>
        <w:tc>
          <w:tcPr>
            <w:tcW w:w="1133" w:type="dxa"/>
            <w:shd w:val="clear" w:color="auto" w:fill="auto"/>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shd w:val="clear" w:color="auto" w:fill="auto"/>
          </w:tcPr>
          <w:p w14:paraId="076AE4D6" w14:textId="77777777" w:rsidR="00BD7469" w:rsidRPr="00943D4C" w:rsidRDefault="00BD7469" w:rsidP="006D15BF">
            <w:pPr>
              <w:pStyle w:val="TAL"/>
            </w:pPr>
            <w:r w:rsidRPr="00943D4C">
              <w:t>SystemInformationBlockType2 ::= SEQUENCE {</w:t>
            </w:r>
          </w:p>
        </w:tc>
        <w:tc>
          <w:tcPr>
            <w:tcW w:w="2267" w:type="dxa"/>
            <w:shd w:val="clear" w:color="auto" w:fill="auto"/>
          </w:tcPr>
          <w:p w14:paraId="2AD99B18" w14:textId="77777777" w:rsidR="00BD7469" w:rsidRPr="00943D4C" w:rsidRDefault="00BD7469" w:rsidP="006D15BF">
            <w:pPr>
              <w:pStyle w:val="TAL"/>
            </w:pPr>
          </w:p>
        </w:tc>
        <w:tc>
          <w:tcPr>
            <w:tcW w:w="1700" w:type="dxa"/>
            <w:shd w:val="clear" w:color="auto" w:fill="auto"/>
          </w:tcPr>
          <w:p w14:paraId="791FA7C7" w14:textId="77777777" w:rsidR="00BD7469" w:rsidRPr="00943D4C" w:rsidRDefault="00BD7469" w:rsidP="006D15BF">
            <w:pPr>
              <w:pStyle w:val="TAL"/>
            </w:pPr>
          </w:p>
        </w:tc>
        <w:tc>
          <w:tcPr>
            <w:tcW w:w="1133" w:type="dxa"/>
            <w:shd w:val="clear" w:color="auto" w:fill="auto"/>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shd w:val="clear" w:color="auto" w:fill="auto"/>
          </w:tcPr>
          <w:p w14:paraId="5FD60BDB" w14:textId="77777777" w:rsidR="00BD7469" w:rsidRPr="00943D4C" w:rsidRDefault="00BD7469" w:rsidP="006D15BF">
            <w:pPr>
              <w:pStyle w:val="TAL"/>
            </w:pPr>
            <w:r w:rsidRPr="00943D4C">
              <w:t>SystemInformationBlockType2 ::= SEQUENCE {</w:t>
            </w:r>
          </w:p>
        </w:tc>
        <w:tc>
          <w:tcPr>
            <w:tcW w:w="2267" w:type="dxa"/>
            <w:shd w:val="clear" w:color="auto" w:fill="auto"/>
          </w:tcPr>
          <w:p w14:paraId="3191C1C7" w14:textId="77777777" w:rsidR="00BD7469" w:rsidRPr="00943D4C" w:rsidRDefault="00BD7469" w:rsidP="006D15BF">
            <w:pPr>
              <w:pStyle w:val="TAL"/>
            </w:pPr>
          </w:p>
        </w:tc>
        <w:tc>
          <w:tcPr>
            <w:tcW w:w="1700" w:type="dxa"/>
            <w:shd w:val="clear" w:color="auto" w:fill="auto"/>
          </w:tcPr>
          <w:p w14:paraId="3FC3B461" w14:textId="77777777" w:rsidR="00BD7469" w:rsidRPr="00943D4C" w:rsidRDefault="00BD7469" w:rsidP="006D15BF">
            <w:pPr>
              <w:pStyle w:val="TAL"/>
            </w:pPr>
          </w:p>
        </w:tc>
        <w:tc>
          <w:tcPr>
            <w:tcW w:w="1133" w:type="dxa"/>
            <w:shd w:val="clear" w:color="auto" w:fill="auto"/>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shd w:val="clear" w:color="auto" w:fill="auto"/>
          </w:tcPr>
          <w:p w14:paraId="34099C1D" w14:textId="77777777" w:rsidR="00BD7469" w:rsidRPr="00943D4C" w:rsidRDefault="00BD7469" w:rsidP="006D15BF">
            <w:pPr>
              <w:pStyle w:val="TAL"/>
            </w:pPr>
            <w:r w:rsidRPr="00943D4C">
              <w:t>SystemInformationBlockType2 ::= SEQUENCE {</w:t>
            </w:r>
          </w:p>
        </w:tc>
        <w:tc>
          <w:tcPr>
            <w:tcW w:w="2267" w:type="dxa"/>
            <w:shd w:val="clear" w:color="auto" w:fill="auto"/>
          </w:tcPr>
          <w:p w14:paraId="6FB6D6A7" w14:textId="77777777" w:rsidR="00BD7469" w:rsidRPr="00943D4C" w:rsidRDefault="00BD7469" w:rsidP="006D15BF">
            <w:pPr>
              <w:pStyle w:val="TAL"/>
            </w:pPr>
          </w:p>
        </w:tc>
        <w:tc>
          <w:tcPr>
            <w:tcW w:w="1700" w:type="dxa"/>
            <w:shd w:val="clear" w:color="auto" w:fill="auto"/>
          </w:tcPr>
          <w:p w14:paraId="5455C7DE" w14:textId="77777777" w:rsidR="00BD7469" w:rsidRPr="00943D4C" w:rsidRDefault="00BD7469" w:rsidP="006D15BF">
            <w:pPr>
              <w:pStyle w:val="TAL"/>
            </w:pPr>
          </w:p>
        </w:tc>
        <w:tc>
          <w:tcPr>
            <w:tcW w:w="1133" w:type="dxa"/>
            <w:shd w:val="clear" w:color="auto" w:fill="auto"/>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shd w:val="clear" w:color="auto" w:fill="auto"/>
          </w:tcPr>
          <w:p w14:paraId="7FD89579" w14:textId="77777777" w:rsidR="00BD7469" w:rsidRPr="00943D4C" w:rsidRDefault="00BD7469" w:rsidP="006D15BF">
            <w:pPr>
              <w:pStyle w:val="TAL"/>
            </w:pPr>
            <w:r w:rsidRPr="00943D4C">
              <w:t>SystemInformationBlockType2 ::= SEQUENCE {</w:t>
            </w:r>
          </w:p>
        </w:tc>
        <w:tc>
          <w:tcPr>
            <w:tcW w:w="2267" w:type="dxa"/>
            <w:shd w:val="clear" w:color="auto" w:fill="auto"/>
          </w:tcPr>
          <w:p w14:paraId="32EB2D6E" w14:textId="77777777" w:rsidR="00BD7469" w:rsidRPr="00943D4C" w:rsidRDefault="00BD7469" w:rsidP="006D15BF">
            <w:pPr>
              <w:pStyle w:val="TAL"/>
            </w:pPr>
          </w:p>
        </w:tc>
        <w:tc>
          <w:tcPr>
            <w:tcW w:w="1700" w:type="dxa"/>
            <w:shd w:val="clear" w:color="auto" w:fill="auto"/>
          </w:tcPr>
          <w:p w14:paraId="033AB326" w14:textId="77777777" w:rsidR="00BD7469" w:rsidRPr="00943D4C" w:rsidRDefault="00BD7469" w:rsidP="006D15BF">
            <w:pPr>
              <w:pStyle w:val="TAL"/>
            </w:pPr>
          </w:p>
        </w:tc>
        <w:tc>
          <w:tcPr>
            <w:tcW w:w="1133" w:type="dxa"/>
            <w:shd w:val="clear" w:color="auto" w:fill="auto"/>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shd w:val="clear" w:color="auto" w:fill="auto"/>
          </w:tcPr>
          <w:p w14:paraId="1C17DA0F" w14:textId="77777777" w:rsidR="00BD7469" w:rsidRPr="00943D4C" w:rsidRDefault="00BD7469" w:rsidP="006D15BF">
            <w:pPr>
              <w:pStyle w:val="TAL"/>
            </w:pPr>
            <w:r w:rsidRPr="00943D4C">
              <w:t>SystemInformationBlockType2 ::= SEQUENCE {</w:t>
            </w:r>
          </w:p>
        </w:tc>
        <w:tc>
          <w:tcPr>
            <w:tcW w:w="2267" w:type="dxa"/>
            <w:shd w:val="clear" w:color="auto" w:fill="auto"/>
          </w:tcPr>
          <w:p w14:paraId="5A154033" w14:textId="77777777" w:rsidR="00BD7469" w:rsidRPr="00943D4C" w:rsidRDefault="00BD7469" w:rsidP="006D15BF">
            <w:pPr>
              <w:pStyle w:val="TAL"/>
            </w:pPr>
          </w:p>
        </w:tc>
        <w:tc>
          <w:tcPr>
            <w:tcW w:w="1700" w:type="dxa"/>
            <w:shd w:val="clear" w:color="auto" w:fill="auto"/>
          </w:tcPr>
          <w:p w14:paraId="7C4CBAB1" w14:textId="77777777" w:rsidR="00BD7469" w:rsidRPr="00943D4C" w:rsidRDefault="00BD7469" w:rsidP="006D15BF">
            <w:pPr>
              <w:pStyle w:val="TAL"/>
            </w:pPr>
          </w:p>
        </w:tc>
        <w:tc>
          <w:tcPr>
            <w:tcW w:w="1133" w:type="dxa"/>
            <w:shd w:val="clear" w:color="auto" w:fill="auto"/>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shd w:val="clear" w:color="auto" w:fill="auto"/>
          </w:tcPr>
          <w:p w14:paraId="0EBD2A87" w14:textId="77777777" w:rsidR="00BD7469" w:rsidRPr="00943D4C" w:rsidRDefault="00BD7469" w:rsidP="006D15BF">
            <w:pPr>
              <w:pStyle w:val="TAL"/>
            </w:pPr>
            <w:r w:rsidRPr="00943D4C">
              <w:t>SystemInformationBlockType2 ::= SEQUENCE {</w:t>
            </w:r>
          </w:p>
        </w:tc>
        <w:tc>
          <w:tcPr>
            <w:tcW w:w="2267" w:type="dxa"/>
            <w:shd w:val="clear" w:color="auto" w:fill="auto"/>
          </w:tcPr>
          <w:p w14:paraId="0A153132" w14:textId="77777777" w:rsidR="00BD7469" w:rsidRPr="00943D4C" w:rsidRDefault="00BD7469" w:rsidP="006D15BF">
            <w:pPr>
              <w:pStyle w:val="TAL"/>
            </w:pPr>
          </w:p>
        </w:tc>
        <w:tc>
          <w:tcPr>
            <w:tcW w:w="1700" w:type="dxa"/>
            <w:shd w:val="clear" w:color="auto" w:fill="auto"/>
          </w:tcPr>
          <w:p w14:paraId="6A0D0ED2" w14:textId="77777777" w:rsidR="00BD7469" w:rsidRPr="00943D4C" w:rsidRDefault="00BD7469" w:rsidP="006D15BF">
            <w:pPr>
              <w:pStyle w:val="TAL"/>
            </w:pPr>
          </w:p>
        </w:tc>
        <w:tc>
          <w:tcPr>
            <w:tcW w:w="1133" w:type="dxa"/>
            <w:shd w:val="clear" w:color="auto" w:fill="auto"/>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6.05pt;height:569pt" o:ole="">
            <v:imagedata r:id="rId11" o:title=""/>
          </v:shape>
          <o:OLEObject Type="Embed" ProgID="Visio.Drawing.15" ShapeID="_x0000_i1026" DrawAspect="Content" ObjectID="_1773680256"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0D5CF1DF" w14:textId="77777777" w:rsidR="00BD7469" w:rsidRPr="002142BE" w:rsidRDefault="00BD7469" w:rsidP="00BD7469">
      <w:pPr>
        <w:rPr>
          <w:b/>
        </w:rPr>
      </w:pPr>
      <w:bookmarkStart w:id="1415" w:name="_Hlk4400877"/>
      <w:r w:rsidRPr="002142BE">
        <w:rPr>
          <w:b/>
        </w:rPr>
        <w:t>EF</w:t>
      </w:r>
      <w:r w:rsidRPr="002142BE">
        <w:rPr>
          <w:rFonts w:ascii="Arial" w:hAnsi="Arial"/>
          <w:sz w:val="24"/>
          <w:vertAlign w:val="subscript"/>
        </w:rPr>
        <w:t>5GS3GPPLOCI</w:t>
      </w:r>
      <w:r w:rsidRPr="002142BE">
        <w:rPr>
          <w:b/>
        </w:rPr>
        <w:t xml:space="preserve"> (5GS 3GPP location information)</w:t>
      </w:r>
    </w:p>
    <w:p w14:paraId="41B7A378" w14:textId="77777777" w:rsidR="00BD7469" w:rsidRDefault="00BD7469" w:rsidP="00BD7469">
      <w:pPr>
        <w:pStyle w:val="B1"/>
      </w:pPr>
      <w:r w:rsidRPr="003E12D4">
        <w:t xml:space="preserve"> </w:t>
      </w:r>
      <w:r>
        <w:t>Logically:</w:t>
      </w:r>
      <w:r>
        <w:tab/>
      </w:r>
    </w:p>
    <w:p w14:paraId="3D0719EC" w14:textId="77777777" w:rsidR="00BD7469" w:rsidRPr="00943C8E" w:rsidRDefault="00BD7469" w:rsidP="00BD7469">
      <w:pPr>
        <w:pStyle w:val="B2"/>
      </w:pPr>
      <w:r>
        <w:t>5G-GUTI:</w:t>
      </w:r>
      <w:r>
        <w:tab/>
      </w:r>
      <w:r w:rsidRPr="00C75289">
        <w:t>244083</w:t>
      </w:r>
      <w:r>
        <w:t xml:space="preserve"> </w:t>
      </w:r>
      <w:r w:rsidRPr="00C75289">
        <w:t>00010266436587</w:t>
      </w:r>
    </w:p>
    <w:p w14:paraId="547A38B7" w14:textId="413435B6" w:rsidR="00BD7469" w:rsidRPr="00943C8E" w:rsidRDefault="00BD7469" w:rsidP="00BD7469">
      <w:pPr>
        <w:pStyle w:val="B2"/>
      </w:pPr>
      <w:r>
        <w:lastRenderedPageBreak/>
        <w:tab/>
        <w:t>TAI:</w:t>
      </w:r>
      <w:r w:rsidR="0046266F">
        <w:tab/>
      </w:r>
      <w:r>
        <w:t>244 083 000001</w:t>
      </w:r>
    </w:p>
    <w:p w14:paraId="6FDEB758" w14:textId="77777777" w:rsidR="00BD7469" w:rsidRPr="0008759E" w:rsidRDefault="00BD7469" w:rsidP="00BD7469">
      <w:pPr>
        <w:pStyle w:val="B2"/>
      </w:pPr>
      <w:r>
        <w:tab/>
      </w:r>
      <w:r w:rsidRPr="00943C8E">
        <w:t>5GS update status</w:t>
      </w:r>
      <w:r>
        <w:t>:</w:t>
      </w:r>
      <w:r>
        <w:tab/>
      </w:r>
      <w:r w:rsidRPr="00943C8E">
        <w:t>5U</w:t>
      </w:r>
      <w:r>
        <w:t>2</w:t>
      </w:r>
      <w:r w:rsidRPr="00943C8E">
        <w:t xml:space="preserve"> </w:t>
      </w:r>
      <w:r>
        <w:t xml:space="preserve">NOT </w:t>
      </w:r>
      <w:r w:rsidRPr="00943C8E">
        <w:t>UPDATED</w:t>
      </w:r>
    </w:p>
    <w:p w14:paraId="4E2C9644"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1EE0AD10" w14:textId="77777777" w:rsidTr="006D15BF">
        <w:tc>
          <w:tcPr>
            <w:tcW w:w="959" w:type="dxa"/>
          </w:tcPr>
          <w:p w14:paraId="1F8D8CBE"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145D06EE" w14:textId="77777777" w:rsidR="00BD7469" w:rsidRPr="0008759E" w:rsidRDefault="00BD7469" w:rsidP="006D15BF">
            <w:pPr>
              <w:keepNext/>
              <w:keepLines/>
              <w:spacing w:after="0"/>
              <w:rPr>
                <w:rFonts w:ascii="Arial" w:hAnsi="Arial"/>
                <w:sz w:val="18"/>
              </w:rPr>
            </w:pPr>
            <w:r w:rsidRPr="0008759E">
              <w:rPr>
                <w:rFonts w:ascii="Arial" w:hAnsi="Arial"/>
                <w:sz w:val="18"/>
              </w:rPr>
              <w:t>B1</w:t>
            </w:r>
          </w:p>
        </w:tc>
        <w:tc>
          <w:tcPr>
            <w:tcW w:w="717" w:type="dxa"/>
          </w:tcPr>
          <w:p w14:paraId="4FDF8AE3" w14:textId="77777777" w:rsidR="00BD7469" w:rsidRPr="0008759E" w:rsidRDefault="00BD7469" w:rsidP="006D15BF">
            <w:pPr>
              <w:keepNext/>
              <w:keepLines/>
              <w:spacing w:after="0"/>
              <w:rPr>
                <w:rFonts w:ascii="Arial" w:hAnsi="Arial"/>
                <w:sz w:val="18"/>
              </w:rPr>
            </w:pPr>
            <w:r w:rsidRPr="0008759E">
              <w:rPr>
                <w:rFonts w:ascii="Arial" w:hAnsi="Arial"/>
                <w:sz w:val="18"/>
              </w:rPr>
              <w:t>B2</w:t>
            </w:r>
          </w:p>
        </w:tc>
        <w:tc>
          <w:tcPr>
            <w:tcW w:w="717" w:type="dxa"/>
          </w:tcPr>
          <w:p w14:paraId="4DE009AB" w14:textId="77777777" w:rsidR="00BD7469" w:rsidRPr="0008759E" w:rsidRDefault="00BD7469" w:rsidP="006D15BF">
            <w:pPr>
              <w:keepNext/>
              <w:keepLines/>
              <w:spacing w:after="0"/>
              <w:rPr>
                <w:rFonts w:ascii="Arial" w:hAnsi="Arial"/>
                <w:sz w:val="18"/>
              </w:rPr>
            </w:pPr>
            <w:r w:rsidRPr="0008759E">
              <w:rPr>
                <w:rFonts w:ascii="Arial" w:hAnsi="Arial"/>
                <w:sz w:val="18"/>
              </w:rPr>
              <w:t>B3</w:t>
            </w:r>
          </w:p>
        </w:tc>
        <w:tc>
          <w:tcPr>
            <w:tcW w:w="717" w:type="dxa"/>
          </w:tcPr>
          <w:p w14:paraId="26DFD1D8" w14:textId="77777777" w:rsidR="00BD7469" w:rsidRPr="0008759E" w:rsidRDefault="00BD7469" w:rsidP="006D15BF">
            <w:pPr>
              <w:keepNext/>
              <w:keepLines/>
              <w:spacing w:after="0"/>
              <w:rPr>
                <w:rFonts w:ascii="Arial" w:hAnsi="Arial"/>
                <w:sz w:val="18"/>
              </w:rPr>
            </w:pPr>
            <w:r w:rsidRPr="0008759E">
              <w:rPr>
                <w:rFonts w:ascii="Arial" w:hAnsi="Arial"/>
                <w:sz w:val="18"/>
              </w:rPr>
              <w:t>B4</w:t>
            </w:r>
          </w:p>
        </w:tc>
        <w:tc>
          <w:tcPr>
            <w:tcW w:w="717" w:type="dxa"/>
          </w:tcPr>
          <w:p w14:paraId="73821472" w14:textId="77777777" w:rsidR="00BD7469" w:rsidRPr="0008759E" w:rsidRDefault="00BD7469" w:rsidP="006D15BF">
            <w:pPr>
              <w:keepNext/>
              <w:keepLines/>
              <w:spacing w:after="0"/>
              <w:rPr>
                <w:rFonts w:ascii="Arial" w:hAnsi="Arial"/>
                <w:sz w:val="18"/>
              </w:rPr>
            </w:pPr>
            <w:r w:rsidRPr="0008759E">
              <w:rPr>
                <w:rFonts w:ascii="Arial" w:hAnsi="Arial"/>
                <w:sz w:val="18"/>
              </w:rPr>
              <w:t>B5</w:t>
            </w:r>
          </w:p>
        </w:tc>
        <w:tc>
          <w:tcPr>
            <w:tcW w:w="717" w:type="dxa"/>
          </w:tcPr>
          <w:p w14:paraId="60575678" w14:textId="77777777" w:rsidR="00BD7469" w:rsidRPr="0008759E" w:rsidRDefault="00BD7469" w:rsidP="006D15BF">
            <w:pPr>
              <w:keepNext/>
              <w:keepLines/>
              <w:spacing w:after="0"/>
              <w:rPr>
                <w:rFonts w:ascii="Arial" w:hAnsi="Arial"/>
                <w:sz w:val="18"/>
              </w:rPr>
            </w:pPr>
            <w:r w:rsidRPr="0008759E">
              <w:rPr>
                <w:rFonts w:ascii="Arial" w:hAnsi="Arial"/>
                <w:sz w:val="18"/>
              </w:rPr>
              <w:t>B6</w:t>
            </w:r>
          </w:p>
        </w:tc>
        <w:tc>
          <w:tcPr>
            <w:tcW w:w="717" w:type="dxa"/>
          </w:tcPr>
          <w:p w14:paraId="119D1994" w14:textId="77777777" w:rsidR="00BD7469" w:rsidRPr="0008759E" w:rsidRDefault="00BD7469" w:rsidP="006D15BF">
            <w:pPr>
              <w:keepNext/>
              <w:keepLines/>
              <w:spacing w:after="0"/>
              <w:rPr>
                <w:rFonts w:ascii="Arial" w:hAnsi="Arial"/>
                <w:sz w:val="18"/>
              </w:rPr>
            </w:pPr>
            <w:r w:rsidRPr="0008759E">
              <w:rPr>
                <w:rFonts w:ascii="Arial" w:hAnsi="Arial"/>
                <w:sz w:val="18"/>
              </w:rPr>
              <w:t>B7</w:t>
            </w:r>
          </w:p>
        </w:tc>
        <w:tc>
          <w:tcPr>
            <w:tcW w:w="717" w:type="dxa"/>
          </w:tcPr>
          <w:p w14:paraId="52EB1064" w14:textId="77777777" w:rsidR="00BD7469" w:rsidRPr="0008759E" w:rsidRDefault="00BD7469" w:rsidP="006D15BF">
            <w:pPr>
              <w:keepNext/>
              <w:keepLines/>
              <w:spacing w:after="0"/>
              <w:rPr>
                <w:rFonts w:ascii="Arial" w:hAnsi="Arial"/>
                <w:sz w:val="18"/>
              </w:rPr>
            </w:pPr>
            <w:r w:rsidRPr="0008759E">
              <w:rPr>
                <w:rFonts w:ascii="Arial" w:hAnsi="Arial"/>
                <w:sz w:val="18"/>
              </w:rPr>
              <w:t>B8</w:t>
            </w:r>
          </w:p>
        </w:tc>
      </w:tr>
      <w:tr w:rsidR="00BD7469" w:rsidRPr="00943C8E" w14:paraId="4EBFEEC7" w14:textId="77777777" w:rsidTr="009D06F4">
        <w:tc>
          <w:tcPr>
            <w:tcW w:w="959" w:type="dxa"/>
            <w:tcBorders>
              <w:bottom w:val="single" w:sz="4" w:space="0" w:color="auto"/>
            </w:tcBorders>
          </w:tcPr>
          <w:p w14:paraId="2C5C0565"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6147D19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B3FE519" w14:textId="77777777" w:rsidR="00BD7469" w:rsidRPr="0008759E" w:rsidRDefault="00BD7469" w:rsidP="006D15BF">
            <w:pPr>
              <w:keepNext/>
              <w:keepLines/>
              <w:spacing w:after="0"/>
              <w:rPr>
                <w:rFonts w:ascii="Arial" w:hAnsi="Arial"/>
                <w:sz w:val="18"/>
              </w:rPr>
            </w:pPr>
            <w:r>
              <w:rPr>
                <w:rFonts w:ascii="Arial" w:hAnsi="Arial"/>
                <w:sz w:val="18"/>
              </w:rPr>
              <w:t>0B</w:t>
            </w:r>
          </w:p>
        </w:tc>
        <w:tc>
          <w:tcPr>
            <w:tcW w:w="717" w:type="dxa"/>
          </w:tcPr>
          <w:p w14:paraId="7D44AABF"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4E576A35"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0A9240CF"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27CCF89A"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7D69F6A5"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65281BD0"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64B1903E" w14:textId="77777777" w:rsidTr="009D06F4">
        <w:tc>
          <w:tcPr>
            <w:tcW w:w="959" w:type="dxa"/>
            <w:tcBorders>
              <w:top w:val="single" w:sz="4" w:space="0" w:color="auto"/>
              <w:left w:val="nil"/>
              <w:bottom w:val="nil"/>
              <w:right w:val="single" w:sz="4" w:space="0" w:color="auto"/>
            </w:tcBorders>
          </w:tcPr>
          <w:p w14:paraId="34381791"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66ECF642"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2BB020FD"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1EEE49AD"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68D3B6E"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632DACAC"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A4627C9"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20713A0A"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32CC5A50"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29E2318" w14:textId="77777777" w:rsidTr="009D06F4">
        <w:tc>
          <w:tcPr>
            <w:tcW w:w="959" w:type="dxa"/>
            <w:tcBorders>
              <w:top w:val="nil"/>
              <w:left w:val="nil"/>
              <w:bottom w:val="nil"/>
              <w:right w:val="single" w:sz="4" w:space="0" w:color="auto"/>
            </w:tcBorders>
          </w:tcPr>
          <w:p w14:paraId="0AF78AEB" w14:textId="77777777" w:rsidR="00BD7469" w:rsidRPr="0008759E" w:rsidRDefault="00BD7469" w:rsidP="006D15BF">
            <w:pPr>
              <w:keepNext/>
              <w:keepLines/>
              <w:spacing w:after="0"/>
              <w:rPr>
                <w:rFonts w:ascii="Arial" w:hAnsi="Arial"/>
                <w:sz w:val="18"/>
              </w:rPr>
            </w:pPr>
          </w:p>
        </w:tc>
        <w:tc>
          <w:tcPr>
            <w:tcW w:w="717" w:type="dxa"/>
            <w:tcBorders>
              <w:left w:val="single" w:sz="4" w:space="0" w:color="auto"/>
            </w:tcBorders>
          </w:tcPr>
          <w:p w14:paraId="55991E87"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6E3513FB"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054C7674"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6168F3C4"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125C85D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02864DB7"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75600E17"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0109736F" w14:textId="77777777" w:rsidR="00BD7469" w:rsidRPr="00C75289" w:rsidRDefault="00BD7469" w:rsidP="006D15BF">
            <w:pPr>
              <w:keepNext/>
              <w:keepLines/>
              <w:spacing w:after="0"/>
              <w:rPr>
                <w:rFonts w:ascii="Arial" w:hAnsi="Arial"/>
                <w:sz w:val="18"/>
              </w:rPr>
            </w:pPr>
            <w:r>
              <w:rPr>
                <w:rFonts w:ascii="Arial" w:hAnsi="Arial"/>
                <w:sz w:val="18"/>
              </w:rPr>
              <w:t>80</w:t>
            </w:r>
          </w:p>
        </w:tc>
      </w:tr>
      <w:tr w:rsidR="009D06F4" w:rsidRPr="00943C8E" w14:paraId="6430A764" w14:textId="77777777" w:rsidTr="009D06F4">
        <w:trPr>
          <w:gridAfter w:val="4"/>
          <w:wAfter w:w="2868" w:type="dxa"/>
        </w:trPr>
        <w:tc>
          <w:tcPr>
            <w:tcW w:w="959" w:type="dxa"/>
            <w:tcBorders>
              <w:top w:val="nil"/>
              <w:left w:val="nil"/>
              <w:bottom w:val="nil"/>
              <w:right w:val="single" w:sz="4" w:space="0" w:color="auto"/>
            </w:tcBorders>
          </w:tcPr>
          <w:p w14:paraId="67B52B48"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2C4A4D1D" w14:textId="77777777" w:rsidR="009D06F4" w:rsidRDefault="009D06F4" w:rsidP="006D15BF">
            <w:pPr>
              <w:keepNext/>
              <w:keepLines/>
              <w:spacing w:after="0"/>
              <w:rPr>
                <w:rFonts w:ascii="Arial" w:hAnsi="Arial"/>
                <w:sz w:val="18"/>
              </w:rPr>
            </w:pPr>
            <w:r w:rsidRPr="009B018C">
              <w:rPr>
                <w:rFonts w:ascii="Arial" w:hAnsi="Arial"/>
                <w:b/>
                <w:sz w:val="18"/>
              </w:rPr>
              <w:t>B17</w:t>
            </w:r>
          </w:p>
        </w:tc>
        <w:tc>
          <w:tcPr>
            <w:tcW w:w="717" w:type="dxa"/>
          </w:tcPr>
          <w:p w14:paraId="397D10DA" w14:textId="77777777" w:rsidR="009D06F4" w:rsidRPr="00C75289" w:rsidRDefault="009D06F4" w:rsidP="006D15BF">
            <w:pPr>
              <w:keepNext/>
              <w:keepLines/>
              <w:spacing w:after="0"/>
              <w:rPr>
                <w:rFonts w:ascii="Arial" w:hAnsi="Arial"/>
                <w:sz w:val="18"/>
              </w:rPr>
            </w:pPr>
            <w:r w:rsidRPr="009B018C">
              <w:rPr>
                <w:rFonts w:ascii="Arial" w:hAnsi="Arial"/>
                <w:b/>
                <w:sz w:val="18"/>
              </w:rPr>
              <w:t>B18</w:t>
            </w:r>
          </w:p>
        </w:tc>
        <w:tc>
          <w:tcPr>
            <w:tcW w:w="717" w:type="dxa"/>
          </w:tcPr>
          <w:p w14:paraId="0DFC4155" w14:textId="77777777" w:rsidR="009D06F4" w:rsidRDefault="009D06F4" w:rsidP="006D15BF">
            <w:pPr>
              <w:keepNext/>
              <w:keepLines/>
              <w:spacing w:after="0"/>
              <w:rPr>
                <w:rFonts w:ascii="Arial" w:hAnsi="Arial"/>
                <w:sz w:val="18"/>
              </w:rPr>
            </w:pPr>
            <w:r w:rsidRPr="009B018C">
              <w:rPr>
                <w:rFonts w:ascii="Arial" w:hAnsi="Arial"/>
                <w:b/>
                <w:sz w:val="18"/>
              </w:rPr>
              <w:t>B19</w:t>
            </w:r>
          </w:p>
        </w:tc>
        <w:tc>
          <w:tcPr>
            <w:tcW w:w="717" w:type="dxa"/>
          </w:tcPr>
          <w:p w14:paraId="21630DF5" w14:textId="77777777" w:rsidR="009D06F4" w:rsidRDefault="009D06F4" w:rsidP="006D15BF">
            <w:pPr>
              <w:keepNext/>
              <w:keepLines/>
              <w:spacing w:after="0"/>
              <w:rPr>
                <w:rFonts w:ascii="Arial" w:hAnsi="Arial"/>
                <w:sz w:val="18"/>
              </w:rPr>
            </w:pPr>
            <w:r w:rsidRPr="009B018C">
              <w:rPr>
                <w:rFonts w:ascii="Arial" w:hAnsi="Arial"/>
                <w:b/>
                <w:sz w:val="18"/>
              </w:rPr>
              <w:t>B20</w:t>
            </w:r>
          </w:p>
        </w:tc>
      </w:tr>
      <w:tr w:rsidR="009D06F4" w:rsidRPr="00943C8E" w14:paraId="292CA0C4" w14:textId="77777777" w:rsidTr="009D06F4">
        <w:trPr>
          <w:gridAfter w:val="4"/>
          <w:wAfter w:w="2868" w:type="dxa"/>
        </w:trPr>
        <w:tc>
          <w:tcPr>
            <w:tcW w:w="959" w:type="dxa"/>
            <w:tcBorders>
              <w:top w:val="nil"/>
              <w:left w:val="nil"/>
              <w:bottom w:val="nil"/>
              <w:right w:val="single" w:sz="4" w:space="0" w:color="auto"/>
            </w:tcBorders>
          </w:tcPr>
          <w:p w14:paraId="39929792" w14:textId="77777777" w:rsidR="009D06F4" w:rsidRPr="0008759E" w:rsidRDefault="009D06F4" w:rsidP="006D15BF">
            <w:pPr>
              <w:keepNext/>
              <w:keepLines/>
              <w:spacing w:after="0"/>
              <w:rPr>
                <w:rFonts w:ascii="Arial" w:hAnsi="Arial"/>
                <w:sz w:val="18"/>
              </w:rPr>
            </w:pPr>
          </w:p>
        </w:tc>
        <w:tc>
          <w:tcPr>
            <w:tcW w:w="717" w:type="dxa"/>
            <w:tcBorders>
              <w:left w:val="single" w:sz="4" w:space="0" w:color="auto"/>
            </w:tcBorders>
          </w:tcPr>
          <w:p w14:paraId="47CD99A0" w14:textId="77777777" w:rsidR="009D06F4" w:rsidRDefault="009D06F4" w:rsidP="006D15BF">
            <w:pPr>
              <w:keepNext/>
              <w:keepLines/>
              <w:spacing w:after="0"/>
              <w:rPr>
                <w:rFonts w:ascii="Arial" w:hAnsi="Arial"/>
                <w:sz w:val="18"/>
              </w:rPr>
            </w:pPr>
            <w:r>
              <w:rPr>
                <w:rFonts w:ascii="Arial" w:hAnsi="Arial"/>
                <w:sz w:val="18"/>
              </w:rPr>
              <w:t>00</w:t>
            </w:r>
          </w:p>
        </w:tc>
        <w:tc>
          <w:tcPr>
            <w:tcW w:w="717" w:type="dxa"/>
          </w:tcPr>
          <w:p w14:paraId="358B63F2" w14:textId="77777777" w:rsidR="009D06F4" w:rsidRPr="0008759E" w:rsidRDefault="009D06F4" w:rsidP="006D15BF">
            <w:pPr>
              <w:keepNext/>
              <w:keepLines/>
              <w:spacing w:after="0"/>
              <w:rPr>
                <w:rFonts w:ascii="Arial" w:hAnsi="Arial"/>
                <w:sz w:val="18"/>
              </w:rPr>
            </w:pPr>
            <w:r>
              <w:rPr>
                <w:rFonts w:ascii="Arial" w:hAnsi="Arial"/>
                <w:sz w:val="18"/>
              </w:rPr>
              <w:t>00</w:t>
            </w:r>
          </w:p>
        </w:tc>
        <w:tc>
          <w:tcPr>
            <w:tcW w:w="717" w:type="dxa"/>
          </w:tcPr>
          <w:p w14:paraId="3F860611" w14:textId="77777777" w:rsidR="009D06F4" w:rsidRPr="0008759E" w:rsidRDefault="009D06F4" w:rsidP="006D15BF">
            <w:pPr>
              <w:keepNext/>
              <w:keepLines/>
              <w:spacing w:after="0"/>
              <w:rPr>
                <w:rFonts w:ascii="Arial" w:hAnsi="Arial"/>
                <w:sz w:val="18"/>
              </w:rPr>
            </w:pPr>
            <w:r>
              <w:rPr>
                <w:rFonts w:ascii="Arial" w:hAnsi="Arial"/>
                <w:sz w:val="18"/>
              </w:rPr>
              <w:t>01</w:t>
            </w:r>
          </w:p>
        </w:tc>
        <w:tc>
          <w:tcPr>
            <w:tcW w:w="717" w:type="dxa"/>
          </w:tcPr>
          <w:p w14:paraId="13A39B23" w14:textId="77777777" w:rsidR="009D06F4" w:rsidRPr="0008759E" w:rsidRDefault="009D06F4" w:rsidP="006D15BF">
            <w:pPr>
              <w:keepNext/>
              <w:keepLines/>
              <w:spacing w:after="0"/>
              <w:rPr>
                <w:rFonts w:ascii="Arial" w:hAnsi="Arial"/>
                <w:sz w:val="18"/>
              </w:rPr>
            </w:pPr>
            <w:r>
              <w:rPr>
                <w:rFonts w:ascii="Arial" w:hAnsi="Arial"/>
                <w:sz w:val="18"/>
              </w:rPr>
              <w:t>01</w:t>
            </w:r>
          </w:p>
        </w:tc>
      </w:tr>
      <w:bookmarkEnd w:id="1415"/>
    </w:tbl>
    <w:p w14:paraId="30205512" w14:textId="77777777" w:rsidR="00BD7469" w:rsidRDefault="00BD7469" w:rsidP="00BD7469">
      <w:pPr>
        <w:tabs>
          <w:tab w:val="left" w:pos="2835"/>
        </w:tabs>
      </w:pPr>
    </w:p>
    <w:p w14:paraId="4A1E7DB9" w14:textId="77777777" w:rsidR="00C168B2" w:rsidRPr="006A4E13" w:rsidRDefault="00BD7469" w:rsidP="00BD7469">
      <w:pPr>
        <w:tabs>
          <w:tab w:val="left" w:pos="2835"/>
        </w:tabs>
      </w:pPr>
      <w:r>
        <w:t>The</w:t>
      </w:r>
      <w:r w:rsidRPr="006A4E13">
        <w:t xml:space="preserve"> UICC is installed into the terminal.</w:t>
      </w:r>
      <w:bookmarkStart w:id="1416" w:name="_Toc10738427"/>
      <w:bookmarkStart w:id="1417" w:name="_Toc20396278"/>
      <w:bookmarkStart w:id="1418" w:name="_Toc29397869"/>
      <w:bookmarkStart w:id="1419" w:name="_Toc29398991"/>
      <w:bookmarkStart w:id="1420" w:name="_Toc36649001"/>
      <w:bookmarkStart w:id="1421" w:name="_Toc36654789"/>
      <w:bookmarkStart w:id="1422" w:name="_Toc44961059"/>
      <w:bookmarkStart w:id="1423" w:name="_Toc50982700"/>
      <w:bookmarkStart w:id="1424" w:name="_Toc50984871"/>
      <w:bookmarkStart w:id="1425" w:name="_Toc57112138"/>
    </w:p>
    <w:p w14:paraId="5298A94E" w14:textId="0ECA06B0" w:rsidR="00BD7469" w:rsidRPr="006D217E" w:rsidRDefault="00BD7469" w:rsidP="00BD7469">
      <w:pPr>
        <w:pStyle w:val="Heading5"/>
      </w:pPr>
      <w:bookmarkStart w:id="1426" w:name="_Toc146299174"/>
      <w:r w:rsidRPr="006D217E">
        <w:t>5.3.4.4.2</w:t>
      </w:r>
      <w:r w:rsidRPr="006D217E">
        <w:tab/>
        <w:t>Procedure</w:t>
      </w:r>
      <w:bookmarkEnd w:id="1416"/>
      <w:bookmarkEnd w:id="1417"/>
      <w:bookmarkEnd w:id="1418"/>
      <w:bookmarkEnd w:id="1419"/>
      <w:bookmarkEnd w:id="1420"/>
      <w:bookmarkEnd w:id="1421"/>
      <w:bookmarkEnd w:id="1422"/>
      <w:bookmarkEnd w:id="1423"/>
      <w:bookmarkEnd w:id="1424"/>
      <w:bookmarkEnd w:id="1425"/>
      <w:bookmarkEnd w:id="1426"/>
    </w:p>
    <w:p w14:paraId="45A3F611" w14:textId="77777777" w:rsidR="00BD7469" w:rsidRPr="006D217E" w:rsidRDefault="00BD7469" w:rsidP="00BD7469">
      <w:pPr>
        <w:pStyle w:val="B1"/>
      </w:pPr>
      <w:bookmarkStart w:id="1427" w:name="_Toc10738429"/>
      <w:bookmarkStart w:id="1428"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9" w:name="_Toc10738428"/>
      <w:bookmarkStart w:id="1430" w:name="_Toc20396279"/>
      <w:bookmarkStart w:id="1431" w:name="_Toc29397870"/>
      <w:bookmarkStart w:id="1432" w:name="_Toc29398992"/>
      <w:bookmarkStart w:id="1433" w:name="_Toc36649002"/>
      <w:bookmarkStart w:id="1434" w:name="_Toc36654790"/>
      <w:bookmarkStart w:id="1435" w:name="_Toc44961060"/>
      <w:bookmarkStart w:id="1436" w:name="_Toc50982701"/>
      <w:bookmarkStart w:id="1437" w:name="_Toc50984872"/>
      <w:bookmarkStart w:id="1438" w:name="_Toc57112139"/>
      <w:bookmarkStart w:id="1439" w:name="_Toc146299175"/>
      <w:r w:rsidRPr="006D217E">
        <w:t>5.3.4.5</w:t>
      </w:r>
      <w:r w:rsidRPr="006D217E">
        <w:tab/>
        <w:t>Acceptance criteria</w:t>
      </w:r>
      <w:bookmarkEnd w:id="1429"/>
      <w:bookmarkEnd w:id="1430"/>
      <w:bookmarkEnd w:id="1431"/>
      <w:bookmarkEnd w:id="1432"/>
      <w:bookmarkEnd w:id="1433"/>
      <w:bookmarkEnd w:id="1434"/>
      <w:bookmarkEnd w:id="1435"/>
      <w:bookmarkEnd w:id="1436"/>
      <w:bookmarkEnd w:id="1437"/>
      <w:bookmarkEnd w:id="1438"/>
      <w:bookmarkEnd w:id="1439"/>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t>c)</w:t>
      </w:r>
      <w:r w:rsidRPr="006D217E">
        <w:tab/>
        <w:t>In step k) the UE shall send IDENTITY RESPONSE with new generated SUCI.</w:t>
      </w:r>
    </w:p>
    <w:p w14:paraId="2D1E208C" w14:textId="77777777" w:rsidR="00BD7469" w:rsidRPr="006A4E13" w:rsidRDefault="00BD7469" w:rsidP="00BD7469">
      <w:pPr>
        <w:pStyle w:val="Heading3"/>
      </w:pPr>
      <w:bookmarkStart w:id="1440" w:name="_Toc20396280"/>
      <w:bookmarkStart w:id="1441" w:name="_Toc29397871"/>
      <w:bookmarkStart w:id="1442" w:name="_Toc29398993"/>
      <w:bookmarkStart w:id="1443" w:name="_Toc36649003"/>
      <w:bookmarkStart w:id="1444" w:name="_Toc36654791"/>
      <w:bookmarkStart w:id="1445" w:name="_Toc44961061"/>
      <w:bookmarkStart w:id="1446" w:name="_Toc50982702"/>
      <w:bookmarkStart w:id="1447" w:name="_Toc50984873"/>
      <w:bookmarkStart w:id="1448" w:name="_Toc57112140"/>
      <w:bookmarkStart w:id="1449" w:name="_Toc146299176"/>
      <w:r>
        <w:lastRenderedPageBreak/>
        <w:t>5.3</w:t>
      </w:r>
      <w:r w:rsidRPr="006A4E13">
        <w:t>.5</w:t>
      </w:r>
      <w:r w:rsidRPr="006A4E13">
        <w:tab/>
        <w:t>UE identification by SUCI in response to IDENTITY REQUEST message with T3519 timer expiry</w:t>
      </w:r>
      <w:bookmarkEnd w:id="1427"/>
      <w:bookmarkEnd w:id="1440"/>
      <w:bookmarkEnd w:id="1441"/>
      <w:bookmarkEnd w:id="1442"/>
      <w:bookmarkEnd w:id="1443"/>
      <w:bookmarkEnd w:id="1444"/>
      <w:bookmarkEnd w:id="1445"/>
      <w:bookmarkEnd w:id="1446"/>
      <w:bookmarkEnd w:id="1447"/>
      <w:bookmarkEnd w:id="1448"/>
      <w:bookmarkEnd w:id="1449"/>
    </w:p>
    <w:p w14:paraId="77D36BA1" w14:textId="77777777" w:rsidR="00BD7469" w:rsidRPr="006A4E13" w:rsidRDefault="00BD7469" w:rsidP="00BD7469">
      <w:pPr>
        <w:pStyle w:val="Heading4"/>
      </w:pPr>
      <w:bookmarkStart w:id="1450" w:name="_Toc10738430"/>
      <w:bookmarkStart w:id="1451" w:name="_Toc20396281"/>
      <w:bookmarkStart w:id="1452" w:name="_Toc29397872"/>
      <w:bookmarkStart w:id="1453" w:name="_Toc29398994"/>
      <w:bookmarkStart w:id="1454" w:name="_Toc36649004"/>
      <w:bookmarkStart w:id="1455" w:name="_Toc36654792"/>
      <w:bookmarkStart w:id="1456" w:name="_Toc44961062"/>
      <w:bookmarkStart w:id="1457" w:name="_Toc50982703"/>
      <w:bookmarkStart w:id="1458" w:name="_Toc50984874"/>
      <w:bookmarkStart w:id="1459" w:name="_Toc57112141"/>
      <w:bookmarkStart w:id="1460" w:name="_Toc146299177"/>
      <w:bookmarkEnd w:id="1428"/>
      <w:r>
        <w:t>5.3</w:t>
      </w:r>
      <w:r w:rsidRPr="006A4E13">
        <w:t>.5.1</w:t>
      </w:r>
      <w:r w:rsidRPr="006A4E13">
        <w:tab/>
        <w:t>Definition and applicability</w:t>
      </w:r>
      <w:bookmarkEnd w:id="1450"/>
      <w:bookmarkEnd w:id="1451"/>
      <w:bookmarkEnd w:id="1452"/>
      <w:bookmarkEnd w:id="1453"/>
      <w:bookmarkEnd w:id="1454"/>
      <w:bookmarkEnd w:id="1455"/>
      <w:bookmarkEnd w:id="1456"/>
      <w:bookmarkEnd w:id="1457"/>
      <w:bookmarkEnd w:id="1458"/>
      <w:bookmarkEnd w:id="1459"/>
      <w:bookmarkEnd w:id="1460"/>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1" w:name="_Toc20396282"/>
      <w:bookmarkStart w:id="1462" w:name="_Toc29397873"/>
      <w:bookmarkStart w:id="1463" w:name="_Toc29398995"/>
      <w:bookmarkStart w:id="1464" w:name="_Toc36649005"/>
      <w:bookmarkStart w:id="1465" w:name="_Toc36654793"/>
      <w:bookmarkStart w:id="1466" w:name="_Toc44961063"/>
      <w:bookmarkStart w:id="1467" w:name="_Toc50982704"/>
      <w:bookmarkStart w:id="1468" w:name="_Toc50984875"/>
      <w:bookmarkStart w:id="1469" w:name="_Toc57112142"/>
      <w:bookmarkStart w:id="1470" w:name="_Toc146299178"/>
      <w:bookmarkStart w:id="1471" w:name="_Hlk5099286"/>
      <w:bookmarkStart w:id="1472" w:name="_Toc10738436"/>
      <w:bookmarkStart w:id="1473" w:name="_Hlk2083598"/>
      <w:r w:rsidRPr="00FC266F">
        <w:t>5.3.5.2</w:t>
      </w:r>
      <w:r w:rsidRPr="00FC266F">
        <w:tab/>
        <w:t>Conformance requirement</w:t>
      </w:r>
      <w:bookmarkEnd w:id="1461"/>
      <w:bookmarkEnd w:id="1462"/>
      <w:bookmarkEnd w:id="1463"/>
      <w:bookmarkEnd w:id="1464"/>
      <w:bookmarkEnd w:id="1465"/>
      <w:bookmarkEnd w:id="1466"/>
      <w:bookmarkEnd w:id="1467"/>
      <w:bookmarkEnd w:id="1468"/>
      <w:bookmarkEnd w:id="1469"/>
      <w:bookmarkEnd w:id="1470"/>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4" w:name="_Toc10738431"/>
      <w:bookmarkStart w:id="1475"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6"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7" w:name="_Toc29397874"/>
      <w:bookmarkStart w:id="1478" w:name="_Toc29398996"/>
      <w:bookmarkStart w:id="1479" w:name="_Toc36649006"/>
      <w:bookmarkStart w:id="1480" w:name="_Toc36654794"/>
      <w:bookmarkEnd w:id="1476"/>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1" w:name="_Toc44961064"/>
      <w:bookmarkStart w:id="1482" w:name="_Toc50982705"/>
      <w:bookmarkStart w:id="1483" w:name="_Toc50984876"/>
      <w:bookmarkStart w:id="1484" w:name="_Toc57112143"/>
      <w:bookmarkStart w:id="1485" w:name="_Toc146299179"/>
      <w:r w:rsidRPr="00FC266F">
        <w:t>5.3.5.3</w:t>
      </w:r>
      <w:r w:rsidRPr="00FC266F">
        <w:tab/>
        <w:t>Test purpose</w:t>
      </w:r>
      <w:bookmarkEnd w:id="1474"/>
      <w:bookmarkEnd w:id="1475"/>
      <w:bookmarkEnd w:id="1477"/>
      <w:bookmarkEnd w:id="1478"/>
      <w:bookmarkEnd w:id="1479"/>
      <w:bookmarkEnd w:id="1480"/>
      <w:bookmarkEnd w:id="1481"/>
      <w:bookmarkEnd w:id="1482"/>
      <w:bookmarkEnd w:id="1483"/>
      <w:bookmarkEnd w:id="1484"/>
      <w:bookmarkEnd w:id="1485"/>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lastRenderedPageBreak/>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6" w:name="_Toc10738432"/>
      <w:bookmarkStart w:id="1487" w:name="_Toc20396284"/>
      <w:bookmarkStart w:id="1488" w:name="_Toc29397875"/>
      <w:bookmarkStart w:id="1489" w:name="_Toc29398997"/>
      <w:bookmarkStart w:id="1490" w:name="_Toc36649007"/>
      <w:bookmarkStart w:id="1491" w:name="_Toc36654795"/>
      <w:bookmarkStart w:id="1492" w:name="_Toc44961065"/>
      <w:bookmarkStart w:id="1493" w:name="_Toc50982706"/>
      <w:bookmarkStart w:id="1494" w:name="_Toc50984877"/>
      <w:bookmarkStart w:id="1495" w:name="_Toc57112144"/>
      <w:bookmarkStart w:id="1496" w:name="_Toc146299180"/>
      <w:r>
        <w:t>5.3</w:t>
      </w:r>
      <w:r w:rsidRPr="006A4E13">
        <w:t>.5.4</w:t>
      </w:r>
      <w:r w:rsidRPr="006A4E13">
        <w:tab/>
        <w:t>Method of test</w:t>
      </w:r>
      <w:bookmarkEnd w:id="1486"/>
      <w:bookmarkEnd w:id="1487"/>
      <w:bookmarkEnd w:id="1488"/>
      <w:bookmarkEnd w:id="1489"/>
      <w:bookmarkEnd w:id="1490"/>
      <w:bookmarkEnd w:id="1491"/>
      <w:bookmarkEnd w:id="1492"/>
      <w:bookmarkEnd w:id="1493"/>
      <w:bookmarkEnd w:id="1494"/>
      <w:bookmarkEnd w:id="1495"/>
      <w:bookmarkEnd w:id="1496"/>
    </w:p>
    <w:p w14:paraId="6EE8AE3C" w14:textId="77777777" w:rsidR="00BD7469" w:rsidRPr="006A4E13" w:rsidRDefault="00BD7469" w:rsidP="00BD7469">
      <w:pPr>
        <w:pStyle w:val="Heading5"/>
      </w:pPr>
      <w:bookmarkStart w:id="1497" w:name="_Toc10738433"/>
      <w:bookmarkStart w:id="1498" w:name="_Toc20396285"/>
      <w:bookmarkStart w:id="1499" w:name="_Toc29397876"/>
      <w:bookmarkStart w:id="1500" w:name="_Toc29398998"/>
      <w:bookmarkStart w:id="1501" w:name="_Toc36649008"/>
      <w:bookmarkStart w:id="1502" w:name="_Toc36654796"/>
      <w:bookmarkStart w:id="1503" w:name="_Toc44961066"/>
      <w:bookmarkStart w:id="1504" w:name="_Toc50982707"/>
      <w:bookmarkStart w:id="1505" w:name="_Toc50984878"/>
      <w:bookmarkStart w:id="1506" w:name="_Toc57112145"/>
      <w:bookmarkStart w:id="1507" w:name="_Toc146299181"/>
      <w:r>
        <w:t>5.3</w:t>
      </w:r>
      <w:r w:rsidRPr="006A4E13">
        <w:t>.5.4.1</w:t>
      </w:r>
      <w:r w:rsidRPr="006A4E13">
        <w:tab/>
        <w:t>Initial conditions</w:t>
      </w:r>
      <w:bookmarkEnd w:id="1497"/>
      <w:bookmarkEnd w:id="1498"/>
      <w:bookmarkEnd w:id="1499"/>
      <w:bookmarkEnd w:id="1500"/>
      <w:bookmarkEnd w:id="1501"/>
      <w:bookmarkEnd w:id="1502"/>
      <w:bookmarkEnd w:id="1503"/>
      <w:bookmarkEnd w:id="1504"/>
      <w:bookmarkEnd w:id="1505"/>
      <w:bookmarkEnd w:id="1506"/>
      <w:bookmarkEnd w:id="1507"/>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5AA54FAD" w14:textId="77777777" w:rsidR="00BD7469" w:rsidRPr="002142BE" w:rsidRDefault="00BD7469" w:rsidP="00BD746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2EE8C7F" w14:textId="77777777" w:rsidR="00BD7469" w:rsidRDefault="00BD7469" w:rsidP="00BD7469">
      <w:pPr>
        <w:pStyle w:val="B1"/>
      </w:pPr>
      <w:r>
        <w:t>Logically:</w:t>
      </w:r>
      <w:r>
        <w:tab/>
      </w:r>
    </w:p>
    <w:p w14:paraId="6490A626" w14:textId="13A17A63"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C42DA9F" w14:textId="7AD3098B" w:rsidR="00BD7469" w:rsidRPr="00943C8E" w:rsidRDefault="00BD7469" w:rsidP="00BD7469">
      <w:pPr>
        <w:pStyle w:val="B2"/>
      </w:pPr>
      <w:r>
        <w:tab/>
        <w:t>TAI:</w:t>
      </w:r>
      <w:r w:rsidR="0046266F">
        <w:tab/>
      </w:r>
      <w:r w:rsidR="0046266F">
        <w:tab/>
      </w:r>
      <w:r>
        <w:t>244 083 000001</w:t>
      </w:r>
    </w:p>
    <w:p w14:paraId="4BC9BEEE" w14:textId="6C894481"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15AEA102"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7814346E" w14:textId="77777777" w:rsidTr="006D15BF">
        <w:tc>
          <w:tcPr>
            <w:tcW w:w="959" w:type="dxa"/>
          </w:tcPr>
          <w:p w14:paraId="67637675"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6DC45133"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1F6C048B"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0DF71B7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BE49AD0"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6C13F274"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544944A0"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19DA8AF7"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7011DB3A"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40BDCDA" w14:textId="77777777" w:rsidTr="006D15BF">
        <w:tc>
          <w:tcPr>
            <w:tcW w:w="959" w:type="dxa"/>
          </w:tcPr>
          <w:p w14:paraId="3A2C639C"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53F6370E"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7AAF6B2"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4C6BFA3"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37B2BA2A"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5E9CB0F4"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3C3D565C"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1826D97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71A677"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75E6393E" w14:textId="77777777" w:rsidTr="006D15BF">
        <w:tc>
          <w:tcPr>
            <w:tcW w:w="959" w:type="dxa"/>
          </w:tcPr>
          <w:p w14:paraId="262464D3" w14:textId="77777777" w:rsidR="00BD7469" w:rsidRPr="0008759E" w:rsidRDefault="00BD7469" w:rsidP="006D15BF">
            <w:pPr>
              <w:keepNext/>
              <w:keepLines/>
              <w:spacing w:after="0"/>
              <w:rPr>
                <w:rFonts w:ascii="Arial" w:hAnsi="Arial"/>
                <w:sz w:val="18"/>
              </w:rPr>
            </w:pPr>
          </w:p>
        </w:tc>
        <w:tc>
          <w:tcPr>
            <w:tcW w:w="717" w:type="dxa"/>
          </w:tcPr>
          <w:p w14:paraId="5D3CAD05"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7BC685C2"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0A0667BB"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2C614F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741F7C74"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76F672D6"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67A06FF4"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10F3D95B"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19C7B6F4" w14:textId="77777777" w:rsidTr="006D15BF">
        <w:tc>
          <w:tcPr>
            <w:tcW w:w="959" w:type="dxa"/>
          </w:tcPr>
          <w:p w14:paraId="1C2F00C7" w14:textId="77777777" w:rsidR="00BD7469" w:rsidRPr="0008759E" w:rsidRDefault="00BD7469" w:rsidP="006D15BF">
            <w:pPr>
              <w:keepNext/>
              <w:keepLines/>
              <w:spacing w:after="0"/>
              <w:rPr>
                <w:rFonts w:ascii="Arial" w:hAnsi="Arial"/>
                <w:sz w:val="18"/>
              </w:rPr>
            </w:pPr>
          </w:p>
        </w:tc>
        <w:tc>
          <w:tcPr>
            <w:tcW w:w="717" w:type="dxa"/>
          </w:tcPr>
          <w:p w14:paraId="523D9281"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1F2A5241"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5A256F7"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FEF02EB"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7F4FCC41"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335BE67B"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67A5C2BD"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5D2CC67E"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773C653" w14:textId="77777777" w:rsidTr="006D15BF">
        <w:tc>
          <w:tcPr>
            <w:tcW w:w="959" w:type="dxa"/>
          </w:tcPr>
          <w:p w14:paraId="1DC266B0" w14:textId="77777777" w:rsidR="00BD7469" w:rsidRPr="0008759E" w:rsidRDefault="00BD7469" w:rsidP="006D15BF">
            <w:pPr>
              <w:keepNext/>
              <w:keepLines/>
              <w:spacing w:after="0"/>
              <w:rPr>
                <w:rFonts w:ascii="Arial" w:hAnsi="Arial"/>
                <w:sz w:val="18"/>
              </w:rPr>
            </w:pPr>
          </w:p>
        </w:tc>
        <w:tc>
          <w:tcPr>
            <w:tcW w:w="717" w:type="dxa"/>
          </w:tcPr>
          <w:p w14:paraId="45EA42AE"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470CF7C2"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5789B28E"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893CCB3"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3920C412" w14:textId="77777777" w:rsidR="00BD7469" w:rsidRDefault="00BD7469" w:rsidP="006D15BF">
            <w:pPr>
              <w:keepNext/>
              <w:keepLines/>
              <w:spacing w:after="0"/>
              <w:rPr>
                <w:rFonts w:ascii="Arial" w:hAnsi="Arial"/>
                <w:sz w:val="18"/>
              </w:rPr>
            </w:pPr>
          </w:p>
        </w:tc>
        <w:tc>
          <w:tcPr>
            <w:tcW w:w="717" w:type="dxa"/>
          </w:tcPr>
          <w:p w14:paraId="390EC699" w14:textId="77777777" w:rsidR="00BD7469" w:rsidRPr="00C75289" w:rsidRDefault="00BD7469" w:rsidP="006D15BF">
            <w:pPr>
              <w:keepNext/>
              <w:keepLines/>
              <w:spacing w:after="0"/>
              <w:rPr>
                <w:rFonts w:ascii="Arial" w:hAnsi="Arial"/>
                <w:sz w:val="18"/>
              </w:rPr>
            </w:pPr>
          </w:p>
        </w:tc>
        <w:tc>
          <w:tcPr>
            <w:tcW w:w="717" w:type="dxa"/>
          </w:tcPr>
          <w:p w14:paraId="06E5B02E" w14:textId="77777777" w:rsidR="00BD7469" w:rsidRDefault="00BD7469" w:rsidP="006D15BF">
            <w:pPr>
              <w:keepNext/>
              <w:keepLines/>
              <w:spacing w:after="0"/>
              <w:rPr>
                <w:rFonts w:ascii="Arial" w:hAnsi="Arial"/>
                <w:sz w:val="18"/>
              </w:rPr>
            </w:pPr>
          </w:p>
        </w:tc>
        <w:tc>
          <w:tcPr>
            <w:tcW w:w="717" w:type="dxa"/>
          </w:tcPr>
          <w:p w14:paraId="34A48AF6" w14:textId="77777777" w:rsidR="00BD7469" w:rsidRPr="00C75289" w:rsidRDefault="00BD7469" w:rsidP="006D15BF">
            <w:pPr>
              <w:keepNext/>
              <w:keepLines/>
              <w:spacing w:after="0"/>
              <w:rPr>
                <w:rFonts w:ascii="Arial" w:hAnsi="Arial"/>
                <w:sz w:val="18"/>
              </w:rPr>
            </w:pPr>
          </w:p>
        </w:tc>
      </w:tr>
      <w:tr w:rsidR="00BD7469" w:rsidRPr="00943C8E" w14:paraId="4641132D" w14:textId="77777777" w:rsidTr="006D15BF">
        <w:tc>
          <w:tcPr>
            <w:tcW w:w="959" w:type="dxa"/>
          </w:tcPr>
          <w:p w14:paraId="1F8C3885" w14:textId="77777777" w:rsidR="00BD7469" w:rsidRPr="0008759E" w:rsidRDefault="00BD7469" w:rsidP="006D15BF">
            <w:pPr>
              <w:keepNext/>
              <w:keepLines/>
              <w:spacing w:after="0"/>
              <w:rPr>
                <w:rFonts w:ascii="Arial" w:hAnsi="Arial"/>
                <w:sz w:val="18"/>
              </w:rPr>
            </w:pPr>
          </w:p>
        </w:tc>
        <w:tc>
          <w:tcPr>
            <w:tcW w:w="717" w:type="dxa"/>
          </w:tcPr>
          <w:p w14:paraId="6160FC0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60B1EE89"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2518F4FB"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497B1AA6"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12BA2780" w14:textId="77777777" w:rsidR="00BD7469" w:rsidRPr="0008759E" w:rsidRDefault="00BD7469" w:rsidP="006D15BF">
            <w:pPr>
              <w:keepNext/>
              <w:keepLines/>
              <w:spacing w:after="0"/>
              <w:rPr>
                <w:rFonts w:ascii="Arial" w:hAnsi="Arial"/>
                <w:sz w:val="18"/>
              </w:rPr>
            </w:pPr>
          </w:p>
        </w:tc>
        <w:tc>
          <w:tcPr>
            <w:tcW w:w="717" w:type="dxa"/>
          </w:tcPr>
          <w:p w14:paraId="0A8A2123" w14:textId="77777777" w:rsidR="00BD7469" w:rsidRPr="0008759E" w:rsidRDefault="00BD7469" w:rsidP="006D15BF">
            <w:pPr>
              <w:keepNext/>
              <w:keepLines/>
              <w:spacing w:after="0"/>
              <w:rPr>
                <w:rFonts w:ascii="Arial" w:hAnsi="Arial"/>
                <w:sz w:val="18"/>
              </w:rPr>
            </w:pPr>
          </w:p>
        </w:tc>
        <w:tc>
          <w:tcPr>
            <w:tcW w:w="717" w:type="dxa"/>
          </w:tcPr>
          <w:p w14:paraId="7025E1B3" w14:textId="77777777" w:rsidR="00BD7469" w:rsidRPr="0008759E" w:rsidRDefault="00BD7469" w:rsidP="006D15BF">
            <w:pPr>
              <w:keepNext/>
              <w:keepLines/>
              <w:spacing w:after="0"/>
              <w:rPr>
                <w:rFonts w:ascii="Arial" w:hAnsi="Arial"/>
                <w:sz w:val="18"/>
              </w:rPr>
            </w:pPr>
          </w:p>
        </w:tc>
        <w:tc>
          <w:tcPr>
            <w:tcW w:w="717" w:type="dxa"/>
          </w:tcPr>
          <w:p w14:paraId="785093C0" w14:textId="77777777" w:rsidR="00BD7469" w:rsidRPr="0008759E" w:rsidRDefault="00BD7469" w:rsidP="006D15BF">
            <w:pPr>
              <w:keepNext/>
              <w:keepLines/>
              <w:spacing w:after="0"/>
              <w:rPr>
                <w:rFonts w:ascii="Arial" w:hAnsi="Arial"/>
                <w:sz w:val="18"/>
              </w:rPr>
            </w:pPr>
          </w:p>
        </w:tc>
      </w:tr>
    </w:tbl>
    <w:p w14:paraId="49898AE0" w14:textId="77777777" w:rsidR="00BD7469" w:rsidRDefault="00BD7469" w:rsidP="00BD7469">
      <w:pPr>
        <w:rPr>
          <w:b/>
        </w:rPr>
      </w:pPr>
    </w:p>
    <w:p w14:paraId="6B52AA38" w14:textId="77777777" w:rsidR="00C168B2" w:rsidRPr="006A4E13" w:rsidRDefault="00BD7469" w:rsidP="00BD7469">
      <w:pPr>
        <w:spacing w:before="240"/>
      </w:pPr>
      <w:r w:rsidRPr="006A4E13">
        <w:t>The UICC is installed into the Terminal.</w:t>
      </w:r>
      <w:bookmarkStart w:id="1508" w:name="_Hlk1674598"/>
      <w:bookmarkStart w:id="1509" w:name="_Toc10738434"/>
      <w:bookmarkStart w:id="1510" w:name="_Toc20396286"/>
      <w:bookmarkStart w:id="1511" w:name="_Toc29397877"/>
      <w:bookmarkStart w:id="1512" w:name="_Toc29398999"/>
      <w:bookmarkStart w:id="1513" w:name="_Toc36649009"/>
      <w:bookmarkStart w:id="1514" w:name="_Toc36654797"/>
      <w:bookmarkStart w:id="1515" w:name="_Toc44961067"/>
      <w:bookmarkStart w:id="1516" w:name="_Toc50982708"/>
      <w:bookmarkStart w:id="1517" w:name="_Toc50984879"/>
      <w:bookmarkStart w:id="1518" w:name="_Toc57112146"/>
    </w:p>
    <w:p w14:paraId="1D686082" w14:textId="5D592845" w:rsidR="00BD7469" w:rsidRPr="00FC266F" w:rsidRDefault="00BD7469" w:rsidP="00BD7469">
      <w:pPr>
        <w:pStyle w:val="Heading5"/>
      </w:pPr>
      <w:bookmarkStart w:id="1519" w:name="_Toc146299182"/>
      <w:r>
        <w:t>5</w:t>
      </w:r>
      <w:r w:rsidRPr="00FC266F">
        <w:t>.3.5.4.2</w:t>
      </w:r>
      <w:bookmarkEnd w:id="1508"/>
      <w:r w:rsidRPr="00FC266F">
        <w:tab/>
        <w:t>Procedure</w:t>
      </w:r>
      <w:bookmarkEnd w:id="1509"/>
      <w:bookmarkEnd w:id="1510"/>
      <w:bookmarkEnd w:id="1511"/>
      <w:bookmarkEnd w:id="1512"/>
      <w:bookmarkEnd w:id="1513"/>
      <w:bookmarkEnd w:id="1514"/>
      <w:bookmarkEnd w:id="1515"/>
      <w:bookmarkEnd w:id="1516"/>
      <w:bookmarkEnd w:id="1517"/>
      <w:bookmarkEnd w:id="1518"/>
      <w:bookmarkEnd w:id="1519"/>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20" w:name="_Toc10738435"/>
      <w:bookmarkStart w:id="152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lastRenderedPageBreak/>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2" w:name="_Toc29397878"/>
      <w:bookmarkStart w:id="1523" w:name="_Toc29399000"/>
      <w:bookmarkStart w:id="1524" w:name="_Toc36649010"/>
      <w:bookmarkStart w:id="1525" w:name="_Toc36654798"/>
      <w:bookmarkStart w:id="1526" w:name="_Toc44961068"/>
      <w:bookmarkStart w:id="1527" w:name="_Toc50982709"/>
      <w:bookmarkStart w:id="1528" w:name="_Toc50984880"/>
      <w:bookmarkStart w:id="1529" w:name="_Toc57112147"/>
      <w:bookmarkStart w:id="1530" w:name="_Toc146299183"/>
      <w:r w:rsidRPr="00FC266F">
        <w:t>5.3.5.5</w:t>
      </w:r>
      <w:r w:rsidRPr="00FC266F">
        <w:tab/>
        <w:t>Acceptance criteria</w:t>
      </w:r>
      <w:bookmarkEnd w:id="1520"/>
      <w:bookmarkEnd w:id="1521"/>
      <w:bookmarkEnd w:id="1522"/>
      <w:bookmarkEnd w:id="1523"/>
      <w:bookmarkEnd w:id="1524"/>
      <w:bookmarkEnd w:id="1525"/>
      <w:bookmarkEnd w:id="1526"/>
      <w:bookmarkEnd w:id="1527"/>
      <w:bookmarkEnd w:id="1528"/>
      <w:bookmarkEnd w:id="1529"/>
      <w:bookmarkEnd w:id="1530"/>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1"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2" w:name="_Toc29397879"/>
      <w:bookmarkStart w:id="1533" w:name="_Toc29399001"/>
      <w:bookmarkStart w:id="1534" w:name="_Toc36649011"/>
      <w:bookmarkStart w:id="1535" w:name="_Toc36654799"/>
      <w:bookmarkStart w:id="1536" w:name="_Toc44961069"/>
      <w:bookmarkStart w:id="1537" w:name="_Toc50982710"/>
      <w:bookmarkStart w:id="1538" w:name="_Toc50984881"/>
      <w:bookmarkStart w:id="1539" w:name="_Toc57112148"/>
      <w:bookmarkStart w:id="1540" w:name="_Toc146299184"/>
      <w:r>
        <w:t>5.3</w:t>
      </w:r>
      <w:r w:rsidRPr="006A4E13">
        <w:t>.6</w:t>
      </w:r>
      <w:bookmarkEnd w:id="1471"/>
      <w:r w:rsidRPr="006A4E13">
        <w:tab/>
        <w:t>UE identification by SUCI in response to IDENTITY REQUEST message and AUTHENTICATION REJECT</w:t>
      </w:r>
      <w:bookmarkEnd w:id="1472"/>
      <w:bookmarkEnd w:id="1531"/>
      <w:bookmarkEnd w:id="1532"/>
      <w:bookmarkEnd w:id="1533"/>
      <w:bookmarkEnd w:id="1534"/>
      <w:bookmarkEnd w:id="1535"/>
      <w:bookmarkEnd w:id="1536"/>
      <w:bookmarkEnd w:id="1537"/>
      <w:bookmarkEnd w:id="1538"/>
      <w:bookmarkEnd w:id="1539"/>
      <w:bookmarkEnd w:id="1540"/>
    </w:p>
    <w:p w14:paraId="37074C59" w14:textId="77777777" w:rsidR="00BD7469" w:rsidRPr="006A4E13" w:rsidRDefault="00BD7469" w:rsidP="00BD7469">
      <w:pPr>
        <w:pStyle w:val="Heading4"/>
      </w:pPr>
      <w:bookmarkStart w:id="1541" w:name="_Toc10738437"/>
      <w:bookmarkStart w:id="1542" w:name="_Toc20396289"/>
      <w:bookmarkStart w:id="1543" w:name="_Toc29397880"/>
      <w:bookmarkStart w:id="1544" w:name="_Toc29399002"/>
      <w:bookmarkStart w:id="1545" w:name="_Toc36649012"/>
      <w:bookmarkStart w:id="1546" w:name="_Toc36654800"/>
      <w:bookmarkStart w:id="1547" w:name="_Toc44961070"/>
      <w:bookmarkStart w:id="1548" w:name="_Toc50982711"/>
      <w:bookmarkStart w:id="1549" w:name="_Toc50984882"/>
      <w:bookmarkStart w:id="1550" w:name="_Toc57112149"/>
      <w:bookmarkStart w:id="1551" w:name="_Toc146299185"/>
      <w:bookmarkEnd w:id="1473"/>
      <w:r>
        <w:t>5.3</w:t>
      </w:r>
      <w:r w:rsidRPr="006A4E13">
        <w:t>.</w:t>
      </w:r>
      <w:r>
        <w:t>6</w:t>
      </w:r>
      <w:r w:rsidRPr="006A4E13">
        <w:t>.1</w:t>
      </w:r>
      <w:r w:rsidRPr="006A4E13">
        <w:tab/>
        <w:t>Definition and applicability</w:t>
      </w:r>
      <w:bookmarkEnd w:id="1541"/>
      <w:bookmarkEnd w:id="1542"/>
      <w:bookmarkEnd w:id="1543"/>
      <w:bookmarkEnd w:id="1544"/>
      <w:bookmarkEnd w:id="1545"/>
      <w:bookmarkEnd w:id="1546"/>
      <w:bookmarkEnd w:id="1547"/>
      <w:bookmarkEnd w:id="1548"/>
      <w:bookmarkEnd w:id="1549"/>
      <w:bookmarkEnd w:id="1550"/>
      <w:bookmarkEnd w:id="1551"/>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2" w:name="_Toc10738438"/>
      <w:bookmarkStart w:id="1553" w:name="_Toc20396290"/>
      <w:bookmarkStart w:id="1554" w:name="_Toc29397881"/>
      <w:bookmarkStart w:id="1555" w:name="_Toc29399003"/>
      <w:bookmarkStart w:id="1556" w:name="_Toc36649013"/>
      <w:bookmarkStart w:id="1557" w:name="_Toc36654801"/>
      <w:bookmarkStart w:id="1558" w:name="_Toc44961071"/>
      <w:bookmarkStart w:id="1559" w:name="_Toc50982712"/>
      <w:bookmarkStart w:id="1560" w:name="_Toc50984883"/>
      <w:bookmarkStart w:id="1561" w:name="_Toc57112150"/>
      <w:bookmarkStart w:id="1562" w:name="_Toc10738443"/>
    </w:p>
    <w:p w14:paraId="28E2E7C9" w14:textId="7F6F4CC6" w:rsidR="00BD7469" w:rsidRPr="006A4E13" w:rsidRDefault="00BD7469" w:rsidP="00BD7469">
      <w:pPr>
        <w:pStyle w:val="Heading4"/>
      </w:pPr>
      <w:bookmarkStart w:id="1563" w:name="_Toc146299186"/>
      <w:r>
        <w:t>5.3</w:t>
      </w:r>
      <w:r w:rsidRPr="006A4E13">
        <w:t>.</w:t>
      </w:r>
      <w:r>
        <w:t>6</w:t>
      </w:r>
      <w:r w:rsidRPr="006A4E13">
        <w:t>.2</w:t>
      </w:r>
      <w:r>
        <w:tab/>
      </w:r>
      <w:r w:rsidRPr="006A4E13">
        <w:t>Conformance requirement</w:t>
      </w:r>
      <w:bookmarkEnd w:id="1552"/>
      <w:bookmarkEnd w:id="1553"/>
      <w:bookmarkEnd w:id="1554"/>
      <w:bookmarkEnd w:id="1555"/>
      <w:bookmarkEnd w:id="1556"/>
      <w:bookmarkEnd w:id="1557"/>
      <w:bookmarkEnd w:id="1558"/>
      <w:bookmarkEnd w:id="1559"/>
      <w:bookmarkEnd w:id="1560"/>
      <w:bookmarkEnd w:id="1561"/>
      <w:bookmarkEnd w:id="1563"/>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4"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4"/>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lastRenderedPageBreak/>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5" w:name="_Toc10738439"/>
      <w:bookmarkStart w:id="1566" w:name="_Toc20396291"/>
      <w:bookmarkStart w:id="1567" w:name="_Toc29397882"/>
      <w:bookmarkStart w:id="1568" w:name="_Toc29399004"/>
      <w:bookmarkStart w:id="1569" w:name="_Toc36649014"/>
      <w:bookmarkStart w:id="1570" w:name="_Toc36654802"/>
      <w:bookmarkStart w:id="1571" w:name="_Toc44961072"/>
      <w:bookmarkStart w:id="1572" w:name="_Toc50982713"/>
      <w:bookmarkStart w:id="1573" w:name="_Toc50984884"/>
      <w:bookmarkStart w:id="1574" w:name="_Toc57112151"/>
      <w:bookmarkStart w:id="1575" w:name="_Toc146299187"/>
      <w:r>
        <w:t>5.3</w:t>
      </w:r>
      <w:r w:rsidRPr="006A4E13">
        <w:t>.</w:t>
      </w:r>
      <w:r>
        <w:t>6</w:t>
      </w:r>
      <w:r w:rsidRPr="006A4E13">
        <w:t>.3</w:t>
      </w:r>
      <w:r w:rsidRPr="006A4E13">
        <w:tab/>
        <w:t>Test purpose</w:t>
      </w:r>
      <w:bookmarkEnd w:id="1565"/>
      <w:bookmarkEnd w:id="1566"/>
      <w:bookmarkEnd w:id="1567"/>
      <w:bookmarkEnd w:id="1568"/>
      <w:bookmarkEnd w:id="1569"/>
      <w:bookmarkEnd w:id="1570"/>
      <w:bookmarkEnd w:id="1571"/>
      <w:bookmarkEnd w:id="1572"/>
      <w:bookmarkEnd w:id="1573"/>
      <w:bookmarkEnd w:id="1574"/>
      <w:bookmarkEnd w:id="1575"/>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6" w:name="_Toc10738440"/>
      <w:bookmarkStart w:id="1577" w:name="_Toc20396292"/>
      <w:bookmarkStart w:id="1578" w:name="_Toc29397883"/>
      <w:bookmarkStart w:id="1579" w:name="_Toc29399005"/>
      <w:bookmarkStart w:id="1580" w:name="_Toc36649015"/>
      <w:bookmarkStart w:id="1581" w:name="_Toc36654803"/>
      <w:bookmarkStart w:id="1582" w:name="_Toc44961073"/>
      <w:bookmarkStart w:id="1583" w:name="_Toc50982714"/>
      <w:bookmarkStart w:id="1584" w:name="_Toc50984885"/>
      <w:bookmarkStart w:id="1585" w:name="_Toc57112152"/>
      <w:bookmarkStart w:id="1586" w:name="_Toc146299188"/>
      <w:r>
        <w:t>5.3</w:t>
      </w:r>
      <w:r w:rsidRPr="006A4E13">
        <w:t>.</w:t>
      </w:r>
      <w:r>
        <w:t>6</w:t>
      </w:r>
      <w:r w:rsidRPr="006A4E13">
        <w:t>.4</w:t>
      </w:r>
      <w:r w:rsidRPr="006A4E13">
        <w:tab/>
        <w:t>Method of test</w:t>
      </w:r>
      <w:bookmarkEnd w:id="1576"/>
      <w:bookmarkEnd w:id="1577"/>
      <w:bookmarkEnd w:id="1578"/>
      <w:bookmarkEnd w:id="1579"/>
      <w:bookmarkEnd w:id="1580"/>
      <w:bookmarkEnd w:id="1581"/>
      <w:bookmarkEnd w:id="1582"/>
      <w:bookmarkEnd w:id="1583"/>
      <w:bookmarkEnd w:id="1584"/>
      <w:bookmarkEnd w:id="1585"/>
      <w:bookmarkEnd w:id="1586"/>
    </w:p>
    <w:p w14:paraId="73A21F32" w14:textId="77777777" w:rsidR="00BD7469" w:rsidRPr="006A4E13" w:rsidRDefault="00BD7469" w:rsidP="00BD7469">
      <w:pPr>
        <w:pStyle w:val="Heading5"/>
      </w:pPr>
      <w:bookmarkStart w:id="1587" w:name="_Toc10738441"/>
      <w:bookmarkStart w:id="1588" w:name="_Toc20396293"/>
      <w:bookmarkStart w:id="1589" w:name="_Toc29397884"/>
      <w:bookmarkStart w:id="1590" w:name="_Toc29399006"/>
      <w:bookmarkStart w:id="1591" w:name="_Toc36649016"/>
      <w:bookmarkStart w:id="1592" w:name="_Toc36654804"/>
      <w:bookmarkStart w:id="1593" w:name="_Toc44961074"/>
      <w:bookmarkStart w:id="1594" w:name="_Toc50982715"/>
      <w:bookmarkStart w:id="1595" w:name="_Toc50984886"/>
      <w:bookmarkStart w:id="1596" w:name="_Toc57112153"/>
      <w:bookmarkStart w:id="1597" w:name="_Toc146299189"/>
      <w:r>
        <w:t>5.3</w:t>
      </w:r>
      <w:r w:rsidRPr="006A4E13">
        <w:t>.</w:t>
      </w:r>
      <w:r>
        <w:t>6</w:t>
      </w:r>
      <w:r w:rsidRPr="006A4E13">
        <w:t>.4.1</w:t>
      </w:r>
      <w:r w:rsidRPr="006A4E13">
        <w:tab/>
        <w:t>Initial conditions</w:t>
      </w:r>
      <w:bookmarkEnd w:id="1587"/>
      <w:bookmarkEnd w:id="1588"/>
      <w:bookmarkEnd w:id="1589"/>
      <w:bookmarkEnd w:id="1590"/>
      <w:bookmarkEnd w:id="1591"/>
      <w:bookmarkEnd w:id="1592"/>
      <w:bookmarkEnd w:id="1593"/>
      <w:bookmarkEnd w:id="1594"/>
      <w:bookmarkEnd w:id="1595"/>
      <w:bookmarkEnd w:id="1596"/>
      <w:bookmarkEnd w:id="1597"/>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8"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8"/>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05AF281" w14:textId="77777777" w:rsidR="00BD7469" w:rsidRPr="006D217E" w:rsidRDefault="00BD7469" w:rsidP="00BD7469">
      <w:pPr>
        <w:rPr>
          <w:b/>
        </w:rPr>
      </w:pPr>
      <w:r w:rsidRPr="006D217E">
        <w:rPr>
          <w:b/>
        </w:rPr>
        <w:t>EF</w:t>
      </w:r>
      <w:r w:rsidRPr="006D217E">
        <w:rPr>
          <w:rFonts w:ascii="Arial" w:hAnsi="Arial" w:cs="Arial"/>
          <w:sz w:val="24"/>
          <w:szCs w:val="24"/>
          <w:vertAlign w:val="subscript"/>
        </w:rPr>
        <w:t>5GS3GPPLOCI</w:t>
      </w:r>
      <w:r w:rsidRPr="006D217E">
        <w:rPr>
          <w:b/>
        </w:rPr>
        <w:t xml:space="preserve"> (5GS 3GPP location information)</w:t>
      </w:r>
    </w:p>
    <w:p w14:paraId="4C160E23" w14:textId="77777777" w:rsidR="00BD7469" w:rsidRDefault="00BD7469" w:rsidP="00BD7469">
      <w:pPr>
        <w:keepLines/>
        <w:ind w:left="1702" w:hanging="1418"/>
      </w:pPr>
      <w:r>
        <w:t>Logically:</w:t>
      </w:r>
      <w:r>
        <w:tab/>
      </w:r>
    </w:p>
    <w:p w14:paraId="0529354D" w14:textId="35DEF7CD" w:rsidR="00BD7469" w:rsidRPr="00943C8E" w:rsidRDefault="00BD7469" w:rsidP="00BD7469">
      <w:pPr>
        <w:pStyle w:val="B2"/>
      </w:pPr>
      <w:r>
        <w:t>5G-GUTI:</w:t>
      </w:r>
      <w:r w:rsidR="0046266F">
        <w:tab/>
      </w:r>
      <w:r w:rsidR="0046266F">
        <w:tab/>
      </w:r>
      <w:r w:rsidRPr="00C75289">
        <w:t>244083</w:t>
      </w:r>
      <w:r>
        <w:t xml:space="preserve"> </w:t>
      </w:r>
      <w:r w:rsidRPr="00C75289">
        <w:t>00010266436587</w:t>
      </w:r>
    </w:p>
    <w:p w14:paraId="18EE839F" w14:textId="423C8D89" w:rsidR="00BD7469" w:rsidRPr="00943C8E" w:rsidRDefault="00BD7469" w:rsidP="00BD7469">
      <w:pPr>
        <w:pStyle w:val="B2"/>
      </w:pPr>
      <w:r>
        <w:tab/>
        <w:t>TAI:</w:t>
      </w:r>
      <w:r w:rsidR="0046266F">
        <w:tab/>
      </w:r>
      <w:r w:rsidR="0046266F">
        <w:tab/>
      </w:r>
      <w:r>
        <w:t>244 083 000001</w:t>
      </w:r>
    </w:p>
    <w:p w14:paraId="113C2A87" w14:textId="5439D9BD" w:rsidR="00BD7469" w:rsidRPr="0008759E" w:rsidRDefault="00BD7469" w:rsidP="00BD7469">
      <w:pPr>
        <w:pStyle w:val="B2"/>
      </w:pPr>
      <w:r>
        <w:tab/>
      </w:r>
      <w:r w:rsidRPr="00943C8E">
        <w:t>5GS update status</w:t>
      </w:r>
      <w:r>
        <w:t>:</w:t>
      </w:r>
      <w:r w:rsidR="0046266F">
        <w:tab/>
      </w:r>
      <w:r w:rsidRPr="00943C8E">
        <w:t>5U</w:t>
      </w:r>
      <w:r>
        <w:t>2</w:t>
      </w:r>
      <w:r w:rsidRPr="00943C8E">
        <w:t xml:space="preserve"> </w:t>
      </w:r>
      <w:r>
        <w:t xml:space="preserve">NOT </w:t>
      </w:r>
      <w:r w:rsidRPr="00943C8E">
        <w:t>UPDATED</w:t>
      </w:r>
    </w:p>
    <w:p w14:paraId="4C38469F"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C8E" w14:paraId="03E10ED7" w14:textId="77777777" w:rsidTr="006D15BF">
        <w:tc>
          <w:tcPr>
            <w:tcW w:w="959" w:type="dxa"/>
          </w:tcPr>
          <w:p w14:paraId="25FA29D7" w14:textId="77777777" w:rsidR="00BD7469" w:rsidRPr="0008759E" w:rsidRDefault="00BD7469" w:rsidP="006D15BF">
            <w:pPr>
              <w:keepNext/>
              <w:keepLines/>
              <w:spacing w:after="0"/>
              <w:rPr>
                <w:rFonts w:ascii="Arial" w:hAnsi="Arial"/>
                <w:sz w:val="18"/>
              </w:rPr>
            </w:pPr>
            <w:r w:rsidRPr="0008759E">
              <w:rPr>
                <w:rFonts w:ascii="Arial" w:hAnsi="Arial"/>
                <w:sz w:val="18"/>
              </w:rPr>
              <w:t>Coding:</w:t>
            </w:r>
          </w:p>
        </w:tc>
        <w:tc>
          <w:tcPr>
            <w:tcW w:w="717" w:type="dxa"/>
          </w:tcPr>
          <w:p w14:paraId="0923DC0D" w14:textId="77777777" w:rsidR="00BD7469" w:rsidRPr="006D217E" w:rsidRDefault="00BD7469" w:rsidP="006D15BF">
            <w:pPr>
              <w:keepNext/>
              <w:keepLines/>
              <w:spacing w:after="0"/>
              <w:rPr>
                <w:rFonts w:ascii="Arial" w:hAnsi="Arial"/>
                <w:b/>
                <w:sz w:val="18"/>
              </w:rPr>
            </w:pPr>
            <w:r w:rsidRPr="006D217E">
              <w:rPr>
                <w:rFonts w:ascii="Arial" w:hAnsi="Arial"/>
                <w:b/>
                <w:sz w:val="18"/>
              </w:rPr>
              <w:t>B1</w:t>
            </w:r>
          </w:p>
        </w:tc>
        <w:tc>
          <w:tcPr>
            <w:tcW w:w="717" w:type="dxa"/>
          </w:tcPr>
          <w:p w14:paraId="3FBD8204" w14:textId="77777777" w:rsidR="00BD7469" w:rsidRPr="006D217E" w:rsidRDefault="00BD7469" w:rsidP="006D15BF">
            <w:pPr>
              <w:keepNext/>
              <w:keepLines/>
              <w:spacing w:after="0"/>
              <w:rPr>
                <w:rFonts w:ascii="Arial" w:hAnsi="Arial"/>
                <w:b/>
                <w:sz w:val="18"/>
              </w:rPr>
            </w:pPr>
            <w:r w:rsidRPr="006D217E">
              <w:rPr>
                <w:rFonts w:ascii="Arial" w:hAnsi="Arial"/>
                <w:b/>
                <w:sz w:val="18"/>
              </w:rPr>
              <w:t>B2</w:t>
            </w:r>
          </w:p>
        </w:tc>
        <w:tc>
          <w:tcPr>
            <w:tcW w:w="717" w:type="dxa"/>
          </w:tcPr>
          <w:p w14:paraId="64319C22" w14:textId="77777777" w:rsidR="00BD7469" w:rsidRPr="006D217E" w:rsidRDefault="00BD7469" w:rsidP="006D15BF">
            <w:pPr>
              <w:keepNext/>
              <w:keepLines/>
              <w:spacing w:after="0"/>
              <w:rPr>
                <w:rFonts w:ascii="Arial" w:hAnsi="Arial"/>
                <w:b/>
                <w:sz w:val="18"/>
              </w:rPr>
            </w:pPr>
            <w:r w:rsidRPr="006D217E">
              <w:rPr>
                <w:rFonts w:ascii="Arial" w:hAnsi="Arial"/>
                <w:b/>
                <w:sz w:val="18"/>
              </w:rPr>
              <w:t>B3</w:t>
            </w:r>
          </w:p>
        </w:tc>
        <w:tc>
          <w:tcPr>
            <w:tcW w:w="717" w:type="dxa"/>
          </w:tcPr>
          <w:p w14:paraId="5E3FA588" w14:textId="77777777" w:rsidR="00BD7469" w:rsidRPr="006D217E" w:rsidRDefault="00BD7469" w:rsidP="006D15BF">
            <w:pPr>
              <w:keepNext/>
              <w:keepLines/>
              <w:spacing w:after="0"/>
              <w:rPr>
                <w:rFonts w:ascii="Arial" w:hAnsi="Arial"/>
                <w:b/>
                <w:sz w:val="18"/>
              </w:rPr>
            </w:pPr>
            <w:r w:rsidRPr="006D217E">
              <w:rPr>
                <w:rFonts w:ascii="Arial" w:hAnsi="Arial"/>
                <w:b/>
                <w:sz w:val="18"/>
              </w:rPr>
              <w:t>B4</w:t>
            </w:r>
          </w:p>
        </w:tc>
        <w:tc>
          <w:tcPr>
            <w:tcW w:w="717" w:type="dxa"/>
          </w:tcPr>
          <w:p w14:paraId="4ABE42CC" w14:textId="77777777" w:rsidR="00BD7469" w:rsidRPr="006D217E" w:rsidRDefault="00BD7469" w:rsidP="006D15BF">
            <w:pPr>
              <w:keepNext/>
              <w:keepLines/>
              <w:spacing w:after="0"/>
              <w:rPr>
                <w:rFonts w:ascii="Arial" w:hAnsi="Arial"/>
                <w:b/>
                <w:sz w:val="18"/>
              </w:rPr>
            </w:pPr>
            <w:r w:rsidRPr="006D217E">
              <w:rPr>
                <w:rFonts w:ascii="Arial" w:hAnsi="Arial"/>
                <w:b/>
                <w:sz w:val="18"/>
              </w:rPr>
              <w:t>B5</w:t>
            </w:r>
          </w:p>
        </w:tc>
        <w:tc>
          <w:tcPr>
            <w:tcW w:w="717" w:type="dxa"/>
          </w:tcPr>
          <w:p w14:paraId="001577A3" w14:textId="77777777" w:rsidR="00BD7469" w:rsidRPr="006D217E" w:rsidRDefault="00BD7469" w:rsidP="006D15BF">
            <w:pPr>
              <w:keepNext/>
              <w:keepLines/>
              <w:spacing w:after="0"/>
              <w:rPr>
                <w:rFonts w:ascii="Arial" w:hAnsi="Arial"/>
                <w:b/>
                <w:sz w:val="18"/>
              </w:rPr>
            </w:pPr>
            <w:r w:rsidRPr="006D217E">
              <w:rPr>
                <w:rFonts w:ascii="Arial" w:hAnsi="Arial"/>
                <w:b/>
                <w:sz w:val="18"/>
              </w:rPr>
              <w:t>B6</w:t>
            </w:r>
          </w:p>
        </w:tc>
        <w:tc>
          <w:tcPr>
            <w:tcW w:w="717" w:type="dxa"/>
          </w:tcPr>
          <w:p w14:paraId="529B4E6D" w14:textId="77777777" w:rsidR="00BD7469" w:rsidRPr="006D217E" w:rsidRDefault="00BD7469" w:rsidP="006D15BF">
            <w:pPr>
              <w:keepNext/>
              <w:keepLines/>
              <w:spacing w:after="0"/>
              <w:rPr>
                <w:rFonts w:ascii="Arial" w:hAnsi="Arial"/>
                <w:b/>
                <w:sz w:val="18"/>
              </w:rPr>
            </w:pPr>
            <w:r w:rsidRPr="006D217E">
              <w:rPr>
                <w:rFonts w:ascii="Arial" w:hAnsi="Arial"/>
                <w:b/>
                <w:sz w:val="18"/>
              </w:rPr>
              <w:t>B7</w:t>
            </w:r>
          </w:p>
        </w:tc>
        <w:tc>
          <w:tcPr>
            <w:tcW w:w="717" w:type="dxa"/>
          </w:tcPr>
          <w:p w14:paraId="2B1C9DDE" w14:textId="77777777" w:rsidR="00BD7469" w:rsidRPr="006D217E" w:rsidRDefault="00BD7469" w:rsidP="006D15BF">
            <w:pPr>
              <w:keepNext/>
              <w:keepLines/>
              <w:spacing w:after="0"/>
              <w:rPr>
                <w:rFonts w:ascii="Arial" w:hAnsi="Arial"/>
                <w:b/>
                <w:sz w:val="18"/>
              </w:rPr>
            </w:pPr>
            <w:r w:rsidRPr="006D217E">
              <w:rPr>
                <w:rFonts w:ascii="Arial" w:hAnsi="Arial"/>
                <w:b/>
                <w:sz w:val="18"/>
              </w:rPr>
              <w:t>B8</w:t>
            </w:r>
          </w:p>
        </w:tc>
      </w:tr>
      <w:tr w:rsidR="00BD7469" w:rsidRPr="00943C8E" w14:paraId="17C5B0CB" w14:textId="77777777" w:rsidTr="006D15BF">
        <w:tc>
          <w:tcPr>
            <w:tcW w:w="959" w:type="dxa"/>
          </w:tcPr>
          <w:p w14:paraId="6C0302A1"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A88C0FD"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7B609654" w14:textId="77777777" w:rsidR="00BD7469" w:rsidRPr="0008759E" w:rsidRDefault="00BD7469" w:rsidP="006D15BF">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43740E59" w14:textId="77777777" w:rsidR="00BD7469" w:rsidRPr="0008759E" w:rsidRDefault="00BD7469" w:rsidP="006D15BF">
            <w:pPr>
              <w:keepNext/>
              <w:keepLines/>
              <w:spacing w:after="0"/>
              <w:rPr>
                <w:rFonts w:ascii="Arial" w:hAnsi="Arial"/>
                <w:sz w:val="18"/>
              </w:rPr>
            </w:pPr>
            <w:r>
              <w:rPr>
                <w:rFonts w:ascii="Arial" w:hAnsi="Arial"/>
                <w:sz w:val="18"/>
              </w:rPr>
              <w:t>F2</w:t>
            </w:r>
          </w:p>
        </w:tc>
        <w:tc>
          <w:tcPr>
            <w:tcW w:w="717" w:type="dxa"/>
          </w:tcPr>
          <w:p w14:paraId="565753A8" w14:textId="77777777" w:rsidR="00BD7469" w:rsidRPr="0008759E" w:rsidRDefault="00BD7469" w:rsidP="006D15BF">
            <w:pPr>
              <w:keepNext/>
              <w:keepLines/>
              <w:spacing w:after="0"/>
              <w:rPr>
                <w:rFonts w:ascii="Arial" w:hAnsi="Arial"/>
                <w:sz w:val="18"/>
              </w:rPr>
            </w:pPr>
            <w:r>
              <w:rPr>
                <w:rFonts w:ascii="Arial" w:hAnsi="Arial"/>
                <w:sz w:val="18"/>
              </w:rPr>
              <w:t>42</w:t>
            </w:r>
          </w:p>
        </w:tc>
        <w:tc>
          <w:tcPr>
            <w:tcW w:w="717" w:type="dxa"/>
          </w:tcPr>
          <w:p w14:paraId="6F314060" w14:textId="77777777" w:rsidR="00BD7469" w:rsidRPr="0008759E" w:rsidRDefault="00BD7469" w:rsidP="006D15BF">
            <w:pPr>
              <w:keepNext/>
              <w:keepLines/>
              <w:spacing w:after="0"/>
              <w:rPr>
                <w:rFonts w:ascii="Arial" w:hAnsi="Arial"/>
                <w:sz w:val="18"/>
              </w:rPr>
            </w:pPr>
            <w:r>
              <w:rPr>
                <w:rFonts w:ascii="Arial" w:hAnsi="Arial"/>
                <w:sz w:val="18"/>
              </w:rPr>
              <w:t>34</w:t>
            </w:r>
          </w:p>
        </w:tc>
        <w:tc>
          <w:tcPr>
            <w:tcW w:w="717" w:type="dxa"/>
          </w:tcPr>
          <w:p w14:paraId="4F7F95BD" w14:textId="77777777" w:rsidR="00BD7469" w:rsidRPr="0008759E" w:rsidRDefault="00BD7469" w:rsidP="006D15BF">
            <w:pPr>
              <w:keepNext/>
              <w:keepLines/>
              <w:spacing w:after="0"/>
              <w:rPr>
                <w:rFonts w:ascii="Arial" w:hAnsi="Arial"/>
                <w:sz w:val="18"/>
              </w:rPr>
            </w:pPr>
            <w:r w:rsidRPr="00C75289">
              <w:rPr>
                <w:rFonts w:ascii="Arial" w:hAnsi="Arial"/>
                <w:sz w:val="18"/>
              </w:rPr>
              <w:t>80</w:t>
            </w:r>
          </w:p>
        </w:tc>
        <w:tc>
          <w:tcPr>
            <w:tcW w:w="717" w:type="dxa"/>
          </w:tcPr>
          <w:p w14:paraId="6CA05F08"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5F6A9AE8" w14:textId="77777777" w:rsidR="00BD7469" w:rsidRPr="0008759E" w:rsidRDefault="00BD7469" w:rsidP="006D15BF">
            <w:pPr>
              <w:keepNext/>
              <w:keepLines/>
              <w:spacing w:after="0"/>
              <w:rPr>
                <w:rFonts w:ascii="Arial" w:hAnsi="Arial"/>
                <w:sz w:val="18"/>
              </w:rPr>
            </w:pPr>
            <w:r w:rsidRPr="00C75289">
              <w:rPr>
                <w:rFonts w:ascii="Arial" w:hAnsi="Arial"/>
                <w:sz w:val="18"/>
              </w:rPr>
              <w:t>01</w:t>
            </w:r>
          </w:p>
        </w:tc>
      </w:tr>
      <w:tr w:rsidR="00BD7469" w:rsidRPr="00943C8E" w14:paraId="197522B0" w14:textId="77777777" w:rsidTr="006D15BF">
        <w:tc>
          <w:tcPr>
            <w:tcW w:w="959" w:type="dxa"/>
          </w:tcPr>
          <w:p w14:paraId="161C0E8D" w14:textId="77777777" w:rsidR="00BD7469" w:rsidRPr="0008759E" w:rsidRDefault="00BD7469" w:rsidP="006D15BF">
            <w:pPr>
              <w:keepNext/>
              <w:keepLines/>
              <w:spacing w:after="0"/>
              <w:rPr>
                <w:rFonts w:ascii="Arial" w:hAnsi="Arial"/>
                <w:sz w:val="18"/>
              </w:rPr>
            </w:pPr>
          </w:p>
        </w:tc>
        <w:tc>
          <w:tcPr>
            <w:tcW w:w="717" w:type="dxa"/>
          </w:tcPr>
          <w:p w14:paraId="4D66F08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0126DC9E" w14:textId="77777777" w:rsidR="00BD7469" w:rsidRPr="00892D4D"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4AEA3DE3" w14:textId="77777777" w:rsidR="00BD7469"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175518EA" w14:textId="77777777" w:rsidR="00BD7469"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36A99A15" w14:textId="77777777" w:rsidR="00BD7469"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2388DFA3" w14:textId="77777777" w:rsidR="00BD7469" w:rsidRPr="00C75289"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4F8390B" w14:textId="77777777" w:rsidR="00BD7469"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51B14A1D" w14:textId="77777777" w:rsidR="00BD7469" w:rsidRPr="00C75289"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684F2E62" w14:textId="77777777" w:rsidTr="006D15BF">
        <w:tc>
          <w:tcPr>
            <w:tcW w:w="959" w:type="dxa"/>
          </w:tcPr>
          <w:p w14:paraId="3DC07FD9" w14:textId="77777777" w:rsidR="00BD7469" w:rsidRPr="0008759E" w:rsidRDefault="00BD7469" w:rsidP="006D15BF">
            <w:pPr>
              <w:keepNext/>
              <w:keepLines/>
              <w:spacing w:after="0"/>
              <w:rPr>
                <w:rFonts w:ascii="Arial" w:hAnsi="Arial"/>
                <w:sz w:val="18"/>
              </w:rPr>
            </w:pPr>
          </w:p>
        </w:tc>
        <w:tc>
          <w:tcPr>
            <w:tcW w:w="717" w:type="dxa"/>
          </w:tcPr>
          <w:p w14:paraId="1CF56D5E" w14:textId="77777777" w:rsidR="00BD7469" w:rsidRDefault="00BD7469" w:rsidP="006D15BF">
            <w:pPr>
              <w:keepNext/>
              <w:keepLines/>
              <w:spacing w:after="0"/>
              <w:rPr>
                <w:rFonts w:ascii="Arial" w:hAnsi="Arial"/>
                <w:sz w:val="18"/>
              </w:rPr>
            </w:pPr>
            <w:r>
              <w:rPr>
                <w:rFonts w:ascii="Arial" w:hAnsi="Arial"/>
                <w:sz w:val="18"/>
              </w:rPr>
              <w:t>02</w:t>
            </w:r>
          </w:p>
        </w:tc>
        <w:tc>
          <w:tcPr>
            <w:tcW w:w="717" w:type="dxa"/>
          </w:tcPr>
          <w:p w14:paraId="0E717835" w14:textId="77777777" w:rsidR="00BD7469" w:rsidRPr="00892D4D" w:rsidRDefault="00BD7469" w:rsidP="006D15BF">
            <w:pPr>
              <w:keepNext/>
              <w:keepLines/>
              <w:spacing w:after="0"/>
              <w:rPr>
                <w:rFonts w:ascii="Arial" w:hAnsi="Arial"/>
                <w:sz w:val="18"/>
              </w:rPr>
            </w:pPr>
            <w:r w:rsidRPr="00C75289">
              <w:rPr>
                <w:rFonts w:ascii="Arial" w:hAnsi="Arial"/>
                <w:sz w:val="18"/>
              </w:rPr>
              <w:t>66</w:t>
            </w:r>
          </w:p>
        </w:tc>
        <w:tc>
          <w:tcPr>
            <w:tcW w:w="717" w:type="dxa"/>
          </w:tcPr>
          <w:p w14:paraId="321D408D" w14:textId="77777777" w:rsidR="00BD7469" w:rsidRDefault="00BD7469" w:rsidP="006D15BF">
            <w:pPr>
              <w:keepNext/>
              <w:keepLines/>
              <w:spacing w:after="0"/>
              <w:rPr>
                <w:rFonts w:ascii="Arial" w:hAnsi="Arial"/>
                <w:sz w:val="18"/>
              </w:rPr>
            </w:pPr>
            <w:r>
              <w:rPr>
                <w:rFonts w:ascii="Arial" w:hAnsi="Arial"/>
                <w:sz w:val="18"/>
              </w:rPr>
              <w:t>43</w:t>
            </w:r>
          </w:p>
        </w:tc>
        <w:tc>
          <w:tcPr>
            <w:tcW w:w="717" w:type="dxa"/>
          </w:tcPr>
          <w:p w14:paraId="27423D03" w14:textId="77777777" w:rsidR="00BD7469" w:rsidRDefault="00BD7469" w:rsidP="006D15BF">
            <w:pPr>
              <w:keepNext/>
              <w:keepLines/>
              <w:spacing w:after="0"/>
              <w:rPr>
                <w:rFonts w:ascii="Arial" w:hAnsi="Arial"/>
                <w:sz w:val="18"/>
              </w:rPr>
            </w:pPr>
            <w:r>
              <w:rPr>
                <w:rFonts w:ascii="Arial" w:hAnsi="Arial"/>
                <w:sz w:val="18"/>
              </w:rPr>
              <w:t>65</w:t>
            </w:r>
          </w:p>
        </w:tc>
        <w:tc>
          <w:tcPr>
            <w:tcW w:w="717" w:type="dxa"/>
          </w:tcPr>
          <w:p w14:paraId="332B631F" w14:textId="77777777" w:rsidR="00BD7469" w:rsidRDefault="00BD7469" w:rsidP="006D15BF">
            <w:pPr>
              <w:keepNext/>
              <w:keepLines/>
              <w:spacing w:after="0"/>
              <w:rPr>
                <w:rFonts w:ascii="Arial" w:hAnsi="Arial"/>
                <w:sz w:val="18"/>
              </w:rPr>
            </w:pPr>
            <w:r>
              <w:rPr>
                <w:rFonts w:ascii="Arial" w:hAnsi="Arial"/>
                <w:sz w:val="18"/>
              </w:rPr>
              <w:t>87</w:t>
            </w:r>
          </w:p>
        </w:tc>
        <w:tc>
          <w:tcPr>
            <w:tcW w:w="717" w:type="dxa"/>
          </w:tcPr>
          <w:p w14:paraId="22867D98" w14:textId="77777777" w:rsidR="00BD7469" w:rsidRPr="00C75289" w:rsidRDefault="00BD7469" w:rsidP="006D15BF">
            <w:pPr>
              <w:keepNext/>
              <w:keepLines/>
              <w:spacing w:after="0"/>
              <w:rPr>
                <w:rFonts w:ascii="Arial" w:hAnsi="Arial"/>
                <w:sz w:val="18"/>
              </w:rPr>
            </w:pPr>
            <w:r>
              <w:rPr>
                <w:rFonts w:ascii="Arial" w:hAnsi="Arial"/>
                <w:sz w:val="18"/>
              </w:rPr>
              <w:t>42</w:t>
            </w:r>
          </w:p>
        </w:tc>
        <w:tc>
          <w:tcPr>
            <w:tcW w:w="717" w:type="dxa"/>
          </w:tcPr>
          <w:p w14:paraId="1C8D0830" w14:textId="77777777" w:rsidR="00BD7469" w:rsidRDefault="00BD7469" w:rsidP="006D15BF">
            <w:pPr>
              <w:keepNext/>
              <w:keepLines/>
              <w:spacing w:after="0"/>
              <w:rPr>
                <w:rFonts w:ascii="Arial" w:hAnsi="Arial"/>
                <w:sz w:val="18"/>
              </w:rPr>
            </w:pPr>
            <w:r>
              <w:rPr>
                <w:rFonts w:ascii="Arial" w:hAnsi="Arial"/>
                <w:sz w:val="18"/>
              </w:rPr>
              <w:t>34</w:t>
            </w:r>
          </w:p>
        </w:tc>
        <w:tc>
          <w:tcPr>
            <w:tcW w:w="717" w:type="dxa"/>
          </w:tcPr>
          <w:p w14:paraId="697FD65A" w14:textId="77777777" w:rsidR="00BD7469" w:rsidRPr="00C75289" w:rsidRDefault="00BD7469" w:rsidP="006D15BF">
            <w:pPr>
              <w:keepNext/>
              <w:keepLines/>
              <w:spacing w:after="0"/>
              <w:rPr>
                <w:rFonts w:ascii="Arial" w:hAnsi="Arial"/>
                <w:sz w:val="18"/>
              </w:rPr>
            </w:pPr>
            <w:r>
              <w:rPr>
                <w:rFonts w:ascii="Arial" w:hAnsi="Arial"/>
                <w:sz w:val="18"/>
              </w:rPr>
              <w:t>80</w:t>
            </w:r>
          </w:p>
        </w:tc>
      </w:tr>
      <w:tr w:rsidR="00BD7469" w:rsidRPr="00943C8E" w14:paraId="2A1BB526" w14:textId="77777777" w:rsidTr="006D15BF">
        <w:tc>
          <w:tcPr>
            <w:tcW w:w="959" w:type="dxa"/>
          </w:tcPr>
          <w:p w14:paraId="40B350D3" w14:textId="77777777" w:rsidR="00BD7469" w:rsidRPr="0008759E" w:rsidRDefault="00BD7469" w:rsidP="006D15BF">
            <w:pPr>
              <w:keepNext/>
              <w:keepLines/>
              <w:spacing w:after="0"/>
              <w:rPr>
                <w:rFonts w:ascii="Arial" w:hAnsi="Arial"/>
                <w:sz w:val="18"/>
              </w:rPr>
            </w:pPr>
          </w:p>
        </w:tc>
        <w:tc>
          <w:tcPr>
            <w:tcW w:w="717" w:type="dxa"/>
          </w:tcPr>
          <w:p w14:paraId="3A3085B8" w14:textId="77777777" w:rsidR="00BD7469"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7286C03A" w14:textId="77777777" w:rsidR="00BD7469" w:rsidRPr="00C75289"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36896FDA" w14:textId="77777777" w:rsidR="00BD7469"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5194BE8F"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525F4EE9" w14:textId="77777777" w:rsidR="00BD7469" w:rsidRDefault="00BD7469" w:rsidP="006D15BF">
            <w:pPr>
              <w:keepNext/>
              <w:keepLines/>
              <w:spacing w:after="0"/>
              <w:rPr>
                <w:rFonts w:ascii="Arial" w:hAnsi="Arial"/>
                <w:sz w:val="18"/>
              </w:rPr>
            </w:pPr>
          </w:p>
        </w:tc>
        <w:tc>
          <w:tcPr>
            <w:tcW w:w="717" w:type="dxa"/>
          </w:tcPr>
          <w:p w14:paraId="2D632E1E" w14:textId="77777777" w:rsidR="00BD7469" w:rsidRPr="00C75289" w:rsidRDefault="00BD7469" w:rsidP="006D15BF">
            <w:pPr>
              <w:keepNext/>
              <w:keepLines/>
              <w:spacing w:after="0"/>
              <w:rPr>
                <w:rFonts w:ascii="Arial" w:hAnsi="Arial"/>
                <w:sz w:val="18"/>
              </w:rPr>
            </w:pPr>
          </w:p>
        </w:tc>
        <w:tc>
          <w:tcPr>
            <w:tcW w:w="717" w:type="dxa"/>
          </w:tcPr>
          <w:p w14:paraId="50ECF6D6" w14:textId="77777777" w:rsidR="00BD7469" w:rsidRDefault="00BD7469" w:rsidP="006D15BF">
            <w:pPr>
              <w:keepNext/>
              <w:keepLines/>
              <w:spacing w:after="0"/>
              <w:rPr>
                <w:rFonts w:ascii="Arial" w:hAnsi="Arial"/>
                <w:sz w:val="18"/>
              </w:rPr>
            </w:pPr>
          </w:p>
        </w:tc>
        <w:tc>
          <w:tcPr>
            <w:tcW w:w="717" w:type="dxa"/>
          </w:tcPr>
          <w:p w14:paraId="2DC64397" w14:textId="77777777" w:rsidR="00BD7469" w:rsidRPr="00C75289" w:rsidRDefault="00BD7469" w:rsidP="006D15BF">
            <w:pPr>
              <w:keepNext/>
              <w:keepLines/>
              <w:spacing w:after="0"/>
              <w:rPr>
                <w:rFonts w:ascii="Arial" w:hAnsi="Arial"/>
                <w:sz w:val="18"/>
              </w:rPr>
            </w:pPr>
          </w:p>
        </w:tc>
      </w:tr>
      <w:tr w:rsidR="00BD7469" w:rsidRPr="00943C8E" w14:paraId="60A33565" w14:textId="77777777" w:rsidTr="006D15BF">
        <w:tc>
          <w:tcPr>
            <w:tcW w:w="959" w:type="dxa"/>
          </w:tcPr>
          <w:p w14:paraId="04013C9D" w14:textId="77777777" w:rsidR="00BD7469" w:rsidRPr="0008759E" w:rsidRDefault="00BD7469" w:rsidP="006D15BF">
            <w:pPr>
              <w:keepNext/>
              <w:keepLines/>
              <w:spacing w:after="0"/>
              <w:rPr>
                <w:rFonts w:ascii="Arial" w:hAnsi="Arial"/>
                <w:sz w:val="18"/>
              </w:rPr>
            </w:pPr>
          </w:p>
        </w:tc>
        <w:tc>
          <w:tcPr>
            <w:tcW w:w="717" w:type="dxa"/>
          </w:tcPr>
          <w:p w14:paraId="3E7F034A"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9AE06D3"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448976F"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3FE63B71"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E8327C7" w14:textId="77777777" w:rsidR="00BD7469" w:rsidRPr="0008759E" w:rsidRDefault="00BD7469" w:rsidP="006D15BF">
            <w:pPr>
              <w:keepNext/>
              <w:keepLines/>
              <w:spacing w:after="0"/>
              <w:rPr>
                <w:rFonts w:ascii="Arial" w:hAnsi="Arial"/>
                <w:sz w:val="18"/>
              </w:rPr>
            </w:pPr>
          </w:p>
        </w:tc>
        <w:tc>
          <w:tcPr>
            <w:tcW w:w="717" w:type="dxa"/>
          </w:tcPr>
          <w:p w14:paraId="0899F34F" w14:textId="77777777" w:rsidR="00BD7469" w:rsidRPr="0008759E" w:rsidRDefault="00BD7469" w:rsidP="006D15BF">
            <w:pPr>
              <w:keepNext/>
              <w:keepLines/>
              <w:spacing w:after="0"/>
              <w:rPr>
                <w:rFonts w:ascii="Arial" w:hAnsi="Arial"/>
                <w:sz w:val="18"/>
              </w:rPr>
            </w:pPr>
          </w:p>
        </w:tc>
        <w:tc>
          <w:tcPr>
            <w:tcW w:w="717" w:type="dxa"/>
          </w:tcPr>
          <w:p w14:paraId="1517D47A" w14:textId="77777777" w:rsidR="00BD7469" w:rsidRPr="0008759E" w:rsidRDefault="00BD7469" w:rsidP="006D15BF">
            <w:pPr>
              <w:keepNext/>
              <w:keepLines/>
              <w:spacing w:after="0"/>
              <w:rPr>
                <w:rFonts w:ascii="Arial" w:hAnsi="Arial"/>
                <w:sz w:val="18"/>
              </w:rPr>
            </w:pPr>
          </w:p>
        </w:tc>
        <w:tc>
          <w:tcPr>
            <w:tcW w:w="717" w:type="dxa"/>
          </w:tcPr>
          <w:p w14:paraId="4E3EF754" w14:textId="77777777" w:rsidR="00BD7469" w:rsidRPr="0008759E" w:rsidRDefault="00BD7469" w:rsidP="006D15BF">
            <w:pPr>
              <w:keepNext/>
              <w:keepLines/>
              <w:spacing w:after="0"/>
              <w:rPr>
                <w:rFonts w:ascii="Arial" w:hAnsi="Arial"/>
                <w:sz w:val="18"/>
              </w:rPr>
            </w:pPr>
          </w:p>
        </w:tc>
      </w:tr>
    </w:tbl>
    <w:p w14:paraId="70444266" w14:textId="77777777" w:rsidR="00BD7469" w:rsidRPr="006A4E13" w:rsidRDefault="00BD7469" w:rsidP="00BD7469"/>
    <w:p w14:paraId="5A69694E" w14:textId="77777777" w:rsidR="00C168B2" w:rsidRPr="006A4E13" w:rsidRDefault="00BD7469" w:rsidP="00BD7469">
      <w:r w:rsidRPr="006A4E13">
        <w:t>The UICC is installed into the Terminal.</w:t>
      </w:r>
      <w:bookmarkStart w:id="1599" w:name="_Toc10738442"/>
      <w:bookmarkStart w:id="1600" w:name="_Toc20396294"/>
      <w:bookmarkStart w:id="1601" w:name="_Toc29397885"/>
      <w:bookmarkStart w:id="1602" w:name="_Toc29399007"/>
      <w:bookmarkStart w:id="1603" w:name="_Toc36649017"/>
      <w:bookmarkStart w:id="1604" w:name="_Toc36654805"/>
      <w:bookmarkStart w:id="1605" w:name="_Toc44961075"/>
      <w:bookmarkStart w:id="1606" w:name="_Toc50982716"/>
      <w:bookmarkStart w:id="1607" w:name="_Toc50984887"/>
      <w:bookmarkStart w:id="1608" w:name="_Toc57112154"/>
    </w:p>
    <w:p w14:paraId="6D2F279F" w14:textId="18F9C030" w:rsidR="00BD7469" w:rsidRPr="006D217E" w:rsidRDefault="00BD7469" w:rsidP="00BD7469">
      <w:pPr>
        <w:pStyle w:val="Heading5"/>
      </w:pPr>
      <w:bookmarkStart w:id="1609" w:name="_Toc146299190"/>
      <w:r w:rsidRPr="006D217E">
        <w:t>5.3.6.4.2</w:t>
      </w:r>
      <w:r w:rsidRPr="006D217E">
        <w:tab/>
        <w:t>Procedure</w:t>
      </w:r>
      <w:bookmarkEnd w:id="1599"/>
      <w:bookmarkEnd w:id="1600"/>
      <w:bookmarkEnd w:id="1601"/>
      <w:bookmarkEnd w:id="1602"/>
      <w:bookmarkEnd w:id="1603"/>
      <w:bookmarkEnd w:id="1604"/>
      <w:bookmarkEnd w:id="1605"/>
      <w:bookmarkEnd w:id="1606"/>
      <w:bookmarkEnd w:id="1607"/>
      <w:bookmarkEnd w:id="1608"/>
      <w:bookmarkEnd w:id="1609"/>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lastRenderedPageBreak/>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10" w:name="_Toc20396295"/>
      <w:bookmarkStart w:id="1611" w:name="_Toc29397886"/>
      <w:bookmarkStart w:id="1612" w:name="_Toc29399008"/>
      <w:bookmarkStart w:id="1613" w:name="_Toc36649018"/>
      <w:bookmarkStart w:id="1614" w:name="_Toc36654806"/>
      <w:bookmarkStart w:id="1615" w:name="_Toc44961076"/>
      <w:bookmarkStart w:id="1616" w:name="_Toc50982717"/>
      <w:bookmarkStart w:id="1617" w:name="_Toc50984888"/>
      <w:bookmarkStart w:id="1618" w:name="_Toc57112155"/>
      <w:bookmarkStart w:id="1619" w:name="_Toc146299191"/>
      <w:r>
        <w:t>5.3</w:t>
      </w:r>
      <w:r w:rsidRPr="006A4E13">
        <w:t>.</w:t>
      </w:r>
      <w:r>
        <w:t>6</w:t>
      </w:r>
      <w:r w:rsidRPr="006A4E13">
        <w:t>.5</w:t>
      </w:r>
      <w:r w:rsidRPr="006A4E13">
        <w:tab/>
        <w:t>Acceptance criteria</w:t>
      </w:r>
      <w:bookmarkEnd w:id="1562"/>
      <w:bookmarkEnd w:id="1610"/>
      <w:bookmarkEnd w:id="1611"/>
      <w:bookmarkEnd w:id="1612"/>
      <w:bookmarkEnd w:id="1613"/>
      <w:bookmarkEnd w:id="1614"/>
      <w:bookmarkEnd w:id="1615"/>
      <w:bookmarkEnd w:id="1616"/>
      <w:bookmarkEnd w:id="1617"/>
      <w:bookmarkEnd w:id="1618"/>
      <w:bookmarkEnd w:id="1619"/>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20" w:name="_Toc29397887"/>
      <w:bookmarkStart w:id="1621" w:name="_Toc29399009"/>
      <w:bookmarkStart w:id="1622" w:name="_Toc36649019"/>
      <w:bookmarkStart w:id="1623" w:name="_Toc36654807"/>
      <w:bookmarkStart w:id="1624" w:name="_Toc44961077"/>
      <w:bookmarkStart w:id="1625" w:name="_Toc50982718"/>
      <w:bookmarkStart w:id="1626" w:name="_Toc50984889"/>
      <w:bookmarkStart w:id="1627" w:name="_Toc57112156"/>
      <w:bookmarkStart w:id="1628" w:name="_Toc146299192"/>
      <w:bookmarkStart w:id="1629" w:name="_Toc10738445"/>
      <w:bookmarkStart w:id="1630"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20"/>
      <w:bookmarkEnd w:id="1621"/>
      <w:bookmarkEnd w:id="1622"/>
      <w:bookmarkEnd w:id="1623"/>
      <w:bookmarkEnd w:id="1624"/>
      <w:bookmarkEnd w:id="1625"/>
      <w:bookmarkEnd w:id="1626"/>
      <w:bookmarkEnd w:id="1627"/>
      <w:bookmarkEnd w:id="1628"/>
    </w:p>
    <w:p w14:paraId="4FE2FBF6" w14:textId="77777777" w:rsidR="00BD7469" w:rsidRDefault="00BD7469" w:rsidP="00BD7469">
      <w:pPr>
        <w:pStyle w:val="Heading4"/>
      </w:pPr>
      <w:bookmarkStart w:id="1631" w:name="_Toc29397888"/>
      <w:bookmarkStart w:id="1632" w:name="_Toc29399010"/>
      <w:bookmarkStart w:id="1633" w:name="_Toc36649020"/>
      <w:bookmarkStart w:id="1634" w:name="_Toc36654808"/>
      <w:bookmarkStart w:id="1635" w:name="_Toc44961078"/>
      <w:bookmarkStart w:id="1636" w:name="_Toc50982719"/>
      <w:bookmarkStart w:id="1637" w:name="_Toc50984890"/>
      <w:bookmarkStart w:id="1638" w:name="_Toc57112157"/>
      <w:bookmarkStart w:id="1639" w:name="_Toc146299193"/>
      <w:r>
        <w:t>5.3.7.1</w:t>
      </w:r>
      <w:r>
        <w:tab/>
        <w:t>Definition and applicability</w:t>
      </w:r>
      <w:bookmarkEnd w:id="1631"/>
      <w:bookmarkEnd w:id="1632"/>
      <w:bookmarkEnd w:id="1633"/>
      <w:bookmarkEnd w:id="1634"/>
      <w:bookmarkEnd w:id="1635"/>
      <w:bookmarkEnd w:id="1636"/>
      <w:bookmarkEnd w:id="1637"/>
      <w:bookmarkEnd w:id="1638"/>
      <w:bookmarkEnd w:id="1639"/>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40" w:name="_Toc29397889"/>
      <w:bookmarkStart w:id="1641" w:name="_Toc29399011"/>
      <w:bookmarkStart w:id="1642" w:name="_Toc36649021"/>
      <w:bookmarkStart w:id="1643" w:name="_Toc36654809"/>
      <w:bookmarkStart w:id="1644" w:name="_Toc44961079"/>
      <w:bookmarkStart w:id="1645" w:name="_Toc50982720"/>
      <w:bookmarkStart w:id="1646" w:name="_Toc50984891"/>
      <w:bookmarkStart w:id="1647" w:name="_Toc57112158"/>
      <w:bookmarkStart w:id="1648" w:name="_Toc146299194"/>
      <w:r>
        <w:t>5.3.7.2</w:t>
      </w:r>
      <w:r w:rsidR="0046266F">
        <w:tab/>
      </w:r>
      <w:r>
        <w:t>Conformance requirement</w:t>
      </w:r>
      <w:bookmarkEnd w:id="1640"/>
      <w:bookmarkEnd w:id="1641"/>
      <w:bookmarkEnd w:id="1642"/>
      <w:bookmarkEnd w:id="1643"/>
      <w:bookmarkEnd w:id="1644"/>
      <w:bookmarkEnd w:id="1645"/>
      <w:bookmarkEnd w:id="1646"/>
      <w:bookmarkEnd w:id="1647"/>
      <w:bookmarkEnd w:id="1648"/>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9" w:name="_Toc29397890"/>
      <w:bookmarkStart w:id="1650" w:name="_Toc29399012"/>
      <w:bookmarkStart w:id="1651" w:name="_Toc36649022"/>
      <w:bookmarkStart w:id="1652" w:name="_Toc36654810"/>
      <w:bookmarkStart w:id="1653" w:name="_Toc44961080"/>
      <w:bookmarkStart w:id="1654" w:name="_Toc50982721"/>
      <w:bookmarkStart w:id="1655" w:name="_Toc50984892"/>
      <w:bookmarkStart w:id="1656" w:name="_Toc57112159"/>
      <w:bookmarkStart w:id="1657" w:name="_Toc146299195"/>
      <w:r>
        <w:lastRenderedPageBreak/>
        <w:t>5.3.7.3</w:t>
      </w:r>
      <w:r>
        <w:tab/>
        <w:t>Test purpose</w:t>
      </w:r>
      <w:bookmarkEnd w:id="1649"/>
      <w:bookmarkEnd w:id="1650"/>
      <w:bookmarkEnd w:id="1651"/>
      <w:bookmarkEnd w:id="1652"/>
      <w:bookmarkEnd w:id="1653"/>
      <w:bookmarkEnd w:id="1654"/>
      <w:bookmarkEnd w:id="1655"/>
      <w:bookmarkEnd w:id="1656"/>
      <w:bookmarkEnd w:id="1657"/>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8" w:name="_Toc29397891"/>
      <w:bookmarkStart w:id="1659" w:name="_Toc29399013"/>
      <w:bookmarkStart w:id="1660" w:name="_Toc36649023"/>
      <w:bookmarkStart w:id="1661" w:name="_Toc36654811"/>
      <w:bookmarkStart w:id="1662" w:name="_Toc44961081"/>
      <w:bookmarkStart w:id="1663" w:name="_Toc50982722"/>
      <w:bookmarkStart w:id="1664" w:name="_Toc50984893"/>
      <w:bookmarkStart w:id="1665" w:name="_Toc57112160"/>
      <w:bookmarkStart w:id="1666" w:name="_Toc146299196"/>
      <w:r>
        <w:t>5.3.7.4</w:t>
      </w:r>
      <w:r>
        <w:tab/>
        <w:t>Method of test</w:t>
      </w:r>
      <w:bookmarkEnd w:id="1658"/>
      <w:bookmarkEnd w:id="1659"/>
      <w:bookmarkEnd w:id="1660"/>
      <w:bookmarkEnd w:id="1661"/>
      <w:bookmarkEnd w:id="1662"/>
      <w:bookmarkEnd w:id="1663"/>
      <w:bookmarkEnd w:id="1664"/>
      <w:bookmarkEnd w:id="1665"/>
      <w:bookmarkEnd w:id="1666"/>
    </w:p>
    <w:p w14:paraId="5F60B804" w14:textId="77777777" w:rsidR="006974E5" w:rsidRDefault="006974E5" w:rsidP="006974E5">
      <w:pPr>
        <w:pStyle w:val="Heading5"/>
      </w:pPr>
      <w:bookmarkStart w:id="1667" w:name="_Toc50984894"/>
      <w:bookmarkStart w:id="1668" w:name="_Toc50982723"/>
      <w:bookmarkStart w:id="1669" w:name="_Toc44961082"/>
      <w:bookmarkStart w:id="1670" w:name="_Toc36654812"/>
      <w:bookmarkStart w:id="1671" w:name="_Toc36649024"/>
      <w:bookmarkStart w:id="1672" w:name="_Toc29399014"/>
      <w:bookmarkStart w:id="1673" w:name="_Toc29397892"/>
      <w:bookmarkStart w:id="1674" w:name="_Toc57112161"/>
      <w:bookmarkStart w:id="1675" w:name="_Toc146299197"/>
      <w:bookmarkStart w:id="1676" w:name="_Toc29397893"/>
      <w:bookmarkStart w:id="1677" w:name="_Toc29399015"/>
      <w:bookmarkStart w:id="1678" w:name="_Toc36649025"/>
      <w:bookmarkStart w:id="1679" w:name="_Toc36654813"/>
      <w:bookmarkStart w:id="1680" w:name="_Toc44961083"/>
      <w:bookmarkStart w:id="1681" w:name="_Toc50982724"/>
      <w:bookmarkStart w:id="1682" w:name="_Toc50984895"/>
      <w:r>
        <w:t>5.3.7.4.1</w:t>
      </w:r>
      <w:r>
        <w:tab/>
        <w:t>Initial conditions</w:t>
      </w:r>
      <w:bookmarkEnd w:id="1667"/>
      <w:bookmarkEnd w:id="1668"/>
      <w:bookmarkEnd w:id="1669"/>
      <w:bookmarkEnd w:id="1670"/>
      <w:bookmarkEnd w:id="1671"/>
      <w:bookmarkEnd w:id="1672"/>
      <w:bookmarkEnd w:id="1673"/>
      <w:bookmarkEnd w:id="1674"/>
      <w:bookmarkEnd w:id="1675"/>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3" w:name="_Toc57112162"/>
    </w:p>
    <w:p w14:paraId="7A7FFA7A" w14:textId="59A3C570" w:rsidR="00BD7469" w:rsidRDefault="00BD7469" w:rsidP="00BD7469">
      <w:pPr>
        <w:pStyle w:val="Heading5"/>
      </w:pPr>
      <w:bookmarkStart w:id="1684" w:name="_Toc146299198"/>
      <w:r>
        <w:t>5.3.7.4.2</w:t>
      </w:r>
      <w:r>
        <w:tab/>
        <w:t>Procedure</w:t>
      </w:r>
      <w:bookmarkEnd w:id="1676"/>
      <w:bookmarkEnd w:id="1677"/>
      <w:bookmarkEnd w:id="1678"/>
      <w:bookmarkEnd w:id="1679"/>
      <w:bookmarkEnd w:id="1680"/>
      <w:bookmarkEnd w:id="1681"/>
      <w:bookmarkEnd w:id="1682"/>
      <w:bookmarkEnd w:id="1683"/>
      <w:bookmarkEnd w:id="1684"/>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5" w:name="_Toc29397894"/>
      <w:bookmarkStart w:id="1686" w:name="_Toc29399016"/>
      <w:bookmarkStart w:id="1687" w:name="_Toc36649026"/>
      <w:bookmarkStart w:id="1688" w:name="_Toc36654814"/>
      <w:bookmarkStart w:id="1689" w:name="_Toc44961084"/>
      <w:bookmarkStart w:id="1690" w:name="_Toc50982725"/>
      <w:bookmarkStart w:id="1691" w:name="_Toc50984896"/>
      <w:bookmarkStart w:id="1692" w:name="_Toc57112163"/>
    </w:p>
    <w:p w14:paraId="7DCD3727" w14:textId="2B368FF7" w:rsidR="00BD7469" w:rsidRDefault="00BD7469" w:rsidP="00BD7469">
      <w:pPr>
        <w:pStyle w:val="Heading4"/>
      </w:pPr>
      <w:bookmarkStart w:id="1693" w:name="_Toc146299199"/>
      <w:r>
        <w:t>5.3.7.5</w:t>
      </w:r>
      <w:r>
        <w:tab/>
        <w:t>Acceptance criteria</w:t>
      </w:r>
      <w:bookmarkEnd w:id="1685"/>
      <w:bookmarkEnd w:id="1686"/>
      <w:bookmarkEnd w:id="1687"/>
      <w:bookmarkEnd w:id="1688"/>
      <w:bookmarkEnd w:id="1689"/>
      <w:bookmarkEnd w:id="1690"/>
      <w:bookmarkEnd w:id="1691"/>
      <w:bookmarkEnd w:id="1692"/>
      <w:bookmarkEnd w:id="1693"/>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4" w:name="_Toc29397895"/>
      <w:bookmarkStart w:id="1695" w:name="_Toc29399017"/>
      <w:bookmarkStart w:id="1696" w:name="_Toc36649027"/>
      <w:bookmarkStart w:id="1697" w:name="_Toc36654815"/>
      <w:bookmarkStart w:id="1698" w:name="_Toc44961085"/>
      <w:bookmarkStart w:id="1699" w:name="_Toc50982726"/>
      <w:bookmarkStart w:id="1700" w:name="_Toc50984897"/>
      <w:bookmarkStart w:id="1701" w:name="_Toc57112164"/>
      <w:bookmarkStart w:id="1702" w:name="_Toc146299200"/>
      <w:r>
        <w:lastRenderedPageBreak/>
        <w:t>5.3.8</w:t>
      </w:r>
      <w:r w:rsidRPr="008D73DA">
        <w:tab/>
        <w:t xml:space="preserve">UE identification by </w:t>
      </w:r>
      <w:r>
        <w:t>5G-GUTI</w:t>
      </w:r>
      <w:r w:rsidRPr="0052305C">
        <w:t xml:space="preserve"> – Last Registered TAI stored on USIM</w:t>
      </w:r>
      <w:bookmarkEnd w:id="1629"/>
      <w:bookmarkEnd w:id="1630"/>
      <w:bookmarkEnd w:id="1694"/>
      <w:bookmarkEnd w:id="1695"/>
      <w:bookmarkEnd w:id="1696"/>
      <w:bookmarkEnd w:id="1697"/>
      <w:bookmarkEnd w:id="1698"/>
      <w:bookmarkEnd w:id="1699"/>
      <w:bookmarkEnd w:id="1700"/>
      <w:bookmarkEnd w:id="1701"/>
      <w:bookmarkEnd w:id="1702"/>
    </w:p>
    <w:p w14:paraId="64917BF0" w14:textId="77777777" w:rsidR="00BD7469" w:rsidRPr="008D73DA" w:rsidRDefault="00BD7469" w:rsidP="00BD7469">
      <w:pPr>
        <w:pStyle w:val="Heading4"/>
      </w:pPr>
      <w:bookmarkStart w:id="1703" w:name="_Toc10738446"/>
      <w:bookmarkStart w:id="1704" w:name="_Toc20396298"/>
      <w:bookmarkStart w:id="1705" w:name="_Toc29397896"/>
      <w:bookmarkStart w:id="1706" w:name="_Toc29399018"/>
      <w:bookmarkStart w:id="1707" w:name="_Toc36649028"/>
      <w:bookmarkStart w:id="1708" w:name="_Toc36654816"/>
      <w:bookmarkStart w:id="1709" w:name="_Toc44961086"/>
      <w:bookmarkStart w:id="1710" w:name="_Toc50982727"/>
      <w:bookmarkStart w:id="1711" w:name="_Toc50984898"/>
      <w:bookmarkStart w:id="1712" w:name="_Toc57112165"/>
      <w:bookmarkStart w:id="1713" w:name="_Toc146299201"/>
      <w:bookmarkStart w:id="1714" w:name="_Toc10738453"/>
      <w:r>
        <w:t>5.3</w:t>
      </w:r>
      <w:r w:rsidRPr="008D73DA">
        <w:t>.</w:t>
      </w:r>
      <w:r>
        <w:t>8</w:t>
      </w:r>
      <w:r w:rsidRPr="008D73DA">
        <w:t>.1</w:t>
      </w:r>
      <w:r w:rsidRPr="008D73DA">
        <w:tab/>
        <w:t>Definition and applicability</w:t>
      </w:r>
      <w:bookmarkEnd w:id="1703"/>
      <w:bookmarkEnd w:id="1704"/>
      <w:bookmarkEnd w:id="1705"/>
      <w:bookmarkEnd w:id="1706"/>
      <w:bookmarkEnd w:id="1707"/>
      <w:bookmarkEnd w:id="1708"/>
      <w:bookmarkEnd w:id="1709"/>
      <w:bookmarkEnd w:id="1710"/>
      <w:bookmarkEnd w:id="1711"/>
      <w:bookmarkEnd w:id="1712"/>
      <w:bookmarkEnd w:id="1713"/>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5" w:name="_Toc10738447"/>
      <w:bookmarkStart w:id="1716" w:name="_Toc20396299"/>
      <w:bookmarkStart w:id="1717" w:name="_Toc29397897"/>
      <w:bookmarkStart w:id="1718" w:name="_Toc29399019"/>
      <w:bookmarkStart w:id="1719" w:name="_Toc36649029"/>
      <w:bookmarkStart w:id="1720" w:name="_Toc36654817"/>
      <w:bookmarkStart w:id="1721" w:name="_Toc44961087"/>
      <w:bookmarkStart w:id="1722" w:name="_Toc50982728"/>
      <w:bookmarkStart w:id="1723" w:name="_Toc50984899"/>
      <w:bookmarkStart w:id="1724" w:name="_Toc57112166"/>
      <w:bookmarkStart w:id="1725" w:name="_Toc146299202"/>
      <w:r>
        <w:t>5.3</w:t>
      </w:r>
      <w:r w:rsidRPr="008D73DA">
        <w:t>.</w:t>
      </w:r>
      <w:r>
        <w:t>8</w:t>
      </w:r>
      <w:r w:rsidRPr="008D73DA">
        <w:t>.2</w:t>
      </w:r>
      <w:r>
        <w:tab/>
      </w:r>
      <w:r w:rsidRPr="008D73DA">
        <w:t>Conformance requirement</w:t>
      </w:r>
      <w:bookmarkEnd w:id="1715"/>
      <w:bookmarkEnd w:id="1716"/>
      <w:bookmarkEnd w:id="1717"/>
      <w:bookmarkEnd w:id="1718"/>
      <w:bookmarkEnd w:id="1719"/>
      <w:bookmarkEnd w:id="1720"/>
      <w:bookmarkEnd w:id="1721"/>
      <w:bookmarkEnd w:id="1722"/>
      <w:bookmarkEnd w:id="1723"/>
      <w:bookmarkEnd w:id="1724"/>
      <w:bookmarkEnd w:id="1725"/>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6" w:name="_Toc10738448"/>
      <w:bookmarkStart w:id="1727" w:name="_Toc20396300"/>
      <w:bookmarkStart w:id="1728" w:name="_Toc29397898"/>
      <w:bookmarkStart w:id="1729" w:name="_Toc29399020"/>
      <w:bookmarkStart w:id="1730" w:name="_Toc36649030"/>
      <w:bookmarkStart w:id="1731" w:name="_Toc36654818"/>
      <w:bookmarkStart w:id="1732" w:name="_Toc44961088"/>
      <w:bookmarkStart w:id="1733" w:name="_Toc50982729"/>
      <w:bookmarkStart w:id="1734" w:name="_Toc50984900"/>
      <w:bookmarkStart w:id="1735" w:name="_Toc57112167"/>
      <w:bookmarkStart w:id="1736" w:name="_Toc146299203"/>
      <w:r>
        <w:t>5.3</w:t>
      </w:r>
      <w:r w:rsidRPr="008D73DA">
        <w:t>.</w:t>
      </w:r>
      <w:r>
        <w:t>8</w:t>
      </w:r>
      <w:r w:rsidRPr="008D73DA">
        <w:t>.3</w:t>
      </w:r>
      <w:r w:rsidRPr="008D73DA">
        <w:tab/>
        <w:t>Test purpose</w:t>
      </w:r>
      <w:bookmarkEnd w:id="1726"/>
      <w:bookmarkEnd w:id="1727"/>
      <w:bookmarkEnd w:id="1728"/>
      <w:bookmarkEnd w:id="1729"/>
      <w:bookmarkEnd w:id="1730"/>
      <w:bookmarkEnd w:id="1731"/>
      <w:bookmarkEnd w:id="1732"/>
      <w:bookmarkEnd w:id="1733"/>
      <w:bookmarkEnd w:id="1734"/>
      <w:bookmarkEnd w:id="1735"/>
      <w:bookmarkEnd w:id="1736"/>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7" w:name="_Toc10738449"/>
      <w:bookmarkStart w:id="1738" w:name="_Toc20396301"/>
      <w:bookmarkStart w:id="1739" w:name="_Toc29397899"/>
      <w:bookmarkStart w:id="1740" w:name="_Toc29399021"/>
      <w:bookmarkStart w:id="1741" w:name="_Toc36649031"/>
      <w:bookmarkStart w:id="1742" w:name="_Toc36654819"/>
      <w:bookmarkStart w:id="1743" w:name="_Toc44961089"/>
      <w:bookmarkStart w:id="1744" w:name="_Toc50982730"/>
      <w:bookmarkStart w:id="1745" w:name="_Toc50984901"/>
      <w:bookmarkStart w:id="1746" w:name="_Toc57112168"/>
      <w:bookmarkStart w:id="1747" w:name="_Toc146299204"/>
      <w:r>
        <w:t>5.3</w:t>
      </w:r>
      <w:r w:rsidRPr="00143C7B">
        <w:t>.</w:t>
      </w:r>
      <w:r>
        <w:t>8</w:t>
      </w:r>
      <w:r w:rsidRPr="00143C7B">
        <w:t>.4</w:t>
      </w:r>
      <w:r w:rsidRPr="00143C7B">
        <w:tab/>
        <w:t>Method of test</w:t>
      </w:r>
      <w:bookmarkEnd w:id="1737"/>
      <w:bookmarkEnd w:id="1738"/>
      <w:bookmarkEnd w:id="1739"/>
      <w:bookmarkEnd w:id="1740"/>
      <w:bookmarkEnd w:id="1741"/>
      <w:bookmarkEnd w:id="1742"/>
      <w:bookmarkEnd w:id="1743"/>
      <w:bookmarkEnd w:id="1744"/>
      <w:bookmarkEnd w:id="1745"/>
      <w:bookmarkEnd w:id="1746"/>
      <w:bookmarkEnd w:id="1747"/>
    </w:p>
    <w:p w14:paraId="03480015" w14:textId="77777777" w:rsidR="0096304E" w:rsidRDefault="0096304E" w:rsidP="0096304E">
      <w:pPr>
        <w:keepNext/>
        <w:keepLines/>
        <w:spacing w:before="120"/>
        <w:ind w:left="1701" w:hanging="1701"/>
        <w:outlineLvl w:val="4"/>
        <w:rPr>
          <w:rFonts w:ascii="Arial" w:hAnsi="Arial"/>
          <w:sz w:val="22"/>
        </w:rPr>
      </w:pPr>
      <w:bookmarkStart w:id="1748" w:name="_Toc44961090"/>
      <w:bookmarkStart w:id="1749" w:name="_Toc36654820"/>
      <w:bookmarkStart w:id="1750" w:name="_Toc36649032"/>
      <w:bookmarkStart w:id="1751" w:name="_Toc29399022"/>
      <w:bookmarkStart w:id="1752" w:name="_Toc29397900"/>
      <w:bookmarkStart w:id="1753" w:name="_Toc20396302"/>
      <w:bookmarkStart w:id="1754" w:name="_Toc10738450"/>
      <w:r>
        <w:rPr>
          <w:rFonts w:ascii="Arial" w:hAnsi="Arial"/>
          <w:sz w:val="22"/>
        </w:rPr>
        <w:t>5.3.8.4.1</w:t>
      </w:r>
      <w:r>
        <w:rPr>
          <w:rFonts w:ascii="Arial" w:hAnsi="Arial"/>
          <w:sz w:val="22"/>
        </w:rPr>
        <w:tab/>
        <w:t>Initial conditions</w:t>
      </w:r>
      <w:bookmarkEnd w:id="1748"/>
      <w:bookmarkEnd w:id="1749"/>
      <w:bookmarkEnd w:id="1750"/>
      <w:bookmarkEnd w:id="1751"/>
      <w:bookmarkEnd w:id="1752"/>
      <w:bookmarkEnd w:id="1753"/>
      <w:bookmarkEnd w:id="1754"/>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26E7C995" w14:textId="77777777" w:rsidR="0096304E" w:rsidRDefault="0096304E" w:rsidP="0096304E">
      <w:pPr>
        <w:rPr>
          <w:b/>
        </w:rPr>
      </w:pPr>
      <w:r>
        <w:rPr>
          <w:b/>
        </w:rPr>
        <w:t>EF</w:t>
      </w:r>
      <w:r>
        <w:rPr>
          <w:b/>
          <w:vertAlign w:val="subscript"/>
        </w:rPr>
        <w:t>5GS3GPPLOCI</w:t>
      </w:r>
      <w:r>
        <w:rPr>
          <w:b/>
        </w:rPr>
        <w:t xml:space="preserve"> (5GS 3GPP location information)</w:t>
      </w:r>
    </w:p>
    <w:p w14:paraId="252D221C" w14:textId="77777777" w:rsidR="0096304E" w:rsidRDefault="0096304E" w:rsidP="0096304E">
      <w:pPr>
        <w:ind w:firstLine="284"/>
      </w:pPr>
      <w:r>
        <w:t>Logically:</w:t>
      </w:r>
    </w:p>
    <w:p w14:paraId="58179831" w14:textId="1C37DA38" w:rsidR="0096304E" w:rsidRDefault="0096304E" w:rsidP="0096304E">
      <w:pPr>
        <w:tabs>
          <w:tab w:val="left" w:pos="2410"/>
          <w:tab w:val="left" w:pos="2977"/>
        </w:tabs>
        <w:spacing w:after="120"/>
        <w:ind w:left="568" w:hanging="284"/>
        <w:contextualSpacing/>
      </w:pPr>
      <w:r>
        <w:tab/>
        <w:t>5G-GUTI:</w:t>
      </w:r>
      <w:r>
        <w:tab/>
        <w:t>24408300010266436587</w:t>
      </w:r>
    </w:p>
    <w:p w14:paraId="1C367CD3" w14:textId="034DFBFB" w:rsidR="0096304E" w:rsidRDefault="0096304E" w:rsidP="0096304E">
      <w:pPr>
        <w:tabs>
          <w:tab w:val="left" w:pos="2410"/>
          <w:tab w:val="left" w:pos="2977"/>
        </w:tabs>
        <w:spacing w:after="120"/>
        <w:ind w:left="568" w:hanging="284"/>
        <w:contextualSpacing/>
      </w:pPr>
      <w:r>
        <w:tab/>
        <w:t>TAI:</w:t>
      </w:r>
      <w:r>
        <w:tab/>
        <w:t>244083000001</w:t>
      </w:r>
    </w:p>
    <w:p w14:paraId="715F6924" w14:textId="3B377C2B" w:rsidR="0096304E" w:rsidRDefault="0096304E" w:rsidP="0096304E">
      <w:pPr>
        <w:tabs>
          <w:tab w:val="left" w:pos="567"/>
          <w:tab w:val="left" w:pos="2410"/>
          <w:tab w:val="left" w:pos="2977"/>
        </w:tabs>
        <w:ind w:left="567" w:hanging="283"/>
      </w:pPr>
      <w:r>
        <w:tab/>
        <w:t>5GS update status:</w:t>
      </w:r>
      <w:r>
        <w:tab/>
        <w:t>5U2 NOT UPDATED</w:t>
      </w:r>
    </w:p>
    <w:p w14:paraId="745176A5" w14:textId="77777777" w:rsidR="0096304E" w:rsidRDefault="0096304E" w:rsidP="0096304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96304E" w14:paraId="73D2A1F4"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4419FC9" w14:textId="77777777" w:rsidR="0096304E" w:rsidRDefault="0096304E">
            <w:pPr>
              <w:keepNext/>
              <w:keepLines/>
              <w:spacing w:after="0"/>
              <w:rPr>
                <w:rFonts w:ascii="Arial" w:hAnsi="Arial"/>
                <w:b/>
                <w:sz w:val="18"/>
                <w:lang w:val="fr-FR"/>
              </w:rPr>
            </w:pPr>
            <w:r>
              <w:rPr>
                <w:rFonts w:ascii="Arial" w:hAnsi="Arial"/>
                <w:b/>
                <w:sz w:val="18"/>
                <w:lang w:val="fr-FR"/>
              </w:rPr>
              <w:t>Coding:</w:t>
            </w:r>
          </w:p>
        </w:tc>
        <w:tc>
          <w:tcPr>
            <w:tcW w:w="717" w:type="dxa"/>
            <w:tcBorders>
              <w:top w:val="single" w:sz="4" w:space="0" w:color="auto"/>
              <w:left w:val="single" w:sz="4" w:space="0" w:color="auto"/>
              <w:bottom w:val="single" w:sz="4" w:space="0" w:color="auto"/>
              <w:right w:val="single" w:sz="4" w:space="0" w:color="auto"/>
            </w:tcBorders>
            <w:hideMark/>
          </w:tcPr>
          <w:p w14:paraId="149BC800" w14:textId="77777777" w:rsidR="0096304E" w:rsidRDefault="0096304E">
            <w:pPr>
              <w:keepNext/>
              <w:keepLines/>
              <w:spacing w:after="0"/>
              <w:rPr>
                <w:rFonts w:ascii="Arial" w:hAnsi="Arial"/>
                <w:b/>
                <w:sz w:val="18"/>
                <w:lang w:val="fr-FR"/>
              </w:rPr>
            </w:pPr>
            <w:r>
              <w:rPr>
                <w:rFonts w:ascii="Arial" w:hAnsi="Arial"/>
                <w:b/>
                <w:sz w:val="18"/>
                <w:lang w:val="fr-FR"/>
              </w:rPr>
              <w:t>B1</w:t>
            </w:r>
          </w:p>
        </w:tc>
        <w:tc>
          <w:tcPr>
            <w:tcW w:w="717" w:type="dxa"/>
            <w:tcBorders>
              <w:top w:val="single" w:sz="4" w:space="0" w:color="auto"/>
              <w:left w:val="single" w:sz="4" w:space="0" w:color="auto"/>
              <w:bottom w:val="single" w:sz="4" w:space="0" w:color="auto"/>
              <w:right w:val="single" w:sz="4" w:space="0" w:color="auto"/>
            </w:tcBorders>
            <w:hideMark/>
          </w:tcPr>
          <w:p w14:paraId="375463B8" w14:textId="77777777" w:rsidR="0096304E" w:rsidRDefault="0096304E">
            <w:pPr>
              <w:keepNext/>
              <w:keepLines/>
              <w:spacing w:after="0"/>
              <w:rPr>
                <w:rFonts w:ascii="Arial" w:hAnsi="Arial"/>
                <w:b/>
                <w:sz w:val="18"/>
                <w:lang w:val="fr-FR"/>
              </w:rPr>
            </w:pPr>
            <w:r>
              <w:rPr>
                <w:rFonts w:ascii="Arial" w:hAnsi="Arial"/>
                <w:b/>
                <w:sz w:val="18"/>
                <w:lang w:val="fr-FR"/>
              </w:rPr>
              <w:t>B2</w:t>
            </w:r>
          </w:p>
        </w:tc>
        <w:tc>
          <w:tcPr>
            <w:tcW w:w="717" w:type="dxa"/>
            <w:tcBorders>
              <w:top w:val="single" w:sz="4" w:space="0" w:color="auto"/>
              <w:left w:val="single" w:sz="4" w:space="0" w:color="auto"/>
              <w:bottom w:val="single" w:sz="4" w:space="0" w:color="auto"/>
              <w:right w:val="single" w:sz="4" w:space="0" w:color="auto"/>
            </w:tcBorders>
            <w:hideMark/>
          </w:tcPr>
          <w:p w14:paraId="3B825AC4" w14:textId="77777777" w:rsidR="0096304E" w:rsidRDefault="0096304E">
            <w:pPr>
              <w:keepNext/>
              <w:keepLines/>
              <w:spacing w:after="0"/>
              <w:rPr>
                <w:rFonts w:ascii="Arial" w:hAnsi="Arial"/>
                <w:b/>
                <w:sz w:val="18"/>
                <w:lang w:val="fr-FR"/>
              </w:rPr>
            </w:pPr>
            <w:r>
              <w:rPr>
                <w:rFonts w:ascii="Arial" w:hAnsi="Arial"/>
                <w:b/>
                <w:sz w:val="18"/>
                <w:lang w:val="fr-FR"/>
              </w:rPr>
              <w:t>B3</w:t>
            </w:r>
          </w:p>
        </w:tc>
        <w:tc>
          <w:tcPr>
            <w:tcW w:w="717" w:type="dxa"/>
            <w:tcBorders>
              <w:top w:val="single" w:sz="4" w:space="0" w:color="auto"/>
              <w:left w:val="single" w:sz="4" w:space="0" w:color="auto"/>
              <w:bottom w:val="single" w:sz="4" w:space="0" w:color="auto"/>
              <w:right w:val="single" w:sz="4" w:space="0" w:color="auto"/>
            </w:tcBorders>
            <w:hideMark/>
          </w:tcPr>
          <w:p w14:paraId="12E0F1A4" w14:textId="77777777" w:rsidR="0096304E" w:rsidRDefault="0096304E">
            <w:pPr>
              <w:keepNext/>
              <w:keepLines/>
              <w:spacing w:after="0"/>
              <w:rPr>
                <w:rFonts w:ascii="Arial" w:hAnsi="Arial"/>
                <w:b/>
                <w:sz w:val="18"/>
                <w:lang w:val="fr-FR"/>
              </w:rPr>
            </w:pPr>
            <w:r>
              <w:rPr>
                <w:rFonts w:ascii="Arial" w:hAnsi="Arial"/>
                <w:b/>
                <w:sz w:val="18"/>
                <w:lang w:val="fr-FR"/>
              </w:rPr>
              <w:t>B4</w:t>
            </w:r>
          </w:p>
        </w:tc>
        <w:tc>
          <w:tcPr>
            <w:tcW w:w="717" w:type="dxa"/>
            <w:tcBorders>
              <w:top w:val="single" w:sz="4" w:space="0" w:color="auto"/>
              <w:left w:val="single" w:sz="4" w:space="0" w:color="auto"/>
              <w:bottom w:val="single" w:sz="4" w:space="0" w:color="auto"/>
              <w:right w:val="single" w:sz="4" w:space="0" w:color="auto"/>
            </w:tcBorders>
            <w:hideMark/>
          </w:tcPr>
          <w:p w14:paraId="5AA2CB49" w14:textId="77777777" w:rsidR="0096304E" w:rsidRDefault="0096304E">
            <w:pPr>
              <w:keepNext/>
              <w:keepLines/>
              <w:spacing w:after="0"/>
              <w:rPr>
                <w:rFonts w:ascii="Arial" w:hAnsi="Arial"/>
                <w:b/>
                <w:sz w:val="18"/>
                <w:lang w:val="fr-FR"/>
              </w:rPr>
            </w:pPr>
            <w:r>
              <w:rPr>
                <w:rFonts w:ascii="Arial" w:hAnsi="Arial"/>
                <w:b/>
                <w:sz w:val="18"/>
                <w:lang w:val="fr-FR"/>
              </w:rPr>
              <w:t>B5</w:t>
            </w:r>
          </w:p>
        </w:tc>
        <w:tc>
          <w:tcPr>
            <w:tcW w:w="717" w:type="dxa"/>
            <w:tcBorders>
              <w:top w:val="single" w:sz="4" w:space="0" w:color="auto"/>
              <w:left w:val="single" w:sz="4" w:space="0" w:color="auto"/>
              <w:bottom w:val="single" w:sz="4" w:space="0" w:color="auto"/>
              <w:right w:val="single" w:sz="4" w:space="0" w:color="auto"/>
            </w:tcBorders>
            <w:hideMark/>
          </w:tcPr>
          <w:p w14:paraId="325D9DE4" w14:textId="77777777" w:rsidR="0096304E" w:rsidRDefault="0096304E">
            <w:pPr>
              <w:keepNext/>
              <w:keepLines/>
              <w:spacing w:after="0"/>
              <w:rPr>
                <w:rFonts w:ascii="Arial" w:hAnsi="Arial"/>
                <w:b/>
                <w:sz w:val="18"/>
                <w:lang w:val="fr-FR"/>
              </w:rPr>
            </w:pPr>
            <w:r>
              <w:rPr>
                <w:rFonts w:ascii="Arial" w:hAnsi="Arial"/>
                <w:b/>
                <w:sz w:val="18"/>
                <w:lang w:val="fr-FR"/>
              </w:rPr>
              <w:t>B6</w:t>
            </w:r>
          </w:p>
        </w:tc>
        <w:tc>
          <w:tcPr>
            <w:tcW w:w="717" w:type="dxa"/>
            <w:tcBorders>
              <w:top w:val="single" w:sz="4" w:space="0" w:color="auto"/>
              <w:left w:val="single" w:sz="4" w:space="0" w:color="auto"/>
              <w:bottom w:val="single" w:sz="4" w:space="0" w:color="auto"/>
              <w:right w:val="single" w:sz="4" w:space="0" w:color="auto"/>
            </w:tcBorders>
            <w:hideMark/>
          </w:tcPr>
          <w:p w14:paraId="4C7EFCA8" w14:textId="77777777" w:rsidR="0096304E" w:rsidRDefault="0096304E">
            <w:pPr>
              <w:keepNext/>
              <w:keepLines/>
              <w:spacing w:after="0"/>
              <w:rPr>
                <w:rFonts w:ascii="Arial" w:hAnsi="Arial"/>
                <w:b/>
                <w:sz w:val="18"/>
                <w:lang w:val="fr-FR"/>
              </w:rPr>
            </w:pPr>
            <w:r>
              <w:rPr>
                <w:rFonts w:ascii="Arial" w:hAnsi="Arial"/>
                <w:b/>
                <w:sz w:val="18"/>
                <w:lang w:val="fr-FR"/>
              </w:rPr>
              <w:t>B7</w:t>
            </w:r>
          </w:p>
        </w:tc>
        <w:tc>
          <w:tcPr>
            <w:tcW w:w="717" w:type="dxa"/>
            <w:tcBorders>
              <w:top w:val="single" w:sz="4" w:space="0" w:color="auto"/>
              <w:left w:val="single" w:sz="4" w:space="0" w:color="auto"/>
              <w:bottom w:val="single" w:sz="4" w:space="0" w:color="auto"/>
              <w:right w:val="single" w:sz="4" w:space="0" w:color="auto"/>
            </w:tcBorders>
            <w:hideMark/>
          </w:tcPr>
          <w:p w14:paraId="3EAFA826" w14:textId="77777777" w:rsidR="0096304E" w:rsidRDefault="0096304E">
            <w:pPr>
              <w:keepNext/>
              <w:keepLines/>
              <w:spacing w:after="0"/>
              <w:rPr>
                <w:rFonts w:ascii="Arial" w:hAnsi="Arial"/>
                <w:b/>
                <w:sz w:val="18"/>
                <w:lang w:val="fr-FR"/>
              </w:rPr>
            </w:pPr>
            <w:r>
              <w:rPr>
                <w:rFonts w:ascii="Arial" w:hAnsi="Arial"/>
                <w:b/>
                <w:sz w:val="18"/>
                <w:lang w:val="fr-FR"/>
              </w:rPr>
              <w:t>B8</w:t>
            </w:r>
          </w:p>
        </w:tc>
      </w:tr>
      <w:tr w:rsidR="0096304E" w14:paraId="067413D1" w14:textId="77777777" w:rsidTr="0096304E">
        <w:tc>
          <w:tcPr>
            <w:tcW w:w="959" w:type="dxa"/>
            <w:tcBorders>
              <w:top w:val="single" w:sz="4" w:space="0" w:color="auto"/>
              <w:left w:val="single" w:sz="4" w:space="0" w:color="auto"/>
              <w:bottom w:val="single" w:sz="4" w:space="0" w:color="auto"/>
              <w:right w:val="single" w:sz="4" w:space="0" w:color="auto"/>
            </w:tcBorders>
            <w:hideMark/>
          </w:tcPr>
          <w:p w14:paraId="729BF9E9" w14:textId="77777777" w:rsidR="0096304E" w:rsidRDefault="0096304E">
            <w:pPr>
              <w:keepNext/>
              <w:keepLines/>
              <w:spacing w:after="0"/>
              <w:rPr>
                <w:rFonts w:ascii="Arial" w:hAnsi="Arial"/>
                <w:sz w:val="18"/>
                <w:lang w:val="fr-FR"/>
              </w:rPr>
            </w:pPr>
            <w:r>
              <w:rPr>
                <w:rFonts w:ascii="Arial" w:hAnsi="Arial"/>
                <w:sz w:val="18"/>
                <w:lang w:val="fr-FR"/>
              </w:rPr>
              <w:t>Hex</w:t>
            </w:r>
          </w:p>
        </w:tc>
        <w:tc>
          <w:tcPr>
            <w:tcW w:w="717" w:type="dxa"/>
            <w:tcBorders>
              <w:top w:val="single" w:sz="4" w:space="0" w:color="auto"/>
              <w:left w:val="single" w:sz="4" w:space="0" w:color="auto"/>
              <w:bottom w:val="single" w:sz="4" w:space="0" w:color="auto"/>
              <w:right w:val="single" w:sz="4" w:space="0" w:color="auto"/>
            </w:tcBorders>
            <w:hideMark/>
          </w:tcPr>
          <w:p w14:paraId="64CF4B9D"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F94BC7E" w14:textId="77777777" w:rsidR="0096304E" w:rsidRDefault="0096304E">
            <w:pPr>
              <w:keepNext/>
              <w:keepLines/>
              <w:spacing w:after="0"/>
              <w:rPr>
                <w:rFonts w:ascii="Arial" w:hAnsi="Arial"/>
                <w:sz w:val="18"/>
                <w:lang w:val="fr-FR"/>
              </w:rPr>
            </w:pPr>
            <w:r>
              <w:rPr>
                <w:rFonts w:ascii="Arial" w:hAnsi="Arial"/>
                <w:sz w:val="18"/>
                <w:lang w:val="fr-FR"/>
              </w:rPr>
              <w:t>0B</w:t>
            </w:r>
          </w:p>
        </w:tc>
        <w:tc>
          <w:tcPr>
            <w:tcW w:w="717" w:type="dxa"/>
            <w:tcBorders>
              <w:top w:val="single" w:sz="4" w:space="0" w:color="auto"/>
              <w:left w:val="single" w:sz="4" w:space="0" w:color="auto"/>
              <w:bottom w:val="single" w:sz="4" w:space="0" w:color="auto"/>
              <w:right w:val="single" w:sz="4" w:space="0" w:color="auto"/>
            </w:tcBorders>
            <w:hideMark/>
          </w:tcPr>
          <w:p w14:paraId="081034A6" w14:textId="77777777" w:rsidR="0096304E" w:rsidRDefault="0096304E">
            <w:pPr>
              <w:keepNext/>
              <w:keepLines/>
              <w:spacing w:after="0"/>
              <w:rPr>
                <w:rFonts w:ascii="Arial" w:hAnsi="Arial"/>
                <w:sz w:val="18"/>
                <w:lang w:val="fr-FR"/>
              </w:rPr>
            </w:pPr>
            <w:r>
              <w:rPr>
                <w:rFonts w:ascii="Arial" w:hAnsi="Arial"/>
                <w:sz w:val="18"/>
                <w:lang w:val="fr-FR"/>
              </w:rPr>
              <w:t>F2</w:t>
            </w:r>
          </w:p>
        </w:tc>
        <w:tc>
          <w:tcPr>
            <w:tcW w:w="717" w:type="dxa"/>
            <w:tcBorders>
              <w:top w:val="single" w:sz="4" w:space="0" w:color="auto"/>
              <w:left w:val="single" w:sz="4" w:space="0" w:color="auto"/>
              <w:bottom w:val="single" w:sz="4" w:space="0" w:color="auto"/>
              <w:right w:val="single" w:sz="4" w:space="0" w:color="auto"/>
            </w:tcBorders>
            <w:hideMark/>
          </w:tcPr>
          <w:p w14:paraId="70C075FB"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227B086F"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64FF53AD" w14:textId="77777777" w:rsidR="0096304E" w:rsidRDefault="0096304E">
            <w:pPr>
              <w:keepNext/>
              <w:keepLines/>
              <w:spacing w:after="0"/>
              <w:rPr>
                <w:rFonts w:ascii="Arial" w:hAnsi="Arial"/>
                <w:sz w:val="18"/>
                <w:lang w:val="fr-FR"/>
              </w:rPr>
            </w:pPr>
            <w:r>
              <w:rPr>
                <w:rFonts w:ascii="Arial" w:hAnsi="Arial"/>
                <w:sz w:val="18"/>
                <w:lang w:val="fr-FR"/>
              </w:rPr>
              <w:t>80</w:t>
            </w:r>
          </w:p>
        </w:tc>
        <w:tc>
          <w:tcPr>
            <w:tcW w:w="717" w:type="dxa"/>
            <w:tcBorders>
              <w:top w:val="single" w:sz="4" w:space="0" w:color="auto"/>
              <w:left w:val="single" w:sz="4" w:space="0" w:color="auto"/>
              <w:bottom w:val="single" w:sz="4" w:space="0" w:color="auto"/>
              <w:right w:val="single" w:sz="4" w:space="0" w:color="auto"/>
            </w:tcBorders>
            <w:hideMark/>
          </w:tcPr>
          <w:p w14:paraId="323A0D62"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2033E7" w14:textId="77777777" w:rsidR="0096304E" w:rsidRDefault="0096304E">
            <w:pPr>
              <w:keepNext/>
              <w:keepLines/>
              <w:spacing w:after="0"/>
              <w:rPr>
                <w:rFonts w:ascii="Arial" w:hAnsi="Arial"/>
                <w:sz w:val="18"/>
                <w:lang w:val="fr-FR"/>
              </w:rPr>
            </w:pPr>
            <w:r>
              <w:rPr>
                <w:rFonts w:ascii="Arial" w:hAnsi="Arial"/>
                <w:sz w:val="18"/>
                <w:lang w:val="fr-FR"/>
              </w:rPr>
              <w:t>01</w:t>
            </w:r>
          </w:p>
        </w:tc>
      </w:tr>
      <w:tr w:rsidR="0096304E" w14:paraId="10AA614A" w14:textId="77777777" w:rsidTr="0096304E">
        <w:tc>
          <w:tcPr>
            <w:tcW w:w="959" w:type="dxa"/>
            <w:vMerge w:val="restart"/>
            <w:tcBorders>
              <w:top w:val="single" w:sz="4" w:space="0" w:color="auto"/>
              <w:left w:val="nil"/>
              <w:bottom w:val="nil"/>
              <w:right w:val="single" w:sz="4" w:space="0" w:color="auto"/>
            </w:tcBorders>
          </w:tcPr>
          <w:p w14:paraId="2E28E5CF" w14:textId="77777777" w:rsidR="0096304E" w:rsidRDefault="0096304E">
            <w:pPr>
              <w:keepNext/>
              <w:keepLines/>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72050878" w14:textId="77777777" w:rsidR="0096304E" w:rsidRDefault="0096304E">
            <w:pPr>
              <w:keepNext/>
              <w:keepLines/>
              <w:spacing w:after="0"/>
              <w:rPr>
                <w:rFonts w:ascii="Arial" w:hAnsi="Arial"/>
                <w:sz w:val="18"/>
                <w:lang w:val="fr-FR"/>
              </w:rPr>
            </w:pPr>
            <w:r>
              <w:rPr>
                <w:rFonts w:ascii="Arial" w:hAnsi="Arial"/>
                <w:b/>
                <w:sz w:val="18"/>
                <w:lang w:val="fr-FR"/>
              </w:rPr>
              <w:t>B9</w:t>
            </w:r>
          </w:p>
        </w:tc>
        <w:tc>
          <w:tcPr>
            <w:tcW w:w="717" w:type="dxa"/>
            <w:tcBorders>
              <w:top w:val="single" w:sz="4" w:space="0" w:color="auto"/>
              <w:left w:val="single" w:sz="4" w:space="0" w:color="auto"/>
              <w:bottom w:val="single" w:sz="4" w:space="0" w:color="auto"/>
              <w:right w:val="single" w:sz="4" w:space="0" w:color="auto"/>
            </w:tcBorders>
            <w:hideMark/>
          </w:tcPr>
          <w:p w14:paraId="4622CE5E" w14:textId="77777777" w:rsidR="0096304E" w:rsidRDefault="0096304E">
            <w:pPr>
              <w:keepNext/>
              <w:keepLines/>
              <w:spacing w:after="0"/>
              <w:rPr>
                <w:rFonts w:ascii="Arial" w:hAnsi="Arial"/>
                <w:sz w:val="18"/>
                <w:lang w:val="fr-FR"/>
              </w:rPr>
            </w:pPr>
            <w:r>
              <w:rPr>
                <w:rFonts w:ascii="Arial" w:hAnsi="Arial"/>
                <w:b/>
                <w:sz w:val="18"/>
                <w:lang w:val="fr-FR"/>
              </w:rPr>
              <w:t>B10</w:t>
            </w:r>
          </w:p>
        </w:tc>
        <w:tc>
          <w:tcPr>
            <w:tcW w:w="717" w:type="dxa"/>
            <w:tcBorders>
              <w:top w:val="single" w:sz="4" w:space="0" w:color="auto"/>
              <w:left w:val="single" w:sz="4" w:space="0" w:color="auto"/>
              <w:bottom w:val="single" w:sz="4" w:space="0" w:color="auto"/>
              <w:right w:val="single" w:sz="4" w:space="0" w:color="auto"/>
            </w:tcBorders>
            <w:hideMark/>
          </w:tcPr>
          <w:p w14:paraId="4053BFD8" w14:textId="77777777" w:rsidR="0096304E" w:rsidRDefault="0096304E">
            <w:pPr>
              <w:keepNext/>
              <w:keepLines/>
              <w:spacing w:after="0"/>
              <w:rPr>
                <w:rFonts w:ascii="Arial" w:hAnsi="Arial"/>
                <w:sz w:val="18"/>
                <w:lang w:val="fr-FR"/>
              </w:rPr>
            </w:pPr>
            <w:r>
              <w:rPr>
                <w:rFonts w:ascii="Arial" w:hAnsi="Arial"/>
                <w:b/>
                <w:sz w:val="18"/>
                <w:lang w:val="fr-FR"/>
              </w:rPr>
              <w:t>B11</w:t>
            </w:r>
          </w:p>
        </w:tc>
        <w:tc>
          <w:tcPr>
            <w:tcW w:w="717" w:type="dxa"/>
            <w:tcBorders>
              <w:top w:val="single" w:sz="4" w:space="0" w:color="auto"/>
              <w:left w:val="single" w:sz="4" w:space="0" w:color="auto"/>
              <w:bottom w:val="single" w:sz="4" w:space="0" w:color="auto"/>
              <w:right w:val="single" w:sz="4" w:space="0" w:color="auto"/>
            </w:tcBorders>
            <w:hideMark/>
          </w:tcPr>
          <w:p w14:paraId="67F3972F" w14:textId="77777777" w:rsidR="0096304E" w:rsidRDefault="0096304E">
            <w:pPr>
              <w:keepNext/>
              <w:keepLines/>
              <w:spacing w:after="0"/>
              <w:rPr>
                <w:rFonts w:ascii="Arial" w:hAnsi="Arial"/>
                <w:sz w:val="18"/>
                <w:lang w:val="fr-FR"/>
              </w:rPr>
            </w:pPr>
            <w:r>
              <w:rPr>
                <w:rFonts w:ascii="Arial" w:hAnsi="Arial"/>
                <w:b/>
                <w:sz w:val="18"/>
                <w:lang w:val="fr-FR"/>
              </w:rPr>
              <w:t>B12</w:t>
            </w:r>
          </w:p>
        </w:tc>
        <w:tc>
          <w:tcPr>
            <w:tcW w:w="717" w:type="dxa"/>
            <w:tcBorders>
              <w:top w:val="single" w:sz="4" w:space="0" w:color="auto"/>
              <w:left w:val="single" w:sz="4" w:space="0" w:color="auto"/>
              <w:bottom w:val="single" w:sz="4" w:space="0" w:color="auto"/>
              <w:right w:val="single" w:sz="4" w:space="0" w:color="auto"/>
            </w:tcBorders>
            <w:hideMark/>
          </w:tcPr>
          <w:p w14:paraId="06FBDE7D" w14:textId="77777777" w:rsidR="0096304E" w:rsidRDefault="0096304E">
            <w:pPr>
              <w:keepNext/>
              <w:keepLines/>
              <w:spacing w:after="0"/>
              <w:rPr>
                <w:rFonts w:ascii="Arial" w:hAnsi="Arial"/>
                <w:sz w:val="18"/>
                <w:lang w:val="fr-FR"/>
              </w:rPr>
            </w:pPr>
            <w:r>
              <w:rPr>
                <w:rFonts w:ascii="Arial" w:hAnsi="Arial"/>
                <w:b/>
                <w:sz w:val="18"/>
                <w:lang w:val="fr-FR"/>
              </w:rPr>
              <w:t>B13</w:t>
            </w:r>
          </w:p>
        </w:tc>
        <w:tc>
          <w:tcPr>
            <w:tcW w:w="717" w:type="dxa"/>
            <w:tcBorders>
              <w:top w:val="single" w:sz="4" w:space="0" w:color="auto"/>
              <w:left w:val="single" w:sz="4" w:space="0" w:color="auto"/>
              <w:bottom w:val="single" w:sz="4" w:space="0" w:color="auto"/>
              <w:right w:val="single" w:sz="4" w:space="0" w:color="auto"/>
            </w:tcBorders>
            <w:hideMark/>
          </w:tcPr>
          <w:p w14:paraId="079310EB" w14:textId="77777777" w:rsidR="0096304E" w:rsidRDefault="0096304E">
            <w:pPr>
              <w:keepNext/>
              <w:keepLines/>
              <w:spacing w:after="0"/>
              <w:rPr>
                <w:rFonts w:ascii="Arial" w:hAnsi="Arial"/>
                <w:sz w:val="18"/>
                <w:lang w:val="fr-FR"/>
              </w:rPr>
            </w:pPr>
            <w:r>
              <w:rPr>
                <w:rFonts w:ascii="Arial" w:hAnsi="Arial"/>
                <w:b/>
                <w:sz w:val="18"/>
                <w:lang w:val="fr-FR"/>
              </w:rPr>
              <w:t>B14</w:t>
            </w:r>
          </w:p>
        </w:tc>
        <w:tc>
          <w:tcPr>
            <w:tcW w:w="717" w:type="dxa"/>
            <w:tcBorders>
              <w:top w:val="single" w:sz="4" w:space="0" w:color="auto"/>
              <w:left w:val="single" w:sz="4" w:space="0" w:color="auto"/>
              <w:bottom w:val="single" w:sz="4" w:space="0" w:color="auto"/>
              <w:right w:val="single" w:sz="4" w:space="0" w:color="auto"/>
            </w:tcBorders>
            <w:hideMark/>
          </w:tcPr>
          <w:p w14:paraId="2FFCC0FE" w14:textId="77777777" w:rsidR="0096304E" w:rsidRDefault="0096304E">
            <w:pPr>
              <w:keepNext/>
              <w:keepLines/>
              <w:spacing w:after="0"/>
              <w:rPr>
                <w:rFonts w:ascii="Arial" w:hAnsi="Arial"/>
                <w:sz w:val="18"/>
                <w:lang w:val="fr-FR"/>
              </w:rPr>
            </w:pPr>
            <w:r>
              <w:rPr>
                <w:rFonts w:ascii="Arial" w:hAnsi="Arial"/>
                <w:b/>
                <w:sz w:val="18"/>
                <w:lang w:val="fr-FR"/>
              </w:rPr>
              <w:t>B15</w:t>
            </w:r>
          </w:p>
        </w:tc>
        <w:tc>
          <w:tcPr>
            <w:tcW w:w="717" w:type="dxa"/>
            <w:tcBorders>
              <w:top w:val="single" w:sz="4" w:space="0" w:color="auto"/>
              <w:left w:val="single" w:sz="4" w:space="0" w:color="auto"/>
              <w:bottom w:val="single" w:sz="4" w:space="0" w:color="auto"/>
              <w:right w:val="single" w:sz="4" w:space="0" w:color="auto"/>
            </w:tcBorders>
            <w:hideMark/>
          </w:tcPr>
          <w:p w14:paraId="0E849DE7" w14:textId="77777777" w:rsidR="0096304E" w:rsidRDefault="0096304E">
            <w:pPr>
              <w:keepNext/>
              <w:keepLines/>
              <w:spacing w:after="0"/>
              <w:rPr>
                <w:rFonts w:ascii="Arial" w:hAnsi="Arial"/>
                <w:sz w:val="18"/>
                <w:lang w:val="fr-FR"/>
              </w:rPr>
            </w:pPr>
            <w:r>
              <w:rPr>
                <w:rFonts w:ascii="Arial" w:hAnsi="Arial"/>
                <w:b/>
                <w:sz w:val="18"/>
                <w:lang w:val="fr-FR"/>
              </w:rPr>
              <w:t>B16</w:t>
            </w:r>
          </w:p>
        </w:tc>
      </w:tr>
      <w:tr w:rsidR="0096304E" w14:paraId="2D648728" w14:textId="77777777" w:rsidTr="0096304E">
        <w:tc>
          <w:tcPr>
            <w:tcW w:w="959" w:type="dxa"/>
            <w:vMerge/>
            <w:tcBorders>
              <w:top w:val="single" w:sz="4" w:space="0" w:color="auto"/>
              <w:left w:val="nil"/>
              <w:bottom w:val="nil"/>
              <w:right w:val="single" w:sz="4" w:space="0" w:color="auto"/>
            </w:tcBorders>
            <w:vAlign w:val="center"/>
            <w:hideMark/>
          </w:tcPr>
          <w:p w14:paraId="73631A76"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3BFB251E" w14:textId="77777777" w:rsidR="0096304E" w:rsidRDefault="0096304E">
            <w:pPr>
              <w:keepNext/>
              <w:keepLines/>
              <w:spacing w:after="0"/>
              <w:rPr>
                <w:rFonts w:ascii="Arial" w:hAnsi="Arial"/>
                <w:sz w:val="18"/>
                <w:lang w:val="fr-FR"/>
              </w:rPr>
            </w:pPr>
            <w:r>
              <w:rPr>
                <w:rFonts w:ascii="Arial" w:hAnsi="Arial"/>
                <w:sz w:val="18"/>
                <w:lang w:val="fr-FR"/>
              </w:rPr>
              <w:t>02</w:t>
            </w:r>
          </w:p>
        </w:tc>
        <w:tc>
          <w:tcPr>
            <w:tcW w:w="717" w:type="dxa"/>
            <w:tcBorders>
              <w:top w:val="single" w:sz="4" w:space="0" w:color="auto"/>
              <w:left w:val="single" w:sz="4" w:space="0" w:color="auto"/>
              <w:bottom w:val="single" w:sz="4" w:space="0" w:color="auto"/>
              <w:right w:val="single" w:sz="4" w:space="0" w:color="auto"/>
            </w:tcBorders>
            <w:hideMark/>
          </w:tcPr>
          <w:p w14:paraId="2CCBBA4E" w14:textId="77777777" w:rsidR="0096304E" w:rsidRDefault="0096304E">
            <w:pPr>
              <w:keepNext/>
              <w:keepLines/>
              <w:spacing w:after="0"/>
              <w:rPr>
                <w:rFonts w:ascii="Arial" w:hAnsi="Arial"/>
                <w:sz w:val="18"/>
                <w:lang w:val="fr-FR"/>
              </w:rPr>
            </w:pPr>
            <w:r>
              <w:rPr>
                <w:rFonts w:ascii="Arial" w:hAnsi="Arial"/>
                <w:sz w:val="18"/>
                <w:lang w:val="fr-FR"/>
              </w:rPr>
              <w:t>66</w:t>
            </w:r>
          </w:p>
        </w:tc>
        <w:tc>
          <w:tcPr>
            <w:tcW w:w="717" w:type="dxa"/>
            <w:tcBorders>
              <w:top w:val="single" w:sz="4" w:space="0" w:color="auto"/>
              <w:left w:val="single" w:sz="4" w:space="0" w:color="auto"/>
              <w:bottom w:val="single" w:sz="4" w:space="0" w:color="auto"/>
              <w:right w:val="single" w:sz="4" w:space="0" w:color="auto"/>
            </w:tcBorders>
            <w:hideMark/>
          </w:tcPr>
          <w:p w14:paraId="1EB703FA" w14:textId="77777777" w:rsidR="0096304E" w:rsidRDefault="0096304E">
            <w:pPr>
              <w:keepNext/>
              <w:keepLines/>
              <w:spacing w:after="0"/>
              <w:rPr>
                <w:rFonts w:ascii="Arial" w:hAnsi="Arial"/>
                <w:sz w:val="18"/>
                <w:lang w:val="fr-FR"/>
              </w:rPr>
            </w:pPr>
            <w:r>
              <w:rPr>
                <w:rFonts w:ascii="Arial" w:hAnsi="Arial"/>
                <w:sz w:val="18"/>
                <w:lang w:val="fr-FR"/>
              </w:rPr>
              <w:t>43</w:t>
            </w:r>
          </w:p>
        </w:tc>
        <w:tc>
          <w:tcPr>
            <w:tcW w:w="717" w:type="dxa"/>
            <w:tcBorders>
              <w:top w:val="single" w:sz="4" w:space="0" w:color="auto"/>
              <w:left w:val="single" w:sz="4" w:space="0" w:color="auto"/>
              <w:bottom w:val="single" w:sz="4" w:space="0" w:color="auto"/>
              <w:right w:val="single" w:sz="4" w:space="0" w:color="auto"/>
            </w:tcBorders>
            <w:hideMark/>
          </w:tcPr>
          <w:p w14:paraId="6E2045CA" w14:textId="77777777" w:rsidR="0096304E" w:rsidRDefault="0096304E">
            <w:pPr>
              <w:keepNext/>
              <w:keepLines/>
              <w:spacing w:after="0"/>
              <w:rPr>
                <w:rFonts w:ascii="Arial" w:hAnsi="Arial"/>
                <w:sz w:val="18"/>
                <w:lang w:val="fr-FR"/>
              </w:rPr>
            </w:pPr>
            <w:r>
              <w:rPr>
                <w:rFonts w:ascii="Arial" w:hAnsi="Arial"/>
                <w:sz w:val="18"/>
                <w:lang w:val="fr-FR"/>
              </w:rPr>
              <w:t>65</w:t>
            </w:r>
          </w:p>
        </w:tc>
        <w:tc>
          <w:tcPr>
            <w:tcW w:w="717" w:type="dxa"/>
            <w:tcBorders>
              <w:top w:val="single" w:sz="4" w:space="0" w:color="auto"/>
              <w:left w:val="single" w:sz="4" w:space="0" w:color="auto"/>
              <w:bottom w:val="single" w:sz="4" w:space="0" w:color="auto"/>
              <w:right w:val="single" w:sz="4" w:space="0" w:color="auto"/>
            </w:tcBorders>
            <w:hideMark/>
          </w:tcPr>
          <w:p w14:paraId="67224A85" w14:textId="77777777" w:rsidR="0096304E" w:rsidRDefault="0096304E">
            <w:pPr>
              <w:keepNext/>
              <w:keepLines/>
              <w:spacing w:after="0"/>
              <w:rPr>
                <w:rFonts w:ascii="Arial" w:hAnsi="Arial"/>
                <w:sz w:val="18"/>
                <w:lang w:val="fr-FR"/>
              </w:rPr>
            </w:pPr>
            <w:r>
              <w:rPr>
                <w:rFonts w:ascii="Arial" w:hAnsi="Arial"/>
                <w:sz w:val="18"/>
                <w:lang w:val="fr-FR"/>
              </w:rPr>
              <w:t>87</w:t>
            </w:r>
          </w:p>
        </w:tc>
        <w:tc>
          <w:tcPr>
            <w:tcW w:w="717" w:type="dxa"/>
            <w:tcBorders>
              <w:top w:val="single" w:sz="4" w:space="0" w:color="auto"/>
              <w:left w:val="single" w:sz="4" w:space="0" w:color="auto"/>
              <w:bottom w:val="single" w:sz="4" w:space="0" w:color="auto"/>
              <w:right w:val="single" w:sz="4" w:space="0" w:color="auto"/>
            </w:tcBorders>
            <w:hideMark/>
          </w:tcPr>
          <w:p w14:paraId="2991BF23" w14:textId="77777777" w:rsidR="0096304E" w:rsidRDefault="0096304E">
            <w:pPr>
              <w:keepNext/>
              <w:keepLines/>
              <w:spacing w:after="0"/>
              <w:rPr>
                <w:rFonts w:ascii="Arial" w:hAnsi="Arial"/>
                <w:sz w:val="18"/>
                <w:lang w:val="fr-FR"/>
              </w:rPr>
            </w:pPr>
            <w:r>
              <w:rPr>
                <w:rFonts w:ascii="Arial" w:hAnsi="Arial"/>
                <w:sz w:val="18"/>
                <w:lang w:val="fr-FR"/>
              </w:rPr>
              <w:t>42</w:t>
            </w:r>
          </w:p>
        </w:tc>
        <w:tc>
          <w:tcPr>
            <w:tcW w:w="717" w:type="dxa"/>
            <w:tcBorders>
              <w:top w:val="single" w:sz="4" w:space="0" w:color="auto"/>
              <w:left w:val="single" w:sz="4" w:space="0" w:color="auto"/>
              <w:bottom w:val="single" w:sz="4" w:space="0" w:color="auto"/>
              <w:right w:val="single" w:sz="4" w:space="0" w:color="auto"/>
            </w:tcBorders>
            <w:hideMark/>
          </w:tcPr>
          <w:p w14:paraId="575E6DFE" w14:textId="77777777" w:rsidR="0096304E" w:rsidRDefault="0096304E">
            <w:pPr>
              <w:keepNext/>
              <w:keepLines/>
              <w:spacing w:after="0"/>
              <w:rPr>
                <w:rFonts w:ascii="Arial" w:hAnsi="Arial"/>
                <w:sz w:val="18"/>
                <w:lang w:val="fr-FR"/>
              </w:rPr>
            </w:pPr>
            <w:r>
              <w:rPr>
                <w:rFonts w:ascii="Arial" w:hAnsi="Arial"/>
                <w:sz w:val="18"/>
                <w:lang w:val="fr-FR"/>
              </w:rPr>
              <w:t>34</w:t>
            </w:r>
          </w:p>
        </w:tc>
        <w:tc>
          <w:tcPr>
            <w:tcW w:w="717" w:type="dxa"/>
            <w:tcBorders>
              <w:top w:val="single" w:sz="4" w:space="0" w:color="auto"/>
              <w:left w:val="single" w:sz="4" w:space="0" w:color="auto"/>
              <w:bottom w:val="single" w:sz="4" w:space="0" w:color="auto"/>
              <w:right w:val="single" w:sz="4" w:space="0" w:color="auto"/>
            </w:tcBorders>
            <w:hideMark/>
          </w:tcPr>
          <w:p w14:paraId="5CAE7FAA" w14:textId="77777777" w:rsidR="0096304E" w:rsidRDefault="0096304E">
            <w:pPr>
              <w:keepNext/>
              <w:keepLines/>
              <w:spacing w:after="0"/>
              <w:rPr>
                <w:rFonts w:ascii="Arial" w:hAnsi="Arial"/>
                <w:sz w:val="18"/>
                <w:lang w:val="fr-FR"/>
              </w:rPr>
            </w:pPr>
            <w:r>
              <w:rPr>
                <w:rFonts w:ascii="Arial" w:hAnsi="Arial"/>
                <w:sz w:val="18"/>
                <w:lang w:val="fr-FR"/>
              </w:rPr>
              <w:t>80</w:t>
            </w:r>
          </w:p>
        </w:tc>
      </w:tr>
      <w:tr w:rsidR="0096304E" w14:paraId="0565CF53"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04A1E0AD"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513509D7" w14:textId="77777777" w:rsidR="0096304E" w:rsidRDefault="0096304E">
            <w:pPr>
              <w:keepNext/>
              <w:keepLines/>
              <w:spacing w:after="0"/>
              <w:rPr>
                <w:rFonts w:ascii="Arial" w:hAnsi="Arial"/>
                <w:sz w:val="18"/>
                <w:lang w:val="fr-FR"/>
              </w:rPr>
            </w:pPr>
            <w:r>
              <w:rPr>
                <w:rFonts w:ascii="Arial" w:hAnsi="Arial"/>
                <w:b/>
                <w:sz w:val="18"/>
                <w:lang w:val="fr-FR"/>
              </w:rPr>
              <w:t>B17</w:t>
            </w:r>
          </w:p>
        </w:tc>
        <w:tc>
          <w:tcPr>
            <w:tcW w:w="717" w:type="dxa"/>
            <w:tcBorders>
              <w:top w:val="single" w:sz="4" w:space="0" w:color="auto"/>
              <w:left w:val="single" w:sz="4" w:space="0" w:color="auto"/>
              <w:bottom w:val="single" w:sz="4" w:space="0" w:color="auto"/>
              <w:right w:val="single" w:sz="4" w:space="0" w:color="auto"/>
            </w:tcBorders>
            <w:hideMark/>
          </w:tcPr>
          <w:p w14:paraId="7AC75166" w14:textId="77777777" w:rsidR="0096304E" w:rsidRDefault="0096304E">
            <w:pPr>
              <w:keepNext/>
              <w:keepLines/>
              <w:spacing w:after="0"/>
              <w:rPr>
                <w:rFonts w:ascii="Arial" w:hAnsi="Arial"/>
                <w:sz w:val="18"/>
                <w:lang w:val="fr-FR"/>
              </w:rPr>
            </w:pPr>
            <w:r>
              <w:rPr>
                <w:rFonts w:ascii="Arial" w:hAnsi="Arial"/>
                <w:b/>
                <w:sz w:val="18"/>
                <w:lang w:val="fr-FR"/>
              </w:rPr>
              <w:t>B18</w:t>
            </w:r>
          </w:p>
        </w:tc>
        <w:tc>
          <w:tcPr>
            <w:tcW w:w="717" w:type="dxa"/>
            <w:tcBorders>
              <w:top w:val="single" w:sz="4" w:space="0" w:color="auto"/>
              <w:left w:val="single" w:sz="4" w:space="0" w:color="auto"/>
              <w:bottom w:val="single" w:sz="4" w:space="0" w:color="auto"/>
              <w:right w:val="single" w:sz="4" w:space="0" w:color="auto"/>
            </w:tcBorders>
            <w:hideMark/>
          </w:tcPr>
          <w:p w14:paraId="4B8A9D28" w14:textId="77777777" w:rsidR="0096304E" w:rsidRDefault="0096304E">
            <w:pPr>
              <w:keepNext/>
              <w:keepLines/>
              <w:spacing w:after="0"/>
              <w:rPr>
                <w:rFonts w:ascii="Arial" w:hAnsi="Arial"/>
                <w:sz w:val="18"/>
                <w:lang w:val="fr-FR"/>
              </w:rPr>
            </w:pPr>
            <w:r>
              <w:rPr>
                <w:rFonts w:ascii="Arial" w:hAnsi="Arial"/>
                <w:b/>
                <w:sz w:val="18"/>
                <w:lang w:val="fr-FR"/>
              </w:rPr>
              <w:t>B19</w:t>
            </w:r>
          </w:p>
        </w:tc>
        <w:tc>
          <w:tcPr>
            <w:tcW w:w="717" w:type="dxa"/>
            <w:tcBorders>
              <w:top w:val="single" w:sz="4" w:space="0" w:color="auto"/>
              <w:left w:val="single" w:sz="4" w:space="0" w:color="auto"/>
              <w:bottom w:val="single" w:sz="4" w:space="0" w:color="auto"/>
              <w:right w:val="single" w:sz="4" w:space="0" w:color="auto"/>
            </w:tcBorders>
            <w:hideMark/>
          </w:tcPr>
          <w:p w14:paraId="1FBBDEFA" w14:textId="77777777" w:rsidR="0096304E" w:rsidRDefault="0096304E">
            <w:pPr>
              <w:keepNext/>
              <w:keepLines/>
              <w:spacing w:after="0"/>
              <w:rPr>
                <w:rFonts w:ascii="Arial" w:hAnsi="Arial"/>
                <w:sz w:val="18"/>
                <w:lang w:val="fr-FR"/>
              </w:rPr>
            </w:pPr>
            <w:r>
              <w:rPr>
                <w:rFonts w:ascii="Arial" w:hAnsi="Arial"/>
                <w:b/>
                <w:sz w:val="18"/>
                <w:lang w:val="fr-FR"/>
              </w:rPr>
              <w:t>B20</w:t>
            </w:r>
          </w:p>
        </w:tc>
      </w:tr>
      <w:tr w:rsidR="0096304E" w14:paraId="73705DBB" w14:textId="77777777" w:rsidTr="0096304E">
        <w:trPr>
          <w:gridAfter w:val="4"/>
          <w:wAfter w:w="2868" w:type="dxa"/>
        </w:trPr>
        <w:tc>
          <w:tcPr>
            <w:tcW w:w="959" w:type="dxa"/>
            <w:vMerge/>
            <w:tcBorders>
              <w:top w:val="single" w:sz="4" w:space="0" w:color="auto"/>
              <w:left w:val="nil"/>
              <w:bottom w:val="nil"/>
              <w:right w:val="single" w:sz="4" w:space="0" w:color="auto"/>
            </w:tcBorders>
            <w:vAlign w:val="center"/>
            <w:hideMark/>
          </w:tcPr>
          <w:p w14:paraId="2DCF66F7" w14:textId="77777777" w:rsidR="0096304E" w:rsidRDefault="0096304E">
            <w:pPr>
              <w:spacing w:after="0"/>
              <w:rPr>
                <w:rFonts w:ascii="Arial" w:hAnsi="Arial"/>
                <w:sz w:val="18"/>
                <w:lang w:val="fr-FR"/>
              </w:rPr>
            </w:pPr>
          </w:p>
        </w:tc>
        <w:tc>
          <w:tcPr>
            <w:tcW w:w="717" w:type="dxa"/>
            <w:tcBorders>
              <w:top w:val="single" w:sz="4" w:space="0" w:color="auto"/>
              <w:left w:val="single" w:sz="4" w:space="0" w:color="auto"/>
              <w:bottom w:val="single" w:sz="4" w:space="0" w:color="auto"/>
              <w:right w:val="single" w:sz="4" w:space="0" w:color="auto"/>
            </w:tcBorders>
            <w:hideMark/>
          </w:tcPr>
          <w:p w14:paraId="08ADD3F9"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0FA99A74" w14:textId="77777777" w:rsidR="0096304E" w:rsidRDefault="0096304E">
            <w:pPr>
              <w:keepNext/>
              <w:keepLines/>
              <w:spacing w:after="0"/>
              <w:rPr>
                <w:rFonts w:ascii="Arial" w:hAnsi="Arial"/>
                <w:sz w:val="18"/>
                <w:lang w:val="fr-FR"/>
              </w:rPr>
            </w:pPr>
            <w:r>
              <w:rPr>
                <w:rFonts w:ascii="Arial" w:hAnsi="Arial"/>
                <w:sz w:val="18"/>
                <w:lang w:val="fr-FR"/>
              </w:rPr>
              <w:t>00</w:t>
            </w:r>
          </w:p>
        </w:tc>
        <w:tc>
          <w:tcPr>
            <w:tcW w:w="717" w:type="dxa"/>
            <w:tcBorders>
              <w:top w:val="single" w:sz="4" w:space="0" w:color="auto"/>
              <w:left w:val="single" w:sz="4" w:space="0" w:color="auto"/>
              <w:bottom w:val="single" w:sz="4" w:space="0" w:color="auto"/>
              <w:right w:val="single" w:sz="4" w:space="0" w:color="auto"/>
            </w:tcBorders>
            <w:hideMark/>
          </w:tcPr>
          <w:p w14:paraId="789700F2" w14:textId="77777777" w:rsidR="0096304E" w:rsidRDefault="0096304E">
            <w:pPr>
              <w:keepNext/>
              <w:keepLines/>
              <w:spacing w:after="0"/>
              <w:rPr>
                <w:rFonts w:ascii="Arial" w:hAnsi="Arial"/>
                <w:sz w:val="18"/>
                <w:lang w:val="fr-FR"/>
              </w:rPr>
            </w:pPr>
            <w:r>
              <w:rPr>
                <w:rFonts w:ascii="Arial" w:hAnsi="Arial"/>
                <w:sz w:val="18"/>
                <w:lang w:val="fr-FR"/>
              </w:rPr>
              <w:t>01</w:t>
            </w:r>
          </w:p>
        </w:tc>
        <w:tc>
          <w:tcPr>
            <w:tcW w:w="717" w:type="dxa"/>
            <w:tcBorders>
              <w:top w:val="single" w:sz="4" w:space="0" w:color="auto"/>
              <w:left w:val="single" w:sz="4" w:space="0" w:color="auto"/>
              <w:bottom w:val="single" w:sz="4" w:space="0" w:color="auto"/>
              <w:right w:val="single" w:sz="4" w:space="0" w:color="auto"/>
            </w:tcBorders>
            <w:hideMark/>
          </w:tcPr>
          <w:p w14:paraId="540C3594" w14:textId="77777777" w:rsidR="0096304E" w:rsidRDefault="0096304E">
            <w:pPr>
              <w:keepNext/>
              <w:keepLines/>
              <w:spacing w:after="0"/>
              <w:rPr>
                <w:rFonts w:ascii="Arial" w:hAnsi="Arial"/>
                <w:sz w:val="18"/>
                <w:lang w:val="fr-FR"/>
              </w:rPr>
            </w:pPr>
            <w:r>
              <w:rPr>
                <w:rFonts w:ascii="Arial" w:hAnsi="Arial"/>
                <w:sz w:val="18"/>
                <w:lang w:val="fr-FR"/>
              </w:rPr>
              <w:t>01</w:t>
            </w:r>
          </w:p>
        </w:tc>
      </w:tr>
    </w:tbl>
    <w:p w14:paraId="38C8CF83" w14:textId="77777777" w:rsidR="0096304E" w:rsidRDefault="0096304E" w:rsidP="0096304E">
      <w:pPr>
        <w:tabs>
          <w:tab w:val="left" w:pos="2835"/>
        </w:tabs>
      </w:pPr>
    </w:p>
    <w:p w14:paraId="2C37D346" w14:textId="77777777" w:rsidR="00C168B2" w:rsidRPr="006A4E13" w:rsidRDefault="00BD7469" w:rsidP="00BD7469">
      <w:r>
        <w:lastRenderedPageBreak/>
        <w:t xml:space="preserve">The </w:t>
      </w:r>
      <w:r w:rsidRPr="006A4E13">
        <w:t>UICC is installed into the Terminal.</w:t>
      </w:r>
      <w:bookmarkStart w:id="1755" w:name="_Toc10738451"/>
      <w:bookmarkStart w:id="1756" w:name="_Toc20396303"/>
      <w:bookmarkStart w:id="1757" w:name="_Toc29397901"/>
      <w:bookmarkStart w:id="1758" w:name="_Toc29399023"/>
      <w:bookmarkStart w:id="1759" w:name="_Toc36649033"/>
      <w:bookmarkStart w:id="1760" w:name="_Toc36654821"/>
      <w:bookmarkStart w:id="1761" w:name="_Toc44961091"/>
      <w:bookmarkStart w:id="1762" w:name="_Toc50982732"/>
      <w:bookmarkStart w:id="1763" w:name="_Toc50984903"/>
      <w:bookmarkStart w:id="1764" w:name="_Toc57112169"/>
    </w:p>
    <w:p w14:paraId="73AF605F" w14:textId="74B0FC5B" w:rsidR="00BD7469" w:rsidRPr="006D217E" w:rsidRDefault="00BD7469" w:rsidP="00BD7469">
      <w:pPr>
        <w:pStyle w:val="Heading5"/>
      </w:pPr>
      <w:bookmarkStart w:id="1765" w:name="_Toc146299205"/>
      <w:r w:rsidRPr="006D217E">
        <w:t>5.3.8.4.2</w:t>
      </w:r>
      <w:r w:rsidRPr="006D217E">
        <w:tab/>
        <w:t>Procedure</w:t>
      </w:r>
      <w:bookmarkEnd w:id="1755"/>
      <w:bookmarkEnd w:id="1756"/>
      <w:bookmarkEnd w:id="1757"/>
      <w:bookmarkEnd w:id="1758"/>
      <w:bookmarkEnd w:id="1759"/>
      <w:bookmarkEnd w:id="1760"/>
      <w:bookmarkEnd w:id="1761"/>
      <w:bookmarkEnd w:id="1762"/>
      <w:bookmarkEnd w:id="1763"/>
      <w:bookmarkEnd w:id="1764"/>
      <w:bookmarkEnd w:id="1765"/>
    </w:p>
    <w:p w14:paraId="1BBAFEF1" w14:textId="77777777" w:rsidR="006F06ED" w:rsidRDefault="006F06ED" w:rsidP="006F06ED">
      <w:pPr>
        <w:pStyle w:val="B1"/>
      </w:pPr>
      <w:bookmarkStart w:id="1766" w:name="_Toc10738452"/>
      <w:bookmarkStart w:id="1767" w:name="_Toc20396304"/>
      <w:bookmarkStart w:id="1768" w:name="_Toc29397902"/>
      <w:bookmarkStart w:id="1769" w:name="_Toc29399024"/>
      <w:bookmarkStart w:id="1770" w:name="_Toc36649034"/>
      <w:bookmarkStart w:id="1771"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2" w:name="_Toc44961092"/>
      <w:bookmarkStart w:id="1773" w:name="_Toc50982733"/>
      <w:bookmarkStart w:id="1774" w:name="_Toc50984904"/>
      <w:bookmarkStart w:id="1775" w:name="_Toc57112170"/>
      <w:bookmarkStart w:id="1776" w:name="_Toc146299206"/>
      <w:r w:rsidRPr="006D217E">
        <w:t>5.3.8.5</w:t>
      </w:r>
      <w:r w:rsidRPr="006D217E">
        <w:tab/>
        <w:t>Acceptance criteria</w:t>
      </w:r>
      <w:bookmarkEnd w:id="1766"/>
      <w:bookmarkEnd w:id="1767"/>
      <w:bookmarkEnd w:id="1768"/>
      <w:bookmarkEnd w:id="1769"/>
      <w:bookmarkEnd w:id="1770"/>
      <w:bookmarkEnd w:id="1771"/>
      <w:bookmarkEnd w:id="1772"/>
      <w:bookmarkEnd w:id="1773"/>
      <w:bookmarkEnd w:id="1774"/>
      <w:bookmarkEnd w:id="1775"/>
      <w:bookmarkEnd w:id="1776"/>
    </w:p>
    <w:p w14:paraId="2366B4DA" w14:textId="77777777" w:rsidR="006974E5" w:rsidRDefault="006974E5" w:rsidP="006974E5">
      <w:pPr>
        <w:ind w:left="568" w:hanging="284"/>
        <w:rPr>
          <w:vertAlign w:val="subscript"/>
        </w:rPr>
      </w:pPr>
      <w:bookmarkStart w:id="1777" w:name="_Toc20396305"/>
      <w:bookmarkStart w:id="1778" w:name="_Toc29397903"/>
      <w:bookmarkStart w:id="1779" w:name="_Toc29399025"/>
      <w:bookmarkStart w:id="1780" w:name="_Toc36649035"/>
      <w:bookmarkStart w:id="1781" w:name="_Toc36654823"/>
      <w:bookmarkStart w:id="1782" w:name="_Toc44961093"/>
      <w:bookmarkStart w:id="1783" w:name="_Toc50982734"/>
      <w:bookmarkStart w:id="1784"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5" w:name="_Toc57112171"/>
      <w:bookmarkStart w:id="1786"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4"/>
      <w:bookmarkEnd w:id="1777"/>
      <w:bookmarkEnd w:id="1778"/>
      <w:bookmarkEnd w:id="1779"/>
      <w:bookmarkEnd w:id="1780"/>
      <w:bookmarkEnd w:id="1781"/>
      <w:bookmarkEnd w:id="1782"/>
      <w:bookmarkEnd w:id="1783"/>
      <w:bookmarkEnd w:id="1784"/>
      <w:bookmarkEnd w:id="1785"/>
      <w:bookmarkEnd w:id="1786"/>
    </w:p>
    <w:p w14:paraId="20578E96" w14:textId="77777777" w:rsidR="00BD7469" w:rsidRPr="008D73DA" w:rsidRDefault="00BD7469" w:rsidP="00BD7469">
      <w:pPr>
        <w:pStyle w:val="Heading4"/>
      </w:pPr>
      <w:bookmarkStart w:id="1787" w:name="_Toc10738454"/>
      <w:bookmarkStart w:id="1788" w:name="_Toc20396306"/>
      <w:bookmarkStart w:id="1789" w:name="_Toc29397904"/>
      <w:bookmarkStart w:id="1790" w:name="_Toc29399026"/>
      <w:bookmarkStart w:id="1791" w:name="_Toc36649036"/>
      <w:bookmarkStart w:id="1792" w:name="_Toc36654824"/>
      <w:bookmarkStart w:id="1793" w:name="_Toc44961094"/>
      <w:bookmarkStart w:id="1794" w:name="_Toc50982735"/>
      <w:bookmarkStart w:id="1795" w:name="_Toc50984906"/>
      <w:bookmarkStart w:id="1796" w:name="_Toc57112172"/>
      <w:bookmarkStart w:id="1797" w:name="_Toc146299208"/>
      <w:r>
        <w:t>5.3</w:t>
      </w:r>
      <w:r w:rsidRPr="008D73DA">
        <w:t>.</w:t>
      </w:r>
      <w:r>
        <w:t>9</w:t>
      </w:r>
      <w:r w:rsidRPr="008D73DA">
        <w:t>.1</w:t>
      </w:r>
      <w:r w:rsidRPr="008D73DA">
        <w:tab/>
        <w:t>Definition and applicability</w:t>
      </w:r>
      <w:bookmarkEnd w:id="1787"/>
      <w:bookmarkEnd w:id="1788"/>
      <w:bookmarkEnd w:id="1789"/>
      <w:bookmarkEnd w:id="1790"/>
      <w:bookmarkEnd w:id="1791"/>
      <w:bookmarkEnd w:id="1792"/>
      <w:bookmarkEnd w:id="1793"/>
      <w:bookmarkEnd w:id="1794"/>
      <w:bookmarkEnd w:id="1795"/>
      <w:bookmarkEnd w:id="1796"/>
      <w:bookmarkEnd w:id="1797"/>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8"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9"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9"/>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800" w:name="_Toc10738455"/>
      <w:bookmarkStart w:id="1801" w:name="_Toc20396307"/>
      <w:bookmarkStart w:id="1802" w:name="_Toc29397905"/>
      <w:bookmarkStart w:id="1803" w:name="_Toc29399027"/>
      <w:bookmarkStart w:id="1804" w:name="_Toc36649037"/>
      <w:bookmarkStart w:id="1805" w:name="_Toc36654825"/>
      <w:bookmarkStart w:id="1806" w:name="_Toc44961095"/>
      <w:bookmarkStart w:id="1807" w:name="_Toc50982736"/>
      <w:bookmarkStart w:id="1808" w:name="_Toc50984907"/>
      <w:bookmarkStart w:id="1809" w:name="_Toc57112173"/>
      <w:bookmarkStart w:id="1810" w:name="_Toc146299209"/>
      <w:r>
        <w:t>5.3</w:t>
      </w:r>
      <w:r w:rsidRPr="008D73DA">
        <w:t>.</w:t>
      </w:r>
      <w:r>
        <w:t>9</w:t>
      </w:r>
      <w:r w:rsidRPr="008D73DA">
        <w:t>.3</w:t>
      </w:r>
      <w:r w:rsidRPr="008D73DA">
        <w:tab/>
        <w:t>Test purpose</w:t>
      </w:r>
      <w:bookmarkEnd w:id="1800"/>
      <w:bookmarkEnd w:id="1801"/>
      <w:bookmarkEnd w:id="1802"/>
      <w:bookmarkEnd w:id="1803"/>
      <w:bookmarkEnd w:id="1804"/>
      <w:bookmarkEnd w:id="1805"/>
      <w:bookmarkEnd w:id="1806"/>
      <w:bookmarkEnd w:id="1807"/>
      <w:bookmarkEnd w:id="1808"/>
      <w:bookmarkEnd w:id="1809"/>
      <w:bookmarkEnd w:id="1810"/>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lastRenderedPageBreak/>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1" w:name="_Toc10738456"/>
      <w:bookmarkStart w:id="1812" w:name="_Toc20396308"/>
      <w:bookmarkStart w:id="1813" w:name="_Toc29397906"/>
      <w:bookmarkStart w:id="1814" w:name="_Toc29399028"/>
      <w:bookmarkStart w:id="1815" w:name="_Toc36649038"/>
      <w:bookmarkStart w:id="1816" w:name="_Toc36654826"/>
      <w:bookmarkStart w:id="1817" w:name="_Toc44961096"/>
      <w:bookmarkStart w:id="1818" w:name="_Toc50982737"/>
      <w:bookmarkStart w:id="1819" w:name="_Toc50984908"/>
      <w:bookmarkStart w:id="1820" w:name="_Toc57112174"/>
      <w:bookmarkStart w:id="1821" w:name="_Toc146299210"/>
      <w:r>
        <w:t>5.3</w:t>
      </w:r>
      <w:r w:rsidRPr="00143C7B">
        <w:t>.</w:t>
      </w:r>
      <w:r>
        <w:t>9</w:t>
      </w:r>
      <w:r w:rsidRPr="00143C7B">
        <w:t>.4</w:t>
      </w:r>
      <w:r w:rsidRPr="00143C7B">
        <w:tab/>
        <w:t>Method of test</w:t>
      </w:r>
      <w:bookmarkEnd w:id="1811"/>
      <w:bookmarkEnd w:id="1812"/>
      <w:bookmarkEnd w:id="1813"/>
      <w:bookmarkEnd w:id="1814"/>
      <w:bookmarkEnd w:id="1815"/>
      <w:bookmarkEnd w:id="1816"/>
      <w:bookmarkEnd w:id="1817"/>
      <w:bookmarkEnd w:id="1818"/>
      <w:bookmarkEnd w:id="1819"/>
      <w:bookmarkEnd w:id="1820"/>
      <w:bookmarkEnd w:id="1821"/>
    </w:p>
    <w:p w14:paraId="2B073235" w14:textId="77777777" w:rsidR="00BD7469" w:rsidRPr="00143C7B" w:rsidRDefault="00BD7469" w:rsidP="00BD7469">
      <w:pPr>
        <w:pStyle w:val="Heading5"/>
      </w:pPr>
      <w:bookmarkStart w:id="1822" w:name="_Toc10738457"/>
      <w:bookmarkStart w:id="1823" w:name="_Toc20396309"/>
      <w:bookmarkStart w:id="1824" w:name="_Toc29397907"/>
      <w:bookmarkStart w:id="1825" w:name="_Toc29399029"/>
      <w:bookmarkStart w:id="1826" w:name="_Toc36649039"/>
      <w:bookmarkStart w:id="1827" w:name="_Toc36654827"/>
      <w:bookmarkStart w:id="1828" w:name="_Toc44961097"/>
      <w:bookmarkStart w:id="1829" w:name="_Toc50982738"/>
      <w:bookmarkStart w:id="1830" w:name="_Toc50984909"/>
      <w:bookmarkStart w:id="1831" w:name="_Toc57112175"/>
      <w:bookmarkStart w:id="1832" w:name="_Toc146299211"/>
      <w:r>
        <w:t>5.3</w:t>
      </w:r>
      <w:r w:rsidRPr="00143C7B">
        <w:t>.</w:t>
      </w:r>
      <w:r>
        <w:t>9</w:t>
      </w:r>
      <w:r w:rsidRPr="00143C7B">
        <w:t>.4.1</w:t>
      </w:r>
      <w:r w:rsidRPr="00143C7B">
        <w:tab/>
        <w:t>Initial conditions</w:t>
      </w:r>
      <w:bookmarkEnd w:id="1822"/>
      <w:bookmarkEnd w:id="1823"/>
      <w:bookmarkEnd w:id="1824"/>
      <w:bookmarkEnd w:id="1825"/>
      <w:bookmarkEnd w:id="1826"/>
      <w:bookmarkEnd w:id="1827"/>
      <w:bookmarkEnd w:id="1828"/>
      <w:bookmarkEnd w:id="1829"/>
      <w:bookmarkEnd w:id="1830"/>
      <w:bookmarkEnd w:id="1831"/>
      <w:bookmarkEnd w:id="1832"/>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3" w:name="_Toc10738458"/>
      <w:bookmarkStart w:id="1834" w:name="_Toc20396310"/>
      <w:bookmarkStart w:id="1835" w:name="_Toc29397908"/>
      <w:bookmarkStart w:id="1836" w:name="_Toc29399030"/>
      <w:bookmarkStart w:id="1837" w:name="_Toc36649040"/>
      <w:bookmarkStart w:id="1838" w:name="_Toc36654828"/>
      <w:bookmarkStart w:id="1839" w:name="_Toc44961098"/>
      <w:bookmarkStart w:id="1840" w:name="_Toc50982739"/>
      <w:bookmarkStart w:id="1841" w:name="_Toc50984910"/>
      <w:bookmarkStart w:id="1842" w:name="_Toc57112176"/>
    </w:p>
    <w:p w14:paraId="0CC4E008" w14:textId="2205BA1D" w:rsidR="00BD7469" w:rsidRPr="006D217E" w:rsidRDefault="00BD7469" w:rsidP="00BD7469">
      <w:pPr>
        <w:pStyle w:val="Heading5"/>
      </w:pPr>
      <w:bookmarkStart w:id="1843" w:name="_Toc146299212"/>
      <w:r w:rsidRPr="006D217E">
        <w:t>5.3.9.4.2</w:t>
      </w:r>
      <w:r w:rsidRPr="006D217E">
        <w:tab/>
        <w:t>Procedure</w:t>
      </w:r>
      <w:bookmarkEnd w:id="1833"/>
      <w:bookmarkEnd w:id="1834"/>
      <w:bookmarkEnd w:id="1835"/>
      <w:bookmarkEnd w:id="1836"/>
      <w:bookmarkEnd w:id="1837"/>
      <w:bookmarkEnd w:id="1838"/>
      <w:bookmarkEnd w:id="1839"/>
      <w:bookmarkEnd w:id="1840"/>
      <w:bookmarkEnd w:id="1841"/>
      <w:bookmarkEnd w:id="1842"/>
      <w:bookmarkEnd w:id="1843"/>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4"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4"/>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5" w:name="_Toc10738459"/>
      <w:bookmarkStart w:id="1846" w:name="_Toc20396311"/>
      <w:bookmarkStart w:id="1847" w:name="_Toc29397909"/>
      <w:bookmarkStart w:id="1848" w:name="_Toc29399031"/>
      <w:bookmarkStart w:id="1849" w:name="_Toc36649041"/>
      <w:bookmarkStart w:id="1850" w:name="_Toc36654829"/>
      <w:bookmarkStart w:id="1851" w:name="_Toc44961099"/>
      <w:bookmarkStart w:id="1852" w:name="_Toc50982740"/>
      <w:bookmarkStart w:id="1853" w:name="_Toc50984911"/>
      <w:bookmarkStart w:id="1854" w:name="_Toc57112177"/>
      <w:bookmarkStart w:id="1855" w:name="_Toc146299213"/>
      <w:r w:rsidRPr="006D217E">
        <w:t>5.3.9.5</w:t>
      </w:r>
      <w:r w:rsidRPr="006D217E">
        <w:tab/>
        <w:t>Acceptance criteria</w:t>
      </w:r>
      <w:bookmarkEnd w:id="1845"/>
      <w:bookmarkEnd w:id="1846"/>
      <w:bookmarkEnd w:id="1847"/>
      <w:bookmarkEnd w:id="1848"/>
      <w:bookmarkEnd w:id="1849"/>
      <w:bookmarkEnd w:id="1850"/>
      <w:bookmarkEnd w:id="1851"/>
      <w:bookmarkEnd w:id="1852"/>
      <w:bookmarkEnd w:id="1853"/>
      <w:bookmarkEnd w:id="1854"/>
      <w:bookmarkEnd w:id="1855"/>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6" w:name="_Hlk5292585"/>
      <w:r w:rsidRPr="006D217E">
        <w:t>the following parameters</w:t>
      </w:r>
      <w:bookmarkEnd w:id="1856"/>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lastRenderedPageBreak/>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7" w:name="_Toc20396312"/>
      <w:bookmarkStart w:id="1858" w:name="_Toc29397910"/>
      <w:bookmarkStart w:id="1859" w:name="_Toc29399032"/>
      <w:bookmarkStart w:id="1860" w:name="_Toc36649042"/>
      <w:bookmarkStart w:id="1861" w:name="_Toc36654830"/>
      <w:bookmarkStart w:id="1862" w:name="_Toc44961100"/>
      <w:bookmarkStart w:id="1863" w:name="_Toc50982741"/>
      <w:bookmarkStart w:id="1864" w:name="_Toc50984912"/>
      <w:bookmarkStart w:id="1865" w:name="_Toc57112178"/>
      <w:bookmarkStart w:id="1866" w:name="_Toc146299214"/>
      <w:r>
        <w:t>5.3.10</w:t>
      </w:r>
      <w:r>
        <w:tab/>
      </w:r>
      <w:r w:rsidRPr="008D73DA">
        <w:t>UE identification</w:t>
      </w:r>
      <w:r w:rsidRPr="00523889">
        <w:t xml:space="preserve"> after SUPI is changed</w:t>
      </w:r>
      <w:bookmarkEnd w:id="1798"/>
      <w:bookmarkEnd w:id="1857"/>
      <w:bookmarkEnd w:id="1858"/>
      <w:bookmarkEnd w:id="1859"/>
      <w:bookmarkEnd w:id="1860"/>
      <w:bookmarkEnd w:id="1861"/>
      <w:bookmarkEnd w:id="1862"/>
      <w:bookmarkEnd w:id="1863"/>
      <w:bookmarkEnd w:id="1864"/>
      <w:bookmarkEnd w:id="1865"/>
      <w:bookmarkEnd w:id="1866"/>
    </w:p>
    <w:p w14:paraId="5B8549D7" w14:textId="77777777" w:rsidR="00BD7469" w:rsidRPr="008D73DA" w:rsidRDefault="00BD7469" w:rsidP="00BD7469">
      <w:pPr>
        <w:pStyle w:val="Heading4"/>
      </w:pPr>
      <w:bookmarkStart w:id="1867" w:name="_Toc10738461"/>
      <w:bookmarkStart w:id="1868" w:name="_Toc20396313"/>
      <w:bookmarkStart w:id="1869" w:name="_Toc29397911"/>
      <w:bookmarkStart w:id="1870" w:name="_Toc29399033"/>
      <w:bookmarkStart w:id="1871" w:name="_Toc36649043"/>
      <w:bookmarkStart w:id="1872" w:name="_Toc36654831"/>
      <w:bookmarkStart w:id="1873" w:name="_Toc44961101"/>
      <w:bookmarkStart w:id="1874" w:name="_Toc50982742"/>
      <w:bookmarkStart w:id="1875" w:name="_Toc50984913"/>
      <w:bookmarkStart w:id="1876" w:name="_Toc57112179"/>
      <w:bookmarkStart w:id="1877" w:name="_Toc146299215"/>
      <w:r>
        <w:t>5.3</w:t>
      </w:r>
      <w:r w:rsidRPr="008D73DA">
        <w:t>.</w:t>
      </w:r>
      <w:r>
        <w:t>10</w:t>
      </w:r>
      <w:r w:rsidRPr="008D73DA">
        <w:t>.1</w:t>
      </w:r>
      <w:r w:rsidRPr="008D73DA">
        <w:tab/>
        <w:t>Definition and applicability</w:t>
      </w:r>
      <w:bookmarkEnd w:id="1867"/>
      <w:bookmarkEnd w:id="1868"/>
      <w:bookmarkEnd w:id="1869"/>
      <w:bookmarkEnd w:id="1870"/>
      <w:bookmarkEnd w:id="1871"/>
      <w:bookmarkEnd w:id="1872"/>
      <w:bookmarkEnd w:id="1873"/>
      <w:bookmarkEnd w:id="1874"/>
      <w:bookmarkEnd w:id="1875"/>
      <w:bookmarkEnd w:id="1876"/>
      <w:bookmarkEnd w:id="1877"/>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8" w:name="_Toc10738462"/>
      <w:bookmarkStart w:id="1879" w:name="_Toc20396314"/>
      <w:bookmarkStart w:id="1880" w:name="_Toc29397912"/>
      <w:bookmarkStart w:id="1881" w:name="_Toc29399034"/>
      <w:bookmarkStart w:id="1882" w:name="_Toc36649044"/>
      <w:bookmarkStart w:id="1883" w:name="_Toc36654832"/>
      <w:bookmarkStart w:id="1884" w:name="_Toc44961102"/>
      <w:bookmarkStart w:id="1885" w:name="_Toc50982743"/>
      <w:bookmarkStart w:id="1886" w:name="_Toc50984914"/>
      <w:bookmarkStart w:id="1887" w:name="_Toc57112180"/>
      <w:bookmarkStart w:id="1888" w:name="_Toc146299216"/>
      <w:r>
        <w:t>5.3</w:t>
      </w:r>
      <w:r w:rsidRPr="008D73DA">
        <w:t>.</w:t>
      </w:r>
      <w:r>
        <w:t>10</w:t>
      </w:r>
      <w:r w:rsidRPr="008D73DA">
        <w:t>.2</w:t>
      </w:r>
      <w:r>
        <w:tab/>
      </w:r>
      <w:r w:rsidRPr="008D73DA">
        <w:t>Conformance requirement</w:t>
      </w:r>
      <w:bookmarkEnd w:id="1878"/>
      <w:bookmarkEnd w:id="1879"/>
      <w:bookmarkEnd w:id="1880"/>
      <w:bookmarkEnd w:id="1881"/>
      <w:bookmarkEnd w:id="1882"/>
      <w:bookmarkEnd w:id="1883"/>
      <w:bookmarkEnd w:id="1884"/>
      <w:bookmarkEnd w:id="1885"/>
      <w:bookmarkEnd w:id="1886"/>
      <w:bookmarkEnd w:id="1887"/>
      <w:bookmarkEnd w:id="1888"/>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9" w:name="_Toc10738463"/>
      <w:bookmarkStart w:id="1890" w:name="_Toc20396315"/>
      <w:bookmarkStart w:id="1891" w:name="_Toc29397913"/>
      <w:bookmarkStart w:id="1892" w:name="_Toc29399035"/>
      <w:bookmarkStart w:id="1893" w:name="_Toc36649045"/>
      <w:bookmarkStart w:id="1894" w:name="_Toc36654833"/>
      <w:bookmarkStart w:id="1895" w:name="_Toc44961103"/>
      <w:bookmarkStart w:id="1896" w:name="_Toc50982744"/>
      <w:bookmarkStart w:id="1897" w:name="_Toc50984915"/>
      <w:bookmarkStart w:id="1898" w:name="_Toc57112181"/>
      <w:bookmarkStart w:id="1899" w:name="_Toc146299217"/>
      <w:r>
        <w:t>5.3</w:t>
      </w:r>
      <w:r w:rsidRPr="008D73DA">
        <w:t>.</w:t>
      </w:r>
      <w:r>
        <w:t>10</w:t>
      </w:r>
      <w:r w:rsidRPr="008D73DA">
        <w:t>.3</w:t>
      </w:r>
      <w:r w:rsidRPr="008D73DA">
        <w:tab/>
        <w:t>Test purpose</w:t>
      </w:r>
      <w:bookmarkEnd w:id="1889"/>
      <w:bookmarkEnd w:id="1890"/>
      <w:bookmarkEnd w:id="1891"/>
      <w:bookmarkEnd w:id="1892"/>
      <w:bookmarkEnd w:id="1893"/>
      <w:bookmarkEnd w:id="1894"/>
      <w:bookmarkEnd w:id="1895"/>
      <w:bookmarkEnd w:id="1896"/>
      <w:bookmarkEnd w:id="1897"/>
      <w:bookmarkEnd w:id="1898"/>
      <w:bookmarkEnd w:id="1899"/>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900" w:name="_Toc10738464"/>
      <w:bookmarkStart w:id="1901" w:name="_Toc20396316"/>
      <w:bookmarkStart w:id="1902" w:name="_Toc29397914"/>
      <w:bookmarkStart w:id="1903" w:name="_Toc29399036"/>
      <w:bookmarkStart w:id="1904" w:name="_Toc36649046"/>
      <w:bookmarkStart w:id="1905" w:name="_Toc36654834"/>
      <w:bookmarkStart w:id="1906" w:name="_Toc44961104"/>
      <w:bookmarkStart w:id="1907" w:name="_Toc50982745"/>
      <w:bookmarkStart w:id="1908" w:name="_Toc50984916"/>
      <w:bookmarkStart w:id="1909" w:name="_Toc57112182"/>
      <w:bookmarkStart w:id="1910" w:name="_Toc146299218"/>
      <w:r>
        <w:t>5.3</w:t>
      </w:r>
      <w:r w:rsidRPr="00143C7B">
        <w:t>.</w:t>
      </w:r>
      <w:r>
        <w:t>10</w:t>
      </w:r>
      <w:r w:rsidRPr="00143C7B">
        <w:t>.4</w:t>
      </w:r>
      <w:r w:rsidRPr="00143C7B">
        <w:tab/>
        <w:t>Method of test</w:t>
      </w:r>
      <w:bookmarkEnd w:id="1900"/>
      <w:bookmarkEnd w:id="1901"/>
      <w:bookmarkEnd w:id="1902"/>
      <w:bookmarkEnd w:id="1903"/>
      <w:bookmarkEnd w:id="1904"/>
      <w:bookmarkEnd w:id="1905"/>
      <w:bookmarkEnd w:id="1906"/>
      <w:bookmarkEnd w:id="1907"/>
      <w:bookmarkEnd w:id="1908"/>
      <w:bookmarkEnd w:id="1909"/>
      <w:bookmarkEnd w:id="1910"/>
    </w:p>
    <w:p w14:paraId="59A3D815" w14:textId="77777777" w:rsidR="00BD7469" w:rsidRPr="00143C7B" w:rsidRDefault="00BD7469" w:rsidP="00BD7469">
      <w:pPr>
        <w:pStyle w:val="Heading5"/>
      </w:pPr>
      <w:bookmarkStart w:id="1911" w:name="_Toc10738465"/>
      <w:bookmarkStart w:id="1912" w:name="_Toc20396317"/>
      <w:bookmarkStart w:id="1913" w:name="_Toc29397915"/>
      <w:bookmarkStart w:id="1914" w:name="_Toc29399037"/>
      <w:bookmarkStart w:id="1915" w:name="_Toc36649047"/>
      <w:bookmarkStart w:id="1916" w:name="_Toc36654835"/>
      <w:bookmarkStart w:id="1917" w:name="_Toc44961105"/>
      <w:bookmarkStart w:id="1918" w:name="_Toc50982746"/>
      <w:bookmarkStart w:id="1919" w:name="_Toc50984917"/>
      <w:bookmarkStart w:id="1920" w:name="_Toc57112183"/>
      <w:bookmarkStart w:id="1921" w:name="_Toc146299219"/>
      <w:r>
        <w:t>5.3</w:t>
      </w:r>
      <w:r w:rsidRPr="00143C7B">
        <w:t>.</w:t>
      </w:r>
      <w:r>
        <w:t>10</w:t>
      </w:r>
      <w:r w:rsidRPr="00143C7B">
        <w:t>.4.1</w:t>
      </w:r>
      <w:r w:rsidRPr="00143C7B">
        <w:tab/>
        <w:t>Initial conditions</w:t>
      </w:r>
      <w:bookmarkEnd w:id="1911"/>
      <w:bookmarkEnd w:id="1912"/>
      <w:bookmarkEnd w:id="1913"/>
      <w:bookmarkEnd w:id="1914"/>
      <w:bookmarkEnd w:id="1915"/>
      <w:bookmarkEnd w:id="1916"/>
      <w:bookmarkEnd w:id="1917"/>
      <w:bookmarkEnd w:id="1918"/>
      <w:bookmarkEnd w:id="1919"/>
      <w:bookmarkEnd w:id="1920"/>
      <w:bookmarkEnd w:id="1921"/>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2" w:name="_Toc10738466"/>
      <w:bookmarkStart w:id="1923" w:name="_Toc20396318"/>
      <w:bookmarkStart w:id="1924" w:name="_Toc29397916"/>
      <w:bookmarkStart w:id="1925" w:name="_Toc29399038"/>
      <w:bookmarkStart w:id="1926" w:name="_Toc36649048"/>
      <w:bookmarkStart w:id="1927" w:name="_Toc36654836"/>
      <w:bookmarkStart w:id="1928" w:name="_Toc44961106"/>
      <w:bookmarkStart w:id="1929" w:name="_Toc50982747"/>
      <w:bookmarkStart w:id="1930" w:name="_Toc50984918"/>
      <w:bookmarkStart w:id="1931" w:name="_Toc57112184"/>
    </w:p>
    <w:p w14:paraId="50EB9ABF" w14:textId="323441BD" w:rsidR="00BD7469" w:rsidRPr="006A4E13" w:rsidRDefault="00BD7469" w:rsidP="00BD7469">
      <w:pPr>
        <w:pStyle w:val="Heading5"/>
      </w:pPr>
      <w:bookmarkStart w:id="1932" w:name="_Toc146299220"/>
      <w:r>
        <w:t>5.3</w:t>
      </w:r>
      <w:r w:rsidRPr="006A4E13">
        <w:t>.</w:t>
      </w:r>
      <w:r>
        <w:t>10</w:t>
      </w:r>
      <w:r w:rsidRPr="006A4E13">
        <w:t>.4.2</w:t>
      </w:r>
      <w:r w:rsidRPr="006A4E13">
        <w:tab/>
        <w:t>Procedure</w:t>
      </w:r>
      <w:bookmarkEnd w:id="1922"/>
      <w:bookmarkEnd w:id="1923"/>
      <w:bookmarkEnd w:id="1924"/>
      <w:bookmarkEnd w:id="1925"/>
      <w:bookmarkEnd w:id="1926"/>
      <w:bookmarkEnd w:id="1927"/>
      <w:bookmarkEnd w:id="1928"/>
      <w:bookmarkEnd w:id="1929"/>
      <w:bookmarkEnd w:id="1930"/>
      <w:bookmarkEnd w:id="1931"/>
      <w:bookmarkEnd w:id="1932"/>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lastRenderedPageBreak/>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3" w:name="_Toc10738467"/>
      <w:bookmarkStart w:id="1934" w:name="_Toc20396319"/>
      <w:bookmarkStart w:id="1935" w:name="_Toc29397917"/>
      <w:bookmarkStart w:id="1936" w:name="_Toc29399039"/>
      <w:bookmarkStart w:id="1937" w:name="_Toc36649049"/>
      <w:bookmarkStart w:id="1938" w:name="_Toc36654837"/>
      <w:bookmarkStart w:id="1939" w:name="_Toc44961107"/>
      <w:bookmarkStart w:id="1940" w:name="_Toc50982748"/>
      <w:bookmarkStart w:id="1941" w:name="_Toc50984919"/>
      <w:bookmarkStart w:id="1942" w:name="_Toc57112185"/>
    </w:p>
    <w:p w14:paraId="3D637842" w14:textId="5D5F3901" w:rsidR="00BD7469" w:rsidRPr="00143C7B" w:rsidRDefault="00BD7469" w:rsidP="00BD7469">
      <w:pPr>
        <w:pStyle w:val="Heading4"/>
      </w:pPr>
      <w:bookmarkStart w:id="1943" w:name="_Toc146299221"/>
      <w:r>
        <w:t>5.3</w:t>
      </w:r>
      <w:r w:rsidRPr="00143C7B">
        <w:t>.</w:t>
      </w:r>
      <w:r>
        <w:t>10</w:t>
      </w:r>
      <w:r w:rsidRPr="00143C7B">
        <w:t>.5</w:t>
      </w:r>
      <w:r w:rsidRPr="00143C7B">
        <w:tab/>
        <w:t>Acceptance criteria</w:t>
      </w:r>
      <w:bookmarkEnd w:id="1933"/>
      <w:bookmarkEnd w:id="1934"/>
      <w:bookmarkEnd w:id="1935"/>
      <w:bookmarkEnd w:id="1936"/>
      <w:bookmarkEnd w:id="1937"/>
      <w:bookmarkEnd w:id="1938"/>
      <w:bookmarkEnd w:id="1939"/>
      <w:bookmarkEnd w:id="1940"/>
      <w:bookmarkEnd w:id="1941"/>
      <w:bookmarkEnd w:id="1942"/>
      <w:bookmarkEnd w:id="1943"/>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4" w:name="_Toc29397918"/>
      <w:bookmarkStart w:id="1945" w:name="_Toc29399040"/>
      <w:bookmarkStart w:id="1946" w:name="_Toc36649050"/>
      <w:bookmarkStart w:id="1947" w:name="_Toc36654838"/>
      <w:bookmarkStart w:id="1948" w:name="_Toc44961108"/>
      <w:bookmarkStart w:id="1949" w:name="_Toc50982749"/>
      <w:bookmarkStart w:id="1950" w:name="_Toc50984920"/>
      <w:bookmarkStart w:id="1951" w:name="_Toc57112186"/>
      <w:bookmarkStart w:id="1952" w:name="_Toc146299222"/>
      <w:r w:rsidRPr="008D73DA">
        <w:t>5.</w:t>
      </w:r>
      <w:r>
        <w:t>3</w:t>
      </w:r>
      <w:r w:rsidRPr="008D73DA">
        <w:t>.</w:t>
      </w:r>
      <w:r>
        <w:t>11</w:t>
      </w:r>
      <w:r w:rsidRPr="008D73DA">
        <w:tab/>
        <w:t>SUCI calculation by ME</w:t>
      </w:r>
      <w:r>
        <w:t xml:space="preserve"> using Profile A</w:t>
      </w:r>
      <w:bookmarkEnd w:id="1944"/>
      <w:bookmarkEnd w:id="1945"/>
      <w:bookmarkEnd w:id="1946"/>
      <w:bookmarkEnd w:id="1947"/>
      <w:bookmarkEnd w:id="1948"/>
      <w:bookmarkEnd w:id="1949"/>
      <w:bookmarkEnd w:id="1950"/>
      <w:bookmarkEnd w:id="1951"/>
      <w:bookmarkEnd w:id="1952"/>
    </w:p>
    <w:p w14:paraId="77A4289B" w14:textId="77777777" w:rsidR="00BD7469" w:rsidRPr="008D73DA" w:rsidRDefault="00BD7469" w:rsidP="00BD7469">
      <w:pPr>
        <w:pStyle w:val="Heading4"/>
      </w:pPr>
      <w:bookmarkStart w:id="1953" w:name="_Toc29397919"/>
      <w:bookmarkStart w:id="1954" w:name="_Toc29399041"/>
      <w:bookmarkStart w:id="1955" w:name="_Toc36649051"/>
      <w:bookmarkStart w:id="1956" w:name="_Toc36654839"/>
      <w:bookmarkStart w:id="1957" w:name="_Toc44961109"/>
      <w:bookmarkStart w:id="1958" w:name="_Toc50982750"/>
      <w:bookmarkStart w:id="1959" w:name="_Toc50984921"/>
      <w:bookmarkStart w:id="1960" w:name="_Toc57112187"/>
      <w:bookmarkStart w:id="1961" w:name="_Toc146299223"/>
      <w:r w:rsidRPr="008D73DA">
        <w:t>5.</w:t>
      </w:r>
      <w:r>
        <w:t>3</w:t>
      </w:r>
      <w:r w:rsidRPr="008D73DA">
        <w:t>.</w:t>
      </w:r>
      <w:r>
        <w:t>11</w:t>
      </w:r>
      <w:r w:rsidRPr="008D73DA">
        <w:t>.1</w:t>
      </w:r>
      <w:r w:rsidRPr="008D73DA">
        <w:tab/>
        <w:t>Definition and applicability</w:t>
      </w:r>
      <w:bookmarkEnd w:id="1953"/>
      <w:bookmarkEnd w:id="1954"/>
      <w:bookmarkEnd w:id="1955"/>
      <w:bookmarkEnd w:id="1956"/>
      <w:bookmarkEnd w:id="1957"/>
      <w:bookmarkEnd w:id="1958"/>
      <w:bookmarkEnd w:id="1959"/>
      <w:bookmarkEnd w:id="1960"/>
      <w:bookmarkEnd w:id="1961"/>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2" w:name="_Toc29397920"/>
      <w:bookmarkStart w:id="1963" w:name="_Toc29399042"/>
      <w:bookmarkStart w:id="1964" w:name="_Toc36649052"/>
      <w:bookmarkStart w:id="1965" w:name="_Toc36654840"/>
      <w:bookmarkStart w:id="1966" w:name="_Toc44961110"/>
      <w:bookmarkStart w:id="1967" w:name="_Toc50982751"/>
      <w:bookmarkStart w:id="1968" w:name="_Toc50984922"/>
      <w:bookmarkStart w:id="1969" w:name="_Toc57112188"/>
    </w:p>
    <w:p w14:paraId="51428E0F" w14:textId="487A4F4B" w:rsidR="00BD7469" w:rsidRPr="008D73DA" w:rsidRDefault="00BD7469" w:rsidP="00BD7469">
      <w:pPr>
        <w:pStyle w:val="Heading4"/>
      </w:pPr>
      <w:bookmarkStart w:id="1970" w:name="_Toc146299224"/>
      <w:r w:rsidRPr="008D73DA">
        <w:t>5.</w:t>
      </w:r>
      <w:r>
        <w:t>3</w:t>
      </w:r>
      <w:r w:rsidRPr="008D73DA">
        <w:t>.</w:t>
      </w:r>
      <w:r>
        <w:t>11</w:t>
      </w:r>
      <w:r w:rsidRPr="008D73DA">
        <w:t>.2</w:t>
      </w:r>
      <w:r w:rsidRPr="008D73DA">
        <w:tab/>
        <w:t>Conformance requirement</w:t>
      </w:r>
      <w:bookmarkEnd w:id="1962"/>
      <w:bookmarkEnd w:id="1963"/>
      <w:bookmarkEnd w:id="1964"/>
      <w:bookmarkEnd w:id="1965"/>
      <w:bookmarkEnd w:id="1966"/>
      <w:bookmarkEnd w:id="1967"/>
      <w:bookmarkEnd w:id="1968"/>
      <w:bookmarkEnd w:id="1969"/>
      <w:bookmarkEnd w:id="1970"/>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1" w:name="_Toc29397921"/>
      <w:bookmarkStart w:id="1972" w:name="_Toc29399043"/>
      <w:bookmarkStart w:id="1973" w:name="_Toc36649053"/>
      <w:bookmarkStart w:id="1974" w:name="_Toc36654841"/>
      <w:bookmarkStart w:id="1975" w:name="_Toc44961111"/>
      <w:bookmarkStart w:id="1976" w:name="_Toc50982752"/>
      <w:bookmarkStart w:id="1977" w:name="_Toc50984923"/>
      <w:bookmarkStart w:id="1978" w:name="_Toc57112189"/>
      <w:bookmarkStart w:id="1979" w:name="_Toc146299225"/>
      <w:r w:rsidRPr="008D73DA">
        <w:t>5.</w:t>
      </w:r>
      <w:r>
        <w:t>3</w:t>
      </w:r>
      <w:r w:rsidRPr="008D73DA">
        <w:t>.</w:t>
      </w:r>
      <w:r>
        <w:t>11</w:t>
      </w:r>
      <w:r w:rsidRPr="008D73DA">
        <w:t>.3</w:t>
      </w:r>
      <w:r w:rsidRPr="008D73DA">
        <w:tab/>
        <w:t>Test purpose</w:t>
      </w:r>
      <w:bookmarkEnd w:id="1971"/>
      <w:bookmarkEnd w:id="1972"/>
      <w:bookmarkEnd w:id="1973"/>
      <w:bookmarkEnd w:id="1974"/>
      <w:bookmarkEnd w:id="1975"/>
      <w:bookmarkEnd w:id="1976"/>
      <w:bookmarkEnd w:id="1977"/>
      <w:bookmarkEnd w:id="1978"/>
      <w:bookmarkEnd w:id="1979"/>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80" w:name="_Toc29397922"/>
      <w:bookmarkStart w:id="1981" w:name="_Toc29399044"/>
      <w:bookmarkStart w:id="1982" w:name="_Toc36649054"/>
      <w:bookmarkStart w:id="1983" w:name="_Toc36654842"/>
      <w:bookmarkStart w:id="1984" w:name="_Toc44961112"/>
      <w:bookmarkStart w:id="1985" w:name="_Toc50982753"/>
      <w:bookmarkStart w:id="1986" w:name="_Toc50984924"/>
      <w:bookmarkStart w:id="1987" w:name="_Toc57112190"/>
      <w:bookmarkStart w:id="1988" w:name="_Toc146299226"/>
      <w:r w:rsidRPr="008D73DA">
        <w:t>5.</w:t>
      </w:r>
      <w:r>
        <w:t>3</w:t>
      </w:r>
      <w:r w:rsidRPr="008D73DA">
        <w:t>.</w:t>
      </w:r>
      <w:r>
        <w:t>11</w:t>
      </w:r>
      <w:r w:rsidRPr="008D73DA">
        <w:t>.4</w:t>
      </w:r>
      <w:r w:rsidRPr="008D73DA">
        <w:tab/>
        <w:t>Method of test</w:t>
      </w:r>
      <w:bookmarkEnd w:id="1980"/>
      <w:bookmarkEnd w:id="1981"/>
      <w:bookmarkEnd w:id="1982"/>
      <w:bookmarkEnd w:id="1983"/>
      <w:bookmarkEnd w:id="1984"/>
      <w:bookmarkEnd w:id="1985"/>
      <w:bookmarkEnd w:id="1986"/>
      <w:bookmarkEnd w:id="1987"/>
      <w:bookmarkEnd w:id="1988"/>
    </w:p>
    <w:p w14:paraId="74E0DFF4" w14:textId="77777777" w:rsidR="003D410B" w:rsidRDefault="003D410B" w:rsidP="00992AE7">
      <w:bookmarkStart w:id="1989" w:name="_Toc29397923"/>
      <w:bookmarkStart w:id="1990" w:name="_Toc29399045"/>
      <w:bookmarkStart w:id="1991" w:name="_Toc36649055"/>
      <w:bookmarkStart w:id="1992" w:name="_Toc36654843"/>
    </w:p>
    <w:p w14:paraId="26AEE5CB" w14:textId="7B1BCEFE" w:rsidR="00BD7469" w:rsidRPr="008D73DA" w:rsidRDefault="00BD7469" w:rsidP="00BD7469">
      <w:pPr>
        <w:pStyle w:val="Heading5"/>
      </w:pPr>
      <w:bookmarkStart w:id="1993" w:name="_Toc44961113"/>
      <w:bookmarkStart w:id="1994" w:name="_Toc50982754"/>
      <w:bookmarkStart w:id="1995" w:name="_Toc50984925"/>
      <w:bookmarkStart w:id="1996" w:name="_Toc57112191"/>
      <w:bookmarkStart w:id="1997" w:name="_Toc146299227"/>
      <w:r w:rsidRPr="008D73DA">
        <w:lastRenderedPageBreak/>
        <w:t>5.</w:t>
      </w:r>
      <w:r>
        <w:t>3</w:t>
      </w:r>
      <w:r w:rsidRPr="008D73DA">
        <w:t>.</w:t>
      </w:r>
      <w:r>
        <w:t>11</w:t>
      </w:r>
      <w:r w:rsidRPr="008D73DA">
        <w:t>.4.1</w:t>
      </w:r>
      <w:r w:rsidRPr="008D73DA">
        <w:tab/>
        <w:t>Initial conditions</w:t>
      </w:r>
      <w:bookmarkEnd w:id="1989"/>
      <w:bookmarkEnd w:id="1990"/>
      <w:bookmarkEnd w:id="1991"/>
      <w:bookmarkEnd w:id="1992"/>
      <w:bookmarkEnd w:id="1993"/>
      <w:bookmarkEnd w:id="1994"/>
      <w:bookmarkEnd w:id="1995"/>
      <w:bookmarkEnd w:id="1996"/>
      <w:bookmarkEnd w:id="1997"/>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8" w:name="_Toc29397924"/>
      <w:bookmarkStart w:id="1999" w:name="_Toc29399046"/>
      <w:bookmarkStart w:id="2000" w:name="_Toc36649056"/>
      <w:bookmarkStart w:id="2001" w:name="_Toc36654844"/>
      <w:bookmarkStart w:id="2002" w:name="_Toc44961114"/>
      <w:bookmarkStart w:id="2003" w:name="_Toc50982755"/>
      <w:bookmarkStart w:id="2004" w:name="_Toc50984926"/>
      <w:bookmarkStart w:id="2005" w:name="_Toc57112192"/>
      <w:bookmarkStart w:id="2006" w:name="_Toc146299228"/>
      <w:r w:rsidRPr="008D73DA">
        <w:t>5</w:t>
      </w:r>
      <w:r w:rsidRPr="006D217E">
        <w:t>.3.</w:t>
      </w:r>
      <w:r>
        <w:t>11</w:t>
      </w:r>
      <w:r w:rsidRPr="006D217E">
        <w:t>.4.2</w:t>
      </w:r>
      <w:r w:rsidRPr="006D217E">
        <w:tab/>
        <w:t>Procedure</w:t>
      </w:r>
      <w:bookmarkEnd w:id="1998"/>
      <w:bookmarkEnd w:id="1999"/>
      <w:bookmarkEnd w:id="2000"/>
      <w:bookmarkEnd w:id="2001"/>
      <w:bookmarkEnd w:id="2002"/>
      <w:bookmarkEnd w:id="2003"/>
      <w:bookmarkEnd w:id="2004"/>
      <w:bookmarkEnd w:id="2005"/>
      <w:bookmarkEnd w:id="2006"/>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007" w:name="_Toc29397925"/>
      <w:bookmarkStart w:id="2008" w:name="_Toc29399047"/>
      <w:bookmarkStart w:id="2009" w:name="_Toc36649057"/>
      <w:bookmarkStart w:id="2010" w:name="_Toc36654845"/>
      <w:bookmarkStart w:id="2011" w:name="_Toc44961115"/>
      <w:bookmarkStart w:id="2012" w:name="_Toc50982756"/>
      <w:bookmarkStart w:id="2013" w:name="_Toc50984927"/>
      <w:bookmarkStart w:id="2014" w:name="_Toc57112193"/>
    </w:p>
    <w:p w14:paraId="76CC613A" w14:textId="4C49AEE6" w:rsidR="00BD7469" w:rsidRPr="006D217E" w:rsidRDefault="00BD7469" w:rsidP="00BD7469">
      <w:pPr>
        <w:pStyle w:val="Heading4"/>
      </w:pPr>
      <w:bookmarkStart w:id="2015" w:name="_Toc146299229"/>
      <w:r w:rsidRPr="006D217E">
        <w:t>5.3.</w:t>
      </w:r>
      <w:r>
        <w:t>11</w:t>
      </w:r>
      <w:r w:rsidRPr="006D217E">
        <w:t>.5</w:t>
      </w:r>
      <w:r w:rsidRPr="006D217E">
        <w:tab/>
        <w:t>Acceptance criteria</w:t>
      </w:r>
      <w:bookmarkEnd w:id="2007"/>
      <w:bookmarkEnd w:id="2008"/>
      <w:bookmarkEnd w:id="2009"/>
      <w:bookmarkEnd w:id="2010"/>
      <w:bookmarkEnd w:id="2011"/>
      <w:bookmarkEnd w:id="2012"/>
      <w:bookmarkEnd w:id="2013"/>
      <w:bookmarkEnd w:id="2014"/>
      <w:bookmarkEnd w:id="2015"/>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6" w:name="_Toc36654846"/>
      <w:bookmarkStart w:id="2017" w:name="_Toc44961116"/>
      <w:bookmarkStart w:id="2018" w:name="_Toc50982757"/>
      <w:bookmarkStart w:id="2019" w:name="_Toc50984928"/>
      <w:bookmarkStart w:id="2020" w:name="_Toc57112194"/>
      <w:bookmarkStart w:id="2021" w:name="_Toc146299230"/>
      <w:r>
        <w:t>5.3</w:t>
      </w:r>
      <w:r w:rsidRPr="00143C7B">
        <w:t>.</w:t>
      </w:r>
      <w:r>
        <w:t>12</w:t>
      </w:r>
      <w:r w:rsidRPr="00143C7B">
        <w:tab/>
        <w:t>UE identification by SUCI during initial registration – SUCI calculation by USIM</w:t>
      </w:r>
      <w:r>
        <w:t xml:space="preserve"> using profile A</w:t>
      </w:r>
      <w:bookmarkEnd w:id="2016"/>
      <w:bookmarkEnd w:id="2017"/>
      <w:bookmarkEnd w:id="2018"/>
      <w:bookmarkEnd w:id="2019"/>
      <w:bookmarkEnd w:id="2020"/>
      <w:bookmarkEnd w:id="2021"/>
    </w:p>
    <w:p w14:paraId="794774D9" w14:textId="77777777" w:rsidR="00A7603F" w:rsidRDefault="00A7603F" w:rsidP="00A7603F">
      <w:pPr>
        <w:pStyle w:val="Heading4"/>
      </w:pPr>
      <w:bookmarkStart w:id="2022" w:name="_Toc36654847"/>
      <w:bookmarkStart w:id="2023" w:name="_Toc44961117"/>
      <w:bookmarkStart w:id="2024" w:name="_Toc50982758"/>
      <w:bookmarkStart w:id="2025" w:name="_Toc50984929"/>
      <w:bookmarkStart w:id="2026" w:name="_Toc57112195"/>
      <w:bookmarkStart w:id="2027" w:name="_Toc146299231"/>
      <w:r>
        <w:t>5.3.12.1</w:t>
      </w:r>
      <w:r>
        <w:tab/>
        <w:t>Definition and applicability</w:t>
      </w:r>
      <w:bookmarkEnd w:id="2022"/>
      <w:bookmarkEnd w:id="2023"/>
      <w:bookmarkEnd w:id="2024"/>
      <w:bookmarkEnd w:id="2025"/>
      <w:bookmarkEnd w:id="2026"/>
      <w:bookmarkEnd w:id="2027"/>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8" w:name="_Toc36654848"/>
      <w:bookmarkStart w:id="2029" w:name="_Toc44961118"/>
      <w:bookmarkStart w:id="2030" w:name="_Toc50982759"/>
      <w:bookmarkStart w:id="2031" w:name="_Toc50984930"/>
      <w:bookmarkStart w:id="2032" w:name="_Toc57112196"/>
      <w:bookmarkStart w:id="2033" w:name="_Toc146299232"/>
      <w:r>
        <w:t>5.3.12.2</w:t>
      </w:r>
      <w:r w:rsidR="0046266F">
        <w:tab/>
      </w:r>
      <w:r>
        <w:t>Conformance requirement</w:t>
      </w:r>
      <w:bookmarkEnd w:id="2028"/>
      <w:bookmarkEnd w:id="2029"/>
      <w:bookmarkEnd w:id="2030"/>
      <w:bookmarkEnd w:id="2031"/>
      <w:bookmarkEnd w:id="2032"/>
      <w:bookmarkEnd w:id="2033"/>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4" w:name="_Toc36654849"/>
      <w:bookmarkStart w:id="2035" w:name="_Toc44961119"/>
      <w:bookmarkStart w:id="2036" w:name="_Toc50982760"/>
      <w:bookmarkStart w:id="2037" w:name="_Toc50984931"/>
      <w:bookmarkStart w:id="2038" w:name="_Toc57112197"/>
      <w:bookmarkStart w:id="2039" w:name="_Toc146299233"/>
      <w:r>
        <w:t>5.3.12.3</w:t>
      </w:r>
      <w:r>
        <w:tab/>
        <w:t>Test purpose</w:t>
      </w:r>
      <w:bookmarkEnd w:id="2034"/>
      <w:bookmarkEnd w:id="2035"/>
      <w:bookmarkEnd w:id="2036"/>
      <w:bookmarkEnd w:id="2037"/>
      <w:bookmarkEnd w:id="2038"/>
      <w:bookmarkEnd w:id="2039"/>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40" w:name="_Toc36654850"/>
      <w:bookmarkStart w:id="2041" w:name="_Toc44961120"/>
      <w:bookmarkStart w:id="2042" w:name="_Toc50982761"/>
      <w:bookmarkStart w:id="2043" w:name="_Toc50984932"/>
      <w:bookmarkStart w:id="2044" w:name="_Toc57112198"/>
      <w:bookmarkStart w:id="2045" w:name="_Toc146299234"/>
      <w:r>
        <w:lastRenderedPageBreak/>
        <w:t>5.3.12.4</w:t>
      </w:r>
      <w:r>
        <w:tab/>
        <w:t>Method of test</w:t>
      </w:r>
      <w:bookmarkEnd w:id="2040"/>
      <w:bookmarkEnd w:id="2041"/>
      <w:bookmarkEnd w:id="2042"/>
      <w:bookmarkEnd w:id="2043"/>
      <w:bookmarkEnd w:id="2044"/>
      <w:bookmarkEnd w:id="2045"/>
    </w:p>
    <w:p w14:paraId="11D750D9" w14:textId="77777777" w:rsidR="00A7603F" w:rsidRDefault="00A7603F" w:rsidP="00A7603F">
      <w:pPr>
        <w:pStyle w:val="Heading5"/>
      </w:pPr>
      <w:bookmarkStart w:id="2046" w:name="_Toc36654851"/>
      <w:bookmarkStart w:id="2047" w:name="_Toc44961121"/>
      <w:bookmarkStart w:id="2048" w:name="_Toc50982762"/>
      <w:bookmarkStart w:id="2049" w:name="_Toc50984933"/>
      <w:bookmarkStart w:id="2050" w:name="_Toc57112199"/>
      <w:bookmarkStart w:id="2051" w:name="_Toc146299235"/>
      <w:r>
        <w:t>5.3.12.4.1</w:t>
      </w:r>
      <w:r>
        <w:tab/>
        <w:t>Initial conditions</w:t>
      </w:r>
      <w:bookmarkEnd w:id="2046"/>
      <w:bookmarkEnd w:id="2047"/>
      <w:bookmarkEnd w:id="2048"/>
      <w:bookmarkEnd w:id="2049"/>
      <w:bookmarkEnd w:id="2050"/>
      <w:bookmarkEnd w:id="2051"/>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2"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2"/>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3" w:name="_Toc36654852"/>
      <w:bookmarkStart w:id="2054" w:name="_Toc44961122"/>
      <w:bookmarkStart w:id="2055" w:name="_Toc50982763"/>
      <w:bookmarkStart w:id="2056" w:name="_Toc50984934"/>
      <w:bookmarkStart w:id="2057" w:name="_Toc57112200"/>
      <w:bookmarkStart w:id="2058" w:name="_Toc146299236"/>
      <w:r>
        <w:t>5.3.</w:t>
      </w:r>
      <w:r w:rsidR="001D7D7E">
        <w:rPr>
          <w:lang w:val="en-US"/>
        </w:rPr>
        <w:t>12</w:t>
      </w:r>
      <w:r>
        <w:t>.4.2</w:t>
      </w:r>
      <w:r>
        <w:tab/>
        <w:t>Procedure</w:t>
      </w:r>
      <w:bookmarkEnd w:id="2053"/>
      <w:bookmarkEnd w:id="2054"/>
      <w:bookmarkEnd w:id="2055"/>
      <w:bookmarkEnd w:id="2056"/>
      <w:bookmarkEnd w:id="2057"/>
      <w:bookmarkEnd w:id="2058"/>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9" w:name="_Toc36654853"/>
      <w:bookmarkStart w:id="2060" w:name="_Toc44961123"/>
      <w:bookmarkStart w:id="2061" w:name="_Toc50982764"/>
      <w:bookmarkStart w:id="2062" w:name="_Toc50984935"/>
      <w:bookmarkStart w:id="2063" w:name="_Toc57112201"/>
    </w:p>
    <w:p w14:paraId="469DD3DA" w14:textId="50C1D201" w:rsidR="00A7603F" w:rsidRDefault="00A7603F" w:rsidP="00A7603F">
      <w:pPr>
        <w:pStyle w:val="Heading4"/>
      </w:pPr>
      <w:bookmarkStart w:id="2064" w:name="_Toc146299237"/>
      <w:r>
        <w:t>5.3.</w:t>
      </w:r>
      <w:r w:rsidR="001D7D7E">
        <w:t>12</w:t>
      </w:r>
      <w:r>
        <w:t>.5</w:t>
      </w:r>
      <w:r>
        <w:tab/>
        <w:t>Acceptance criteria</w:t>
      </w:r>
      <w:bookmarkEnd w:id="2059"/>
      <w:bookmarkEnd w:id="2060"/>
      <w:bookmarkEnd w:id="2061"/>
      <w:bookmarkEnd w:id="2062"/>
      <w:bookmarkEnd w:id="2063"/>
      <w:bookmarkEnd w:id="2064"/>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5" w:name="_Toc36654854"/>
      <w:bookmarkStart w:id="2066" w:name="_Toc44961124"/>
      <w:bookmarkStart w:id="2067" w:name="_Toc50982765"/>
      <w:bookmarkStart w:id="2068" w:name="_Toc50984936"/>
      <w:bookmarkStart w:id="2069" w:name="_Toc57112202"/>
      <w:bookmarkStart w:id="2070" w:name="_Toc146299238"/>
      <w:bookmarkStart w:id="2071" w:name="_Toc29397926"/>
      <w:bookmarkStart w:id="2072" w:name="_Toc29399048"/>
      <w:bookmarkStart w:id="2073" w:name="_Toc36649058"/>
      <w:r>
        <w:rPr>
          <w:rFonts w:eastAsia="DengXian"/>
        </w:rPr>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5"/>
      <w:bookmarkEnd w:id="2066"/>
      <w:bookmarkEnd w:id="2067"/>
      <w:bookmarkEnd w:id="2068"/>
      <w:bookmarkEnd w:id="2069"/>
      <w:bookmarkEnd w:id="2070"/>
    </w:p>
    <w:p w14:paraId="185146A1" w14:textId="77777777" w:rsidR="001D7D7E" w:rsidRDefault="001D7D7E" w:rsidP="001D7D7E">
      <w:pPr>
        <w:pStyle w:val="Heading4"/>
      </w:pPr>
      <w:bookmarkStart w:id="2074" w:name="_Toc36654855"/>
      <w:bookmarkStart w:id="2075" w:name="_Toc44961125"/>
      <w:bookmarkStart w:id="2076" w:name="_Toc50982766"/>
      <w:bookmarkStart w:id="2077" w:name="_Toc50984937"/>
      <w:bookmarkStart w:id="2078" w:name="_Toc57112203"/>
      <w:bookmarkStart w:id="2079" w:name="_Toc146299239"/>
      <w:r>
        <w:t>5.3.13.1</w:t>
      </w:r>
      <w:r>
        <w:tab/>
        <w:t>Definition and applicability</w:t>
      </w:r>
      <w:bookmarkEnd w:id="2074"/>
      <w:bookmarkEnd w:id="2075"/>
      <w:bookmarkEnd w:id="2076"/>
      <w:bookmarkEnd w:id="2077"/>
      <w:bookmarkEnd w:id="2078"/>
      <w:bookmarkEnd w:id="2079"/>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80" w:name="_Toc36654856"/>
      <w:bookmarkStart w:id="2081" w:name="_Toc44961126"/>
      <w:bookmarkStart w:id="2082" w:name="_Toc50982767"/>
      <w:bookmarkStart w:id="2083" w:name="_Toc50984938"/>
      <w:bookmarkStart w:id="2084" w:name="_Toc57112204"/>
      <w:bookmarkStart w:id="2085" w:name="_Toc146299240"/>
      <w:r>
        <w:t>5.3.13.2</w:t>
      </w:r>
      <w:r>
        <w:tab/>
      </w:r>
      <w:bookmarkStart w:id="2086" w:name="OLE_LINK11"/>
      <w:bookmarkStart w:id="2087" w:name="OLE_LINK10"/>
      <w:r>
        <w:t>Conformance requirement</w:t>
      </w:r>
      <w:bookmarkEnd w:id="2080"/>
      <w:bookmarkEnd w:id="2081"/>
      <w:bookmarkEnd w:id="2082"/>
      <w:bookmarkEnd w:id="2083"/>
      <w:bookmarkEnd w:id="2084"/>
      <w:bookmarkEnd w:id="2085"/>
      <w:bookmarkEnd w:id="2086"/>
      <w:bookmarkEnd w:id="2087"/>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lastRenderedPageBreak/>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8" w:name="_Toc36654857"/>
      <w:bookmarkStart w:id="2089" w:name="_Toc44961127"/>
      <w:bookmarkStart w:id="2090" w:name="_Toc50982768"/>
      <w:bookmarkStart w:id="2091" w:name="_Toc50984939"/>
      <w:bookmarkStart w:id="2092" w:name="_Toc57112205"/>
      <w:bookmarkStart w:id="2093" w:name="_Toc146299241"/>
      <w:r>
        <w:t>5.3.13.3</w:t>
      </w:r>
      <w:r>
        <w:tab/>
        <w:t>Test purpose</w:t>
      </w:r>
      <w:bookmarkEnd w:id="2088"/>
      <w:bookmarkEnd w:id="2089"/>
      <w:bookmarkEnd w:id="2090"/>
      <w:bookmarkEnd w:id="2091"/>
      <w:bookmarkEnd w:id="2092"/>
      <w:bookmarkEnd w:id="2093"/>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4" w:name="_Toc36654858"/>
      <w:bookmarkStart w:id="2095" w:name="_Toc44961128"/>
      <w:bookmarkStart w:id="2096" w:name="_Toc50982769"/>
      <w:bookmarkStart w:id="2097" w:name="_Toc50984940"/>
      <w:bookmarkStart w:id="2098" w:name="_Toc57112206"/>
      <w:bookmarkStart w:id="2099" w:name="_Toc146299242"/>
      <w:r>
        <w:t>5.3.13.4</w:t>
      </w:r>
      <w:r>
        <w:tab/>
        <w:t>Method of test</w:t>
      </w:r>
      <w:bookmarkEnd w:id="2094"/>
      <w:bookmarkEnd w:id="2095"/>
      <w:bookmarkEnd w:id="2096"/>
      <w:bookmarkEnd w:id="2097"/>
      <w:bookmarkEnd w:id="2098"/>
      <w:bookmarkEnd w:id="2099"/>
    </w:p>
    <w:p w14:paraId="45658E72" w14:textId="77777777" w:rsidR="001D7D7E" w:rsidRDefault="001D7D7E" w:rsidP="001D7D7E">
      <w:pPr>
        <w:pStyle w:val="Heading5"/>
      </w:pPr>
      <w:bookmarkStart w:id="2100" w:name="_Toc36654859"/>
      <w:bookmarkStart w:id="2101" w:name="_Toc44961129"/>
      <w:bookmarkStart w:id="2102" w:name="_Toc50982770"/>
      <w:bookmarkStart w:id="2103" w:name="_Toc50984941"/>
      <w:bookmarkStart w:id="2104" w:name="_Toc57112207"/>
      <w:bookmarkStart w:id="2105" w:name="_Toc146299243"/>
      <w:r>
        <w:t>5.3.13.4.1</w:t>
      </w:r>
      <w:r>
        <w:tab/>
        <w:t>Initial conditions</w:t>
      </w:r>
      <w:bookmarkEnd w:id="2100"/>
      <w:bookmarkEnd w:id="2101"/>
      <w:bookmarkEnd w:id="2102"/>
      <w:bookmarkEnd w:id="2103"/>
      <w:bookmarkEnd w:id="2104"/>
      <w:bookmarkEnd w:id="2105"/>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6" w:name="_Toc36654860"/>
      <w:bookmarkStart w:id="2107" w:name="_Toc44961130"/>
      <w:bookmarkStart w:id="2108" w:name="_Toc50982771"/>
      <w:bookmarkStart w:id="2109" w:name="_Toc50984942"/>
      <w:bookmarkStart w:id="2110" w:name="_Toc57112208"/>
    </w:p>
    <w:p w14:paraId="1A89F91A" w14:textId="2BCDE878" w:rsidR="001D7D7E" w:rsidRDefault="001D7D7E" w:rsidP="001D7D7E">
      <w:pPr>
        <w:pStyle w:val="Heading5"/>
      </w:pPr>
      <w:bookmarkStart w:id="2111" w:name="_Toc146299244"/>
      <w:r>
        <w:t>5.3.13.4.2</w:t>
      </w:r>
      <w:r>
        <w:tab/>
        <w:t>Procedure</w:t>
      </w:r>
      <w:bookmarkEnd w:id="2106"/>
      <w:bookmarkEnd w:id="2107"/>
      <w:bookmarkEnd w:id="2108"/>
      <w:bookmarkEnd w:id="2109"/>
      <w:bookmarkEnd w:id="2110"/>
      <w:bookmarkEnd w:id="2111"/>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2" w:name="_Toc36654861"/>
      <w:bookmarkStart w:id="2113" w:name="_Toc44961131"/>
      <w:bookmarkStart w:id="2114" w:name="_Toc50982772"/>
      <w:bookmarkStart w:id="2115" w:name="_Toc50984943"/>
      <w:bookmarkStart w:id="2116" w:name="_Toc57112209"/>
      <w:bookmarkStart w:id="2117" w:name="_Toc146299245"/>
      <w:r>
        <w:t>5.3.13.5</w:t>
      </w:r>
      <w:r>
        <w:tab/>
        <w:t>Acceptance criteria</w:t>
      </w:r>
      <w:bookmarkEnd w:id="2112"/>
      <w:bookmarkEnd w:id="2113"/>
      <w:bookmarkEnd w:id="2114"/>
      <w:bookmarkEnd w:id="2115"/>
      <w:bookmarkEnd w:id="2116"/>
      <w:bookmarkEnd w:id="2117"/>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8" w:name="_Toc36654862"/>
      <w:bookmarkStart w:id="2119" w:name="_Toc44961132"/>
      <w:bookmarkStart w:id="2120" w:name="_Toc50982773"/>
      <w:bookmarkStart w:id="2121" w:name="_Toc50984944"/>
      <w:bookmarkStart w:id="2122" w:name="_Toc57112210"/>
      <w:bookmarkStart w:id="2123" w:name="_Toc146299246"/>
      <w:r w:rsidRPr="003D13F3">
        <w:rPr>
          <w:rFonts w:eastAsia="DengXian"/>
        </w:rPr>
        <w:lastRenderedPageBreak/>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8"/>
      <w:bookmarkEnd w:id="2119"/>
      <w:bookmarkEnd w:id="2120"/>
      <w:bookmarkEnd w:id="2121"/>
      <w:bookmarkEnd w:id="2122"/>
      <w:bookmarkEnd w:id="2123"/>
    </w:p>
    <w:p w14:paraId="11C2FEFA" w14:textId="77777777" w:rsidR="004509A1" w:rsidRPr="008D73DA" w:rsidRDefault="004509A1" w:rsidP="004509A1">
      <w:pPr>
        <w:pStyle w:val="Heading4"/>
      </w:pPr>
      <w:bookmarkStart w:id="2124" w:name="_Toc36654863"/>
      <w:bookmarkStart w:id="2125" w:name="_Toc44961133"/>
      <w:bookmarkStart w:id="2126" w:name="_Toc50982774"/>
      <w:bookmarkStart w:id="2127" w:name="_Toc50984945"/>
      <w:bookmarkStart w:id="2128" w:name="_Toc57112211"/>
      <w:bookmarkStart w:id="2129" w:name="_Toc146299247"/>
      <w:r>
        <w:t>5.3.14</w:t>
      </w:r>
      <w:r w:rsidRPr="008D73DA">
        <w:t>.1</w:t>
      </w:r>
      <w:r w:rsidRPr="008D73DA">
        <w:tab/>
        <w:t>Definition and applicability</w:t>
      </w:r>
      <w:bookmarkEnd w:id="2124"/>
      <w:bookmarkEnd w:id="2125"/>
      <w:bookmarkEnd w:id="2126"/>
      <w:bookmarkEnd w:id="2127"/>
      <w:bookmarkEnd w:id="2128"/>
      <w:bookmarkEnd w:id="2129"/>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30" w:name="_Toc36654864"/>
      <w:bookmarkStart w:id="2131" w:name="_Toc44961134"/>
      <w:bookmarkStart w:id="2132" w:name="_Toc50982775"/>
      <w:bookmarkStart w:id="2133" w:name="_Toc50984946"/>
      <w:bookmarkStart w:id="2134" w:name="_Toc57112212"/>
      <w:bookmarkStart w:id="2135" w:name="_Toc146299248"/>
      <w:r>
        <w:t>5.3.14</w:t>
      </w:r>
      <w:r w:rsidRPr="008D73DA">
        <w:t>.2</w:t>
      </w:r>
      <w:r w:rsidR="0046266F">
        <w:tab/>
      </w:r>
      <w:r w:rsidRPr="008D73DA">
        <w:t>Conformance requirement</w:t>
      </w:r>
      <w:bookmarkEnd w:id="2130"/>
      <w:bookmarkEnd w:id="2131"/>
      <w:bookmarkEnd w:id="2132"/>
      <w:bookmarkEnd w:id="2133"/>
      <w:bookmarkEnd w:id="2134"/>
      <w:bookmarkEnd w:id="2135"/>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6" w:name="_Toc36654865"/>
      <w:bookmarkStart w:id="2137" w:name="_Toc44961135"/>
      <w:bookmarkStart w:id="2138" w:name="_Toc50982776"/>
      <w:bookmarkStart w:id="2139" w:name="_Toc50984947"/>
      <w:bookmarkStart w:id="2140" w:name="_Toc57112213"/>
      <w:bookmarkStart w:id="2141" w:name="_Toc146299249"/>
      <w:r>
        <w:t>5.3.14</w:t>
      </w:r>
      <w:r w:rsidRPr="008D73DA">
        <w:t>.3</w:t>
      </w:r>
      <w:r w:rsidRPr="008D73DA">
        <w:tab/>
        <w:t>Test purpose</w:t>
      </w:r>
      <w:bookmarkEnd w:id="2136"/>
      <w:bookmarkEnd w:id="2137"/>
      <w:bookmarkEnd w:id="2138"/>
      <w:bookmarkEnd w:id="2139"/>
      <w:bookmarkEnd w:id="2140"/>
      <w:bookmarkEnd w:id="2141"/>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2" w:name="_Toc36654866"/>
      <w:bookmarkStart w:id="2143" w:name="_Toc44961136"/>
      <w:bookmarkStart w:id="2144" w:name="_Toc50982777"/>
      <w:bookmarkStart w:id="2145" w:name="_Toc50984948"/>
      <w:bookmarkStart w:id="2146" w:name="_Toc57112214"/>
      <w:bookmarkStart w:id="2147" w:name="_Toc146299250"/>
      <w:r>
        <w:t>5.3.14</w:t>
      </w:r>
      <w:r w:rsidRPr="008D73DA">
        <w:t>.4</w:t>
      </w:r>
      <w:r w:rsidRPr="008D73DA">
        <w:tab/>
        <w:t>Method of test</w:t>
      </w:r>
      <w:bookmarkEnd w:id="2142"/>
      <w:bookmarkEnd w:id="2143"/>
      <w:bookmarkEnd w:id="2144"/>
      <w:bookmarkEnd w:id="2145"/>
      <w:bookmarkEnd w:id="2146"/>
      <w:bookmarkEnd w:id="2147"/>
    </w:p>
    <w:p w14:paraId="27FBF01E" w14:textId="77777777" w:rsidR="004509A1" w:rsidRPr="008D73DA" w:rsidRDefault="004509A1" w:rsidP="004509A1">
      <w:pPr>
        <w:pStyle w:val="Heading5"/>
      </w:pPr>
      <w:bookmarkStart w:id="2148" w:name="_Toc36654867"/>
      <w:bookmarkStart w:id="2149" w:name="_Toc44961137"/>
      <w:bookmarkStart w:id="2150" w:name="_Toc50982778"/>
      <w:bookmarkStart w:id="2151" w:name="_Toc50984949"/>
      <w:bookmarkStart w:id="2152" w:name="_Toc57112215"/>
      <w:bookmarkStart w:id="2153" w:name="_Toc146299251"/>
      <w:r>
        <w:t>5.3.14</w:t>
      </w:r>
      <w:r w:rsidRPr="008D73DA">
        <w:t>.4.1</w:t>
      </w:r>
      <w:r w:rsidRPr="008D73DA">
        <w:tab/>
        <w:t>Initial conditions</w:t>
      </w:r>
      <w:bookmarkEnd w:id="2148"/>
      <w:bookmarkEnd w:id="2149"/>
      <w:bookmarkEnd w:id="2150"/>
      <w:bookmarkEnd w:id="2151"/>
      <w:bookmarkEnd w:id="2152"/>
      <w:bookmarkEnd w:id="2153"/>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4" w:name="_Toc36654868"/>
      <w:bookmarkStart w:id="2155" w:name="_Toc44961138"/>
      <w:bookmarkStart w:id="2156" w:name="_Toc50982779"/>
      <w:bookmarkStart w:id="2157" w:name="_Toc50984950"/>
      <w:bookmarkStart w:id="2158" w:name="_Toc57112216"/>
    </w:p>
    <w:p w14:paraId="7F176AD5" w14:textId="7697B200" w:rsidR="004509A1" w:rsidRPr="006D217E" w:rsidRDefault="004509A1" w:rsidP="004509A1">
      <w:pPr>
        <w:pStyle w:val="Heading5"/>
      </w:pPr>
      <w:bookmarkStart w:id="2159" w:name="_Toc146299252"/>
      <w:r>
        <w:lastRenderedPageBreak/>
        <w:t>5.3.14</w:t>
      </w:r>
      <w:r w:rsidRPr="006D217E">
        <w:t>.4.2</w:t>
      </w:r>
      <w:r w:rsidRPr="006D217E">
        <w:tab/>
        <w:t>Procedure</w:t>
      </w:r>
      <w:bookmarkEnd w:id="2154"/>
      <w:bookmarkEnd w:id="2155"/>
      <w:bookmarkEnd w:id="2156"/>
      <w:bookmarkEnd w:id="2157"/>
      <w:bookmarkEnd w:id="2158"/>
      <w:bookmarkEnd w:id="2159"/>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60" w:name="_Toc36654869"/>
      <w:bookmarkStart w:id="2161" w:name="_Toc44961139"/>
      <w:bookmarkStart w:id="2162" w:name="_Toc50982780"/>
      <w:bookmarkStart w:id="2163" w:name="_Toc50984951"/>
      <w:bookmarkStart w:id="2164" w:name="_Toc57112217"/>
      <w:bookmarkStart w:id="2165" w:name="_Toc146299253"/>
      <w:r>
        <w:t>5.3.14</w:t>
      </w:r>
      <w:r w:rsidRPr="008D73DA">
        <w:t>.5</w:t>
      </w:r>
      <w:r w:rsidRPr="008D73DA">
        <w:tab/>
        <w:t>Acceptance criteria</w:t>
      </w:r>
      <w:bookmarkEnd w:id="2160"/>
      <w:bookmarkEnd w:id="2161"/>
      <w:bookmarkEnd w:id="2162"/>
      <w:bookmarkEnd w:id="2163"/>
      <w:bookmarkEnd w:id="2164"/>
      <w:bookmarkEnd w:id="2165"/>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6" w:name="_Toc36654870"/>
      <w:bookmarkStart w:id="2167" w:name="_Toc44961140"/>
      <w:bookmarkStart w:id="2168" w:name="_Toc50982781"/>
      <w:bookmarkStart w:id="2169" w:name="_Toc50984952"/>
      <w:bookmarkStart w:id="2170" w:name="_Toc57112218"/>
      <w:bookmarkStart w:id="2171"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6"/>
      <w:bookmarkEnd w:id="2167"/>
      <w:bookmarkEnd w:id="2168"/>
      <w:bookmarkEnd w:id="2169"/>
      <w:bookmarkEnd w:id="2170"/>
      <w:bookmarkEnd w:id="2171"/>
    </w:p>
    <w:p w14:paraId="4F6A42EF" w14:textId="77777777" w:rsidR="00C16EDE" w:rsidRPr="008D73DA" w:rsidRDefault="00C16EDE" w:rsidP="00C16EDE">
      <w:pPr>
        <w:pStyle w:val="Heading4"/>
      </w:pPr>
      <w:bookmarkStart w:id="2172" w:name="_Toc36654871"/>
      <w:bookmarkStart w:id="2173" w:name="_Toc44961141"/>
      <w:bookmarkStart w:id="2174" w:name="_Toc50982782"/>
      <w:bookmarkStart w:id="2175" w:name="_Toc50984953"/>
      <w:bookmarkStart w:id="2176" w:name="_Toc57112219"/>
      <w:bookmarkStart w:id="2177" w:name="_Toc146299255"/>
      <w:r>
        <w:t>5.3.15</w:t>
      </w:r>
      <w:r w:rsidRPr="008D73DA">
        <w:t>.1</w:t>
      </w:r>
      <w:r w:rsidRPr="008D73DA">
        <w:tab/>
        <w:t>Definition and applicability</w:t>
      </w:r>
      <w:bookmarkEnd w:id="2172"/>
      <w:bookmarkEnd w:id="2173"/>
      <w:bookmarkEnd w:id="2174"/>
      <w:bookmarkEnd w:id="2175"/>
      <w:bookmarkEnd w:id="2176"/>
      <w:bookmarkEnd w:id="2177"/>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f the SUCI calculation indication is not present, the 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8" w:name="_Toc36654872"/>
      <w:bookmarkStart w:id="2179" w:name="_Toc44961142"/>
      <w:bookmarkStart w:id="2180" w:name="_Toc50982783"/>
      <w:bookmarkStart w:id="2181" w:name="_Toc50984954"/>
      <w:bookmarkStart w:id="2182" w:name="_Toc57112220"/>
      <w:bookmarkStart w:id="2183" w:name="_Toc146299256"/>
      <w:r>
        <w:t>5.3.15</w:t>
      </w:r>
      <w:r w:rsidRPr="008D73DA">
        <w:t>.2</w:t>
      </w:r>
      <w:r w:rsidR="0046266F">
        <w:tab/>
      </w:r>
      <w:r w:rsidRPr="008D73DA">
        <w:t>Conformance requirement</w:t>
      </w:r>
      <w:bookmarkEnd w:id="2178"/>
      <w:bookmarkEnd w:id="2179"/>
      <w:bookmarkEnd w:id="2180"/>
      <w:bookmarkEnd w:id="2181"/>
      <w:bookmarkEnd w:id="2182"/>
      <w:bookmarkEnd w:id="2183"/>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4" w:name="_Toc36654873"/>
      <w:bookmarkStart w:id="2185" w:name="_Toc44961143"/>
      <w:bookmarkStart w:id="2186" w:name="_Toc50982784"/>
      <w:bookmarkStart w:id="2187" w:name="_Toc50984955"/>
      <w:bookmarkStart w:id="2188" w:name="_Toc57112221"/>
      <w:bookmarkStart w:id="2189" w:name="_Toc146299257"/>
      <w:r>
        <w:t>5.3.15</w:t>
      </w:r>
      <w:r w:rsidRPr="008D73DA">
        <w:t>.3</w:t>
      </w:r>
      <w:r w:rsidRPr="008D73DA">
        <w:tab/>
        <w:t>Test purpose</w:t>
      </w:r>
      <w:bookmarkEnd w:id="2184"/>
      <w:bookmarkEnd w:id="2185"/>
      <w:bookmarkEnd w:id="2186"/>
      <w:bookmarkEnd w:id="2187"/>
      <w:bookmarkEnd w:id="2188"/>
      <w:bookmarkEnd w:id="2189"/>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90" w:name="_Toc36654874"/>
      <w:bookmarkStart w:id="2191" w:name="_Toc44961144"/>
      <w:bookmarkStart w:id="2192" w:name="_Toc50982785"/>
      <w:bookmarkStart w:id="2193" w:name="_Toc50984956"/>
      <w:bookmarkStart w:id="2194" w:name="_Toc57112222"/>
      <w:bookmarkStart w:id="2195" w:name="_Toc146299258"/>
      <w:r>
        <w:lastRenderedPageBreak/>
        <w:t>5.3.15</w:t>
      </w:r>
      <w:r w:rsidRPr="008D73DA">
        <w:t>.4</w:t>
      </w:r>
      <w:r w:rsidRPr="008D73DA">
        <w:tab/>
        <w:t>Method of test</w:t>
      </w:r>
      <w:bookmarkEnd w:id="2190"/>
      <w:bookmarkEnd w:id="2191"/>
      <w:bookmarkEnd w:id="2192"/>
      <w:bookmarkEnd w:id="2193"/>
      <w:bookmarkEnd w:id="2194"/>
      <w:bookmarkEnd w:id="2195"/>
    </w:p>
    <w:p w14:paraId="1D1475D4" w14:textId="77777777" w:rsidR="00C16EDE" w:rsidRPr="008D73DA" w:rsidRDefault="00C16EDE" w:rsidP="00C16EDE">
      <w:pPr>
        <w:pStyle w:val="Heading5"/>
      </w:pPr>
      <w:bookmarkStart w:id="2196" w:name="_Toc36654875"/>
      <w:bookmarkStart w:id="2197" w:name="_Toc44961145"/>
      <w:bookmarkStart w:id="2198" w:name="_Toc50982786"/>
      <w:bookmarkStart w:id="2199" w:name="_Toc50984957"/>
      <w:bookmarkStart w:id="2200" w:name="_Toc57112223"/>
      <w:bookmarkStart w:id="2201" w:name="_Toc146299259"/>
      <w:r>
        <w:t>5.3.15</w:t>
      </w:r>
      <w:r w:rsidRPr="008D73DA">
        <w:t>.4.1</w:t>
      </w:r>
      <w:r w:rsidRPr="008D73DA">
        <w:tab/>
        <w:t>Initial conditions</w:t>
      </w:r>
      <w:bookmarkEnd w:id="2196"/>
      <w:bookmarkEnd w:id="2197"/>
      <w:bookmarkEnd w:id="2198"/>
      <w:bookmarkEnd w:id="2199"/>
      <w:bookmarkEnd w:id="2200"/>
      <w:bookmarkEnd w:id="2201"/>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2" w:name="_Toc36654876"/>
      <w:bookmarkStart w:id="2203" w:name="_Toc44961146"/>
      <w:bookmarkStart w:id="2204" w:name="_Toc50982787"/>
      <w:bookmarkStart w:id="2205" w:name="_Toc50984958"/>
      <w:bookmarkStart w:id="2206" w:name="_Toc57112224"/>
    </w:p>
    <w:p w14:paraId="7C9325E2" w14:textId="0DABFAC0" w:rsidR="00C16EDE" w:rsidRPr="006D217E" w:rsidRDefault="00C16EDE" w:rsidP="00C16EDE">
      <w:pPr>
        <w:pStyle w:val="Heading5"/>
      </w:pPr>
      <w:bookmarkStart w:id="2207" w:name="_Toc146299260"/>
      <w:r>
        <w:t>5.3.15</w:t>
      </w:r>
      <w:r w:rsidRPr="006D217E">
        <w:t>.4.2</w:t>
      </w:r>
      <w:r w:rsidRPr="006D217E">
        <w:tab/>
        <w:t>Procedure</w:t>
      </w:r>
      <w:bookmarkEnd w:id="2202"/>
      <w:bookmarkEnd w:id="2203"/>
      <w:bookmarkEnd w:id="2204"/>
      <w:bookmarkEnd w:id="2205"/>
      <w:bookmarkEnd w:id="2206"/>
      <w:bookmarkEnd w:id="2207"/>
    </w:p>
    <w:p w14:paraId="1DA34025" w14:textId="77777777" w:rsidR="00870FBA" w:rsidRDefault="00870FBA" w:rsidP="00870FBA">
      <w:pPr>
        <w:pStyle w:val="B1"/>
      </w:pPr>
      <w:bookmarkStart w:id="2208" w:name="_Toc36654877"/>
      <w:bookmarkStart w:id="2209"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10" w:name="_Toc50982788"/>
      <w:bookmarkStart w:id="2211" w:name="_Toc50984959"/>
      <w:bookmarkStart w:id="2212" w:name="_Toc57112225"/>
      <w:bookmarkStart w:id="2213" w:name="_Toc146299261"/>
      <w:r>
        <w:t>5.3.15</w:t>
      </w:r>
      <w:r w:rsidRPr="008D73DA">
        <w:t>.5</w:t>
      </w:r>
      <w:r w:rsidRPr="008D73DA">
        <w:tab/>
        <w:t>Acceptance criteria</w:t>
      </w:r>
      <w:bookmarkEnd w:id="2208"/>
      <w:bookmarkEnd w:id="2209"/>
      <w:bookmarkEnd w:id="2210"/>
      <w:bookmarkEnd w:id="2211"/>
      <w:bookmarkEnd w:id="2212"/>
      <w:bookmarkEnd w:id="2213"/>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4" w:name="_Toc36654878"/>
      <w:bookmarkStart w:id="2215" w:name="_Toc44961148"/>
      <w:bookmarkStart w:id="2216" w:name="_Toc50982789"/>
      <w:bookmarkStart w:id="2217" w:name="_Toc50984960"/>
      <w:bookmarkStart w:id="2218" w:name="_Toc57112226"/>
      <w:bookmarkStart w:id="2219" w:name="_Toc146299262"/>
      <w:r w:rsidRPr="008D73DA">
        <w:lastRenderedPageBreak/>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4"/>
      <w:bookmarkEnd w:id="2215"/>
      <w:bookmarkEnd w:id="2216"/>
      <w:bookmarkEnd w:id="2217"/>
      <w:bookmarkEnd w:id="2218"/>
      <w:bookmarkEnd w:id="2219"/>
    </w:p>
    <w:p w14:paraId="746879C6" w14:textId="37136ECD" w:rsidR="00402462" w:rsidRPr="008D73DA" w:rsidRDefault="00402462" w:rsidP="00402462">
      <w:pPr>
        <w:pStyle w:val="Heading4"/>
      </w:pPr>
      <w:bookmarkStart w:id="2220" w:name="_Toc36654879"/>
      <w:bookmarkStart w:id="2221" w:name="_Toc44961149"/>
      <w:bookmarkStart w:id="2222" w:name="_Toc50982790"/>
      <w:bookmarkStart w:id="2223" w:name="_Toc50984961"/>
      <w:bookmarkStart w:id="2224" w:name="_Toc57112227"/>
      <w:bookmarkStart w:id="2225" w:name="_Toc146299263"/>
      <w:r w:rsidRPr="008D73DA">
        <w:t>5.</w:t>
      </w:r>
      <w:r>
        <w:t>3.16</w:t>
      </w:r>
      <w:r w:rsidRPr="008D73DA">
        <w:t>.1</w:t>
      </w:r>
      <w:r w:rsidRPr="008D73DA">
        <w:tab/>
        <w:t>Definition and applicability</w:t>
      </w:r>
      <w:bookmarkEnd w:id="2220"/>
      <w:bookmarkEnd w:id="2221"/>
      <w:bookmarkEnd w:id="2222"/>
      <w:bookmarkEnd w:id="2223"/>
      <w:bookmarkEnd w:id="2224"/>
      <w:bookmarkEnd w:id="2225"/>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6" w:name="_Toc36654880"/>
      <w:bookmarkStart w:id="2227" w:name="_Toc44961150"/>
      <w:bookmarkStart w:id="2228" w:name="_Toc50982791"/>
      <w:bookmarkStart w:id="2229" w:name="_Toc50984962"/>
      <w:bookmarkStart w:id="2230" w:name="_Toc57112228"/>
      <w:bookmarkStart w:id="2231" w:name="_Toc146299264"/>
      <w:r w:rsidRPr="008D73DA">
        <w:t>5.</w:t>
      </w:r>
      <w:r>
        <w:t>3.16</w:t>
      </w:r>
      <w:r w:rsidRPr="008D73DA">
        <w:t>.2</w:t>
      </w:r>
      <w:r w:rsidRPr="008D73DA">
        <w:tab/>
        <w:t>Conformance requirement</w:t>
      </w:r>
      <w:bookmarkEnd w:id="2226"/>
      <w:bookmarkEnd w:id="2227"/>
      <w:bookmarkEnd w:id="2228"/>
      <w:bookmarkEnd w:id="2229"/>
      <w:bookmarkEnd w:id="2230"/>
      <w:bookmarkEnd w:id="2231"/>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2" w:name="_Toc36654881"/>
      <w:bookmarkStart w:id="2233" w:name="_Toc44961151"/>
      <w:bookmarkStart w:id="2234" w:name="_Toc50982792"/>
      <w:bookmarkStart w:id="2235" w:name="_Toc50984963"/>
      <w:bookmarkStart w:id="2236" w:name="_Toc57112229"/>
      <w:bookmarkStart w:id="2237" w:name="_Toc146299265"/>
      <w:r w:rsidRPr="008D73DA">
        <w:t>5.</w:t>
      </w:r>
      <w:r>
        <w:t>3.16</w:t>
      </w:r>
      <w:r w:rsidRPr="008D73DA">
        <w:t>.3</w:t>
      </w:r>
      <w:r w:rsidRPr="008D73DA">
        <w:tab/>
        <w:t>Test purpose</w:t>
      </w:r>
      <w:bookmarkEnd w:id="2232"/>
      <w:bookmarkEnd w:id="2233"/>
      <w:bookmarkEnd w:id="2234"/>
      <w:bookmarkEnd w:id="2235"/>
      <w:bookmarkEnd w:id="2236"/>
      <w:bookmarkEnd w:id="2237"/>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8" w:name="_Toc36654882"/>
      <w:bookmarkStart w:id="2239" w:name="_Toc44961152"/>
      <w:bookmarkStart w:id="2240" w:name="_Toc50982793"/>
      <w:bookmarkStart w:id="2241" w:name="_Toc50984964"/>
      <w:bookmarkStart w:id="2242" w:name="_Toc57112230"/>
      <w:bookmarkStart w:id="2243" w:name="_Toc146299266"/>
      <w:r w:rsidRPr="008D73DA">
        <w:t>5.</w:t>
      </w:r>
      <w:r>
        <w:t>3.16</w:t>
      </w:r>
      <w:r w:rsidRPr="008D73DA">
        <w:t>.4</w:t>
      </w:r>
      <w:r w:rsidRPr="008D73DA">
        <w:tab/>
        <w:t>Method of test</w:t>
      </w:r>
      <w:bookmarkEnd w:id="2238"/>
      <w:bookmarkEnd w:id="2239"/>
      <w:bookmarkEnd w:id="2240"/>
      <w:bookmarkEnd w:id="2241"/>
      <w:bookmarkEnd w:id="2242"/>
      <w:bookmarkEnd w:id="2243"/>
    </w:p>
    <w:p w14:paraId="4DC2BF2A" w14:textId="35EBFF35" w:rsidR="00402462" w:rsidRPr="008D73DA" w:rsidRDefault="00402462" w:rsidP="00402462">
      <w:pPr>
        <w:pStyle w:val="Heading5"/>
      </w:pPr>
      <w:bookmarkStart w:id="2244" w:name="_Toc36654883"/>
      <w:bookmarkStart w:id="2245" w:name="_Toc44961153"/>
      <w:bookmarkStart w:id="2246" w:name="_Toc50982794"/>
      <w:bookmarkStart w:id="2247" w:name="_Toc50984965"/>
      <w:bookmarkStart w:id="2248" w:name="_Toc57112231"/>
      <w:bookmarkStart w:id="2249" w:name="_Toc146299267"/>
      <w:r w:rsidRPr="008D73DA">
        <w:t>5.</w:t>
      </w:r>
      <w:r>
        <w:t>3.16</w:t>
      </w:r>
      <w:r w:rsidRPr="008D73DA">
        <w:t>.4.1</w:t>
      </w:r>
      <w:r w:rsidRPr="008D73DA">
        <w:tab/>
        <w:t>Initial conditions</w:t>
      </w:r>
      <w:bookmarkEnd w:id="2244"/>
      <w:bookmarkEnd w:id="2245"/>
      <w:bookmarkEnd w:id="2246"/>
      <w:bookmarkEnd w:id="2247"/>
      <w:bookmarkEnd w:id="2248"/>
      <w:bookmarkEnd w:id="2249"/>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50"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1" w:name="OLE_LINK8"/>
      <w:bookmarkStart w:id="2252" w:name="OLE_LINK9"/>
      <w:r w:rsidRPr="007E5FB4">
        <w:t>any value of the reserved range (i.e 0x3 - 0xB) that is not standardized</w:t>
      </w:r>
      <w:bookmarkEnd w:id="2251"/>
      <w:bookmarkEnd w:id="2252"/>
    </w:p>
    <w:p w14:paraId="666B0561" w14:textId="77777777" w:rsidR="00402462" w:rsidRPr="00402462" w:rsidRDefault="00402462" w:rsidP="00ED6DCA">
      <w:pPr>
        <w:pStyle w:val="B3"/>
        <w:rPr>
          <w:lang w:eastAsia="zh-CN"/>
        </w:rPr>
      </w:pPr>
      <w:r w:rsidRPr="008D73DA">
        <w:lastRenderedPageBreak/>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50"/>
    <w:p w14:paraId="69B297DB" w14:textId="77777777" w:rsidR="00402462" w:rsidRDefault="00402462" w:rsidP="00402462">
      <w:r>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3" w:name="_Toc36654884"/>
      <w:bookmarkStart w:id="2254" w:name="_Toc44961154"/>
      <w:bookmarkStart w:id="2255" w:name="_Toc50982795"/>
      <w:bookmarkStart w:id="2256" w:name="_Toc50984966"/>
      <w:bookmarkStart w:id="2257" w:name="_Toc57112232"/>
      <w:bookmarkStart w:id="2258" w:name="_Toc146299268"/>
      <w:r w:rsidRPr="008D73DA">
        <w:t>5</w:t>
      </w:r>
      <w:r w:rsidRPr="006D217E">
        <w:t>.</w:t>
      </w:r>
      <w:r>
        <w:t>3.16</w:t>
      </w:r>
      <w:r w:rsidRPr="006D217E">
        <w:t>.4.2</w:t>
      </w:r>
      <w:r w:rsidRPr="006D217E">
        <w:tab/>
        <w:t>Procedure</w:t>
      </w:r>
      <w:bookmarkEnd w:id="2253"/>
      <w:bookmarkEnd w:id="2254"/>
      <w:bookmarkEnd w:id="2255"/>
      <w:bookmarkEnd w:id="2256"/>
      <w:bookmarkEnd w:id="2257"/>
      <w:bookmarkEnd w:id="2258"/>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lastRenderedPageBreak/>
        <w:t>c)</w:t>
      </w:r>
      <w:r w:rsidRPr="006D217E">
        <w:tab/>
        <w:t>Upon reception of REGISTRATION ACCEPT message</w:t>
      </w:r>
      <w:r>
        <w:t xml:space="preserve"> with a 5G-GUTI</w:t>
      </w:r>
      <w:r w:rsidRPr="006D217E">
        <w:t>, the UE sends REGISTRATION COMPLETE message to the NG-SS.</w:t>
      </w:r>
      <w:bookmarkStart w:id="2259" w:name="_Toc36654885"/>
      <w:bookmarkStart w:id="2260" w:name="_Toc44961155"/>
      <w:bookmarkStart w:id="2261" w:name="_Toc50982796"/>
      <w:bookmarkStart w:id="2262" w:name="_Toc50984967"/>
      <w:bookmarkStart w:id="2263" w:name="_Toc57112233"/>
    </w:p>
    <w:p w14:paraId="0BCE79EC" w14:textId="218CD338" w:rsidR="00402462" w:rsidRPr="006D217E" w:rsidRDefault="00402462" w:rsidP="00402462">
      <w:pPr>
        <w:pStyle w:val="Heading4"/>
      </w:pPr>
      <w:bookmarkStart w:id="2264" w:name="_Toc146299269"/>
      <w:r w:rsidRPr="006D217E">
        <w:t>5.</w:t>
      </w:r>
      <w:r>
        <w:t>3.16</w:t>
      </w:r>
      <w:r w:rsidRPr="006D217E">
        <w:t>.5</w:t>
      </w:r>
      <w:r w:rsidRPr="006D217E">
        <w:tab/>
        <w:t>Acceptance criteria</w:t>
      </w:r>
      <w:bookmarkEnd w:id="2259"/>
      <w:bookmarkEnd w:id="2260"/>
      <w:bookmarkEnd w:id="2261"/>
      <w:bookmarkEnd w:id="2262"/>
      <w:bookmarkEnd w:id="2263"/>
      <w:bookmarkEnd w:id="2264"/>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5" w:name="_Toc44961156"/>
      <w:bookmarkStart w:id="2266" w:name="_Toc50982797"/>
      <w:bookmarkStart w:id="2267" w:name="_Toc50984968"/>
      <w:bookmarkStart w:id="2268" w:name="_Toc57112234"/>
      <w:bookmarkStart w:id="2269"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5"/>
      <w:bookmarkEnd w:id="2266"/>
      <w:bookmarkEnd w:id="2267"/>
      <w:bookmarkEnd w:id="2268"/>
      <w:bookmarkEnd w:id="2269"/>
    </w:p>
    <w:p w14:paraId="6AF64479" w14:textId="3EAD8E54" w:rsidR="0030455D" w:rsidRPr="008D73DA" w:rsidRDefault="0030455D" w:rsidP="0030455D">
      <w:pPr>
        <w:pStyle w:val="Heading4"/>
      </w:pPr>
      <w:bookmarkStart w:id="2270" w:name="_Toc44961157"/>
      <w:bookmarkStart w:id="2271" w:name="_Toc50982798"/>
      <w:bookmarkStart w:id="2272" w:name="_Toc50984969"/>
      <w:bookmarkStart w:id="2273" w:name="_Toc57112235"/>
      <w:bookmarkStart w:id="2274" w:name="_Toc146299271"/>
      <w:r w:rsidRPr="008D73DA">
        <w:t>5.</w:t>
      </w:r>
      <w:r>
        <w:t>3</w:t>
      </w:r>
      <w:r w:rsidRPr="008D73DA">
        <w:t>.</w:t>
      </w:r>
      <w:r>
        <w:t>17.</w:t>
      </w:r>
      <w:r w:rsidRPr="008D73DA">
        <w:t>1</w:t>
      </w:r>
      <w:r w:rsidRPr="008D73DA">
        <w:tab/>
        <w:t>Definition and applicability</w:t>
      </w:r>
      <w:bookmarkEnd w:id="2270"/>
      <w:bookmarkEnd w:id="2271"/>
      <w:bookmarkEnd w:id="2272"/>
      <w:bookmarkEnd w:id="2273"/>
      <w:bookmarkEnd w:id="2274"/>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5" w:name="_Toc44961158"/>
      <w:bookmarkStart w:id="2276" w:name="_Toc50982799"/>
      <w:bookmarkStart w:id="2277" w:name="_Toc50984970"/>
      <w:bookmarkStart w:id="2278" w:name="_Toc57112236"/>
      <w:bookmarkStart w:id="2279" w:name="_Toc146299272"/>
      <w:r w:rsidRPr="008D73DA">
        <w:t>5.</w:t>
      </w:r>
      <w:r>
        <w:t>3</w:t>
      </w:r>
      <w:r w:rsidRPr="008D73DA">
        <w:t>.</w:t>
      </w:r>
      <w:r>
        <w:t>17</w:t>
      </w:r>
      <w:r w:rsidRPr="008D73DA">
        <w:t>.2</w:t>
      </w:r>
      <w:r w:rsidRPr="008D73DA">
        <w:tab/>
        <w:t>Conformance requirement</w:t>
      </w:r>
      <w:bookmarkEnd w:id="2275"/>
      <w:bookmarkEnd w:id="2276"/>
      <w:bookmarkEnd w:id="2277"/>
      <w:bookmarkEnd w:id="2278"/>
      <w:bookmarkEnd w:id="2279"/>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80" w:name="_Toc44961159"/>
      <w:bookmarkStart w:id="2281" w:name="_Toc50982800"/>
      <w:bookmarkStart w:id="2282" w:name="_Toc50984971"/>
      <w:bookmarkStart w:id="2283" w:name="_Toc57112237"/>
      <w:bookmarkStart w:id="2284" w:name="_Toc146299273"/>
      <w:r w:rsidRPr="008D73DA">
        <w:lastRenderedPageBreak/>
        <w:t>5.</w:t>
      </w:r>
      <w:r>
        <w:t>3</w:t>
      </w:r>
      <w:r w:rsidRPr="008D73DA">
        <w:t>.</w:t>
      </w:r>
      <w:r>
        <w:t>17</w:t>
      </w:r>
      <w:r w:rsidRPr="008D73DA">
        <w:t>.3</w:t>
      </w:r>
      <w:r w:rsidRPr="008D73DA">
        <w:tab/>
        <w:t>Test purpose</w:t>
      </w:r>
      <w:bookmarkEnd w:id="2280"/>
      <w:bookmarkEnd w:id="2281"/>
      <w:bookmarkEnd w:id="2282"/>
      <w:bookmarkEnd w:id="2283"/>
      <w:bookmarkEnd w:id="2284"/>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5" w:name="_Toc44961160"/>
      <w:bookmarkStart w:id="2286" w:name="_Toc50982801"/>
      <w:bookmarkStart w:id="2287" w:name="_Toc50984972"/>
      <w:bookmarkStart w:id="2288" w:name="_Toc57112238"/>
      <w:bookmarkStart w:id="2289" w:name="_Toc146299274"/>
      <w:r w:rsidRPr="008D73DA">
        <w:t>5.</w:t>
      </w:r>
      <w:r>
        <w:t>3</w:t>
      </w:r>
      <w:r w:rsidRPr="008D73DA">
        <w:t>.</w:t>
      </w:r>
      <w:r>
        <w:t>17</w:t>
      </w:r>
      <w:r w:rsidRPr="008D73DA">
        <w:t>.4</w:t>
      </w:r>
      <w:r w:rsidRPr="008D73DA">
        <w:tab/>
        <w:t>Method of test</w:t>
      </w:r>
      <w:bookmarkEnd w:id="2285"/>
      <w:bookmarkEnd w:id="2286"/>
      <w:bookmarkEnd w:id="2287"/>
      <w:bookmarkEnd w:id="2288"/>
      <w:bookmarkEnd w:id="2289"/>
    </w:p>
    <w:p w14:paraId="67DDB8BA" w14:textId="4B2C0022" w:rsidR="0030455D" w:rsidRPr="008D73DA" w:rsidRDefault="0030455D" w:rsidP="0030455D">
      <w:pPr>
        <w:pStyle w:val="Heading5"/>
      </w:pPr>
      <w:bookmarkStart w:id="2290" w:name="_Toc44961161"/>
      <w:bookmarkStart w:id="2291" w:name="_Toc50982802"/>
      <w:bookmarkStart w:id="2292" w:name="_Toc50984973"/>
      <w:bookmarkStart w:id="2293" w:name="_Toc57112239"/>
      <w:bookmarkStart w:id="2294" w:name="_Toc146299275"/>
      <w:r w:rsidRPr="008D73DA">
        <w:t>5.</w:t>
      </w:r>
      <w:r>
        <w:t>3</w:t>
      </w:r>
      <w:r w:rsidRPr="008D73DA">
        <w:t>.</w:t>
      </w:r>
      <w:r>
        <w:t>17</w:t>
      </w:r>
      <w:r w:rsidRPr="008D73DA">
        <w:t>.4.1</w:t>
      </w:r>
      <w:r w:rsidRPr="008D73DA">
        <w:tab/>
        <w:t>Initial conditions</w:t>
      </w:r>
      <w:bookmarkEnd w:id="2290"/>
      <w:bookmarkEnd w:id="2291"/>
      <w:bookmarkEnd w:id="2292"/>
      <w:bookmarkEnd w:id="2293"/>
      <w:bookmarkEnd w:id="2294"/>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shd w:val="clear" w:color="auto" w:fill="auto"/>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shd w:val="clear" w:color="auto" w:fill="auto"/>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shd w:val="clear" w:color="auto" w:fill="auto"/>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shd w:val="clear" w:color="auto" w:fill="auto"/>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shd w:val="clear" w:color="auto" w:fill="auto"/>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shd w:val="clear" w:color="auto" w:fill="auto"/>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shd w:val="clear" w:color="auto" w:fill="auto"/>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shd w:val="clear" w:color="auto" w:fill="auto"/>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shd w:val="clear" w:color="auto" w:fill="auto"/>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shd w:val="clear" w:color="auto" w:fill="auto"/>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shd w:val="clear" w:color="auto" w:fill="auto"/>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shd w:val="clear" w:color="auto" w:fill="auto"/>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shd w:val="clear" w:color="auto" w:fill="auto"/>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shd w:val="clear" w:color="auto" w:fill="auto"/>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shd w:val="clear" w:color="auto" w:fill="auto"/>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shd w:val="clear" w:color="auto" w:fill="auto"/>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shd w:val="clear" w:color="auto" w:fill="auto"/>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shd w:val="clear" w:color="auto" w:fill="auto"/>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shd w:val="clear" w:color="auto" w:fill="auto"/>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shd w:val="clear" w:color="auto" w:fill="auto"/>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shd w:val="clear" w:color="auto" w:fill="auto"/>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shd w:val="clear" w:color="auto" w:fill="auto"/>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shd w:val="clear" w:color="auto" w:fill="auto"/>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5" w:name="_Toc44961162"/>
      <w:bookmarkStart w:id="2296" w:name="_Toc50982803"/>
      <w:bookmarkStart w:id="2297" w:name="_Toc50984974"/>
      <w:bookmarkStart w:id="2298" w:name="_Toc57112240"/>
    </w:p>
    <w:p w14:paraId="0B2E6CF1" w14:textId="5A22B42E" w:rsidR="0030455D" w:rsidRPr="006D217E" w:rsidRDefault="0030455D" w:rsidP="0005690A">
      <w:pPr>
        <w:pStyle w:val="Heading5"/>
        <w:spacing w:before="240"/>
      </w:pPr>
      <w:bookmarkStart w:id="2299" w:name="_Toc146299276"/>
      <w:r w:rsidRPr="008D73DA">
        <w:t>5</w:t>
      </w:r>
      <w:r w:rsidRPr="006D217E">
        <w:t>.3.</w:t>
      </w:r>
      <w:r>
        <w:t>17</w:t>
      </w:r>
      <w:r w:rsidRPr="006D217E">
        <w:t>.4.2</w:t>
      </w:r>
      <w:r w:rsidRPr="006D217E">
        <w:tab/>
        <w:t>Procedure</w:t>
      </w:r>
      <w:bookmarkEnd w:id="2295"/>
      <w:bookmarkEnd w:id="2296"/>
      <w:bookmarkEnd w:id="2297"/>
      <w:bookmarkEnd w:id="2298"/>
      <w:bookmarkEnd w:id="2299"/>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300" w:name="_Toc44961163"/>
      <w:bookmarkStart w:id="2301" w:name="_Toc50982804"/>
      <w:bookmarkStart w:id="2302" w:name="_Toc50984975"/>
      <w:bookmarkStart w:id="2303" w:name="_Toc57112241"/>
      <w:bookmarkStart w:id="2304" w:name="_Toc146299277"/>
      <w:r w:rsidRPr="006D217E">
        <w:t>5.3.</w:t>
      </w:r>
      <w:r>
        <w:t>17</w:t>
      </w:r>
      <w:r w:rsidRPr="006D217E">
        <w:t>.5</w:t>
      </w:r>
      <w:r w:rsidRPr="006D217E">
        <w:tab/>
        <w:t>Acceptance criteria</w:t>
      </w:r>
      <w:bookmarkEnd w:id="2300"/>
      <w:bookmarkEnd w:id="2301"/>
      <w:bookmarkEnd w:id="2302"/>
      <w:bookmarkEnd w:id="2303"/>
      <w:bookmarkEnd w:id="2304"/>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5" w:name="_Toc36654886"/>
      <w:bookmarkStart w:id="2306" w:name="_Toc44961164"/>
      <w:bookmarkStart w:id="2307" w:name="_Toc50982805"/>
      <w:bookmarkStart w:id="2308" w:name="_Toc50984976"/>
      <w:bookmarkStart w:id="2309" w:name="_Toc57112242"/>
      <w:bookmarkStart w:id="2310" w:name="_Toc146299278"/>
      <w:r w:rsidRPr="00943D4C">
        <w:lastRenderedPageBreak/>
        <w:t>5.</w:t>
      </w:r>
      <w:r>
        <w:t>4</w:t>
      </w:r>
      <w:r w:rsidRPr="00943D4C">
        <w:tab/>
      </w:r>
      <w:r>
        <w:t xml:space="preserve">Unified </w:t>
      </w:r>
      <w:r w:rsidRPr="00943D4C">
        <w:t xml:space="preserve">Access Control information handling for </w:t>
      </w:r>
      <w:r>
        <w:t>5G-NR</w:t>
      </w:r>
      <w:bookmarkEnd w:id="2071"/>
      <w:bookmarkEnd w:id="2072"/>
      <w:bookmarkEnd w:id="2073"/>
      <w:bookmarkEnd w:id="2305"/>
      <w:bookmarkEnd w:id="2306"/>
      <w:bookmarkEnd w:id="2307"/>
      <w:bookmarkEnd w:id="2308"/>
      <w:bookmarkEnd w:id="2309"/>
      <w:bookmarkEnd w:id="2310"/>
    </w:p>
    <w:p w14:paraId="33E68F29" w14:textId="77777777" w:rsidR="00BD7469" w:rsidRPr="006A4E13" w:rsidRDefault="00BD7469" w:rsidP="00BD7469">
      <w:pPr>
        <w:pStyle w:val="Heading3"/>
      </w:pPr>
      <w:bookmarkStart w:id="2311" w:name="_Toc29397927"/>
      <w:bookmarkStart w:id="2312" w:name="_Toc29399049"/>
      <w:bookmarkStart w:id="2313" w:name="_Toc36649059"/>
      <w:bookmarkStart w:id="2314" w:name="_Toc36654887"/>
      <w:bookmarkStart w:id="2315" w:name="_Toc44961165"/>
      <w:bookmarkStart w:id="2316" w:name="_Toc50982806"/>
      <w:bookmarkStart w:id="2317" w:name="_Toc50984977"/>
      <w:bookmarkStart w:id="2318" w:name="_Toc57112243"/>
      <w:bookmarkStart w:id="2319"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1"/>
      <w:bookmarkEnd w:id="2312"/>
      <w:bookmarkEnd w:id="2313"/>
      <w:bookmarkEnd w:id="2314"/>
      <w:bookmarkEnd w:id="2315"/>
      <w:bookmarkEnd w:id="2316"/>
      <w:bookmarkEnd w:id="2317"/>
      <w:bookmarkEnd w:id="2318"/>
      <w:bookmarkEnd w:id="2319"/>
    </w:p>
    <w:p w14:paraId="2F0EDC01" w14:textId="77777777" w:rsidR="00BD7469" w:rsidRPr="006A4E13" w:rsidRDefault="00BD7469" w:rsidP="00BD7469">
      <w:pPr>
        <w:pStyle w:val="Heading4"/>
      </w:pPr>
      <w:bookmarkStart w:id="2320" w:name="_Toc29397928"/>
      <w:bookmarkStart w:id="2321" w:name="_Toc29399050"/>
      <w:bookmarkStart w:id="2322" w:name="_Toc36649060"/>
      <w:bookmarkStart w:id="2323" w:name="_Toc36654888"/>
      <w:bookmarkStart w:id="2324" w:name="_Toc44961166"/>
      <w:bookmarkStart w:id="2325" w:name="_Toc50982807"/>
      <w:bookmarkStart w:id="2326" w:name="_Toc50984978"/>
      <w:bookmarkStart w:id="2327" w:name="_Toc57112244"/>
      <w:bookmarkStart w:id="2328" w:name="_Toc146299280"/>
      <w:r>
        <w:t>5.</w:t>
      </w:r>
      <w:r w:rsidRPr="006A4E13">
        <w:t>4.1</w:t>
      </w:r>
      <w:r>
        <w:t>.1</w:t>
      </w:r>
      <w:r w:rsidRPr="006A4E13">
        <w:tab/>
        <w:t>Definition and applicability</w:t>
      </w:r>
      <w:bookmarkEnd w:id="2320"/>
      <w:bookmarkEnd w:id="2321"/>
      <w:bookmarkEnd w:id="2322"/>
      <w:bookmarkEnd w:id="2323"/>
      <w:bookmarkEnd w:id="2324"/>
      <w:bookmarkEnd w:id="2325"/>
      <w:bookmarkEnd w:id="2326"/>
      <w:bookmarkEnd w:id="2327"/>
      <w:bookmarkEnd w:id="2328"/>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9" w:name="_Toc477531600"/>
      <w:bookmarkStart w:id="2330" w:name="_Toc29397929"/>
      <w:bookmarkStart w:id="2331" w:name="_Toc29399051"/>
      <w:bookmarkStart w:id="2332" w:name="_Toc36649061"/>
      <w:bookmarkStart w:id="2333" w:name="_Toc36654889"/>
      <w:bookmarkStart w:id="2334" w:name="_Toc44961167"/>
      <w:bookmarkStart w:id="2335" w:name="_Toc50982808"/>
      <w:bookmarkStart w:id="2336" w:name="_Toc50984979"/>
      <w:bookmarkStart w:id="2337" w:name="_Toc57112245"/>
      <w:bookmarkStart w:id="2338" w:name="_Toc146299281"/>
      <w:r>
        <w:t>5.4.1.2</w:t>
      </w:r>
      <w:r>
        <w:tab/>
        <w:t>Conformance requirement</w:t>
      </w:r>
      <w:bookmarkEnd w:id="2329"/>
      <w:bookmarkEnd w:id="2330"/>
      <w:bookmarkEnd w:id="2331"/>
      <w:bookmarkEnd w:id="2332"/>
      <w:bookmarkEnd w:id="2333"/>
      <w:bookmarkEnd w:id="2334"/>
      <w:bookmarkEnd w:id="2335"/>
      <w:bookmarkEnd w:id="2336"/>
      <w:bookmarkEnd w:id="2337"/>
      <w:bookmarkEnd w:id="2338"/>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9" w:name="_Toc29397930"/>
      <w:bookmarkStart w:id="2340" w:name="_Toc29399052"/>
      <w:bookmarkStart w:id="2341" w:name="_Toc36649062"/>
      <w:bookmarkStart w:id="2342" w:name="_Toc36654890"/>
      <w:bookmarkStart w:id="2343" w:name="_Toc44961168"/>
      <w:bookmarkStart w:id="2344" w:name="_Toc50982809"/>
      <w:bookmarkStart w:id="2345" w:name="_Toc50984980"/>
      <w:bookmarkStart w:id="2346" w:name="_Toc57112246"/>
      <w:bookmarkStart w:id="2347" w:name="_Toc146299282"/>
      <w:r w:rsidRPr="00943D4C">
        <w:t>5.</w:t>
      </w:r>
      <w:r>
        <w:t>4</w:t>
      </w:r>
      <w:r w:rsidRPr="00943D4C">
        <w:t>.</w:t>
      </w:r>
      <w:r>
        <w:t>1.</w:t>
      </w:r>
      <w:r w:rsidRPr="00943D4C">
        <w:t>3</w:t>
      </w:r>
      <w:r w:rsidRPr="00943D4C">
        <w:tab/>
        <w:t>Test purpose</w:t>
      </w:r>
      <w:bookmarkEnd w:id="2339"/>
      <w:bookmarkEnd w:id="2340"/>
      <w:bookmarkEnd w:id="2341"/>
      <w:bookmarkEnd w:id="2342"/>
      <w:bookmarkEnd w:id="2343"/>
      <w:bookmarkEnd w:id="2344"/>
      <w:bookmarkEnd w:id="2345"/>
      <w:bookmarkEnd w:id="2346"/>
      <w:bookmarkEnd w:id="2347"/>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8" w:name="_Toc29397931"/>
      <w:bookmarkStart w:id="2349" w:name="_Toc29399053"/>
      <w:bookmarkStart w:id="2350" w:name="_Toc36649063"/>
      <w:bookmarkStart w:id="2351" w:name="_Toc36654891"/>
      <w:bookmarkStart w:id="2352" w:name="_Toc44961169"/>
      <w:bookmarkStart w:id="2353" w:name="_Toc50982810"/>
      <w:bookmarkStart w:id="2354" w:name="_Toc50984981"/>
      <w:bookmarkStart w:id="2355" w:name="_Toc57112247"/>
      <w:bookmarkStart w:id="2356" w:name="_Toc146299283"/>
      <w:r w:rsidRPr="00943D4C">
        <w:lastRenderedPageBreak/>
        <w:t>5.</w:t>
      </w:r>
      <w:r>
        <w:t>4</w:t>
      </w:r>
      <w:r w:rsidRPr="00943D4C">
        <w:t>.</w:t>
      </w:r>
      <w:r>
        <w:t>1.</w:t>
      </w:r>
      <w:r w:rsidRPr="00943D4C">
        <w:t>4</w:t>
      </w:r>
      <w:r w:rsidRPr="00943D4C">
        <w:tab/>
        <w:t>Method of test</w:t>
      </w:r>
      <w:bookmarkEnd w:id="2348"/>
      <w:bookmarkEnd w:id="2349"/>
      <w:bookmarkEnd w:id="2350"/>
      <w:bookmarkEnd w:id="2351"/>
      <w:bookmarkEnd w:id="2352"/>
      <w:bookmarkEnd w:id="2353"/>
      <w:bookmarkEnd w:id="2354"/>
      <w:bookmarkEnd w:id="2355"/>
      <w:bookmarkEnd w:id="2356"/>
    </w:p>
    <w:p w14:paraId="0037A893" w14:textId="77777777" w:rsidR="00BD7469" w:rsidRPr="00943D4C" w:rsidRDefault="00BD7469" w:rsidP="00BD7469">
      <w:pPr>
        <w:pStyle w:val="Heading5"/>
      </w:pPr>
      <w:bookmarkStart w:id="2357" w:name="_Toc29397932"/>
      <w:bookmarkStart w:id="2358" w:name="_Toc29399054"/>
      <w:bookmarkStart w:id="2359" w:name="_Toc36649064"/>
      <w:bookmarkStart w:id="2360" w:name="_Toc36654892"/>
      <w:bookmarkStart w:id="2361" w:name="_Toc44961170"/>
      <w:bookmarkStart w:id="2362" w:name="_Toc50982811"/>
      <w:bookmarkStart w:id="2363" w:name="_Toc50984982"/>
      <w:bookmarkStart w:id="2364" w:name="_Toc57112248"/>
      <w:bookmarkStart w:id="2365" w:name="_Toc146299284"/>
      <w:r w:rsidRPr="00943D4C">
        <w:t>5.</w:t>
      </w:r>
      <w:r>
        <w:t>4</w:t>
      </w:r>
      <w:r w:rsidRPr="00943D4C">
        <w:t>.</w:t>
      </w:r>
      <w:r>
        <w:t>1.</w:t>
      </w:r>
      <w:r w:rsidRPr="00943D4C">
        <w:t>4.1</w:t>
      </w:r>
      <w:r w:rsidRPr="00943D4C">
        <w:tab/>
        <w:t>Initial conditions</w:t>
      </w:r>
      <w:bookmarkEnd w:id="2357"/>
      <w:bookmarkEnd w:id="2358"/>
      <w:bookmarkEnd w:id="2359"/>
      <w:bookmarkEnd w:id="2360"/>
      <w:bookmarkEnd w:id="2361"/>
      <w:bookmarkEnd w:id="2362"/>
      <w:bookmarkEnd w:id="2363"/>
      <w:bookmarkEnd w:id="2364"/>
      <w:bookmarkEnd w:id="2365"/>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6" w:name="_Toc29397933"/>
      <w:bookmarkStart w:id="2367" w:name="_Toc29399055"/>
      <w:bookmarkStart w:id="2368" w:name="_Toc36649065"/>
      <w:bookmarkStart w:id="2369" w:name="_Toc36654893"/>
      <w:bookmarkStart w:id="2370" w:name="_Toc44961171"/>
      <w:bookmarkStart w:id="2371" w:name="_Toc50982812"/>
      <w:bookmarkStart w:id="2372" w:name="_Toc50984983"/>
      <w:bookmarkStart w:id="2373" w:name="_Toc57112249"/>
      <w:bookmarkStart w:id="2374" w:name="_Toc146299285"/>
      <w:r w:rsidRPr="00943D4C">
        <w:t>5.</w:t>
      </w:r>
      <w:r>
        <w:t>4</w:t>
      </w:r>
      <w:r w:rsidRPr="00943D4C">
        <w:t>.</w:t>
      </w:r>
      <w:r>
        <w:t>1.</w:t>
      </w:r>
      <w:r w:rsidRPr="00943D4C">
        <w:t>4.</w:t>
      </w:r>
      <w:r>
        <w:t>2</w:t>
      </w:r>
      <w:r>
        <w:tab/>
      </w:r>
      <w:r w:rsidRPr="007C0856">
        <w:t>Procedure</w:t>
      </w:r>
      <w:bookmarkEnd w:id="2366"/>
      <w:bookmarkEnd w:id="2367"/>
      <w:bookmarkEnd w:id="2368"/>
      <w:bookmarkEnd w:id="2369"/>
      <w:bookmarkEnd w:id="2370"/>
      <w:bookmarkEnd w:id="2371"/>
      <w:bookmarkEnd w:id="2372"/>
      <w:bookmarkEnd w:id="2373"/>
      <w:bookmarkEnd w:id="2374"/>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lastRenderedPageBreak/>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5" w:name="_Toc29397934"/>
      <w:bookmarkStart w:id="2376" w:name="_Toc29399056"/>
      <w:bookmarkStart w:id="2377" w:name="_Toc36649066"/>
      <w:bookmarkStart w:id="2378" w:name="_Toc36654894"/>
      <w:bookmarkStart w:id="2379" w:name="_Toc44961172"/>
      <w:bookmarkStart w:id="2380" w:name="_Toc50982813"/>
      <w:bookmarkStart w:id="2381" w:name="_Toc50984984"/>
      <w:bookmarkStart w:id="2382" w:name="_Toc57112250"/>
      <w:bookmarkStart w:id="2383" w:name="_Toc146299286"/>
      <w:r w:rsidRPr="00943D4C">
        <w:t>5.</w:t>
      </w:r>
      <w:r>
        <w:t>4</w:t>
      </w:r>
      <w:r w:rsidRPr="00943D4C">
        <w:t>.</w:t>
      </w:r>
      <w:r>
        <w:t>1.</w:t>
      </w:r>
      <w:r w:rsidRPr="00943D4C">
        <w:t>4.</w:t>
      </w:r>
      <w:r>
        <w:t>3</w:t>
      </w:r>
      <w:r w:rsidRPr="00CA64A7">
        <w:tab/>
        <w:t>Acceptance criteria</w:t>
      </w:r>
      <w:bookmarkEnd w:id="2375"/>
      <w:bookmarkEnd w:id="2376"/>
      <w:bookmarkEnd w:id="2377"/>
      <w:bookmarkEnd w:id="2378"/>
      <w:bookmarkEnd w:id="2379"/>
      <w:bookmarkEnd w:id="2380"/>
      <w:bookmarkEnd w:id="2381"/>
      <w:bookmarkEnd w:id="2382"/>
      <w:bookmarkEnd w:id="2383"/>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shd w:val="clear" w:color="auto" w:fill="auto"/>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shd w:val="clear" w:color="auto" w:fill="auto"/>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shd w:val="clear" w:color="auto" w:fill="auto"/>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shd w:val="clear" w:color="auto" w:fill="auto"/>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shd w:val="clear" w:color="auto" w:fill="auto"/>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shd w:val="clear" w:color="auto" w:fill="auto"/>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shd w:val="clear" w:color="auto" w:fill="auto"/>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shd w:val="clear" w:color="auto" w:fill="auto"/>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shd w:val="clear" w:color="auto" w:fill="auto"/>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shd w:val="clear" w:color="auto" w:fill="auto"/>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shd w:val="clear" w:color="auto" w:fill="auto"/>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shd w:val="clear" w:color="auto" w:fill="auto"/>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shd w:val="clear" w:color="auto" w:fill="auto"/>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shd w:val="clear" w:color="auto" w:fill="auto"/>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shd w:val="clear" w:color="auto" w:fill="auto"/>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shd w:val="clear" w:color="auto" w:fill="auto"/>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shd w:val="clear" w:color="auto" w:fill="auto"/>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shd w:val="clear" w:color="auto" w:fill="auto"/>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shd w:val="clear" w:color="auto" w:fill="auto"/>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shd w:val="clear" w:color="auto" w:fill="auto"/>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shd w:val="clear" w:color="auto" w:fill="auto"/>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shd w:val="clear" w:color="auto" w:fill="auto"/>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shd w:val="clear" w:color="auto" w:fill="auto"/>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shd w:val="clear" w:color="auto" w:fill="auto"/>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shd w:val="clear" w:color="auto" w:fill="auto"/>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shd w:val="clear" w:color="auto" w:fill="auto"/>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shd w:val="clear" w:color="auto" w:fill="auto"/>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shd w:val="clear" w:color="auto" w:fill="auto"/>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shd w:val="clear" w:color="auto" w:fill="auto"/>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shd w:val="clear" w:color="auto" w:fill="auto"/>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shd w:val="clear" w:color="auto" w:fill="auto"/>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4" w:name="_Toc146299287"/>
      <w:r w:rsidRPr="009E43B1">
        <w:t>5.4.1</w:t>
      </w:r>
      <w:r>
        <w:t>A</w:t>
      </w:r>
      <w:r w:rsidRPr="009E43B1">
        <w:tab/>
        <w:t>Unified Access Control – Access identity 0, no access identities indicated by USIM</w:t>
      </w:r>
      <w:r>
        <w:t>, Access Category 8</w:t>
      </w:r>
      <w:bookmarkEnd w:id="2384"/>
    </w:p>
    <w:p w14:paraId="57002ADB" w14:textId="77777777" w:rsidR="00616D31" w:rsidRPr="009E43B1" w:rsidRDefault="00616D31" w:rsidP="00616D31">
      <w:pPr>
        <w:pStyle w:val="Heading4"/>
      </w:pPr>
      <w:bookmarkStart w:id="2385" w:name="_Toc146299288"/>
      <w:r w:rsidRPr="009E43B1">
        <w:t>5.4.1</w:t>
      </w:r>
      <w:r>
        <w:t>A</w:t>
      </w:r>
      <w:r w:rsidRPr="009E43B1">
        <w:t>.1</w:t>
      </w:r>
      <w:r w:rsidRPr="009E43B1">
        <w:tab/>
        <w:t>Definition and applicability</w:t>
      </w:r>
      <w:bookmarkEnd w:id="2385"/>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6" w:name="_Toc146299289"/>
      <w:r w:rsidRPr="009E43B1">
        <w:t>5.4.1</w:t>
      </w:r>
      <w:r>
        <w:t>A</w:t>
      </w:r>
      <w:r w:rsidRPr="009E43B1">
        <w:t>.2</w:t>
      </w:r>
      <w:r w:rsidRPr="009E43B1">
        <w:tab/>
        <w:t>Conformance requirement</w:t>
      </w:r>
      <w:bookmarkEnd w:id="2386"/>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7" w:name="_Toc146299290"/>
      <w:r w:rsidRPr="009E43B1">
        <w:t>5.4.1</w:t>
      </w:r>
      <w:r>
        <w:t>A</w:t>
      </w:r>
      <w:r w:rsidRPr="009E43B1">
        <w:t>.3</w:t>
      </w:r>
      <w:r w:rsidRPr="009E43B1">
        <w:tab/>
        <w:t>Test purpose</w:t>
      </w:r>
      <w:bookmarkEnd w:id="2387"/>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8" w:name="_Toc146299291"/>
      <w:r w:rsidRPr="009E43B1">
        <w:t>5.4.1</w:t>
      </w:r>
      <w:r>
        <w:t>A</w:t>
      </w:r>
      <w:r w:rsidRPr="009E43B1">
        <w:t>.4</w:t>
      </w:r>
      <w:r w:rsidRPr="009E43B1">
        <w:tab/>
        <w:t>Method of test</w:t>
      </w:r>
      <w:bookmarkEnd w:id="2388"/>
    </w:p>
    <w:p w14:paraId="1CA6D497" w14:textId="77777777" w:rsidR="00616D31" w:rsidRPr="009E43B1" w:rsidRDefault="00616D31" w:rsidP="00616D31">
      <w:pPr>
        <w:pStyle w:val="Heading5"/>
      </w:pPr>
      <w:bookmarkStart w:id="2389" w:name="_Toc146299292"/>
      <w:r w:rsidRPr="009E43B1">
        <w:t>5.4.1</w:t>
      </w:r>
      <w:r>
        <w:t>A</w:t>
      </w:r>
      <w:r w:rsidRPr="009E43B1">
        <w:t>.4.1</w:t>
      </w:r>
      <w:r w:rsidRPr="009E43B1">
        <w:tab/>
        <w:t>Initial conditions</w:t>
      </w:r>
      <w:bookmarkEnd w:id="2389"/>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77777777" w:rsidR="00616D31" w:rsidRPr="009E43B1" w:rsidRDefault="00616D31" w:rsidP="00616D31">
      <w:pPr>
        <w:pStyle w:val="Heading5"/>
      </w:pPr>
      <w:bookmarkStart w:id="2390" w:name="_Toc146299293"/>
      <w:r w:rsidRPr="009E43B1">
        <w:lastRenderedPageBreak/>
        <w:t>5.4.1.4.2</w:t>
      </w:r>
      <w:r w:rsidRPr="009E43B1">
        <w:tab/>
        <w:t>Procedure</w:t>
      </w:r>
      <w:bookmarkEnd w:id="2390"/>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1" w:name="_Toc146299294"/>
      <w:r w:rsidRPr="009E43B1">
        <w:t>5.4.1</w:t>
      </w:r>
      <w:r>
        <w:t>A</w:t>
      </w:r>
      <w:r w:rsidRPr="009E43B1">
        <w:t>.4.3</w:t>
      </w:r>
      <w:r w:rsidRPr="009E43B1">
        <w:tab/>
        <w:t>Acceptance criteria</w:t>
      </w:r>
      <w:bookmarkEnd w:id="2391"/>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shd w:val="clear" w:color="auto" w:fill="auto"/>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shd w:val="clear" w:color="auto" w:fill="auto"/>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shd w:val="clear" w:color="auto" w:fill="auto"/>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shd w:val="clear" w:color="auto" w:fill="auto"/>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shd w:val="clear" w:color="auto" w:fill="auto"/>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shd w:val="clear" w:color="auto" w:fill="auto"/>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shd w:val="clear" w:color="auto" w:fill="auto"/>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shd w:val="clear" w:color="auto" w:fill="auto"/>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shd w:val="clear" w:color="auto" w:fill="auto"/>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shd w:val="clear" w:color="auto" w:fill="auto"/>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shd w:val="clear" w:color="auto" w:fill="auto"/>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shd w:val="clear" w:color="auto" w:fill="auto"/>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shd w:val="clear" w:color="auto" w:fill="auto"/>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shd w:val="clear" w:color="auto" w:fill="auto"/>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shd w:val="clear" w:color="auto" w:fill="auto"/>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shd w:val="clear" w:color="auto" w:fill="auto"/>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shd w:val="clear" w:color="auto" w:fill="auto"/>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shd w:val="clear" w:color="auto" w:fill="auto"/>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2" w:name="_Toc29397935"/>
      <w:bookmarkStart w:id="2393" w:name="_Toc29399057"/>
      <w:bookmarkStart w:id="2394" w:name="_Toc36649067"/>
      <w:bookmarkStart w:id="2395" w:name="_Toc36654895"/>
      <w:bookmarkStart w:id="2396" w:name="_Toc44961173"/>
      <w:bookmarkStart w:id="2397" w:name="_Toc50982814"/>
      <w:bookmarkStart w:id="2398" w:name="_Toc50984985"/>
      <w:bookmarkStart w:id="2399" w:name="_Toc57112251"/>
      <w:bookmarkStart w:id="2400"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2"/>
      <w:bookmarkEnd w:id="2393"/>
      <w:bookmarkEnd w:id="2394"/>
      <w:bookmarkEnd w:id="2395"/>
      <w:bookmarkEnd w:id="2396"/>
      <w:bookmarkEnd w:id="2397"/>
      <w:bookmarkEnd w:id="2398"/>
      <w:bookmarkEnd w:id="2399"/>
      <w:bookmarkEnd w:id="2400"/>
    </w:p>
    <w:p w14:paraId="02501F64" w14:textId="77777777" w:rsidR="00BD7469" w:rsidRPr="006A4E13" w:rsidRDefault="00BD7469" w:rsidP="00BD7469">
      <w:pPr>
        <w:pStyle w:val="Heading4"/>
      </w:pPr>
      <w:bookmarkStart w:id="2401" w:name="_Toc29397936"/>
      <w:bookmarkStart w:id="2402" w:name="_Toc29399058"/>
      <w:bookmarkStart w:id="2403" w:name="_Toc36649068"/>
      <w:bookmarkStart w:id="2404" w:name="_Toc36654896"/>
      <w:bookmarkStart w:id="2405" w:name="_Toc44961174"/>
      <w:bookmarkStart w:id="2406" w:name="_Toc50982815"/>
      <w:bookmarkStart w:id="2407" w:name="_Toc50984986"/>
      <w:bookmarkStart w:id="2408" w:name="_Toc57112252"/>
      <w:bookmarkStart w:id="2409" w:name="_Toc146299296"/>
      <w:r>
        <w:t>5.</w:t>
      </w:r>
      <w:r w:rsidRPr="006A4E13">
        <w:t>4.</w:t>
      </w:r>
      <w:r>
        <w:t>2.1</w:t>
      </w:r>
      <w:r w:rsidRPr="006A4E13">
        <w:tab/>
        <w:t>Definition and applicability</w:t>
      </w:r>
      <w:bookmarkEnd w:id="2401"/>
      <w:bookmarkEnd w:id="2402"/>
      <w:bookmarkEnd w:id="2403"/>
      <w:bookmarkEnd w:id="2404"/>
      <w:bookmarkEnd w:id="2405"/>
      <w:bookmarkEnd w:id="2406"/>
      <w:bookmarkEnd w:id="2407"/>
      <w:bookmarkEnd w:id="2408"/>
      <w:bookmarkEnd w:id="2409"/>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10" w:name="_Toc29397937"/>
      <w:bookmarkStart w:id="2411" w:name="_Toc29399059"/>
      <w:bookmarkStart w:id="2412" w:name="_Toc36649069"/>
      <w:bookmarkStart w:id="2413" w:name="_Toc36654897"/>
      <w:bookmarkStart w:id="2414" w:name="_Toc44961175"/>
      <w:bookmarkStart w:id="2415" w:name="_Toc50982816"/>
      <w:bookmarkStart w:id="2416" w:name="_Toc50984987"/>
      <w:bookmarkStart w:id="2417" w:name="_Toc57112253"/>
      <w:bookmarkStart w:id="2418" w:name="_Toc146299297"/>
      <w:r>
        <w:t>5.4.2.2</w:t>
      </w:r>
      <w:r>
        <w:tab/>
        <w:t>Conformance requirement</w:t>
      </w:r>
      <w:bookmarkEnd w:id="2410"/>
      <w:bookmarkEnd w:id="2411"/>
      <w:bookmarkEnd w:id="2412"/>
      <w:bookmarkEnd w:id="2413"/>
      <w:bookmarkEnd w:id="2414"/>
      <w:bookmarkEnd w:id="2415"/>
      <w:bookmarkEnd w:id="2416"/>
      <w:bookmarkEnd w:id="2417"/>
      <w:bookmarkEnd w:id="2418"/>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9" w:name="_Toc29397938"/>
      <w:bookmarkStart w:id="2420" w:name="_Toc29399060"/>
      <w:bookmarkStart w:id="2421" w:name="_Toc36649070"/>
      <w:bookmarkStart w:id="2422" w:name="_Toc36654898"/>
      <w:bookmarkStart w:id="2423" w:name="_Toc44961176"/>
      <w:bookmarkStart w:id="2424" w:name="_Toc50982817"/>
      <w:bookmarkStart w:id="2425" w:name="_Toc50984988"/>
      <w:bookmarkStart w:id="2426" w:name="_Toc57112254"/>
      <w:bookmarkStart w:id="2427" w:name="_Toc146299298"/>
      <w:r w:rsidRPr="00943D4C">
        <w:t>5.</w:t>
      </w:r>
      <w:r>
        <w:t>4</w:t>
      </w:r>
      <w:r w:rsidRPr="00943D4C">
        <w:t>.</w:t>
      </w:r>
      <w:r>
        <w:t>2.</w:t>
      </w:r>
      <w:r w:rsidRPr="00943D4C">
        <w:t>3</w:t>
      </w:r>
      <w:r w:rsidRPr="00943D4C">
        <w:tab/>
        <w:t>Test purpose</w:t>
      </w:r>
      <w:bookmarkEnd w:id="2419"/>
      <w:bookmarkEnd w:id="2420"/>
      <w:bookmarkEnd w:id="2421"/>
      <w:bookmarkEnd w:id="2422"/>
      <w:bookmarkEnd w:id="2423"/>
      <w:bookmarkEnd w:id="2424"/>
      <w:bookmarkEnd w:id="2425"/>
      <w:bookmarkEnd w:id="2426"/>
      <w:bookmarkEnd w:id="2427"/>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8" w:name="_Toc29397939"/>
      <w:bookmarkStart w:id="2429" w:name="_Toc29399061"/>
      <w:bookmarkStart w:id="2430" w:name="_Toc36649071"/>
      <w:bookmarkStart w:id="2431" w:name="_Toc36654899"/>
      <w:bookmarkStart w:id="2432" w:name="_Toc44961177"/>
      <w:bookmarkStart w:id="2433" w:name="_Toc50982818"/>
      <w:bookmarkStart w:id="2434" w:name="_Toc50984989"/>
      <w:bookmarkStart w:id="2435" w:name="_Toc57112255"/>
      <w:bookmarkStart w:id="2436" w:name="_Toc146299299"/>
      <w:r w:rsidRPr="00943D4C">
        <w:lastRenderedPageBreak/>
        <w:t>5.</w:t>
      </w:r>
      <w:r>
        <w:t>4</w:t>
      </w:r>
      <w:r w:rsidRPr="00943D4C">
        <w:t>.</w:t>
      </w:r>
      <w:r>
        <w:t>2.</w:t>
      </w:r>
      <w:r w:rsidRPr="00943D4C">
        <w:t>4</w:t>
      </w:r>
      <w:r w:rsidRPr="00943D4C">
        <w:tab/>
        <w:t>Method of test</w:t>
      </w:r>
      <w:bookmarkEnd w:id="2428"/>
      <w:bookmarkEnd w:id="2429"/>
      <w:bookmarkEnd w:id="2430"/>
      <w:bookmarkEnd w:id="2431"/>
      <w:bookmarkEnd w:id="2432"/>
      <w:bookmarkEnd w:id="2433"/>
      <w:bookmarkEnd w:id="2434"/>
      <w:bookmarkEnd w:id="2435"/>
      <w:bookmarkEnd w:id="2436"/>
    </w:p>
    <w:p w14:paraId="393A5102" w14:textId="77777777" w:rsidR="00BD7469" w:rsidRPr="00943D4C" w:rsidRDefault="00BD7469" w:rsidP="00BD7469">
      <w:pPr>
        <w:pStyle w:val="Heading5"/>
      </w:pPr>
      <w:bookmarkStart w:id="2437" w:name="_Toc29397940"/>
      <w:bookmarkStart w:id="2438" w:name="_Toc29399062"/>
      <w:bookmarkStart w:id="2439" w:name="_Toc36649072"/>
      <w:bookmarkStart w:id="2440" w:name="_Toc36654900"/>
      <w:bookmarkStart w:id="2441" w:name="_Toc44961178"/>
      <w:bookmarkStart w:id="2442" w:name="_Toc50982819"/>
      <w:bookmarkStart w:id="2443" w:name="_Toc50984990"/>
      <w:bookmarkStart w:id="2444" w:name="_Toc57112256"/>
      <w:bookmarkStart w:id="2445" w:name="_Toc146299300"/>
      <w:r w:rsidRPr="00943D4C">
        <w:t>5.</w:t>
      </w:r>
      <w:r>
        <w:t>4</w:t>
      </w:r>
      <w:r w:rsidRPr="00943D4C">
        <w:t>.</w:t>
      </w:r>
      <w:r>
        <w:t>2.</w:t>
      </w:r>
      <w:r w:rsidRPr="00943D4C">
        <w:t>4.1</w:t>
      </w:r>
      <w:r w:rsidRPr="00943D4C">
        <w:tab/>
        <w:t>Initial conditions</w:t>
      </w:r>
      <w:bookmarkEnd w:id="2437"/>
      <w:bookmarkEnd w:id="2438"/>
      <w:bookmarkEnd w:id="2439"/>
      <w:bookmarkEnd w:id="2440"/>
      <w:bookmarkEnd w:id="2441"/>
      <w:bookmarkEnd w:id="2442"/>
      <w:bookmarkEnd w:id="2443"/>
      <w:bookmarkEnd w:id="2444"/>
      <w:bookmarkEnd w:id="2445"/>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6" w:name="_Toc29397941"/>
      <w:bookmarkStart w:id="2447" w:name="_Toc29399063"/>
      <w:bookmarkStart w:id="2448" w:name="_Toc36649073"/>
      <w:bookmarkStart w:id="2449" w:name="_Toc36654901"/>
      <w:bookmarkStart w:id="2450" w:name="_Toc44961179"/>
      <w:bookmarkStart w:id="2451" w:name="_Toc50982820"/>
      <w:bookmarkStart w:id="2452" w:name="_Toc50984991"/>
      <w:bookmarkStart w:id="2453" w:name="_Toc57112257"/>
      <w:bookmarkStart w:id="2454" w:name="_Toc146299301"/>
      <w:r w:rsidRPr="00943D4C">
        <w:t>5.</w:t>
      </w:r>
      <w:r>
        <w:t>4</w:t>
      </w:r>
      <w:r w:rsidRPr="00943D4C">
        <w:t>.</w:t>
      </w:r>
      <w:r>
        <w:t>2.</w:t>
      </w:r>
      <w:r w:rsidRPr="00943D4C">
        <w:t>4.</w:t>
      </w:r>
      <w:r>
        <w:t>2</w:t>
      </w:r>
      <w:r>
        <w:tab/>
      </w:r>
      <w:r w:rsidRPr="007C0856">
        <w:t>Procedure</w:t>
      </w:r>
      <w:bookmarkEnd w:id="2446"/>
      <w:bookmarkEnd w:id="2447"/>
      <w:bookmarkEnd w:id="2448"/>
      <w:bookmarkEnd w:id="2449"/>
      <w:bookmarkEnd w:id="2450"/>
      <w:bookmarkEnd w:id="2451"/>
      <w:bookmarkEnd w:id="2452"/>
      <w:bookmarkEnd w:id="2453"/>
      <w:bookmarkEnd w:id="2454"/>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5" w:name="_Toc29397942"/>
      <w:bookmarkStart w:id="2456" w:name="_Toc29399064"/>
      <w:bookmarkStart w:id="2457" w:name="_Toc36649074"/>
      <w:bookmarkStart w:id="2458" w:name="_Toc36654902"/>
      <w:bookmarkStart w:id="2459" w:name="_Toc44961180"/>
      <w:bookmarkStart w:id="2460" w:name="_Toc50982821"/>
      <w:bookmarkStart w:id="2461" w:name="_Toc50984992"/>
      <w:bookmarkStart w:id="2462" w:name="_Toc57112258"/>
      <w:bookmarkStart w:id="2463" w:name="_Toc146299302"/>
      <w:r w:rsidRPr="00943D4C">
        <w:t>5.</w:t>
      </w:r>
      <w:r>
        <w:t>4</w:t>
      </w:r>
      <w:r w:rsidRPr="00943D4C">
        <w:t>.</w:t>
      </w:r>
      <w:r>
        <w:t>2.</w:t>
      </w:r>
      <w:r w:rsidRPr="00943D4C">
        <w:t>4.</w:t>
      </w:r>
      <w:r>
        <w:t>3</w:t>
      </w:r>
      <w:r w:rsidRPr="00CA64A7">
        <w:tab/>
        <w:t>Acceptance criteria</w:t>
      </w:r>
      <w:bookmarkEnd w:id="2455"/>
      <w:bookmarkEnd w:id="2456"/>
      <w:bookmarkEnd w:id="2457"/>
      <w:bookmarkEnd w:id="2458"/>
      <w:bookmarkEnd w:id="2459"/>
      <w:bookmarkEnd w:id="2460"/>
      <w:bookmarkEnd w:id="2461"/>
      <w:bookmarkEnd w:id="2462"/>
      <w:bookmarkEnd w:id="2463"/>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4" w:name="_Toc125441504"/>
      <w:bookmarkStart w:id="2465" w:name="_Toc146299303"/>
      <w:bookmarkStart w:id="2466" w:name="_Toc36654903"/>
      <w:bookmarkStart w:id="2467" w:name="_Toc44961181"/>
      <w:bookmarkStart w:id="2468" w:name="_Toc50982822"/>
      <w:bookmarkStart w:id="2469" w:name="_Toc50984993"/>
      <w:bookmarkStart w:id="2470" w:name="_Toc57112259"/>
      <w:bookmarkStart w:id="2471" w:name="_Toc29397944"/>
      <w:bookmarkStart w:id="2472" w:name="_Toc29399066"/>
      <w:bookmarkStart w:id="2473" w:name="_Toc36649076"/>
      <w:r w:rsidRPr="009E43B1">
        <w:lastRenderedPageBreak/>
        <w:t>5.4.2</w:t>
      </w:r>
      <w:r>
        <w:t>A</w:t>
      </w:r>
      <w:r w:rsidRPr="009E43B1">
        <w:tab/>
        <w:t>Unified Access Control – Access Identity 1 – MPS indicated by USIM</w:t>
      </w:r>
      <w:bookmarkEnd w:id="2464"/>
      <w:r>
        <w:t>, Access Category 8</w:t>
      </w:r>
      <w:bookmarkEnd w:id="2465"/>
    </w:p>
    <w:p w14:paraId="5D447ADC" w14:textId="77777777" w:rsidR="00616D31" w:rsidRPr="009E43B1" w:rsidRDefault="00616D31" w:rsidP="00616D31">
      <w:pPr>
        <w:pStyle w:val="Heading4"/>
      </w:pPr>
      <w:bookmarkStart w:id="2474" w:name="_Toc146299304"/>
      <w:r w:rsidRPr="009E43B1">
        <w:t>5.4.2</w:t>
      </w:r>
      <w:r>
        <w:t>A</w:t>
      </w:r>
      <w:r w:rsidRPr="009E43B1">
        <w:t>.1</w:t>
      </w:r>
      <w:r w:rsidRPr="009E43B1">
        <w:tab/>
        <w:t>Definition and applicability</w:t>
      </w:r>
      <w:bookmarkEnd w:id="2474"/>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5" w:name="_Toc146299305"/>
      <w:r w:rsidRPr="009E43B1">
        <w:t>5.4.2</w:t>
      </w:r>
      <w:r>
        <w:t>A</w:t>
      </w:r>
      <w:r w:rsidRPr="009E43B1">
        <w:t>.2</w:t>
      </w:r>
      <w:r w:rsidRPr="009E43B1">
        <w:tab/>
        <w:t>Conformance requirement</w:t>
      </w:r>
      <w:bookmarkEnd w:id="2475"/>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6" w:name="_Toc146299306"/>
      <w:r w:rsidRPr="009E43B1">
        <w:lastRenderedPageBreak/>
        <w:t>5.4.2</w:t>
      </w:r>
      <w:r>
        <w:t>A</w:t>
      </w:r>
      <w:r w:rsidRPr="009E43B1">
        <w:t>.3</w:t>
      </w:r>
      <w:r w:rsidRPr="009E43B1">
        <w:tab/>
        <w:t>Test purpose</w:t>
      </w:r>
      <w:bookmarkEnd w:id="2476"/>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7" w:name="_Toc146299307"/>
      <w:r w:rsidRPr="009E43B1">
        <w:t>5.4.2</w:t>
      </w:r>
      <w:r>
        <w:t>A</w:t>
      </w:r>
      <w:r w:rsidRPr="009E43B1">
        <w:t>.4</w:t>
      </w:r>
      <w:r w:rsidRPr="009E43B1">
        <w:tab/>
        <w:t>Method of test</w:t>
      </w:r>
      <w:bookmarkEnd w:id="2477"/>
    </w:p>
    <w:p w14:paraId="4DE67684" w14:textId="77777777" w:rsidR="00616D31" w:rsidRPr="009E43B1" w:rsidRDefault="00616D31" w:rsidP="00616D31">
      <w:pPr>
        <w:pStyle w:val="Heading5"/>
      </w:pPr>
      <w:bookmarkStart w:id="2478" w:name="_Toc146299308"/>
      <w:r w:rsidRPr="009E43B1">
        <w:t>5.4.2</w:t>
      </w:r>
      <w:r>
        <w:t>A</w:t>
      </w:r>
      <w:r w:rsidRPr="009E43B1">
        <w:t>.4.1</w:t>
      </w:r>
      <w:r w:rsidRPr="009E43B1">
        <w:tab/>
        <w:t>Initial conditions</w:t>
      </w:r>
      <w:bookmarkEnd w:id="2478"/>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9" w:name="_Toc146299309"/>
      <w:r w:rsidRPr="009E43B1">
        <w:t>5.4.2</w:t>
      </w:r>
      <w:r>
        <w:t>A</w:t>
      </w:r>
      <w:r w:rsidRPr="009E43B1">
        <w:t>.4.2</w:t>
      </w:r>
      <w:r w:rsidRPr="009E43B1">
        <w:tab/>
        <w:t>Procedure</w:t>
      </w:r>
      <w:bookmarkEnd w:id="2479"/>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80" w:name="_Toc146299310"/>
      <w:r w:rsidRPr="009E43B1">
        <w:t>5.4.2</w:t>
      </w:r>
      <w:r>
        <w:t>A</w:t>
      </w:r>
      <w:r w:rsidRPr="009E43B1">
        <w:t>.4.3</w:t>
      </w:r>
      <w:r w:rsidRPr="009E43B1">
        <w:tab/>
        <w:t>Acceptance criteria</w:t>
      </w:r>
      <w:bookmarkEnd w:id="2480"/>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1"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6"/>
      <w:bookmarkEnd w:id="2467"/>
      <w:bookmarkEnd w:id="2468"/>
      <w:bookmarkEnd w:id="2469"/>
      <w:bookmarkEnd w:id="2470"/>
      <w:bookmarkEnd w:id="2481"/>
    </w:p>
    <w:p w14:paraId="294A0E54" w14:textId="77777777" w:rsidR="003754B2" w:rsidRDefault="003754B2" w:rsidP="00BC02FE">
      <w:pPr>
        <w:pStyle w:val="Heading4"/>
      </w:pPr>
      <w:bookmarkStart w:id="2482" w:name="_Toc36654904"/>
      <w:bookmarkStart w:id="2483" w:name="_Toc44961182"/>
      <w:bookmarkStart w:id="2484" w:name="_Toc50982823"/>
      <w:bookmarkStart w:id="2485" w:name="_Toc50984994"/>
      <w:bookmarkStart w:id="2486" w:name="_Toc57112260"/>
      <w:bookmarkStart w:id="2487" w:name="_Toc146299312"/>
      <w:r>
        <w:t>5.</w:t>
      </w:r>
      <w:r w:rsidRPr="006A4E13">
        <w:t>4.</w:t>
      </w:r>
      <w:r>
        <w:t>3.1</w:t>
      </w:r>
      <w:r w:rsidRPr="006A4E13">
        <w:tab/>
        <w:t>Definition and applicability</w:t>
      </w:r>
      <w:bookmarkEnd w:id="2482"/>
      <w:bookmarkEnd w:id="2483"/>
      <w:bookmarkEnd w:id="2484"/>
      <w:bookmarkEnd w:id="2485"/>
      <w:bookmarkEnd w:id="2486"/>
      <w:bookmarkEnd w:id="2487"/>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8" w:name="_Toc36654905"/>
      <w:bookmarkStart w:id="2489" w:name="_Toc44961183"/>
      <w:bookmarkStart w:id="2490" w:name="_Toc50982824"/>
      <w:bookmarkStart w:id="2491" w:name="_Toc50984995"/>
      <w:bookmarkStart w:id="2492" w:name="_Toc57112261"/>
      <w:bookmarkStart w:id="2493" w:name="_Toc146299313"/>
      <w:r>
        <w:t>5.4.3.2</w:t>
      </w:r>
      <w:r>
        <w:tab/>
        <w:t>Conformance requirement</w:t>
      </w:r>
      <w:bookmarkEnd w:id="2488"/>
      <w:bookmarkEnd w:id="2489"/>
      <w:bookmarkEnd w:id="2490"/>
      <w:bookmarkEnd w:id="2491"/>
      <w:bookmarkEnd w:id="2492"/>
      <w:bookmarkEnd w:id="2493"/>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4" w:name="_Toc36654906"/>
      <w:bookmarkStart w:id="2495" w:name="_Toc44961184"/>
      <w:bookmarkStart w:id="2496" w:name="_Toc50982825"/>
      <w:bookmarkStart w:id="2497" w:name="_Toc50984996"/>
      <w:bookmarkStart w:id="2498" w:name="_Toc57112262"/>
      <w:bookmarkStart w:id="2499" w:name="_Toc146299314"/>
      <w:r w:rsidRPr="00943D4C">
        <w:t>5.</w:t>
      </w:r>
      <w:r>
        <w:t>4</w:t>
      </w:r>
      <w:r w:rsidRPr="00943D4C">
        <w:t>.</w:t>
      </w:r>
      <w:r>
        <w:t>3.</w:t>
      </w:r>
      <w:r w:rsidRPr="00943D4C">
        <w:t>3</w:t>
      </w:r>
      <w:r w:rsidRPr="00943D4C">
        <w:tab/>
        <w:t>Test purpose</w:t>
      </w:r>
      <w:bookmarkEnd w:id="2494"/>
      <w:bookmarkEnd w:id="2495"/>
      <w:bookmarkEnd w:id="2496"/>
      <w:bookmarkEnd w:id="2497"/>
      <w:bookmarkEnd w:id="2498"/>
      <w:bookmarkEnd w:id="2499"/>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500" w:name="_Toc36654907"/>
      <w:bookmarkStart w:id="2501" w:name="_Toc44961185"/>
      <w:bookmarkStart w:id="2502" w:name="_Toc50982826"/>
      <w:bookmarkStart w:id="2503" w:name="_Toc50984997"/>
      <w:bookmarkStart w:id="2504" w:name="_Toc57112263"/>
      <w:bookmarkStart w:id="2505" w:name="_Toc146299315"/>
      <w:r w:rsidRPr="00943D4C">
        <w:t>5.</w:t>
      </w:r>
      <w:r>
        <w:t>4</w:t>
      </w:r>
      <w:r w:rsidRPr="00943D4C">
        <w:t>.</w:t>
      </w:r>
      <w:r>
        <w:t>3.</w:t>
      </w:r>
      <w:r w:rsidRPr="00943D4C">
        <w:t>4</w:t>
      </w:r>
      <w:r w:rsidRPr="00943D4C">
        <w:tab/>
        <w:t>Method of test</w:t>
      </w:r>
      <w:bookmarkEnd w:id="2500"/>
      <w:bookmarkEnd w:id="2501"/>
      <w:bookmarkEnd w:id="2502"/>
      <w:bookmarkEnd w:id="2503"/>
      <w:bookmarkEnd w:id="2504"/>
      <w:bookmarkEnd w:id="2505"/>
    </w:p>
    <w:p w14:paraId="0F65E6CE" w14:textId="77777777" w:rsidR="003754B2" w:rsidRDefault="003754B2" w:rsidP="003754B2">
      <w:pPr>
        <w:pStyle w:val="Heading5"/>
      </w:pPr>
      <w:bookmarkStart w:id="2506" w:name="_Toc36654908"/>
      <w:bookmarkStart w:id="2507" w:name="_Toc44961186"/>
      <w:bookmarkStart w:id="2508" w:name="_Toc50982827"/>
      <w:bookmarkStart w:id="2509" w:name="_Toc50984998"/>
      <w:bookmarkStart w:id="2510" w:name="_Toc57112264"/>
      <w:bookmarkStart w:id="2511" w:name="_Toc146299316"/>
      <w:r w:rsidRPr="00943D4C">
        <w:t>5.</w:t>
      </w:r>
      <w:r>
        <w:t>4</w:t>
      </w:r>
      <w:r w:rsidRPr="00943D4C">
        <w:t>.</w:t>
      </w:r>
      <w:r>
        <w:t>3.</w:t>
      </w:r>
      <w:r w:rsidRPr="00943D4C">
        <w:t>4.1</w:t>
      </w:r>
      <w:r w:rsidRPr="00943D4C">
        <w:tab/>
        <w:t>Initial conditions</w:t>
      </w:r>
      <w:bookmarkEnd w:id="2506"/>
      <w:bookmarkEnd w:id="2507"/>
      <w:bookmarkEnd w:id="2508"/>
      <w:bookmarkEnd w:id="2509"/>
      <w:bookmarkEnd w:id="2510"/>
      <w:bookmarkEnd w:id="2511"/>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2" w:name="_Toc36654909"/>
      <w:bookmarkStart w:id="2513" w:name="_Toc44961187"/>
      <w:bookmarkStart w:id="2514" w:name="_Toc50982828"/>
      <w:bookmarkStart w:id="2515" w:name="_Toc50984999"/>
      <w:bookmarkStart w:id="2516" w:name="_Toc57112265"/>
      <w:bookmarkStart w:id="2517" w:name="_Toc146299317"/>
      <w:r w:rsidRPr="00943D4C">
        <w:t>5.</w:t>
      </w:r>
      <w:r>
        <w:t>4</w:t>
      </w:r>
      <w:r w:rsidRPr="00943D4C">
        <w:t>.</w:t>
      </w:r>
      <w:r>
        <w:t>3.</w:t>
      </w:r>
      <w:r w:rsidRPr="00943D4C">
        <w:t>4.</w:t>
      </w:r>
      <w:r>
        <w:t>2</w:t>
      </w:r>
      <w:r>
        <w:tab/>
      </w:r>
      <w:r w:rsidRPr="007C0856">
        <w:t>Procedure</w:t>
      </w:r>
      <w:bookmarkEnd w:id="2512"/>
      <w:bookmarkEnd w:id="2513"/>
      <w:bookmarkEnd w:id="2514"/>
      <w:bookmarkEnd w:id="2515"/>
      <w:bookmarkEnd w:id="2516"/>
      <w:bookmarkEnd w:id="2517"/>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8" w:name="_Toc36654910"/>
      <w:bookmarkStart w:id="2519" w:name="_Toc44961188"/>
      <w:bookmarkStart w:id="2520" w:name="_Toc50982829"/>
      <w:bookmarkStart w:id="2521" w:name="_Toc50985000"/>
      <w:bookmarkStart w:id="2522" w:name="_Toc57112266"/>
      <w:bookmarkStart w:id="2523" w:name="_Toc146299318"/>
      <w:r w:rsidRPr="00943D4C">
        <w:t>5.</w:t>
      </w:r>
      <w:r>
        <w:t>4</w:t>
      </w:r>
      <w:r w:rsidRPr="00943D4C">
        <w:t>.</w:t>
      </w:r>
      <w:r>
        <w:t>3.</w:t>
      </w:r>
      <w:r w:rsidRPr="00943D4C">
        <w:t>4.</w:t>
      </w:r>
      <w:r>
        <w:t>3</w:t>
      </w:r>
      <w:r w:rsidRPr="00CA64A7">
        <w:tab/>
        <w:t>Acceptance criteria</w:t>
      </w:r>
      <w:bookmarkEnd w:id="2518"/>
      <w:bookmarkEnd w:id="2519"/>
      <w:bookmarkEnd w:id="2520"/>
      <w:bookmarkEnd w:id="2521"/>
      <w:bookmarkEnd w:id="2522"/>
      <w:bookmarkEnd w:id="2523"/>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4" w:name="_Toc44961189"/>
      <w:bookmarkStart w:id="2525" w:name="_Toc50982830"/>
      <w:bookmarkStart w:id="2526" w:name="_Toc50985001"/>
      <w:bookmarkStart w:id="2527" w:name="_Toc57112267"/>
      <w:bookmarkStart w:id="2528" w:name="_Toc29397945"/>
      <w:bookmarkStart w:id="2529" w:name="_Toc29399067"/>
      <w:bookmarkStart w:id="2530" w:name="_Toc36649077"/>
      <w:bookmarkStart w:id="2531" w:name="_Toc36654912"/>
      <w:bookmarkEnd w:id="2471"/>
      <w:bookmarkEnd w:id="2472"/>
      <w:bookmarkEnd w:id="2473"/>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2"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4"/>
      <w:bookmarkEnd w:id="2525"/>
      <w:bookmarkEnd w:id="2526"/>
      <w:bookmarkEnd w:id="2527"/>
      <w:bookmarkEnd w:id="2532"/>
    </w:p>
    <w:p w14:paraId="441F2245" w14:textId="77777777" w:rsidR="008809E4" w:rsidRDefault="008809E4" w:rsidP="008809E4">
      <w:pPr>
        <w:pStyle w:val="Heading4"/>
      </w:pPr>
      <w:bookmarkStart w:id="2533" w:name="_Toc44961190"/>
      <w:bookmarkStart w:id="2534" w:name="_Toc50982831"/>
      <w:bookmarkStart w:id="2535" w:name="_Toc50985002"/>
      <w:bookmarkStart w:id="2536" w:name="_Toc57112268"/>
      <w:bookmarkStart w:id="2537" w:name="_Toc146299320"/>
      <w:r>
        <w:t>5.</w:t>
      </w:r>
      <w:r w:rsidRPr="006A4E13">
        <w:t>4.</w:t>
      </w:r>
      <w:r>
        <w:t>4.1</w:t>
      </w:r>
      <w:r w:rsidRPr="006A4E13">
        <w:tab/>
        <w:t>Definition and applicability</w:t>
      </w:r>
      <w:bookmarkEnd w:id="2533"/>
      <w:bookmarkEnd w:id="2534"/>
      <w:bookmarkEnd w:id="2535"/>
      <w:bookmarkEnd w:id="2536"/>
      <w:bookmarkEnd w:id="2537"/>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8" w:name="_Toc44961191"/>
      <w:bookmarkStart w:id="2539" w:name="_Toc50982832"/>
      <w:bookmarkStart w:id="2540" w:name="_Toc50985003"/>
      <w:bookmarkStart w:id="2541" w:name="_Toc57112269"/>
      <w:bookmarkStart w:id="2542" w:name="_Toc146299321"/>
      <w:r>
        <w:t>5.4.4.2</w:t>
      </w:r>
      <w:r>
        <w:tab/>
        <w:t>Conformance requirement</w:t>
      </w:r>
      <w:bookmarkEnd w:id="2538"/>
      <w:bookmarkEnd w:id="2539"/>
      <w:bookmarkEnd w:id="2540"/>
      <w:bookmarkEnd w:id="2541"/>
      <w:bookmarkEnd w:id="2542"/>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3" w:name="_Toc44961192"/>
      <w:bookmarkStart w:id="2544" w:name="_Toc50982833"/>
      <w:bookmarkStart w:id="2545" w:name="_Toc50985004"/>
      <w:bookmarkStart w:id="2546" w:name="_Toc57112270"/>
      <w:bookmarkStart w:id="2547" w:name="_Toc146299322"/>
      <w:r w:rsidRPr="00943D4C">
        <w:t>5.</w:t>
      </w:r>
      <w:r>
        <w:t>4</w:t>
      </w:r>
      <w:r w:rsidRPr="00943D4C">
        <w:t>.</w:t>
      </w:r>
      <w:r>
        <w:t>4.</w:t>
      </w:r>
      <w:r w:rsidRPr="00943D4C">
        <w:t>3</w:t>
      </w:r>
      <w:r w:rsidRPr="00943D4C">
        <w:tab/>
        <w:t>Test purpose</w:t>
      </w:r>
      <w:bookmarkEnd w:id="2543"/>
      <w:bookmarkEnd w:id="2544"/>
      <w:bookmarkEnd w:id="2545"/>
      <w:bookmarkEnd w:id="2546"/>
      <w:bookmarkEnd w:id="2547"/>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8" w:name="_Toc44961193"/>
      <w:bookmarkStart w:id="2549" w:name="_Toc50982834"/>
      <w:bookmarkStart w:id="2550" w:name="_Toc50985005"/>
      <w:bookmarkStart w:id="2551" w:name="_Toc57112271"/>
      <w:bookmarkStart w:id="2552" w:name="_Toc146299323"/>
      <w:r w:rsidRPr="00943D4C">
        <w:t>5.</w:t>
      </w:r>
      <w:r>
        <w:t>4</w:t>
      </w:r>
      <w:r w:rsidRPr="00943D4C">
        <w:t>.</w:t>
      </w:r>
      <w:r>
        <w:t>4.</w:t>
      </w:r>
      <w:r w:rsidRPr="00943D4C">
        <w:t>4</w:t>
      </w:r>
      <w:r w:rsidRPr="00943D4C">
        <w:tab/>
        <w:t>Method of test</w:t>
      </w:r>
      <w:bookmarkEnd w:id="2548"/>
      <w:bookmarkEnd w:id="2549"/>
      <w:bookmarkEnd w:id="2550"/>
      <w:bookmarkEnd w:id="2551"/>
      <w:bookmarkEnd w:id="2552"/>
    </w:p>
    <w:p w14:paraId="2002473A" w14:textId="77777777" w:rsidR="008809E4" w:rsidRDefault="008809E4" w:rsidP="008809E4">
      <w:pPr>
        <w:pStyle w:val="Heading5"/>
      </w:pPr>
      <w:bookmarkStart w:id="2553" w:name="_Toc44961194"/>
      <w:bookmarkStart w:id="2554" w:name="_Toc50982835"/>
      <w:bookmarkStart w:id="2555" w:name="_Toc50985006"/>
      <w:bookmarkStart w:id="2556" w:name="_Toc57112272"/>
      <w:bookmarkStart w:id="2557" w:name="_Toc146299324"/>
      <w:r w:rsidRPr="00943D4C">
        <w:t>5.</w:t>
      </w:r>
      <w:r>
        <w:t>4</w:t>
      </w:r>
      <w:r w:rsidRPr="00943D4C">
        <w:t>.</w:t>
      </w:r>
      <w:r>
        <w:t>4.</w:t>
      </w:r>
      <w:r w:rsidRPr="00943D4C">
        <w:t>4.1</w:t>
      </w:r>
      <w:r w:rsidRPr="00943D4C">
        <w:tab/>
        <w:t>Initial conditions</w:t>
      </w:r>
      <w:bookmarkEnd w:id="2553"/>
      <w:bookmarkEnd w:id="2554"/>
      <w:bookmarkEnd w:id="2555"/>
      <w:bookmarkEnd w:id="2556"/>
      <w:bookmarkEnd w:id="2557"/>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8"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8"/>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9" w:name="_Toc44961195"/>
      <w:bookmarkStart w:id="2560" w:name="_Toc50982836"/>
      <w:bookmarkStart w:id="2561" w:name="_Toc50985007"/>
      <w:bookmarkStart w:id="2562" w:name="_Toc57112273"/>
      <w:bookmarkStart w:id="2563" w:name="_Toc146299325"/>
      <w:r w:rsidRPr="00943D4C">
        <w:t>5.</w:t>
      </w:r>
      <w:r>
        <w:t>4</w:t>
      </w:r>
      <w:r w:rsidRPr="00943D4C">
        <w:t>.</w:t>
      </w:r>
      <w:r>
        <w:t>4.</w:t>
      </w:r>
      <w:r w:rsidRPr="00943D4C">
        <w:t>4.</w:t>
      </w:r>
      <w:r>
        <w:t>2</w:t>
      </w:r>
      <w:r>
        <w:tab/>
      </w:r>
      <w:r w:rsidRPr="007C0856">
        <w:t>Procedure</w:t>
      </w:r>
      <w:bookmarkEnd w:id="2559"/>
      <w:bookmarkEnd w:id="2560"/>
      <w:bookmarkEnd w:id="2561"/>
      <w:bookmarkEnd w:id="2562"/>
      <w:bookmarkEnd w:id="2563"/>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4" w:name="_Toc44961196"/>
      <w:bookmarkStart w:id="2565" w:name="_Toc50982837"/>
      <w:bookmarkStart w:id="2566" w:name="_Toc50985008"/>
      <w:bookmarkStart w:id="2567" w:name="_Toc57112274"/>
      <w:bookmarkStart w:id="2568" w:name="_Toc146299326"/>
      <w:r w:rsidRPr="00943D4C">
        <w:t>5.</w:t>
      </w:r>
      <w:r>
        <w:t>4</w:t>
      </w:r>
      <w:r w:rsidRPr="00943D4C">
        <w:t>.</w:t>
      </w:r>
      <w:r>
        <w:t>4.</w:t>
      </w:r>
      <w:r w:rsidRPr="00943D4C">
        <w:t>4.</w:t>
      </w:r>
      <w:r>
        <w:t>3</w:t>
      </w:r>
      <w:r w:rsidRPr="00CA64A7">
        <w:tab/>
        <w:t>Acceptance criteria</w:t>
      </w:r>
      <w:bookmarkEnd w:id="2564"/>
      <w:bookmarkEnd w:id="2565"/>
      <w:bookmarkEnd w:id="2566"/>
      <w:bookmarkEnd w:id="2567"/>
      <w:bookmarkEnd w:id="2568"/>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9" w:name="_Toc44961197"/>
      <w:bookmarkStart w:id="2570" w:name="_Toc50982838"/>
      <w:bookmarkStart w:id="2571" w:name="_Toc50985009"/>
      <w:bookmarkStart w:id="2572" w:name="_Toc57112275"/>
      <w:bookmarkStart w:id="2573"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8"/>
      <w:bookmarkEnd w:id="2529"/>
      <w:bookmarkEnd w:id="2530"/>
      <w:bookmarkEnd w:id="2531"/>
      <w:bookmarkEnd w:id="2569"/>
      <w:bookmarkEnd w:id="2570"/>
      <w:bookmarkEnd w:id="2571"/>
      <w:bookmarkEnd w:id="2572"/>
      <w:bookmarkEnd w:id="2573"/>
    </w:p>
    <w:p w14:paraId="5F151F19" w14:textId="77777777" w:rsidR="00BD7469" w:rsidRPr="006A4E13" w:rsidRDefault="00BD7469" w:rsidP="00BD7469">
      <w:pPr>
        <w:pStyle w:val="Heading4"/>
      </w:pPr>
      <w:bookmarkStart w:id="2574" w:name="_Toc29397946"/>
      <w:bookmarkStart w:id="2575" w:name="_Toc29399068"/>
      <w:bookmarkStart w:id="2576" w:name="_Toc36649078"/>
      <w:bookmarkStart w:id="2577" w:name="_Toc36654913"/>
      <w:bookmarkStart w:id="2578" w:name="_Toc44961198"/>
      <w:bookmarkStart w:id="2579" w:name="_Toc50982839"/>
      <w:bookmarkStart w:id="2580" w:name="_Toc50985010"/>
      <w:bookmarkStart w:id="2581" w:name="_Toc57112276"/>
      <w:bookmarkStart w:id="2582" w:name="_Toc146299328"/>
      <w:r>
        <w:t>5.</w:t>
      </w:r>
      <w:r w:rsidRPr="006A4E13">
        <w:t>4.</w:t>
      </w:r>
      <w:r>
        <w:t>5.1</w:t>
      </w:r>
      <w:r w:rsidRPr="006A4E13">
        <w:tab/>
        <w:t>Definition and applicability</w:t>
      </w:r>
      <w:bookmarkEnd w:id="2574"/>
      <w:bookmarkEnd w:id="2575"/>
      <w:bookmarkEnd w:id="2576"/>
      <w:bookmarkEnd w:id="2577"/>
      <w:bookmarkEnd w:id="2578"/>
      <w:bookmarkEnd w:id="2579"/>
      <w:bookmarkEnd w:id="2580"/>
      <w:bookmarkEnd w:id="2581"/>
      <w:bookmarkEnd w:id="2582"/>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3" w:name="_Toc29397947"/>
      <w:bookmarkStart w:id="2584" w:name="_Toc29399069"/>
      <w:bookmarkStart w:id="2585" w:name="_Toc36649079"/>
      <w:bookmarkStart w:id="2586" w:name="_Toc36654914"/>
      <w:bookmarkStart w:id="2587" w:name="_Toc44961199"/>
      <w:bookmarkStart w:id="2588" w:name="_Toc50982840"/>
      <w:bookmarkStart w:id="2589" w:name="_Toc50985011"/>
      <w:bookmarkStart w:id="2590" w:name="_Toc57112277"/>
      <w:bookmarkStart w:id="2591" w:name="_Toc146299329"/>
      <w:r>
        <w:t>5.4.5.2</w:t>
      </w:r>
      <w:r>
        <w:tab/>
        <w:t>Conformance requirement</w:t>
      </w:r>
      <w:bookmarkEnd w:id="2583"/>
      <w:bookmarkEnd w:id="2584"/>
      <w:bookmarkEnd w:id="2585"/>
      <w:bookmarkEnd w:id="2586"/>
      <w:bookmarkEnd w:id="2587"/>
      <w:bookmarkEnd w:id="2588"/>
      <w:bookmarkEnd w:id="2589"/>
      <w:bookmarkEnd w:id="2590"/>
      <w:bookmarkEnd w:id="2591"/>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2" w:name="_Toc29397948"/>
      <w:bookmarkStart w:id="2593" w:name="_Toc29399070"/>
      <w:bookmarkStart w:id="2594" w:name="_Toc36649080"/>
      <w:bookmarkStart w:id="2595" w:name="_Toc36654915"/>
      <w:bookmarkStart w:id="2596" w:name="_Toc44961200"/>
      <w:bookmarkStart w:id="2597" w:name="_Toc50982841"/>
      <w:bookmarkStart w:id="2598" w:name="_Toc50985012"/>
      <w:bookmarkStart w:id="2599" w:name="_Toc57112278"/>
      <w:bookmarkStart w:id="2600" w:name="_Toc146299330"/>
      <w:r>
        <w:t>5.4.5.</w:t>
      </w:r>
      <w:r w:rsidRPr="00943D4C">
        <w:t>3</w:t>
      </w:r>
      <w:r w:rsidRPr="00943D4C">
        <w:tab/>
        <w:t>Test purpose</w:t>
      </w:r>
      <w:bookmarkEnd w:id="2592"/>
      <w:bookmarkEnd w:id="2593"/>
      <w:bookmarkEnd w:id="2594"/>
      <w:bookmarkEnd w:id="2595"/>
      <w:bookmarkEnd w:id="2596"/>
      <w:bookmarkEnd w:id="2597"/>
      <w:bookmarkEnd w:id="2598"/>
      <w:bookmarkEnd w:id="2599"/>
      <w:bookmarkEnd w:id="2600"/>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1" w:name="_Toc29397949"/>
      <w:bookmarkStart w:id="2602" w:name="_Toc29399071"/>
      <w:bookmarkStart w:id="2603" w:name="_Toc36649081"/>
      <w:bookmarkStart w:id="2604" w:name="_Toc36654916"/>
      <w:bookmarkStart w:id="2605" w:name="_Toc44961201"/>
      <w:bookmarkStart w:id="2606" w:name="_Toc50982842"/>
      <w:bookmarkStart w:id="2607" w:name="_Toc50985013"/>
      <w:bookmarkStart w:id="2608" w:name="_Toc57112279"/>
      <w:bookmarkStart w:id="2609" w:name="_Toc146299331"/>
      <w:r>
        <w:t>5.4.5.</w:t>
      </w:r>
      <w:r w:rsidRPr="00943D4C">
        <w:t>4</w:t>
      </w:r>
      <w:r w:rsidRPr="00943D4C">
        <w:tab/>
        <w:t>Method of test</w:t>
      </w:r>
      <w:bookmarkEnd w:id="2601"/>
      <w:bookmarkEnd w:id="2602"/>
      <w:bookmarkEnd w:id="2603"/>
      <w:bookmarkEnd w:id="2604"/>
      <w:bookmarkEnd w:id="2605"/>
      <w:bookmarkEnd w:id="2606"/>
      <w:bookmarkEnd w:id="2607"/>
      <w:bookmarkEnd w:id="2608"/>
      <w:bookmarkEnd w:id="2609"/>
    </w:p>
    <w:p w14:paraId="1A138BFF" w14:textId="77777777" w:rsidR="00BD7469" w:rsidRPr="00943D4C" w:rsidRDefault="00BD7469" w:rsidP="00BD7469">
      <w:pPr>
        <w:pStyle w:val="Heading5"/>
      </w:pPr>
      <w:bookmarkStart w:id="2610" w:name="_Toc29397950"/>
      <w:bookmarkStart w:id="2611" w:name="_Toc29399072"/>
      <w:bookmarkStart w:id="2612" w:name="_Toc36649082"/>
      <w:bookmarkStart w:id="2613" w:name="_Toc36654917"/>
      <w:bookmarkStart w:id="2614" w:name="_Toc44961202"/>
      <w:bookmarkStart w:id="2615" w:name="_Toc50982843"/>
      <w:bookmarkStart w:id="2616" w:name="_Toc50985014"/>
      <w:bookmarkStart w:id="2617" w:name="_Toc57112280"/>
      <w:bookmarkStart w:id="2618" w:name="_Toc146299332"/>
      <w:r>
        <w:t>5.4.5.</w:t>
      </w:r>
      <w:r w:rsidRPr="00943D4C">
        <w:t>4.1</w:t>
      </w:r>
      <w:r w:rsidRPr="00943D4C">
        <w:tab/>
        <w:t>Initial conditions</w:t>
      </w:r>
      <w:bookmarkEnd w:id="2610"/>
      <w:bookmarkEnd w:id="2611"/>
      <w:bookmarkEnd w:id="2612"/>
      <w:bookmarkEnd w:id="2613"/>
      <w:bookmarkEnd w:id="2614"/>
      <w:bookmarkEnd w:id="2615"/>
      <w:bookmarkEnd w:id="2616"/>
      <w:bookmarkEnd w:id="2617"/>
      <w:bookmarkEnd w:id="2618"/>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9" w:name="_Toc29397951"/>
      <w:bookmarkStart w:id="2620" w:name="_Toc29399073"/>
      <w:bookmarkStart w:id="2621" w:name="_Toc36649083"/>
      <w:bookmarkStart w:id="2622" w:name="_Toc36654918"/>
      <w:bookmarkStart w:id="2623" w:name="_Toc44961203"/>
      <w:bookmarkStart w:id="2624" w:name="_Toc50982844"/>
      <w:bookmarkStart w:id="2625" w:name="_Toc50985015"/>
      <w:bookmarkStart w:id="2626" w:name="_Toc57112281"/>
      <w:bookmarkStart w:id="2627" w:name="_Toc146299333"/>
      <w:r>
        <w:t>5.4.5.</w:t>
      </w:r>
      <w:r w:rsidRPr="00943D4C">
        <w:t>4.</w:t>
      </w:r>
      <w:r>
        <w:t>2</w:t>
      </w:r>
      <w:r>
        <w:tab/>
      </w:r>
      <w:r w:rsidRPr="007C0856">
        <w:t>Procedure</w:t>
      </w:r>
      <w:bookmarkEnd w:id="2619"/>
      <w:bookmarkEnd w:id="2620"/>
      <w:bookmarkEnd w:id="2621"/>
      <w:bookmarkEnd w:id="2622"/>
      <w:bookmarkEnd w:id="2623"/>
      <w:bookmarkEnd w:id="2624"/>
      <w:bookmarkEnd w:id="2625"/>
      <w:bookmarkEnd w:id="2626"/>
      <w:bookmarkEnd w:id="2627"/>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8" w:name="_Toc29397952"/>
      <w:bookmarkStart w:id="2629" w:name="_Toc29399074"/>
      <w:bookmarkStart w:id="2630" w:name="_Toc36649084"/>
      <w:bookmarkStart w:id="2631" w:name="_Toc36654919"/>
      <w:bookmarkStart w:id="2632" w:name="_Toc44961204"/>
      <w:bookmarkStart w:id="2633" w:name="_Toc50982845"/>
      <w:bookmarkStart w:id="2634" w:name="_Toc50985016"/>
      <w:bookmarkStart w:id="2635" w:name="_Toc57112282"/>
      <w:bookmarkStart w:id="2636" w:name="_Toc146299334"/>
      <w:r>
        <w:t>5.4.5.</w:t>
      </w:r>
      <w:r w:rsidRPr="00943D4C">
        <w:t>4.</w:t>
      </w:r>
      <w:r>
        <w:t>3</w:t>
      </w:r>
      <w:r w:rsidRPr="00CA64A7">
        <w:tab/>
        <w:t>Acceptance criteria</w:t>
      </w:r>
      <w:bookmarkEnd w:id="2628"/>
      <w:bookmarkEnd w:id="2629"/>
      <w:bookmarkEnd w:id="2630"/>
      <w:bookmarkEnd w:id="2631"/>
      <w:bookmarkEnd w:id="2632"/>
      <w:bookmarkEnd w:id="2633"/>
      <w:bookmarkEnd w:id="2634"/>
      <w:bookmarkEnd w:id="2635"/>
      <w:bookmarkEnd w:id="2636"/>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7" w:name="_Toc146299335"/>
      <w:bookmarkStart w:id="2638" w:name="_Toc36654920"/>
      <w:bookmarkStart w:id="2639" w:name="_Toc44961205"/>
      <w:bookmarkStart w:id="2640" w:name="_Toc50982846"/>
      <w:bookmarkStart w:id="2641" w:name="_Toc50985017"/>
      <w:bookmarkStart w:id="2642" w:name="_Toc57112283"/>
      <w:bookmarkStart w:id="2643" w:name="_Toc29397954"/>
      <w:bookmarkStart w:id="2644" w:name="_Toc29399076"/>
      <w:bookmarkStart w:id="2645" w:name="_Toc36649086"/>
      <w:r w:rsidRPr="009E43B1">
        <w:t>5.4.5</w:t>
      </w:r>
      <w:r>
        <w:t>A</w:t>
      </w:r>
      <w:r w:rsidRPr="009E43B1">
        <w:tab/>
        <w:t>Unified Access Control – Access Identity 2 – MCS indicated by USIM</w:t>
      </w:r>
      <w:bookmarkEnd w:id="2637"/>
    </w:p>
    <w:p w14:paraId="290F9D4A" w14:textId="77777777" w:rsidR="00616D31" w:rsidRPr="009E43B1" w:rsidRDefault="00616D31" w:rsidP="00616D31">
      <w:pPr>
        <w:pStyle w:val="Heading4"/>
      </w:pPr>
      <w:bookmarkStart w:id="2646" w:name="_Toc146299336"/>
      <w:r w:rsidRPr="009E43B1">
        <w:t>5.4.5</w:t>
      </w:r>
      <w:r>
        <w:t>A</w:t>
      </w:r>
      <w:r w:rsidRPr="009E43B1">
        <w:t>.1</w:t>
      </w:r>
      <w:r w:rsidRPr="009E43B1">
        <w:tab/>
        <w:t>Definition and applicability</w:t>
      </w:r>
      <w:bookmarkEnd w:id="2646"/>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7" w:name="_Toc146299337"/>
      <w:r w:rsidRPr="009E43B1">
        <w:t>5.4.5</w:t>
      </w:r>
      <w:r>
        <w:t>A</w:t>
      </w:r>
      <w:r w:rsidRPr="009E43B1">
        <w:t>.2</w:t>
      </w:r>
      <w:r w:rsidRPr="009E43B1">
        <w:tab/>
        <w:t>Conformance requirement</w:t>
      </w:r>
      <w:bookmarkEnd w:id="2647"/>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8" w:name="_Toc146299338"/>
      <w:r w:rsidRPr="009E43B1">
        <w:t>5.4.5</w:t>
      </w:r>
      <w:r>
        <w:t>A</w:t>
      </w:r>
      <w:r w:rsidRPr="009E43B1">
        <w:t>.3</w:t>
      </w:r>
      <w:r w:rsidRPr="009E43B1">
        <w:tab/>
        <w:t>Test purpose</w:t>
      </w:r>
      <w:bookmarkEnd w:id="2648"/>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9" w:name="_Toc146299339"/>
      <w:r w:rsidRPr="009E43B1">
        <w:lastRenderedPageBreak/>
        <w:t>5.4.5</w:t>
      </w:r>
      <w:r>
        <w:t>A</w:t>
      </w:r>
      <w:r w:rsidRPr="009E43B1">
        <w:t>.4</w:t>
      </w:r>
      <w:r w:rsidRPr="009E43B1">
        <w:tab/>
        <w:t>Method of test</w:t>
      </w:r>
      <w:bookmarkEnd w:id="2649"/>
    </w:p>
    <w:p w14:paraId="52505E8F" w14:textId="77777777" w:rsidR="00616D31" w:rsidRPr="009E43B1" w:rsidRDefault="00616D31" w:rsidP="00616D31">
      <w:pPr>
        <w:pStyle w:val="Heading5"/>
      </w:pPr>
      <w:bookmarkStart w:id="2650" w:name="_Toc146299340"/>
      <w:r w:rsidRPr="009E43B1">
        <w:t>5.4.5</w:t>
      </w:r>
      <w:r>
        <w:t>A</w:t>
      </w:r>
      <w:r w:rsidRPr="009E43B1">
        <w:t>.4.1</w:t>
      </w:r>
      <w:r w:rsidRPr="009E43B1">
        <w:tab/>
        <w:t>Initial conditions</w:t>
      </w:r>
      <w:bookmarkEnd w:id="2650"/>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1" w:name="_Toc146299341"/>
      <w:r w:rsidRPr="009E43B1">
        <w:t>5.4.5</w:t>
      </w:r>
      <w:r>
        <w:t>A</w:t>
      </w:r>
      <w:r w:rsidRPr="009E43B1">
        <w:t>.4.2</w:t>
      </w:r>
      <w:r w:rsidRPr="009E43B1">
        <w:tab/>
        <w:t>Procedure</w:t>
      </w:r>
      <w:bookmarkEnd w:id="2651"/>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2" w:name="_Toc146299342"/>
      <w:r w:rsidRPr="009E43B1">
        <w:t>5.4.5</w:t>
      </w:r>
      <w:r>
        <w:t>A</w:t>
      </w:r>
      <w:r w:rsidRPr="009E43B1">
        <w:t>.4.3</w:t>
      </w:r>
      <w:r w:rsidRPr="009E43B1">
        <w:tab/>
        <w:t>Acceptance criteria</w:t>
      </w:r>
      <w:bookmarkEnd w:id="2652"/>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shd w:val="clear" w:color="auto" w:fill="auto"/>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shd w:val="clear" w:color="auto" w:fill="auto"/>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shd w:val="clear" w:color="auto" w:fill="auto"/>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shd w:val="clear" w:color="auto" w:fill="auto"/>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shd w:val="clear" w:color="auto" w:fill="auto"/>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shd w:val="clear" w:color="auto" w:fill="auto"/>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shd w:val="clear" w:color="auto" w:fill="auto"/>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shd w:val="clear" w:color="auto" w:fill="auto"/>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shd w:val="clear" w:color="auto" w:fill="auto"/>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shd w:val="clear" w:color="auto" w:fill="auto"/>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shd w:val="clear" w:color="auto" w:fill="auto"/>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shd w:val="clear" w:color="auto" w:fill="auto"/>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shd w:val="clear" w:color="auto" w:fill="auto"/>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shd w:val="clear" w:color="auto" w:fill="auto"/>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shd w:val="clear" w:color="auto" w:fill="auto"/>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shd w:val="clear" w:color="auto" w:fill="auto"/>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shd w:val="clear" w:color="auto" w:fill="auto"/>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shd w:val="clear" w:color="auto" w:fill="auto"/>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shd w:val="clear" w:color="auto" w:fill="auto"/>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shd w:val="clear" w:color="auto" w:fill="auto"/>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shd w:val="clear" w:color="auto" w:fill="auto"/>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shd w:val="clear" w:color="auto" w:fill="auto"/>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3"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8"/>
      <w:bookmarkEnd w:id="2639"/>
      <w:bookmarkEnd w:id="2640"/>
      <w:bookmarkEnd w:id="2641"/>
      <w:bookmarkEnd w:id="2642"/>
      <w:bookmarkEnd w:id="2653"/>
    </w:p>
    <w:p w14:paraId="35A44FC1" w14:textId="77777777" w:rsidR="00C16EDE" w:rsidRDefault="00C16EDE" w:rsidP="00C16EDE">
      <w:pPr>
        <w:pStyle w:val="Heading4"/>
      </w:pPr>
      <w:bookmarkStart w:id="2654" w:name="_Toc36654921"/>
      <w:bookmarkStart w:id="2655" w:name="_Toc44961206"/>
      <w:bookmarkStart w:id="2656" w:name="_Toc50982847"/>
      <w:bookmarkStart w:id="2657" w:name="_Toc50985018"/>
      <w:bookmarkStart w:id="2658" w:name="_Toc57112284"/>
      <w:bookmarkStart w:id="2659" w:name="_Toc146299344"/>
      <w:r>
        <w:t>5.</w:t>
      </w:r>
      <w:r w:rsidRPr="006A4E13">
        <w:t>4.</w:t>
      </w:r>
      <w:r>
        <w:t>6.1</w:t>
      </w:r>
      <w:r w:rsidRPr="006A4E13">
        <w:tab/>
        <w:t>Definition and applicability</w:t>
      </w:r>
      <w:bookmarkEnd w:id="2654"/>
      <w:bookmarkEnd w:id="2655"/>
      <w:bookmarkEnd w:id="2656"/>
      <w:bookmarkEnd w:id="2657"/>
      <w:bookmarkEnd w:id="2658"/>
      <w:bookmarkEnd w:id="2659"/>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60" w:name="_Toc36654922"/>
      <w:bookmarkStart w:id="2661" w:name="_Toc44961207"/>
      <w:bookmarkStart w:id="2662" w:name="_Toc50982848"/>
      <w:bookmarkStart w:id="2663" w:name="_Toc50985019"/>
      <w:bookmarkStart w:id="2664" w:name="_Toc57112285"/>
      <w:bookmarkStart w:id="2665" w:name="_Toc146299345"/>
      <w:r>
        <w:t>5.4.6.2</w:t>
      </w:r>
      <w:r>
        <w:tab/>
        <w:t>Conformance requirement</w:t>
      </w:r>
      <w:bookmarkEnd w:id="2660"/>
      <w:bookmarkEnd w:id="2661"/>
      <w:bookmarkEnd w:id="2662"/>
      <w:bookmarkEnd w:id="2663"/>
      <w:bookmarkEnd w:id="2664"/>
      <w:bookmarkEnd w:id="2665"/>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6" w:name="_Toc36654923"/>
      <w:bookmarkStart w:id="2667" w:name="_Toc44961208"/>
      <w:bookmarkStart w:id="2668" w:name="_Toc50982849"/>
      <w:bookmarkStart w:id="2669" w:name="_Toc50985020"/>
      <w:bookmarkStart w:id="2670" w:name="_Toc57112286"/>
      <w:bookmarkStart w:id="2671" w:name="_Toc146299346"/>
      <w:r w:rsidRPr="00943D4C">
        <w:t>5.</w:t>
      </w:r>
      <w:r>
        <w:t>4</w:t>
      </w:r>
      <w:r w:rsidRPr="00943D4C">
        <w:t>.</w:t>
      </w:r>
      <w:r>
        <w:t>6.</w:t>
      </w:r>
      <w:r w:rsidRPr="00943D4C">
        <w:t>3</w:t>
      </w:r>
      <w:r w:rsidRPr="00943D4C">
        <w:tab/>
        <w:t>Test purpose</w:t>
      </w:r>
      <w:bookmarkEnd w:id="2666"/>
      <w:bookmarkEnd w:id="2667"/>
      <w:bookmarkEnd w:id="2668"/>
      <w:bookmarkEnd w:id="2669"/>
      <w:bookmarkEnd w:id="2670"/>
      <w:bookmarkEnd w:id="2671"/>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2" w:name="_Toc36654924"/>
      <w:bookmarkStart w:id="2673" w:name="_Toc44961209"/>
      <w:bookmarkStart w:id="2674" w:name="_Toc50982850"/>
      <w:bookmarkStart w:id="2675" w:name="_Toc50985021"/>
      <w:bookmarkStart w:id="2676" w:name="_Toc57112287"/>
      <w:bookmarkStart w:id="2677" w:name="_Toc146299347"/>
      <w:r w:rsidRPr="00943D4C">
        <w:t>5.</w:t>
      </w:r>
      <w:r>
        <w:t>4</w:t>
      </w:r>
      <w:r w:rsidRPr="00943D4C">
        <w:t>.</w:t>
      </w:r>
      <w:r>
        <w:t>6.</w:t>
      </w:r>
      <w:r w:rsidRPr="00943D4C">
        <w:t>4</w:t>
      </w:r>
      <w:r w:rsidRPr="00943D4C">
        <w:tab/>
        <w:t>Method of test</w:t>
      </w:r>
      <w:bookmarkEnd w:id="2672"/>
      <w:bookmarkEnd w:id="2673"/>
      <w:bookmarkEnd w:id="2674"/>
      <w:bookmarkEnd w:id="2675"/>
      <w:bookmarkEnd w:id="2676"/>
      <w:bookmarkEnd w:id="2677"/>
    </w:p>
    <w:p w14:paraId="167A832C" w14:textId="77777777" w:rsidR="00C16EDE" w:rsidRDefault="00C16EDE" w:rsidP="00C16EDE">
      <w:pPr>
        <w:pStyle w:val="Heading5"/>
      </w:pPr>
      <w:bookmarkStart w:id="2678" w:name="_Toc36654925"/>
      <w:bookmarkStart w:id="2679" w:name="_Toc44961210"/>
      <w:bookmarkStart w:id="2680" w:name="_Toc50982851"/>
      <w:bookmarkStart w:id="2681" w:name="_Toc50985022"/>
      <w:bookmarkStart w:id="2682" w:name="_Toc57112288"/>
      <w:bookmarkStart w:id="2683" w:name="_Toc146299348"/>
      <w:r w:rsidRPr="00943D4C">
        <w:t>5.</w:t>
      </w:r>
      <w:r>
        <w:t>4</w:t>
      </w:r>
      <w:r w:rsidRPr="00943D4C">
        <w:t>.</w:t>
      </w:r>
      <w:r>
        <w:t>6.</w:t>
      </w:r>
      <w:r w:rsidRPr="00943D4C">
        <w:t>4.1</w:t>
      </w:r>
      <w:r w:rsidRPr="00943D4C">
        <w:tab/>
        <w:t>Initial conditions</w:t>
      </w:r>
      <w:bookmarkEnd w:id="2678"/>
      <w:bookmarkEnd w:id="2679"/>
      <w:bookmarkEnd w:id="2680"/>
      <w:bookmarkEnd w:id="2681"/>
      <w:bookmarkEnd w:id="2682"/>
      <w:bookmarkEnd w:id="2683"/>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4" w:name="_Toc36654926"/>
      <w:bookmarkStart w:id="2685" w:name="_Toc44961211"/>
      <w:bookmarkStart w:id="2686" w:name="_Toc50982852"/>
      <w:bookmarkStart w:id="2687" w:name="_Toc50985023"/>
      <w:bookmarkStart w:id="2688" w:name="_Toc57112289"/>
      <w:bookmarkStart w:id="2689" w:name="_Toc146299349"/>
      <w:r w:rsidRPr="00943D4C">
        <w:t>5.</w:t>
      </w:r>
      <w:r>
        <w:t>4</w:t>
      </w:r>
      <w:r w:rsidRPr="00943D4C">
        <w:t>.</w:t>
      </w:r>
      <w:r>
        <w:t>6.</w:t>
      </w:r>
      <w:r w:rsidRPr="00943D4C">
        <w:t>4.</w:t>
      </w:r>
      <w:r>
        <w:t>2</w:t>
      </w:r>
      <w:r>
        <w:tab/>
      </w:r>
      <w:r w:rsidRPr="007C0856">
        <w:t>Procedure</w:t>
      </w:r>
      <w:bookmarkEnd w:id="2684"/>
      <w:bookmarkEnd w:id="2685"/>
      <w:bookmarkEnd w:id="2686"/>
      <w:bookmarkEnd w:id="2687"/>
      <w:bookmarkEnd w:id="2688"/>
      <w:bookmarkEnd w:id="2689"/>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90" w:name="_Toc36654927"/>
      <w:bookmarkStart w:id="2691" w:name="_Toc44961212"/>
      <w:bookmarkStart w:id="2692" w:name="_Toc50982853"/>
      <w:bookmarkStart w:id="2693" w:name="_Toc50985024"/>
      <w:bookmarkStart w:id="2694" w:name="_Toc57112290"/>
      <w:bookmarkStart w:id="2695" w:name="_Toc146299350"/>
      <w:r w:rsidRPr="00943D4C">
        <w:t>5.</w:t>
      </w:r>
      <w:r>
        <w:t>4</w:t>
      </w:r>
      <w:r w:rsidRPr="00943D4C">
        <w:t>.</w:t>
      </w:r>
      <w:r>
        <w:t>6.</w:t>
      </w:r>
      <w:r w:rsidRPr="00943D4C">
        <w:t>4.</w:t>
      </w:r>
      <w:r>
        <w:t>3</w:t>
      </w:r>
      <w:r w:rsidRPr="00CA64A7">
        <w:tab/>
        <w:t>Acceptance criteria</w:t>
      </w:r>
      <w:bookmarkEnd w:id="2690"/>
      <w:bookmarkEnd w:id="2691"/>
      <w:bookmarkEnd w:id="2692"/>
      <w:bookmarkEnd w:id="2693"/>
      <w:bookmarkEnd w:id="2694"/>
      <w:bookmarkEnd w:id="2695"/>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C16EDE"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8B062"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37AF0"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0332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69990"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921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3928"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B661D"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0AF4"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5F0C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217B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9253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4CCC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FB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BCA3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5DFF7"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D8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E011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FA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3E7F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601E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F456F"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78CCA"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0F693"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0536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63F2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12E5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C3093"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573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8D3C"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A1AF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r w:rsidR="00C16EDE"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608C4"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B22C4"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91B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F20FF"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90F2B"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7A309"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75D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4DD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F45E8"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9A74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C16EDE"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880C6"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0D9C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D427"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AB7BC"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C16EDE"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E71EE"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99CE"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A4A01"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5DDD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FE1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8E0B"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NA</w:t>
            </w:r>
          </w:p>
        </w:tc>
      </w:tr>
      <w:tr w:rsidR="00C16EDE"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1BC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96692"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0D65E"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C9A21"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C547F"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243CF"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3477"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99205"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3AD05"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858A"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C16EDE"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5D73B"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EAC0D"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B62B6"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C0D9" w14:textId="77777777" w:rsidR="00C16EDE" w:rsidRPr="001B4F9A" w:rsidRDefault="00C16EDE" w:rsidP="009B0F1D">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C16EDE" w:rsidRPr="001B4F9A" w:rsidRDefault="00C16EDE" w:rsidP="009B0F1D">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7D54" w14:textId="77777777" w:rsidR="00C16EDE" w:rsidRPr="001B4F9A" w:rsidRDefault="00C16EDE" w:rsidP="009B0F1D">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D7C7" w14:textId="77777777" w:rsidR="00C16EDE"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DEC7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B4B2"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4DE10"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FE01" w14:textId="77777777" w:rsidR="00C16EDE" w:rsidRPr="001B4F9A" w:rsidRDefault="00C16EDE" w:rsidP="009B0F1D">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6" w:name="_Toc44961213"/>
      <w:bookmarkStart w:id="2697" w:name="_Toc50982854"/>
      <w:bookmarkStart w:id="2698" w:name="_Toc50985025"/>
      <w:bookmarkStart w:id="2699" w:name="_Toc57112291"/>
      <w:bookmarkStart w:id="2700" w:name="_Toc146299351"/>
      <w:bookmarkStart w:id="2701" w:name="_Toc29397955"/>
      <w:bookmarkStart w:id="2702" w:name="_Toc29399077"/>
      <w:bookmarkStart w:id="2703" w:name="_Toc36649087"/>
      <w:bookmarkStart w:id="2704" w:name="_Toc36654929"/>
      <w:bookmarkEnd w:id="2643"/>
      <w:bookmarkEnd w:id="2644"/>
      <w:bookmarkEnd w:id="2645"/>
      <w:r>
        <w:t>5.4.7</w:t>
      </w:r>
      <w:r>
        <w:tab/>
        <w:t>Unified Access Control – Access Identity 2 – no MCS indication by USIM and SUPI is changed</w:t>
      </w:r>
      <w:bookmarkEnd w:id="2696"/>
      <w:bookmarkEnd w:id="2697"/>
      <w:bookmarkEnd w:id="2698"/>
      <w:bookmarkEnd w:id="2699"/>
      <w:bookmarkEnd w:id="2700"/>
    </w:p>
    <w:p w14:paraId="1ACC4068" w14:textId="77777777" w:rsidR="005C36DF" w:rsidRDefault="005C36DF" w:rsidP="005C36DF">
      <w:pPr>
        <w:pStyle w:val="Heading4"/>
      </w:pPr>
      <w:bookmarkStart w:id="2705" w:name="_Toc44961214"/>
      <w:bookmarkStart w:id="2706" w:name="_Toc50982855"/>
      <w:bookmarkStart w:id="2707" w:name="_Toc50985026"/>
      <w:bookmarkStart w:id="2708" w:name="_Toc57112292"/>
      <w:bookmarkStart w:id="2709" w:name="_Toc146299352"/>
      <w:r>
        <w:t>5.4.7.1</w:t>
      </w:r>
      <w:r>
        <w:tab/>
        <w:t>Definition and applicability</w:t>
      </w:r>
      <w:bookmarkEnd w:id="2705"/>
      <w:bookmarkEnd w:id="2706"/>
      <w:bookmarkEnd w:id="2707"/>
      <w:bookmarkEnd w:id="2708"/>
      <w:bookmarkEnd w:id="2709"/>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10" w:name="_Toc44961215"/>
      <w:bookmarkStart w:id="2711" w:name="_Toc50982856"/>
      <w:bookmarkStart w:id="2712" w:name="_Toc50985027"/>
      <w:bookmarkStart w:id="2713" w:name="_Toc57112293"/>
      <w:bookmarkStart w:id="2714" w:name="_Toc146299353"/>
      <w:r>
        <w:t>5.4.7.2</w:t>
      </w:r>
      <w:r>
        <w:tab/>
        <w:t>Conformance requirement</w:t>
      </w:r>
      <w:bookmarkEnd w:id="2710"/>
      <w:bookmarkEnd w:id="2711"/>
      <w:bookmarkEnd w:id="2712"/>
      <w:bookmarkEnd w:id="2713"/>
      <w:bookmarkEnd w:id="2714"/>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5" w:name="_Toc44961216"/>
      <w:bookmarkStart w:id="2716" w:name="_Toc50982857"/>
      <w:bookmarkStart w:id="2717" w:name="_Toc50985028"/>
      <w:bookmarkStart w:id="2718" w:name="_Toc57112294"/>
      <w:bookmarkStart w:id="2719" w:name="_Toc146299354"/>
      <w:r>
        <w:lastRenderedPageBreak/>
        <w:t>5.4.7.3</w:t>
      </w:r>
      <w:r>
        <w:tab/>
        <w:t>Test purpose</w:t>
      </w:r>
      <w:bookmarkEnd w:id="2715"/>
      <w:bookmarkEnd w:id="2716"/>
      <w:bookmarkEnd w:id="2717"/>
      <w:bookmarkEnd w:id="2718"/>
      <w:bookmarkEnd w:id="2719"/>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20" w:name="_Toc44961217"/>
      <w:bookmarkStart w:id="2721" w:name="_Toc50982858"/>
      <w:bookmarkStart w:id="2722" w:name="_Toc50985029"/>
      <w:bookmarkStart w:id="2723" w:name="_Toc57112295"/>
      <w:bookmarkStart w:id="2724" w:name="_Toc146299355"/>
      <w:r>
        <w:t>5.4.7.4</w:t>
      </w:r>
      <w:r>
        <w:tab/>
        <w:t>Method of test</w:t>
      </w:r>
      <w:bookmarkEnd w:id="2720"/>
      <w:bookmarkEnd w:id="2721"/>
      <w:bookmarkEnd w:id="2722"/>
      <w:bookmarkEnd w:id="2723"/>
      <w:bookmarkEnd w:id="2724"/>
    </w:p>
    <w:p w14:paraId="6BCD70FE" w14:textId="77777777" w:rsidR="005C36DF" w:rsidRDefault="005C36DF" w:rsidP="005C36DF">
      <w:pPr>
        <w:pStyle w:val="Heading5"/>
      </w:pPr>
      <w:bookmarkStart w:id="2725" w:name="_Toc44961218"/>
      <w:bookmarkStart w:id="2726" w:name="_Toc50982859"/>
      <w:bookmarkStart w:id="2727" w:name="_Toc50985030"/>
      <w:bookmarkStart w:id="2728" w:name="_Toc57112296"/>
      <w:bookmarkStart w:id="2729" w:name="_Toc146299356"/>
      <w:r>
        <w:t>5.4.7.4.1</w:t>
      </w:r>
      <w:r>
        <w:tab/>
        <w:t>Initial conditions</w:t>
      </w:r>
      <w:bookmarkEnd w:id="2725"/>
      <w:bookmarkEnd w:id="2726"/>
      <w:bookmarkEnd w:id="2727"/>
      <w:bookmarkEnd w:id="2728"/>
      <w:bookmarkEnd w:id="2729"/>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30"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30"/>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1" w:name="_Toc44961219"/>
      <w:bookmarkStart w:id="2732" w:name="_Toc50982860"/>
      <w:bookmarkStart w:id="2733" w:name="_Toc50985031"/>
      <w:bookmarkStart w:id="2734" w:name="_Toc57112297"/>
      <w:bookmarkStart w:id="2735" w:name="_Toc146299357"/>
      <w:r>
        <w:t>5.4.7.4.2</w:t>
      </w:r>
      <w:r>
        <w:tab/>
        <w:t>Procedure</w:t>
      </w:r>
      <w:bookmarkEnd w:id="2731"/>
      <w:bookmarkEnd w:id="2732"/>
      <w:bookmarkEnd w:id="2733"/>
      <w:bookmarkEnd w:id="2734"/>
      <w:bookmarkEnd w:id="2735"/>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6" w:name="_Hlk40797435"/>
      <w:r>
        <w:t>e)</w:t>
      </w:r>
      <w:r>
        <w:tab/>
        <w:t>The UE is switched on again (2</w:t>
      </w:r>
      <w:r>
        <w:rPr>
          <w:vertAlign w:val="superscript"/>
        </w:rPr>
        <w:t>nd</w:t>
      </w:r>
      <w:r>
        <w:t xml:space="preserve"> time) </w:t>
      </w:r>
      <w:bookmarkStart w:id="2737" w:name="_Hlk40478690"/>
      <w:r>
        <w:t xml:space="preserve">with a different USIM (e.g.: IMSI set to 24681685533963) </w:t>
      </w:r>
      <w:bookmarkEnd w:id="2737"/>
      <w:r>
        <w:t xml:space="preserve">and </w:t>
      </w:r>
      <w:r>
        <w:rPr>
          <w:lang w:val="en-US"/>
        </w:rPr>
        <w:t>sends a REGISTRATION REQUEST to the Cell in step d).</w:t>
      </w:r>
    </w:p>
    <w:bookmarkEnd w:id="2736"/>
    <w:p w14:paraId="20747D42" w14:textId="2668EDC2" w:rsidR="005C36DF" w:rsidRDefault="005C36DF" w:rsidP="005C36DF">
      <w:pPr>
        <w:pStyle w:val="B1"/>
      </w:pPr>
      <w:r>
        <w:t>f)</w:t>
      </w:r>
      <w:r>
        <w:tab/>
      </w:r>
      <w:bookmarkStart w:id="2738" w:name="_Hlk40478774"/>
      <w:r>
        <w:rPr>
          <w:lang w:val="en-US"/>
        </w:rPr>
        <w:t xml:space="preserve">Cell A or B (as specified in the table) </w:t>
      </w:r>
      <w:bookmarkEnd w:id="2738"/>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9" w:name="_Toc44961220"/>
      <w:bookmarkStart w:id="2740" w:name="_Toc50982861"/>
      <w:bookmarkStart w:id="2741" w:name="_Toc50985032"/>
      <w:bookmarkStart w:id="2742" w:name="_Toc57112298"/>
      <w:bookmarkStart w:id="2743" w:name="_Toc146299358"/>
      <w:r>
        <w:lastRenderedPageBreak/>
        <w:t>5.4.7.4.3</w:t>
      </w:r>
      <w:r>
        <w:tab/>
        <w:t>Acceptance criteria</w:t>
      </w:r>
      <w:bookmarkEnd w:id="2739"/>
      <w:bookmarkEnd w:id="2740"/>
      <w:bookmarkEnd w:id="2741"/>
      <w:bookmarkEnd w:id="2742"/>
      <w:bookmarkEnd w:id="2743"/>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4"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4"/>
    </w:tbl>
    <w:p w14:paraId="3E5C9F3B" w14:textId="77777777" w:rsidR="005C36DF" w:rsidRDefault="005C36DF" w:rsidP="005C36DF">
      <w:pPr>
        <w:rPr>
          <w:noProof/>
        </w:rPr>
      </w:pPr>
    </w:p>
    <w:p w14:paraId="684E6809" w14:textId="77777777" w:rsidR="00BD7469" w:rsidRDefault="00BD7469" w:rsidP="00BD7469">
      <w:pPr>
        <w:pStyle w:val="Heading3"/>
      </w:pPr>
      <w:bookmarkStart w:id="2745" w:name="_Toc44961221"/>
      <w:bookmarkStart w:id="2746" w:name="_Toc50982862"/>
      <w:bookmarkStart w:id="2747" w:name="_Toc50985033"/>
      <w:bookmarkStart w:id="2748" w:name="_Toc57112299"/>
      <w:bookmarkStart w:id="2749" w:name="_Toc146299359"/>
      <w:r>
        <w:t>5.4.8</w:t>
      </w:r>
      <w:r>
        <w:tab/>
        <w:t>Unified Access Control – Access Identities 11 and 15 indicated by USIM</w:t>
      </w:r>
      <w:bookmarkEnd w:id="2701"/>
      <w:bookmarkEnd w:id="2702"/>
      <w:bookmarkEnd w:id="2703"/>
      <w:bookmarkEnd w:id="2704"/>
      <w:bookmarkEnd w:id="2745"/>
      <w:bookmarkEnd w:id="2746"/>
      <w:bookmarkEnd w:id="2747"/>
      <w:bookmarkEnd w:id="2748"/>
      <w:bookmarkEnd w:id="2749"/>
    </w:p>
    <w:p w14:paraId="22FA0527" w14:textId="77777777" w:rsidR="00BD7469" w:rsidRDefault="00BD7469" w:rsidP="00BD7469">
      <w:pPr>
        <w:pStyle w:val="Heading4"/>
      </w:pPr>
      <w:bookmarkStart w:id="2750" w:name="_Toc29397956"/>
      <w:bookmarkStart w:id="2751" w:name="_Toc29399078"/>
      <w:bookmarkStart w:id="2752" w:name="_Toc36649088"/>
      <w:bookmarkStart w:id="2753" w:name="_Toc36654930"/>
      <w:bookmarkStart w:id="2754" w:name="_Toc44961222"/>
      <w:bookmarkStart w:id="2755" w:name="_Toc50982863"/>
      <w:bookmarkStart w:id="2756" w:name="_Toc50985034"/>
      <w:bookmarkStart w:id="2757" w:name="_Toc57112300"/>
      <w:bookmarkStart w:id="2758" w:name="_Toc146299360"/>
      <w:r>
        <w:t>5.4.8.1</w:t>
      </w:r>
      <w:r>
        <w:tab/>
        <w:t>Definition and applicability</w:t>
      </w:r>
      <w:bookmarkEnd w:id="2750"/>
      <w:bookmarkEnd w:id="2751"/>
      <w:bookmarkEnd w:id="2752"/>
      <w:bookmarkEnd w:id="2753"/>
      <w:bookmarkEnd w:id="2754"/>
      <w:bookmarkEnd w:id="2755"/>
      <w:bookmarkEnd w:id="2756"/>
      <w:bookmarkEnd w:id="2757"/>
      <w:bookmarkEnd w:id="2758"/>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9" w:name="_Toc29397957"/>
      <w:bookmarkStart w:id="2760" w:name="_Toc29399079"/>
      <w:bookmarkStart w:id="2761" w:name="_Toc36649089"/>
      <w:bookmarkStart w:id="2762" w:name="_Toc36654931"/>
      <w:bookmarkStart w:id="2763" w:name="_Toc44961223"/>
      <w:bookmarkStart w:id="2764" w:name="_Toc50982864"/>
      <w:bookmarkStart w:id="2765" w:name="_Toc50985035"/>
      <w:bookmarkStart w:id="2766" w:name="_Toc57112301"/>
      <w:bookmarkStart w:id="2767" w:name="_Toc146299361"/>
      <w:r>
        <w:lastRenderedPageBreak/>
        <w:t>5.4.8.2</w:t>
      </w:r>
      <w:r>
        <w:tab/>
        <w:t>Conformance requirement</w:t>
      </w:r>
      <w:bookmarkEnd w:id="2759"/>
      <w:bookmarkEnd w:id="2760"/>
      <w:bookmarkEnd w:id="2761"/>
      <w:bookmarkEnd w:id="2762"/>
      <w:bookmarkEnd w:id="2763"/>
      <w:bookmarkEnd w:id="2764"/>
      <w:bookmarkEnd w:id="2765"/>
      <w:bookmarkEnd w:id="2766"/>
      <w:bookmarkEnd w:id="2767"/>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8" w:name="_Toc29397958"/>
      <w:bookmarkStart w:id="2769" w:name="_Toc29399080"/>
      <w:bookmarkStart w:id="2770" w:name="_Toc36649090"/>
      <w:bookmarkStart w:id="2771" w:name="_Toc36654932"/>
      <w:bookmarkStart w:id="2772" w:name="_Toc44961224"/>
      <w:bookmarkStart w:id="2773" w:name="_Toc50982865"/>
      <w:bookmarkStart w:id="2774" w:name="_Toc50985036"/>
      <w:bookmarkStart w:id="2775" w:name="_Toc57112302"/>
      <w:bookmarkStart w:id="2776" w:name="_Toc146299362"/>
      <w:r>
        <w:t>5.4.8.3</w:t>
      </w:r>
      <w:r>
        <w:tab/>
        <w:t>Test purpose</w:t>
      </w:r>
      <w:bookmarkEnd w:id="2768"/>
      <w:bookmarkEnd w:id="2769"/>
      <w:bookmarkEnd w:id="2770"/>
      <w:bookmarkEnd w:id="2771"/>
      <w:bookmarkEnd w:id="2772"/>
      <w:bookmarkEnd w:id="2773"/>
      <w:bookmarkEnd w:id="2774"/>
      <w:bookmarkEnd w:id="2775"/>
      <w:bookmarkEnd w:id="2776"/>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7" w:name="_Toc29397959"/>
      <w:bookmarkStart w:id="2778" w:name="_Toc29399081"/>
      <w:bookmarkStart w:id="2779" w:name="_Toc36649091"/>
      <w:bookmarkStart w:id="2780" w:name="_Toc36654933"/>
      <w:bookmarkStart w:id="2781" w:name="_Toc44961225"/>
      <w:bookmarkStart w:id="2782" w:name="_Toc50982866"/>
      <w:bookmarkStart w:id="2783" w:name="_Toc50985037"/>
      <w:bookmarkStart w:id="2784" w:name="_Toc57112303"/>
      <w:bookmarkStart w:id="2785" w:name="_Toc146299363"/>
      <w:r>
        <w:t>5.4.8.4</w:t>
      </w:r>
      <w:r>
        <w:tab/>
        <w:t>Method of test</w:t>
      </w:r>
      <w:bookmarkEnd w:id="2777"/>
      <w:bookmarkEnd w:id="2778"/>
      <w:bookmarkEnd w:id="2779"/>
      <w:bookmarkEnd w:id="2780"/>
      <w:bookmarkEnd w:id="2781"/>
      <w:bookmarkEnd w:id="2782"/>
      <w:bookmarkEnd w:id="2783"/>
      <w:bookmarkEnd w:id="2784"/>
      <w:bookmarkEnd w:id="2785"/>
    </w:p>
    <w:p w14:paraId="25517A43" w14:textId="77777777" w:rsidR="00BD7469" w:rsidRDefault="00BD7469" w:rsidP="00BD7469">
      <w:pPr>
        <w:pStyle w:val="Heading5"/>
      </w:pPr>
      <w:bookmarkStart w:id="2786" w:name="_Toc29397960"/>
      <w:bookmarkStart w:id="2787" w:name="_Toc29399082"/>
      <w:bookmarkStart w:id="2788" w:name="_Toc36649092"/>
      <w:bookmarkStart w:id="2789" w:name="_Toc36654934"/>
      <w:bookmarkStart w:id="2790" w:name="_Toc44961226"/>
      <w:bookmarkStart w:id="2791" w:name="_Toc50982867"/>
      <w:bookmarkStart w:id="2792" w:name="_Toc50985038"/>
      <w:bookmarkStart w:id="2793" w:name="_Toc57112304"/>
      <w:bookmarkStart w:id="2794" w:name="_Toc146299364"/>
      <w:r>
        <w:t>5.4.8.4.1</w:t>
      </w:r>
      <w:r>
        <w:tab/>
        <w:t>Initial conditions</w:t>
      </w:r>
      <w:bookmarkEnd w:id="2786"/>
      <w:bookmarkEnd w:id="2787"/>
      <w:bookmarkEnd w:id="2788"/>
      <w:bookmarkEnd w:id="2789"/>
      <w:bookmarkEnd w:id="2790"/>
      <w:bookmarkEnd w:id="2791"/>
      <w:bookmarkEnd w:id="2792"/>
      <w:bookmarkEnd w:id="2793"/>
      <w:bookmarkEnd w:id="2794"/>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5" w:name="_Toc29397961"/>
      <w:bookmarkStart w:id="2796" w:name="_Toc29399083"/>
      <w:bookmarkStart w:id="2797" w:name="_Toc36649093"/>
      <w:bookmarkStart w:id="2798" w:name="_Toc36654935"/>
      <w:bookmarkStart w:id="2799" w:name="_Toc44961227"/>
      <w:bookmarkStart w:id="2800" w:name="_Toc50982868"/>
      <w:bookmarkStart w:id="2801" w:name="_Toc50985039"/>
      <w:bookmarkStart w:id="2802" w:name="_Toc57112305"/>
      <w:bookmarkStart w:id="2803" w:name="_Toc146299365"/>
      <w:r>
        <w:t>5.4.8.4.2</w:t>
      </w:r>
      <w:r>
        <w:tab/>
        <w:t>Procedure</w:t>
      </w:r>
      <w:bookmarkEnd w:id="2795"/>
      <w:bookmarkEnd w:id="2796"/>
      <w:bookmarkEnd w:id="2797"/>
      <w:bookmarkEnd w:id="2798"/>
      <w:bookmarkEnd w:id="2799"/>
      <w:bookmarkEnd w:id="2800"/>
      <w:bookmarkEnd w:id="2801"/>
      <w:bookmarkEnd w:id="2802"/>
      <w:bookmarkEnd w:id="2803"/>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4" w:name="_Toc29397962"/>
      <w:bookmarkStart w:id="2805" w:name="_Toc29399084"/>
      <w:bookmarkStart w:id="2806" w:name="_Toc36649094"/>
      <w:bookmarkStart w:id="2807" w:name="_Toc36654936"/>
      <w:bookmarkStart w:id="2808" w:name="_Toc44961228"/>
      <w:bookmarkStart w:id="2809" w:name="_Toc50982869"/>
      <w:bookmarkStart w:id="2810" w:name="_Toc50985040"/>
      <w:bookmarkStart w:id="2811" w:name="_Toc57112306"/>
      <w:bookmarkStart w:id="2812" w:name="_Toc146299366"/>
      <w:r w:rsidRPr="005D56E1">
        <w:t>5.4.8.4.3</w:t>
      </w:r>
      <w:r w:rsidRPr="005D56E1">
        <w:tab/>
        <w:t>Acceptance criteria</w:t>
      </w:r>
      <w:bookmarkEnd w:id="2804"/>
      <w:bookmarkEnd w:id="2805"/>
      <w:bookmarkEnd w:id="2806"/>
      <w:bookmarkEnd w:id="2807"/>
      <w:bookmarkEnd w:id="2808"/>
      <w:bookmarkEnd w:id="2809"/>
      <w:bookmarkEnd w:id="2810"/>
      <w:bookmarkEnd w:id="2811"/>
      <w:bookmarkEnd w:id="2812"/>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3" w:name="_Toc146299367"/>
      <w:bookmarkStart w:id="2814" w:name="_Toc29397963"/>
      <w:bookmarkStart w:id="2815" w:name="_Toc29399085"/>
      <w:bookmarkStart w:id="2816" w:name="_Toc36649095"/>
      <w:bookmarkStart w:id="2817" w:name="_Toc36654937"/>
      <w:bookmarkStart w:id="2818" w:name="_Toc44961229"/>
      <w:bookmarkStart w:id="2819" w:name="_Toc50982870"/>
      <w:bookmarkStart w:id="2820" w:name="_Toc50985041"/>
      <w:bookmarkStart w:id="2821" w:name="_Toc57112307"/>
      <w:r w:rsidRPr="009E43B1">
        <w:t>5.4.8</w:t>
      </w:r>
      <w:r>
        <w:t>A</w:t>
      </w:r>
      <w:r w:rsidRPr="009E43B1">
        <w:tab/>
        <w:t>Unified Access Control – Access Identities 11 and 15 indicated by USIM</w:t>
      </w:r>
      <w:r>
        <w:t>, Access Category 8</w:t>
      </w:r>
      <w:bookmarkEnd w:id="2813"/>
    </w:p>
    <w:p w14:paraId="48485DE4" w14:textId="77777777" w:rsidR="00616D31" w:rsidRPr="009E43B1" w:rsidRDefault="00616D31" w:rsidP="00616D31">
      <w:pPr>
        <w:pStyle w:val="Heading4"/>
      </w:pPr>
      <w:bookmarkStart w:id="2822" w:name="_Toc146299368"/>
      <w:r w:rsidRPr="009E43B1">
        <w:t>5.4.8</w:t>
      </w:r>
      <w:r>
        <w:t>A</w:t>
      </w:r>
      <w:r w:rsidRPr="009E43B1">
        <w:t>.1</w:t>
      </w:r>
      <w:r w:rsidRPr="009E43B1">
        <w:tab/>
        <w:t>Definition and applicability</w:t>
      </w:r>
      <w:bookmarkEnd w:id="2822"/>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3" w:name="_Toc146299369"/>
      <w:r w:rsidRPr="009E43B1">
        <w:t>5.4.8</w:t>
      </w:r>
      <w:r>
        <w:t>A</w:t>
      </w:r>
      <w:r w:rsidRPr="009E43B1">
        <w:t>.2</w:t>
      </w:r>
      <w:r w:rsidRPr="009E43B1">
        <w:tab/>
        <w:t>Conformance requirement</w:t>
      </w:r>
      <w:bookmarkEnd w:id="2823"/>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4" w:name="_Toc146299370"/>
      <w:r w:rsidRPr="009E43B1">
        <w:t>5.4.8</w:t>
      </w:r>
      <w:r>
        <w:t>A</w:t>
      </w:r>
      <w:r w:rsidRPr="009E43B1">
        <w:t>.3</w:t>
      </w:r>
      <w:r w:rsidRPr="009E43B1">
        <w:tab/>
        <w:t>Test purpose</w:t>
      </w:r>
      <w:bookmarkEnd w:id="2824"/>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5" w:name="_Toc146299371"/>
      <w:r w:rsidRPr="009E43B1">
        <w:t>5.4.8</w:t>
      </w:r>
      <w:r>
        <w:t>A</w:t>
      </w:r>
      <w:r w:rsidRPr="009E43B1">
        <w:t>.4</w:t>
      </w:r>
      <w:r w:rsidRPr="009E43B1">
        <w:tab/>
        <w:t>Method of test</w:t>
      </w:r>
      <w:bookmarkEnd w:id="2825"/>
    </w:p>
    <w:p w14:paraId="6F6F4203" w14:textId="77777777" w:rsidR="00616D31" w:rsidRPr="009E43B1" w:rsidRDefault="00616D31" w:rsidP="00616D31">
      <w:pPr>
        <w:pStyle w:val="Heading5"/>
      </w:pPr>
      <w:bookmarkStart w:id="2826" w:name="_Toc146299372"/>
      <w:r w:rsidRPr="009E43B1">
        <w:t>5.4.8</w:t>
      </w:r>
      <w:r>
        <w:t>A</w:t>
      </w:r>
      <w:r w:rsidRPr="009E43B1">
        <w:t>.4.1</w:t>
      </w:r>
      <w:r w:rsidRPr="009E43B1">
        <w:tab/>
        <w:t>Initial conditions</w:t>
      </w:r>
      <w:bookmarkEnd w:id="2826"/>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7" w:name="_Toc146299373"/>
      <w:r w:rsidRPr="009E43B1">
        <w:t>5.4.8</w:t>
      </w:r>
      <w:r>
        <w:t>A</w:t>
      </w:r>
      <w:r w:rsidRPr="009E43B1">
        <w:t>.4.2</w:t>
      </w:r>
      <w:r w:rsidRPr="009E43B1">
        <w:tab/>
        <w:t>Procedure</w:t>
      </w:r>
      <w:bookmarkEnd w:id="2827"/>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77777777" w:rsidR="00616D31" w:rsidRPr="009E43B1" w:rsidRDefault="00616D31" w:rsidP="00616D31">
      <w:pPr>
        <w:pStyle w:val="Heading5"/>
      </w:pPr>
      <w:bookmarkStart w:id="2828" w:name="_Toc146299374"/>
      <w:r w:rsidRPr="009E43B1">
        <w:t>5.4.8.4.3</w:t>
      </w:r>
      <w:r w:rsidRPr="009E43B1">
        <w:tab/>
        <w:t>Acceptance criteria</w:t>
      </w:r>
      <w:bookmarkEnd w:id="2828"/>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9"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4"/>
      <w:bookmarkEnd w:id="2815"/>
      <w:bookmarkEnd w:id="2816"/>
      <w:bookmarkEnd w:id="2817"/>
      <w:bookmarkEnd w:id="2818"/>
      <w:bookmarkEnd w:id="2819"/>
      <w:bookmarkEnd w:id="2820"/>
      <w:bookmarkEnd w:id="2821"/>
      <w:bookmarkEnd w:id="2829"/>
    </w:p>
    <w:p w14:paraId="654E825C" w14:textId="77777777" w:rsidR="00BD7469" w:rsidRPr="006A4E13" w:rsidRDefault="00BD7469" w:rsidP="00BD7469">
      <w:pPr>
        <w:pStyle w:val="Heading4"/>
      </w:pPr>
      <w:bookmarkStart w:id="2830" w:name="_Toc29397964"/>
      <w:bookmarkStart w:id="2831" w:name="_Toc29399086"/>
      <w:bookmarkStart w:id="2832" w:name="_Toc36649096"/>
      <w:bookmarkStart w:id="2833" w:name="_Toc36654938"/>
      <w:bookmarkStart w:id="2834" w:name="_Toc44961230"/>
      <w:bookmarkStart w:id="2835" w:name="_Toc50982871"/>
      <w:bookmarkStart w:id="2836" w:name="_Toc50985042"/>
      <w:bookmarkStart w:id="2837" w:name="_Toc57112308"/>
      <w:bookmarkStart w:id="2838" w:name="_Toc146299376"/>
      <w:r>
        <w:t>5.4.9.1</w:t>
      </w:r>
      <w:r w:rsidRPr="006A4E13">
        <w:tab/>
        <w:t>Definition and applicability</w:t>
      </w:r>
      <w:bookmarkEnd w:id="2830"/>
      <w:bookmarkEnd w:id="2831"/>
      <w:bookmarkEnd w:id="2832"/>
      <w:bookmarkEnd w:id="2833"/>
      <w:bookmarkEnd w:id="2834"/>
      <w:bookmarkEnd w:id="2835"/>
      <w:bookmarkEnd w:id="2836"/>
      <w:bookmarkEnd w:id="2837"/>
      <w:bookmarkEnd w:id="2838"/>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9" w:name="_Toc29397965"/>
      <w:bookmarkStart w:id="2840" w:name="_Toc29399087"/>
      <w:bookmarkStart w:id="2841" w:name="_Toc36649097"/>
      <w:bookmarkStart w:id="2842" w:name="_Toc36654939"/>
      <w:bookmarkStart w:id="2843" w:name="_Toc44961231"/>
      <w:bookmarkStart w:id="2844" w:name="_Toc50982872"/>
      <w:bookmarkStart w:id="2845" w:name="_Toc50985043"/>
      <w:bookmarkStart w:id="2846" w:name="_Toc57112309"/>
      <w:bookmarkStart w:id="2847" w:name="_Toc146299377"/>
      <w:r>
        <w:t>5.4.9.2</w:t>
      </w:r>
      <w:r>
        <w:tab/>
        <w:t>Conformance requirement</w:t>
      </w:r>
      <w:bookmarkEnd w:id="2839"/>
      <w:bookmarkEnd w:id="2840"/>
      <w:bookmarkEnd w:id="2841"/>
      <w:bookmarkEnd w:id="2842"/>
      <w:bookmarkEnd w:id="2843"/>
      <w:bookmarkEnd w:id="2844"/>
      <w:bookmarkEnd w:id="2845"/>
      <w:bookmarkEnd w:id="2846"/>
      <w:bookmarkEnd w:id="2847"/>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8" w:name="_Toc29397966"/>
      <w:bookmarkStart w:id="2849" w:name="_Toc29399088"/>
      <w:bookmarkStart w:id="2850" w:name="_Toc36649098"/>
      <w:bookmarkStart w:id="2851" w:name="_Toc36654940"/>
      <w:bookmarkStart w:id="2852" w:name="_Toc44961232"/>
      <w:bookmarkStart w:id="2853" w:name="_Toc50982873"/>
      <w:bookmarkStart w:id="2854" w:name="_Toc50985044"/>
      <w:bookmarkStart w:id="2855" w:name="_Toc57112310"/>
      <w:bookmarkStart w:id="2856" w:name="_Toc146299378"/>
      <w:r>
        <w:t>5.4.9.</w:t>
      </w:r>
      <w:r w:rsidRPr="00943D4C">
        <w:t>3</w:t>
      </w:r>
      <w:r w:rsidRPr="00943D4C">
        <w:tab/>
        <w:t>Test purpose</w:t>
      </w:r>
      <w:bookmarkEnd w:id="2848"/>
      <w:bookmarkEnd w:id="2849"/>
      <w:bookmarkEnd w:id="2850"/>
      <w:bookmarkEnd w:id="2851"/>
      <w:bookmarkEnd w:id="2852"/>
      <w:bookmarkEnd w:id="2853"/>
      <w:bookmarkEnd w:id="2854"/>
      <w:bookmarkEnd w:id="2855"/>
      <w:bookmarkEnd w:id="2856"/>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7" w:name="_Toc29397967"/>
      <w:bookmarkStart w:id="2858" w:name="_Toc29399089"/>
      <w:bookmarkStart w:id="2859" w:name="_Toc36649099"/>
      <w:bookmarkStart w:id="2860" w:name="_Toc36654941"/>
      <w:bookmarkStart w:id="2861" w:name="_Toc44961233"/>
      <w:bookmarkStart w:id="2862" w:name="_Toc50982874"/>
      <w:bookmarkStart w:id="2863" w:name="_Toc50985045"/>
      <w:bookmarkStart w:id="2864" w:name="_Toc57112311"/>
      <w:bookmarkStart w:id="2865" w:name="_Toc146299379"/>
      <w:r>
        <w:lastRenderedPageBreak/>
        <w:t>5.4.9.</w:t>
      </w:r>
      <w:r w:rsidRPr="00943D4C">
        <w:t>4</w:t>
      </w:r>
      <w:r w:rsidRPr="00943D4C">
        <w:tab/>
        <w:t>Method of test</w:t>
      </w:r>
      <w:bookmarkEnd w:id="2857"/>
      <w:bookmarkEnd w:id="2858"/>
      <w:bookmarkEnd w:id="2859"/>
      <w:bookmarkEnd w:id="2860"/>
      <w:bookmarkEnd w:id="2861"/>
      <w:bookmarkEnd w:id="2862"/>
      <w:bookmarkEnd w:id="2863"/>
      <w:bookmarkEnd w:id="2864"/>
      <w:bookmarkEnd w:id="2865"/>
    </w:p>
    <w:p w14:paraId="71EF4D67" w14:textId="77777777" w:rsidR="00BD7469" w:rsidRPr="00943D4C" w:rsidRDefault="00BD7469" w:rsidP="00BD7469">
      <w:pPr>
        <w:pStyle w:val="Heading5"/>
      </w:pPr>
      <w:bookmarkStart w:id="2866" w:name="_Toc29397968"/>
      <w:bookmarkStart w:id="2867" w:name="_Toc29399090"/>
      <w:bookmarkStart w:id="2868" w:name="_Toc36649100"/>
      <w:bookmarkStart w:id="2869" w:name="_Toc36654942"/>
      <w:bookmarkStart w:id="2870" w:name="_Toc44961234"/>
      <w:bookmarkStart w:id="2871" w:name="_Toc50982875"/>
      <w:bookmarkStart w:id="2872" w:name="_Toc50985046"/>
      <w:bookmarkStart w:id="2873" w:name="_Toc57112312"/>
      <w:bookmarkStart w:id="2874" w:name="_Toc146299380"/>
      <w:r>
        <w:t>5.4.9.</w:t>
      </w:r>
      <w:r w:rsidRPr="00943D4C">
        <w:t>4.1</w:t>
      </w:r>
      <w:r w:rsidRPr="00943D4C">
        <w:tab/>
        <w:t>Initial conditions</w:t>
      </w:r>
      <w:bookmarkEnd w:id="2866"/>
      <w:bookmarkEnd w:id="2867"/>
      <w:bookmarkEnd w:id="2868"/>
      <w:bookmarkEnd w:id="2869"/>
      <w:bookmarkEnd w:id="2870"/>
      <w:bookmarkEnd w:id="2871"/>
      <w:bookmarkEnd w:id="2872"/>
      <w:bookmarkEnd w:id="2873"/>
      <w:bookmarkEnd w:id="2874"/>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5" w:name="_Toc29397969"/>
      <w:bookmarkStart w:id="2876" w:name="_Toc29399091"/>
      <w:bookmarkStart w:id="2877" w:name="_Toc36649101"/>
      <w:bookmarkStart w:id="2878" w:name="_Toc36654943"/>
      <w:bookmarkStart w:id="2879" w:name="_Toc44961235"/>
      <w:bookmarkStart w:id="2880" w:name="_Toc50982876"/>
      <w:bookmarkStart w:id="2881" w:name="_Toc50985047"/>
      <w:bookmarkStart w:id="2882" w:name="_Toc57112313"/>
      <w:bookmarkStart w:id="2883" w:name="_Toc146299381"/>
      <w:r>
        <w:t>5.4.9.</w:t>
      </w:r>
      <w:r w:rsidRPr="00943D4C">
        <w:t>4.</w:t>
      </w:r>
      <w:r>
        <w:t>2</w:t>
      </w:r>
      <w:r>
        <w:tab/>
      </w:r>
      <w:r w:rsidRPr="007C0856">
        <w:t>Procedure</w:t>
      </w:r>
      <w:bookmarkEnd w:id="2875"/>
      <w:bookmarkEnd w:id="2876"/>
      <w:bookmarkEnd w:id="2877"/>
      <w:bookmarkEnd w:id="2878"/>
      <w:bookmarkEnd w:id="2879"/>
      <w:bookmarkEnd w:id="2880"/>
      <w:bookmarkEnd w:id="2881"/>
      <w:bookmarkEnd w:id="2882"/>
      <w:bookmarkEnd w:id="2883"/>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4" w:name="_Toc29397970"/>
      <w:bookmarkStart w:id="2885" w:name="_Toc29399092"/>
      <w:bookmarkStart w:id="2886" w:name="_Toc36649102"/>
      <w:bookmarkStart w:id="2887" w:name="_Toc36654944"/>
      <w:bookmarkStart w:id="2888" w:name="_Toc44961236"/>
      <w:bookmarkStart w:id="2889" w:name="_Toc50982877"/>
      <w:bookmarkStart w:id="2890" w:name="_Toc50985048"/>
      <w:bookmarkStart w:id="2891" w:name="_Toc57112314"/>
      <w:bookmarkStart w:id="2892" w:name="_Toc146299382"/>
      <w:r>
        <w:t>5.4.9.</w:t>
      </w:r>
      <w:r w:rsidRPr="00943D4C">
        <w:t>4.</w:t>
      </w:r>
      <w:r>
        <w:t>3</w:t>
      </w:r>
      <w:r w:rsidRPr="00CA64A7">
        <w:tab/>
        <w:t>Acceptance criteria</w:t>
      </w:r>
      <w:bookmarkEnd w:id="2884"/>
      <w:bookmarkEnd w:id="2885"/>
      <w:bookmarkEnd w:id="2886"/>
      <w:bookmarkEnd w:id="2887"/>
      <w:bookmarkEnd w:id="2888"/>
      <w:bookmarkEnd w:id="2889"/>
      <w:bookmarkEnd w:id="2890"/>
      <w:bookmarkEnd w:id="2891"/>
      <w:bookmarkEnd w:id="2892"/>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shd w:val="clear" w:color="auto" w:fill="auto"/>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shd w:val="clear" w:color="auto" w:fill="auto"/>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3" w:name="_Toc146299383"/>
      <w:bookmarkStart w:id="2894" w:name="_Toc50982878"/>
      <w:bookmarkStart w:id="2895" w:name="_Toc50985049"/>
      <w:bookmarkStart w:id="2896" w:name="_Toc57112315"/>
      <w:bookmarkStart w:id="2897" w:name="_Toc44961239"/>
      <w:bookmarkStart w:id="2898" w:name="_Toc10734311"/>
      <w:bookmarkStart w:id="2899" w:name="_Toc29374476"/>
      <w:r w:rsidRPr="009E43B1">
        <w:t>5.4.9</w:t>
      </w:r>
      <w:r>
        <w:t>A</w:t>
      </w:r>
      <w:r w:rsidRPr="009E43B1">
        <w:tab/>
        <w:t>Unified Access Control – Access Identities 12, 13 and 14 indicated by USIM</w:t>
      </w:r>
      <w:r>
        <w:t>, Access Category 8</w:t>
      </w:r>
      <w:bookmarkEnd w:id="2893"/>
    </w:p>
    <w:p w14:paraId="1CB7C977" w14:textId="77777777" w:rsidR="00002A18" w:rsidRPr="009E43B1" w:rsidRDefault="00002A18" w:rsidP="00002A18">
      <w:pPr>
        <w:pStyle w:val="Heading4"/>
      </w:pPr>
      <w:bookmarkStart w:id="2900" w:name="_Toc146299384"/>
      <w:r w:rsidRPr="009E43B1">
        <w:t>5.4.9</w:t>
      </w:r>
      <w:r>
        <w:t>A</w:t>
      </w:r>
      <w:r w:rsidRPr="009E43B1">
        <w:t>.1</w:t>
      </w:r>
      <w:r w:rsidRPr="009E43B1">
        <w:tab/>
        <w:t>Definition and applicability</w:t>
      </w:r>
      <w:bookmarkEnd w:id="2900"/>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1" w:name="_Toc146299385"/>
      <w:r w:rsidRPr="009E43B1">
        <w:t>5.4.9</w:t>
      </w:r>
      <w:r>
        <w:t>A</w:t>
      </w:r>
      <w:r w:rsidRPr="009E43B1">
        <w:t>.2</w:t>
      </w:r>
      <w:r w:rsidRPr="009E43B1">
        <w:tab/>
        <w:t>Conformance requirement</w:t>
      </w:r>
      <w:bookmarkEnd w:id="2901"/>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2" w:name="_Toc146299386"/>
      <w:r w:rsidRPr="009E43B1">
        <w:t>5.4.9</w:t>
      </w:r>
      <w:r>
        <w:t>A</w:t>
      </w:r>
      <w:r w:rsidRPr="009E43B1">
        <w:t>.3</w:t>
      </w:r>
      <w:r w:rsidRPr="009E43B1">
        <w:tab/>
        <w:t>Test purpose</w:t>
      </w:r>
      <w:bookmarkEnd w:id="2902"/>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3" w:name="_Toc146299387"/>
      <w:r w:rsidRPr="009E43B1">
        <w:t>5.4.9</w:t>
      </w:r>
      <w:r>
        <w:t>A</w:t>
      </w:r>
      <w:r w:rsidRPr="009E43B1">
        <w:t>.4</w:t>
      </w:r>
      <w:r w:rsidRPr="009E43B1">
        <w:tab/>
        <w:t>Method of test</w:t>
      </w:r>
      <w:bookmarkEnd w:id="2903"/>
    </w:p>
    <w:p w14:paraId="1FE17CE1" w14:textId="77777777" w:rsidR="00002A18" w:rsidRPr="009E43B1" w:rsidRDefault="00002A18" w:rsidP="00002A18">
      <w:pPr>
        <w:pStyle w:val="Heading5"/>
      </w:pPr>
      <w:bookmarkStart w:id="2904" w:name="_Toc146299388"/>
      <w:r w:rsidRPr="009E43B1">
        <w:t>5.4.9</w:t>
      </w:r>
      <w:r>
        <w:t>A</w:t>
      </w:r>
      <w:r w:rsidRPr="009E43B1">
        <w:t>.4.1</w:t>
      </w:r>
      <w:r w:rsidRPr="009E43B1">
        <w:tab/>
        <w:t>Initial conditions</w:t>
      </w:r>
      <w:bookmarkEnd w:id="2904"/>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5" w:name="_Toc146299389"/>
      <w:r w:rsidRPr="009E43B1">
        <w:t>5.4.9</w:t>
      </w:r>
      <w:r>
        <w:t>A</w:t>
      </w:r>
      <w:r w:rsidRPr="009E43B1">
        <w:t>.4.2</w:t>
      </w:r>
      <w:r w:rsidRPr="009E43B1">
        <w:tab/>
        <w:t>Procedure</w:t>
      </w:r>
      <w:bookmarkEnd w:id="2905"/>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6" w:name="_Toc146299390"/>
      <w:r w:rsidRPr="009E43B1">
        <w:lastRenderedPageBreak/>
        <w:t>5.4.9</w:t>
      </w:r>
      <w:r>
        <w:t>A</w:t>
      </w:r>
      <w:r w:rsidRPr="009E43B1">
        <w:t>.4.3</w:t>
      </w:r>
      <w:r w:rsidRPr="009E43B1">
        <w:tab/>
        <w:t>Acceptance criteria</w:t>
      </w:r>
      <w:bookmarkEnd w:id="2906"/>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shd w:val="clear" w:color="auto" w:fill="auto"/>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shd w:val="clear" w:color="auto" w:fill="auto"/>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shd w:val="clear" w:color="auto" w:fill="auto"/>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shd w:val="clear" w:color="auto" w:fill="auto"/>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shd w:val="clear" w:color="auto" w:fill="auto"/>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shd w:val="clear" w:color="auto" w:fill="auto"/>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shd w:val="clear" w:color="auto" w:fill="auto"/>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shd w:val="clear" w:color="auto" w:fill="auto"/>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shd w:val="clear" w:color="auto" w:fill="auto"/>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shd w:val="clear" w:color="auto" w:fill="auto"/>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shd w:val="clear" w:color="auto" w:fill="auto"/>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shd w:val="clear" w:color="auto" w:fill="auto"/>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shd w:val="clear" w:color="auto" w:fill="auto"/>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shd w:val="clear" w:color="auto" w:fill="auto"/>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shd w:val="clear" w:color="auto" w:fill="auto"/>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shd w:val="clear" w:color="auto" w:fill="auto"/>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shd w:val="clear" w:color="auto" w:fill="auto"/>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shd w:val="clear" w:color="auto" w:fill="auto"/>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shd w:val="clear" w:color="auto" w:fill="auto"/>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shd w:val="clear" w:color="auto" w:fill="auto"/>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shd w:val="clear" w:color="auto" w:fill="auto"/>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shd w:val="clear" w:color="auto" w:fill="auto"/>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shd w:val="clear" w:color="auto" w:fill="auto"/>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shd w:val="clear" w:color="auto" w:fill="auto"/>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shd w:val="clear" w:color="auto" w:fill="auto"/>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7"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4"/>
      <w:bookmarkEnd w:id="2895"/>
      <w:bookmarkEnd w:id="2896"/>
      <w:bookmarkEnd w:id="2907"/>
    </w:p>
    <w:p w14:paraId="1753B416" w14:textId="77777777" w:rsidR="00F958E9" w:rsidRDefault="00F958E9" w:rsidP="00F958E9">
      <w:pPr>
        <w:pStyle w:val="Heading4"/>
      </w:pPr>
      <w:bookmarkStart w:id="2908" w:name="_Toc50982879"/>
      <w:bookmarkStart w:id="2909" w:name="_Toc50985050"/>
      <w:bookmarkStart w:id="2910" w:name="_Toc57112316"/>
      <w:bookmarkStart w:id="2911" w:name="_Toc146299392"/>
      <w:r>
        <w:t>5.</w:t>
      </w:r>
      <w:r w:rsidRPr="006A4E13">
        <w:t>4.</w:t>
      </w:r>
      <w:r>
        <w:t>10.1</w:t>
      </w:r>
      <w:r w:rsidRPr="006A4E13">
        <w:tab/>
        <w:t>Definition and applicability</w:t>
      </w:r>
      <w:bookmarkEnd w:id="2908"/>
      <w:bookmarkEnd w:id="2909"/>
      <w:bookmarkEnd w:id="2910"/>
      <w:bookmarkEnd w:id="2911"/>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2" w:name="_Toc50982880"/>
      <w:bookmarkStart w:id="2913" w:name="_Toc50985051"/>
      <w:bookmarkStart w:id="2914" w:name="_Toc57112317"/>
      <w:bookmarkStart w:id="2915" w:name="_Toc146299393"/>
      <w:r>
        <w:t>5.4.10.2</w:t>
      </w:r>
      <w:r>
        <w:tab/>
        <w:t>Conformance requirement</w:t>
      </w:r>
      <w:bookmarkEnd w:id="2912"/>
      <w:bookmarkEnd w:id="2913"/>
      <w:bookmarkEnd w:id="2914"/>
      <w:bookmarkEnd w:id="2915"/>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6" w:name="_Toc50982881"/>
      <w:bookmarkStart w:id="2917" w:name="_Toc50985052"/>
      <w:bookmarkStart w:id="2918" w:name="_Toc57112318"/>
      <w:bookmarkStart w:id="2919" w:name="_Toc146299394"/>
      <w:r w:rsidRPr="00943D4C">
        <w:t>5.</w:t>
      </w:r>
      <w:r>
        <w:t>4</w:t>
      </w:r>
      <w:r w:rsidRPr="00943D4C">
        <w:t>.</w:t>
      </w:r>
      <w:r>
        <w:t>10.</w:t>
      </w:r>
      <w:r w:rsidRPr="00943D4C">
        <w:t>3</w:t>
      </w:r>
      <w:r w:rsidRPr="00943D4C">
        <w:tab/>
        <w:t>Test purpose</w:t>
      </w:r>
      <w:bookmarkEnd w:id="2916"/>
      <w:bookmarkEnd w:id="2917"/>
      <w:bookmarkEnd w:id="2918"/>
      <w:bookmarkEnd w:id="2919"/>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20" w:name="_Toc50982882"/>
      <w:bookmarkStart w:id="2921" w:name="_Toc50985053"/>
      <w:bookmarkStart w:id="2922" w:name="_Toc57112319"/>
      <w:bookmarkStart w:id="2923" w:name="_Toc146299395"/>
      <w:r w:rsidRPr="00A3031E">
        <w:t>5.4.10.4</w:t>
      </w:r>
      <w:r w:rsidRPr="00A3031E">
        <w:tab/>
        <w:t>Method of test</w:t>
      </w:r>
      <w:bookmarkEnd w:id="2920"/>
      <w:bookmarkEnd w:id="2921"/>
      <w:bookmarkEnd w:id="2922"/>
      <w:bookmarkEnd w:id="2923"/>
    </w:p>
    <w:p w14:paraId="1D9B2AF5" w14:textId="77777777" w:rsidR="00F958E9" w:rsidRDefault="00F958E9" w:rsidP="00F958E9">
      <w:pPr>
        <w:pStyle w:val="Heading5"/>
      </w:pPr>
      <w:bookmarkStart w:id="2924" w:name="_Toc50982883"/>
      <w:bookmarkStart w:id="2925" w:name="_Toc50985054"/>
      <w:bookmarkStart w:id="2926" w:name="_Toc57112320"/>
      <w:bookmarkStart w:id="2927" w:name="_Toc146299396"/>
      <w:r w:rsidRPr="00943D4C">
        <w:t>5.</w:t>
      </w:r>
      <w:r>
        <w:t>4</w:t>
      </w:r>
      <w:r w:rsidRPr="00943D4C">
        <w:t>.</w:t>
      </w:r>
      <w:r>
        <w:t>10.</w:t>
      </w:r>
      <w:r w:rsidRPr="00943D4C">
        <w:t>4.1</w:t>
      </w:r>
      <w:r w:rsidRPr="00943D4C">
        <w:tab/>
        <w:t>Initial conditions</w:t>
      </w:r>
      <w:bookmarkEnd w:id="2924"/>
      <w:bookmarkEnd w:id="2925"/>
      <w:bookmarkEnd w:id="2926"/>
      <w:bookmarkEnd w:id="2927"/>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8" w:name="_Toc50982884"/>
      <w:bookmarkStart w:id="2929" w:name="_Toc50985055"/>
      <w:bookmarkStart w:id="2930"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1" w:name="_Toc146299397"/>
      <w:r w:rsidRPr="00943D4C">
        <w:t>5.</w:t>
      </w:r>
      <w:r>
        <w:t>4</w:t>
      </w:r>
      <w:r w:rsidRPr="00943D4C">
        <w:t>.</w:t>
      </w:r>
      <w:r>
        <w:t>10.</w:t>
      </w:r>
      <w:r w:rsidRPr="00943D4C">
        <w:t>4.</w:t>
      </w:r>
      <w:r>
        <w:t>2</w:t>
      </w:r>
      <w:r>
        <w:tab/>
      </w:r>
      <w:r w:rsidRPr="007C0856">
        <w:t>Procedure</w:t>
      </w:r>
      <w:bookmarkEnd w:id="2928"/>
      <w:bookmarkEnd w:id="2929"/>
      <w:bookmarkEnd w:id="2930"/>
      <w:bookmarkEnd w:id="2931"/>
    </w:p>
    <w:p w14:paraId="20AD924F" w14:textId="77777777" w:rsidR="00E90E72" w:rsidRPr="00C42D9F" w:rsidRDefault="00E90E72" w:rsidP="00E90E72">
      <w:pPr>
        <w:rPr>
          <w:lang w:val="en-US"/>
        </w:rPr>
      </w:pPr>
      <w:bookmarkStart w:id="2932" w:name="_Toc50982885"/>
      <w:bookmarkStart w:id="2933" w:name="_Toc50985056"/>
      <w:bookmarkStart w:id="2934"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5" w:name="_Toc146299398"/>
      <w:r w:rsidRPr="00943D4C">
        <w:t>5.</w:t>
      </w:r>
      <w:r>
        <w:t>4</w:t>
      </w:r>
      <w:r w:rsidRPr="00943D4C">
        <w:t>.</w:t>
      </w:r>
      <w:r>
        <w:t>10.</w:t>
      </w:r>
      <w:r w:rsidR="0068526B">
        <w:t>5</w:t>
      </w:r>
      <w:r w:rsidRPr="00CA64A7">
        <w:tab/>
        <w:t>Acceptance criteria</w:t>
      </w:r>
      <w:bookmarkEnd w:id="2932"/>
      <w:bookmarkEnd w:id="2933"/>
      <w:bookmarkEnd w:id="2934"/>
      <w:bookmarkEnd w:id="2935"/>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6" w:name="_Toc50982886"/>
      <w:bookmarkStart w:id="2937" w:name="_Toc50985057"/>
      <w:bookmarkStart w:id="2938"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9"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40" w:name="_Toc50982887"/>
      <w:bookmarkStart w:id="2941" w:name="_Toc50985058"/>
      <w:bookmarkStart w:id="2942" w:name="_Toc57112324"/>
      <w:bookmarkEnd w:id="2936"/>
      <w:bookmarkEnd w:id="2937"/>
      <w:bookmarkEnd w:id="2938"/>
      <w:bookmarkEnd w:id="2939"/>
    </w:p>
    <w:p w14:paraId="12EA0872" w14:textId="7E485C72" w:rsidR="00C451D5" w:rsidRDefault="00C451D5" w:rsidP="00C451D5">
      <w:pPr>
        <w:pStyle w:val="Heading4"/>
      </w:pPr>
      <w:bookmarkStart w:id="2943" w:name="_Toc146299400"/>
      <w:r>
        <w:t>5.</w:t>
      </w:r>
      <w:r w:rsidRPr="006A4E13">
        <w:t>4.</w:t>
      </w:r>
      <w:r>
        <w:t>11.1</w:t>
      </w:r>
      <w:r w:rsidRPr="006A4E13">
        <w:tab/>
        <w:t>Definition and applicability</w:t>
      </w:r>
      <w:bookmarkEnd w:id="2940"/>
      <w:bookmarkEnd w:id="2941"/>
      <w:bookmarkEnd w:id="2942"/>
      <w:bookmarkEnd w:id="2943"/>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4"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4"/>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5" w:name="_Toc50982888"/>
      <w:bookmarkStart w:id="2946" w:name="_Toc50985059"/>
      <w:bookmarkStart w:id="2947" w:name="_Toc57112325"/>
      <w:bookmarkStart w:id="2948" w:name="_Toc146299401"/>
      <w:r>
        <w:t>5.4.11.2</w:t>
      </w:r>
      <w:r>
        <w:tab/>
        <w:t>Conformance requirement</w:t>
      </w:r>
      <w:bookmarkEnd w:id="2945"/>
      <w:bookmarkEnd w:id="2946"/>
      <w:bookmarkEnd w:id="2947"/>
      <w:bookmarkEnd w:id="2948"/>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9"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9"/>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50" w:name="_Toc50982889"/>
      <w:bookmarkStart w:id="2951" w:name="_Toc50985060"/>
      <w:bookmarkStart w:id="2952" w:name="_Toc57112326"/>
      <w:bookmarkStart w:id="2953" w:name="_Toc146299402"/>
      <w:r w:rsidRPr="00943D4C">
        <w:t>5.</w:t>
      </w:r>
      <w:r>
        <w:t>4</w:t>
      </w:r>
      <w:r w:rsidRPr="00943D4C">
        <w:t>.</w:t>
      </w:r>
      <w:r>
        <w:t>11.</w:t>
      </w:r>
      <w:r w:rsidRPr="00943D4C">
        <w:t>3</w:t>
      </w:r>
      <w:r w:rsidRPr="00943D4C">
        <w:tab/>
        <w:t>Test purpose</w:t>
      </w:r>
      <w:bookmarkEnd w:id="2950"/>
      <w:bookmarkEnd w:id="2951"/>
      <w:bookmarkEnd w:id="2952"/>
      <w:bookmarkEnd w:id="2953"/>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4" w:name="_Toc50982890"/>
      <w:bookmarkStart w:id="2955" w:name="_Toc50985061"/>
      <w:bookmarkStart w:id="2956" w:name="_Toc57112327"/>
      <w:bookmarkStart w:id="2957" w:name="_Toc146299403"/>
      <w:r w:rsidRPr="00A3031E">
        <w:t>5.4.1</w:t>
      </w:r>
      <w:r>
        <w:t>1</w:t>
      </w:r>
      <w:r w:rsidRPr="00A3031E">
        <w:t>.4</w:t>
      </w:r>
      <w:r w:rsidRPr="00A3031E">
        <w:tab/>
        <w:t>Method of test</w:t>
      </w:r>
      <w:bookmarkEnd w:id="2954"/>
      <w:bookmarkEnd w:id="2955"/>
      <w:bookmarkEnd w:id="2956"/>
      <w:bookmarkEnd w:id="2957"/>
    </w:p>
    <w:p w14:paraId="60F7F504" w14:textId="77777777" w:rsidR="00C451D5" w:rsidRDefault="00C451D5" w:rsidP="00C451D5">
      <w:pPr>
        <w:pStyle w:val="Heading5"/>
      </w:pPr>
      <w:bookmarkStart w:id="2958" w:name="_Toc50982891"/>
      <w:bookmarkStart w:id="2959" w:name="_Toc50985062"/>
      <w:bookmarkStart w:id="2960" w:name="_Toc57112328"/>
      <w:bookmarkStart w:id="2961" w:name="_Toc146299404"/>
      <w:r w:rsidRPr="00943D4C">
        <w:t>5.</w:t>
      </w:r>
      <w:r>
        <w:t>4</w:t>
      </w:r>
      <w:r w:rsidRPr="00943D4C">
        <w:t>.</w:t>
      </w:r>
      <w:r>
        <w:t>11.</w:t>
      </w:r>
      <w:r w:rsidRPr="00943D4C">
        <w:t>4.1</w:t>
      </w:r>
      <w:r w:rsidRPr="00943D4C">
        <w:tab/>
        <w:t>Initial conditions</w:t>
      </w:r>
      <w:bookmarkEnd w:id="2958"/>
      <w:bookmarkEnd w:id="2959"/>
      <w:bookmarkEnd w:id="2960"/>
      <w:bookmarkEnd w:id="2961"/>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2" w:name="_Toc50982892"/>
      <w:bookmarkStart w:id="2963"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4" w:name="_Toc146299405"/>
      <w:bookmarkEnd w:id="2962"/>
      <w:bookmarkEnd w:id="2963"/>
      <w:r>
        <w:t>5.4.11.4.2</w:t>
      </w:r>
      <w:r>
        <w:tab/>
        <w:t>Procedure</w:t>
      </w:r>
      <w:bookmarkEnd w:id="2964"/>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5"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6" w:name="_Toc146299406"/>
      <w:r>
        <w:lastRenderedPageBreak/>
        <w:t>5.4.11.4.3</w:t>
      </w:r>
      <w:r>
        <w:tab/>
        <w:t>Acceptance criteria</w:t>
      </w:r>
      <w:bookmarkEnd w:id="2965"/>
      <w:bookmarkEnd w:id="2966"/>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shd w:val="clear" w:color="auto" w:fill="auto"/>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shd w:val="clear" w:color="auto" w:fill="auto"/>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shd w:val="clear" w:color="auto" w:fill="auto"/>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shd w:val="clear" w:color="auto" w:fill="auto"/>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shd w:val="clear" w:color="auto" w:fill="auto"/>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shd w:val="clear" w:color="auto" w:fill="auto"/>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shd w:val="clear" w:color="auto" w:fill="auto"/>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shd w:val="clear" w:color="auto" w:fill="auto"/>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shd w:val="clear" w:color="auto" w:fill="auto"/>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shd w:val="clear" w:color="auto" w:fill="auto"/>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shd w:val="clear" w:color="auto" w:fill="auto"/>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shd w:val="clear" w:color="auto" w:fill="auto"/>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shd w:val="clear" w:color="auto" w:fill="auto"/>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shd w:val="clear" w:color="auto" w:fill="auto"/>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shd w:val="clear" w:color="auto" w:fill="auto"/>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shd w:val="clear" w:color="auto" w:fill="auto"/>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shd w:val="clear" w:color="auto" w:fill="auto"/>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shd w:val="clear" w:color="auto" w:fill="auto"/>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shd w:val="clear" w:color="auto" w:fill="auto"/>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shd w:val="clear" w:color="auto" w:fill="auto"/>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shd w:val="clear" w:color="auto" w:fill="auto"/>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shd w:val="clear" w:color="auto" w:fill="auto"/>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shd w:val="clear" w:color="auto" w:fill="auto"/>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shd w:val="clear" w:color="auto" w:fill="auto"/>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shd w:val="clear" w:color="auto" w:fill="auto"/>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shd w:val="clear" w:color="auto" w:fill="auto"/>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shd w:val="clear" w:color="auto" w:fill="auto"/>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shd w:val="clear" w:color="auto" w:fill="auto"/>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shd w:val="clear" w:color="auto" w:fill="auto"/>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shd w:val="clear" w:color="auto" w:fill="auto"/>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shd w:val="clear" w:color="auto" w:fill="auto"/>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shd w:val="clear" w:color="auto" w:fill="auto"/>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shd w:val="clear" w:color="auto" w:fill="auto"/>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shd w:val="clear" w:color="auto" w:fill="auto"/>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shd w:val="clear" w:color="auto" w:fill="auto"/>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shd w:val="clear" w:color="auto" w:fill="auto"/>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shd w:val="clear" w:color="auto" w:fill="auto"/>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7" w:name="_Toc50982894"/>
      <w:bookmarkStart w:id="2968" w:name="_Toc50985065"/>
      <w:bookmarkStart w:id="2969" w:name="_Toc57112329"/>
      <w:bookmarkStart w:id="2970"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7"/>
      <w:bookmarkEnd w:id="2968"/>
      <w:bookmarkEnd w:id="2969"/>
      <w:bookmarkEnd w:id="2970"/>
    </w:p>
    <w:p w14:paraId="0AA38AD2" w14:textId="77777777" w:rsidR="00BA0A96" w:rsidRDefault="00BA0A96" w:rsidP="00F958E9">
      <w:pPr>
        <w:pStyle w:val="Heading4"/>
      </w:pPr>
      <w:bookmarkStart w:id="2971" w:name="_Toc50982895"/>
      <w:bookmarkStart w:id="2972" w:name="_Toc50985066"/>
      <w:bookmarkStart w:id="2973" w:name="_Toc57112330"/>
      <w:bookmarkStart w:id="2974" w:name="_Toc146299408"/>
      <w:r>
        <w:t>5.</w:t>
      </w:r>
      <w:r w:rsidRPr="006A4E13">
        <w:t>4.</w:t>
      </w:r>
      <w:r>
        <w:t>12.1</w:t>
      </w:r>
      <w:r w:rsidRPr="006A4E13">
        <w:tab/>
        <w:t>Definition and applicability</w:t>
      </w:r>
      <w:bookmarkEnd w:id="2971"/>
      <w:bookmarkEnd w:id="2972"/>
      <w:bookmarkEnd w:id="2973"/>
      <w:bookmarkEnd w:id="2974"/>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5" w:name="_Toc50982896"/>
      <w:bookmarkStart w:id="2976" w:name="_Toc50985067"/>
      <w:bookmarkStart w:id="2977" w:name="_Toc57112331"/>
      <w:bookmarkStart w:id="2978" w:name="_Toc146299409"/>
      <w:r>
        <w:t>5.4.12.2</w:t>
      </w:r>
      <w:r>
        <w:tab/>
        <w:t>Conformance requirement</w:t>
      </w:r>
      <w:bookmarkEnd w:id="2975"/>
      <w:bookmarkEnd w:id="2976"/>
      <w:bookmarkEnd w:id="2977"/>
      <w:bookmarkEnd w:id="2978"/>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9" w:name="_Toc50982897"/>
      <w:bookmarkStart w:id="2980" w:name="_Toc50985068"/>
      <w:bookmarkStart w:id="2981" w:name="_Toc57112332"/>
      <w:bookmarkStart w:id="2982" w:name="_Toc146299410"/>
      <w:r>
        <w:t>5.4.12.</w:t>
      </w:r>
      <w:r w:rsidRPr="00943D4C">
        <w:t>3</w:t>
      </w:r>
      <w:r w:rsidRPr="00943D4C">
        <w:tab/>
        <w:t>Test purpose</w:t>
      </w:r>
      <w:bookmarkEnd w:id="2979"/>
      <w:bookmarkEnd w:id="2980"/>
      <w:bookmarkEnd w:id="2981"/>
      <w:bookmarkEnd w:id="2982"/>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3" w:name="_Toc50982898"/>
      <w:bookmarkStart w:id="2984" w:name="_Toc50985069"/>
      <w:bookmarkStart w:id="2985" w:name="_Toc57112333"/>
      <w:bookmarkStart w:id="2986" w:name="_Toc146299411"/>
      <w:r>
        <w:t>5.4.12</w:t>
      </w:r>
      <w:r w:rsidRPr="00A3031E">
        <w:t>.4</w:t>
      </w:r>
      <w:r w:rsidRPr="00A3031E">
        <w:tab/>
        <w:t>Method of test</w:t>
      </w:r>
      <w:bookmarkEnd w:id="2983"/>
      <w:bookmarkEnd w:id="2984"/>
      <w:bookmarkEnd w:id="2985"/>
      <w:bookmarkEnd w:id="2986"/>
    </w:p>
    <w:p w14:paraId="5E5C8CE3" w14:textId="77777777" w:rsidR="0096304E" w:rsidRDefault="0096304E" w:rsidP="0046266F">
      <w:pPr>
        <w:pStyle w:val="Heading5"/>
      </w:pPr>
      <w:bookmarkStart w:id="2987" w:name="_Toc50982899"/>
      <w:bookmarkStart w:id="2988" w:name="_Toc146299412"/>
      <w:bookmarkStart w:id="2989" w:name="_Toc50982902"/>
      <w:bookmarkStart w:id="2990" w:name="_Toc50985073"/>
      <w:r>
        <w:t>5.4.12.4.1</w:t>
      </w:r>
      <w:r>
        <w:tab/>
        <w:t>Initial conditions</w:t>
      </w:r>
      <w:bookmarkEnd w:id="2987"/>
      <w:bookmarkEnd w:id="2988"/>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1"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2" w:name="_Toc146299413"/>
      <w:r>
        <w:t>5.4.12.4.2</w:t>
      </w:r>
      <w:r>
        <w:tab/>
        <w:t>Procedure</w:t>
      </w:r>
      <w:bookmarkEnd w:id="2991"/>
      <w:bookmarkEnd w:id="2992"/>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3"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4" w:name="_Toc146299414"/>
      <w:r>
        <w:t>5.4.12.4.3</w:t>
      </w:r>
      <w:r>
        <w:tab/>
        <w:t>Acceptance criteria</w:t>
      </w:r>
      <w:bookmarkEnd w:id="2993"/>
      <w:bookmarkEnd w:id="2994"/>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5" w:name="_Toc57112334"/>
      <w:bookmarkStart w:id="2996" w:name="_Toc146299415"/>
      <w:r>
        <w:lastRenderedPageBreak/>
        <w:t>5.5</w:t>
      </w:r>
      <w:r>
        <w:tab/>
        <w:t>Handling of operator controlled features</w:t>
      </w:r>
      <w:bookmarkEnd w:id="2897"/>
      <w:bookmarkEnd w:id="2989"/>
      <w:bookmarkEnd w:id="2990"/>
      <w:bookmarkEnd w:id="2995"/>
      <w:bookmarkEnd w:id="2996"/>
    </w:p>
    <w:p w14:paraId="302CB96B" w14:textId="77777777" w:rsidR="00C168B2" w:rsidRDefault="00CB15F9" w:rsidP="000F096C">
      <w:pPr>
        <w:pStyle w:val="Heading3"/>
      </w:pPr>
      <w:bookmarkStart w:id="2997" w:name="_Toc44961240"/>
      <w:bookmarkStart w:id="2998" w:name="_Toc50982903"/>
      <w:bookmarkStart w:id="2999" w:name="_Toc50985074"/>
      <w:bookmarkStart w:id="3000" w:name="_Toc57112335"/>
      <w:bookmarkStart w:id="3001" w:name="_Toc146299416"/>
      <w:r>
        <w:t>5.5.1</w:t>
      </w:r>
      <w:r w:rsidRPr="00C254DB">
        <w:tab/>
      </w:r>
      <w:bookmarkStart w:id="3002" w:name="_Toc10734312"/>
      <w:bookmarkStart w:id="3003" w:name="_Toc29374477"/>
      <w:bookmarkEnd w:id="2898"/>
      <w:bookmarkEnd w:id="2899"/>
      <w:r>
        <w:t>Display of registered 5G PLMN name from USIM</w:t>
      </w:r>
      <w:bookmarkStart w:id="3004" w:name="_Toc44961241"/>
      <w:bookmarkStart w:id="3005" w:name="_Toc50982904"/>
      <w:bookmarkStart w:id="3006" w:name="_Toc50985075"/>
      <w:bookmarkStart w:id="3007" w:name="_Toc57112336"/>
      <w:bookmarkEnd w:id="2997"/>
      <w:bookmarkEnd w:id="2998"/>
      <w:bookmarkEnd w:id="2999"/>
      <w:bookmarkEnd w:id="3000"/>
      <w:bookmarkEnd w:id="3001"/>
    </w:p>
    <w:p w14:paraId="16ACF202" w14:textId="3ED20AE6" w:rsidR="00CB15F9" w:rsidRPr="00C254DB" w:rsidRDefault="00CB15F9" w:rsidP="000F096C">
      <w:pPr>
        <w:pStyle w:val="Heading4"/>
      </w:pPr>
      <w:bookmarkStart w:id="3008" w:name="_Toc146299417"/>
      <w:r>
        <w:t>5.5.1</w:t>
      </w:r>
      <w:r w:rsidRPr="00C254DB">
        <w:t>.1</w:t>
      </w:r>
      <w:r w:rsidRPr="00C254DB">
        <w:tab/>
        <w:t>Definition and applicability</w:t>
      </w:r>
      <w:bookmarkEnd w:id="3002"/>
      <w:bookmarkEnd w:id="3003"/>
      <w:bookmarkEnd w:id="3004"/>
      <w:bookmarkEnd w:id="3005"/>
      <w:bookmarkEnd w:id="3006"/>
      <w:bookmarkEnd w:id="3007"/>
      <w:bookmarkEnd w:id="3008"/>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9" w:name="_Toc10734313"/>
      <w:bookmarkStart w:id="3010" w:name="_Toc29374478"/>
      <w:bookmarkStart w:id="3011" w:name="_Toc44961242"/>
      <w:bookmarkStart w:id="3012" w:name="_Toc50982905"/>
      <w:bookmarkStart w:id="3013" w:name="_Toc50985076"/>
      <w:bookmarkStart w:id="3014" w:name="_Toc57112337"/>
      <w:bookmarkStart w:id="3015" w:name="_Toc146299418"/>
      <w:r>
        <w:t>5.5.1</w:t>
      </w:r>
      <w:r w:rsidRPr="00C254DB">
        <w:t>.</w:t>
      </w:r>
      <w:r>
        <w:t>2</w:t>
      </w:r>
      <w:r w:rsidRPr="00C254DB">
        <w:tab/>
        <w:t>Conformance requirement</w:t>
      </w:r>
      <w:bookmarkEnd w:id="3009"/>
      <w:bookmarkEnd w:id="3010"/>
      <w:bookmarkEnd w:id="3011"/>
      <w:bookmarkEnd w:id="3012"/>
      <w:bookmarkEnd w:id="3013"/>
      <w:bookmarkEnd w:id="3014"/>
      <w:bookmarkEnd w:id="3015"/>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6" w:name="_Toc10734314"/>
      <w:bookmarkStart w:id="3017" w:name="_Toc29374479"/>
      <w:bookmarkStart w:id="3018" w:name="_Toc44961243"/>
      <w:bookmarkStart w:id="3019" w:name="_Toc50982906"/>
      <w:bookmarkStart w:id="3020" w:name="_Toc50985077"/>
      <w:bookmarkStart w:id="3021" w:name="_Toc57112338"/>
      <w:bookmarkStart w:id="3022" w:name="_Toc146299419"/>
      <w:r>
        <w:t>5.5.1.3</w:t>
      </w:r>
      <w:r w:rsidRPr="00C254DB">
        <w:tab/>
        <w:t>Test purpose</w:t>
      </w:r>
      <w:bookmarkEnd w:id="3016"/>
      <w:bookmarkEnd w:id="3017"/>
      <w:bookmarkEnd w:id="3018"/>
      <w:bookmarkEnd w:id="3019"/>
      <w:bookmarkEnd w:id="3020"/>
      <w:bookmarkEnd w:id="3021"/>
      <w:bookmarkEnd w:id="3022"/>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3" w:name="_Toc10734315"/>
      <w:bookmarkStart w:id="3024" w:name="_Toc29374480"/>
      <w:bookmarkStart w:id="3025" w:name="_Toc44961244"/>
      <w:bookmarkStart w:id="3026" w:name="_Toc50982907"/>
      <w:bookmarkStart w:id="3027" w:name="_Toc50985078"/>
      <w:bookmarkStart w:id="3028" w:name="_Toc57112339"/>
      <w:bookmarkStart w:id="3029" w:name="_Toc146299420"/>
      <w:r>
        <w:t>5.5.1.4</w:t>
      </w:r>
      <w:r w:rsidRPr="00C254DB">
        <w:tab/>
        <w:t>Method of tests</w:t>
      </w:r>
      <w:bookmarkEnd w:id="3023"/>
      <w:bookmarkEnd w:id="3024"/>
      <w:bookmarkEnd w:id="3025"/>
      <w:bookmarkEnd w:id="3026"/>
      <w:bookmarkEnd w:id="3027"/>
      <w:bookmarkEnd w:id="3028"/>
      <w:bookmarkEnd w:id="3029"/>
    </w:p>
    <w:p w14:paraId="495894C8" w14:textId="77777777" w:rsidR="00CB15F9" w:rsidRPr="00C254DB" w:rsidRDefault="00CB15F9" w:rsidP="00992AE7">
      <w:pPr>
        <w:pStyle w:val="Heading5"/>
      </w:pPr>
      <w:bookmarkStart w:id="3030" w:name="_Toc146299421"/>
      <w:r>
        <w:t>5.5.1.4</w:t>
      </w:r>
      <w:r w:rsidRPr="00C254DB">
        <w:t>.1</w:t>
      </w:r>
      <w:r w:rsidRPr="00C254DB">
        <w:tab/>
        <w:t>Initial conditions</w:t>
      </w:r>
      <w:bookmarkEnd w:id="3030"/>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1"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1"/>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2" w:name="_Toc146299422"/>
      <w:r w:rsidRPr="008D73DA">
        <w:t>5.</w:t>
      </w:r>
      <w:r>
        <w:t>5</w:t>
      </w:r>
      <w:r w:rsidRPr="008D73DA">
        <w:t>.</w:t>
      </w:r>
      <w:r>
        <w:t>1</w:t>
      </w:r>
      <w:r w:rsidRPr="008D73DA">
        <w:t>.4.2</w:t>
      </w:r>
      <w:r w:rsidRPr="008D73DA">
        <w:tab/>
        <w:t>Procedure</w:t>
      </w:r>
      <w:bookmarkEnd w:id="3032"/>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3" w:name="_Toc146299423"/>
      <w:r>
        <w:t>5.5.1.4.3</w:t>
      </w:r>
      <w:r w:rsidRPr="00D152A4">
        <w:tab/>
        <w:t>Acceptance criteria</w:t>
      </w:r>
      <w:bookmarkEnd w:id="3033"/>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4" w:name="_Toc44961245"/>
      <w:bookmarkStart w:id="3035" w:name="_Toc50982908"/>
      <w:bookmarkStart w:id="3036" w:name="_Toc50985079"/>
      <w:bookmarkStart w:id="3037" w:name="_Toc57112340"/>
      <w:bookmarkStart w:id="3038" w:name="_Toc146299424"/>
      <w:r w:rsidRPr="00982463">
        <w:t>5.5.2</w:t>
      </w:r>
      <w:r w:rsidRPr="00982463">
        <w:tab/>
        <w:t>Display of registered 5G PLMN name from ME</w:t>
      </w:r>
      <w:bookmarkEnd w:id="3034"/>
      <w:bookmarkEnd w:id="3035"/>
      <w:bookmarkEnd w:id="3036"/>
      <w:bookmarkEnd w:id="3037"/>
      <w:bookmarkEnd w:id="3038"/>
    </w:p>
    <w:p w14:paraId="6CC03787" w14:textId="77777777" w:rsidR="00C57E91" w:rsidRPr="00C254DB" w:rsidRDefault="00C57E91" w:rsidP="000F096C">
      <w:pPr>
        <w:pStyle w:val="Heading4"/>
      </w:pPr>
      <w:bookmarkStart w:id="3039" w:name="_Toc44961246"/>
      <w:bookmarkStart w:id="3040" w:name="_Toc50982909"/>
      <w:bookmarkStart w:id="3041" w:name="_Toc50985080"/>
      <w:bookmarkStart w:id="3042" w:name="_Toc57112341"/>
      <w:bookmarkStart w:id="3043" w:name="_Toc146299425"/>
      <w:r>
        <w:t>5.5.2</w:t>
      </w:r>
      <w:r w:rsidRPr="00C254DB">
        <w:t>.1</w:t>
      </w:r>
      <w:r w:rsidRPr="00C254DB">
        <w:tab/>
        <w:t>Definition and applicability</w:t>
      </w:r>
      <w:bookmarkEnd w:id="3039"/>
      <w:bookmarkEnd w:id="3040"/>
      <w:bookmarkEnd w:id="3041"/>
      <w:bookmarkEnd w:id="3042"/>
      <w:bookmarkEnd w:id="3043"/>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4" w:name="_Toc44961247"/>
      <w:bookmarkStart w:id="3045" w:name="_Toc50982910"/>
      <w:bookmarkStart w:id="3046" w:name="_Toc50985081"/>
      <w:bookmarkStart w:id="3047" w:name="_Toc57112342"/>
      <w:bookmarkStart w:id="3048" w:name="_Toc146299426"/>
      <w:r w:rsidRPr="00982463">
        <w:t>5.5.2.2</w:t>
      </w:r>
      <w:r w:rsidRPr="00982463">
        <w:tab/>
        <w:t>Conformance requirement</w:t>
      </w:r>
      <w:bookmarkEnd w:id="3044"/>
      <w:bookmarkEnd w:id="3045"/>
      <w:bookmarkEnd w:id="3046"/>
      <w:bookmarkEnd w:id="3047"/>
      <w:bookmarkEnd w:id="3048"/>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9" w:name="_Toc44961248"/>
      <w:bookmarkStart w:id="3050" w:name="_Toc50982911"/>
      <w:bookmarkStart w:id="3051" w:name="_Toc50985082"/>
      <w:bookmarkStart w:id="3052" w:name="_Toc57112343"/>
      <w:bookmarkStart w:id="3053" w:name="_Toc146299427"/>
      <w:r w:rsidRPr="00982463">
        <w:t>5.5.2.3</w:t>
      </w:r>
      <w:r w:rsidRPr="00982463">
        <w:tab/>
        <w:t>Test purpose</w:t>
      </w:r>
      <w:bookmarkEnd w:id="3049"/>
      <w:bookmarkEnd w:id="3050"/>
      <w:bookmarkEnd w:id="3051"/>
      <w:bookmarkEnd w:id="3052"/>
      <w:bookmarkEnd w:id="3053"/>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4" w:name="_Toc44961249"/>
      <w:bookmarkStart w:id="3055" w:name="_Toc50982912"/>
      <w:bookmarkStart w:id="3056" w:name="_Toc50985083"/>
      <w:bookmarkStart w:id="3057" w:name="_Toc57112344"/>
      <w:bookmarkStart w:id="3058" w:name="_Toc146299428"/>
      <w:r w:rsidRPr="0046266F">
        <w:t>5.5.2.4</w:t>
      </w:r>
      <w:r w:rsidRPr="0046266F">
        <w:tab/>
        <w:t>Method of tests</w:t>
      </w:r>
      <w:bookmarkEnd w:id="3054"/>
      <w:bookmarkEnd w:id="3055"/>
      <w:bookmarkEnd w:id="3056"/>
      <w:bookmarkEnd w:id="3057"/>
      <w:bookmarkEnd w:id="3058"/>
    </w:p>
    <w:p w14:paraId="592E66ED" w14:textId="77777777" w:rsidR="00C57E91" w:rsidRPr="0046266F" w:rsidRDefault="00C57E91" w:rsidP="00992AE7">
      <w:pPr>
        <w:pStyle w:val="Heading5"/>
      </w:pPr>
      <w:bookmarkStart w:id="3059" w:name="_Toc146299429"/>
      <w:r w:rsidRPr="0046266F">
        <w:t>5.5.2.4.1</w:t>
      </w:r>
      <w:r w:rsidRPr="0046266F">
        <w:tab/>
        <w:t>Initial conditions</w:t>
      </w:r>
      <w:bookmarkEnd w:id="3059"/>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60" w:name="_Toc146299430"/>
      <w:r w:rsidRPr="0046266F">
        <w:t>5.5.2.4.2</w:t>
      </w:r>
      <w:r w:rsidRPr="0046266F">
        <w:tab/>
        <w:t>Procedure</w:t>
      </w:r>
      <w:bookmarkEnd w:id="3060"/>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1" w:name="_Toc146299431"/>
      <w:r w:rsidRPr="0046266F">
        <w:t>5.5.2.4.3</w:t>
      </w:r>
      <w:r w:rsidRPr="0046266F">
        <w:tab/>
        <w:t>Acceptance criteria</w:t>
      </w:r>
      <w:bookmarkEnd w:id="3061"/>
    </w:p>
    <w:p w14:paraId="50B44CC7" w14:textId="77777777" w:rsidR="00D8670E" w:rsidRDefault="00D8670E" w:rsidP="00D8670E">
      <w:pPr>
        <w:pStyle w:val="B1"/>
      </w:pPr>
      <w:bookmarkStart w:id="3062" w:name="_Toc10738468"/>
      <w:bookmarkStart w:id="3063" w:name="_Toc20396320"/>
      <w:bookmarkStart w:id="3064" w:name="_Toc29397973"/>
      <w:bookmarkStart w:id="3065" w:name="_Toc29399095"/>
      <w:bookmarkStart w:id="3066" w:name="_Toc36649105"/>
      <w:bookmarkStart w:id="3067" w:name="_Toc36654947"/>
      <w:bookmarkStart w:id="3068" w:name="_Toc44961250"/>
      <w:bookmarkStart w:id="3069" w:name="_Toc50982913"/>
      <w:bookmarkStart w:id="3070" w:name="_Toc50985084"/>
      <w:bookmarkStart w:id="3071"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2"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2"/>
    </w:p>
    <w:p w14:paraId="48751FDB" w14:textId="395E4E60" w:rsidR="006E3A79" w:rsidRPr="002F769F" w:rsidRDefault="006E3A79" w:rsidP="006E3A79">
      <w:pPr>
        <w:pStyle w:val="Heading3"/>
        <w:ind w:left="0" w:firstLine="0"/>
      </w:pPr>
      <w:bookmarkStart w:id="3073" w:name="_Toc146299433"/>
      <w:r>
        <w:t>5.6.1</w:t>
      </w:r>
      <w:r w:rsidRPr="008D73DA">
        <w:tab/>
      </w:r>
      <w:r w:rsidRPr="00441A1E">
        <w:t>SUCI calculation by ME using null scheme</w:t>
      </w:r>
      <w:bookmarkEnd w:id="3073"/>
    </w:p>
    <w:p w14:paraId="5053FC1C" w14:textId="19929EEA" w:rsidR="006E3A79" w:rsidRPr="008D73DA" w:rsidRDefault="006E3A79" w:rsidP="006E3A79">
      <w:pPr>
        <w:pStyle w:val="Heading4"/>
      </w:pPr>
      <w:bookmarkStart w:id="3074" w:name="_Toc146299434"/>
      <w:r>
        <w:t>5.6</w:t>
      </w:r>
      <w:r w:rsidRPr="008D73DA">
        <w:t>.</w:t>
      </w:r>
      <w:r>
        <w:t>1.</w:t>
      </w:r>
      <w:r w:rsidRPr="008D73DA">
        <w:t>1</w:t>
      </w:r>
      <w:r w:rsidRPr="008D73DA">
        <w:tab/>
        <w:t>Definition and applicability</w:t>
      </w:r>
      <w:bookmarkEnd w:id="3074"/>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5" w:name="_Toc99614630"/>
      <w:bookmarkStart w:id="3076" w:name="_Toc146299435"/>
      <w:r>
        <w:t>5.6</w:t>
      </w:r>
      <w:r w:rsidRPr="008D73DA">
        <w:t>.</w:t>
      </w:r>
      <w:r>
        <w:t>1.2</w:t>
      </w:r>
      <w:r>
        <w:tab/>
      </w:r>
      <w:r w:rsidRPr="008D73DA">
        <w:t>Conformance requirement</w:t>
      </w:r>
      <w:bookmarkEnd w:id="3075"/>
      <w:bookmarkEnd w:id="3076"/>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7" w:name="_Toc99614631"/>
      <w:bookmarkStart w:id="3078" w:name="_Toc146299436"/>
      <w:r>
        <w:t>5.6</w:t>
      </w:r>
      <w:r w:rsidRPr="008D73DA">
        <w:t>.</w:t>
      </w:r>
      <w:r>
        <w:t>1.3</w:t>
      </w:r>
      <w:r w:rsidRPr="008D73DA">
        <w:tab/>
        <w:t>Test purpose</w:t>
      </w:r>
      <w:bookmarkEnd w:id="3077"/>
      <w:bookmarkEnd w:id="3078"/>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9" w:name="_Toc99614632"/>
      <w:bookmarkStart w:id="3080" w:name="_Toc146299437"/>
      <w:r>
        <w:t>5.6</w:t>
      </w:r>
      <w:r w:rsidRPr="008D73DA">
        <w:t>.</w:t>
      </w:r>
      <w:r>
        <w:t>1.4</w:t>
      </w:r>
      <w:r w:rsidRPr="008D73DA">
        <w:tab/>
        <w:t>Method of test</w:t>
      </w:r>
      <w:bookmarkEnd w:id="3079"/>
      <w:bookmarkEnd w:id="3080"/>
    </w:p>
    <w:p w14:paraId="6768DAF0" w14:textId="645F2DF0" w:rsidR="006E3A79" w:rsidRPr="008D73DA" w:rsidRDefault="006E3A79" w:rsidP="006E3A79">
      <w:pPr>
        <w:pStyle w:val="Heading5"/>
      </w:pPr>
      <w:bookmarkStart w:id="3081" w:name="_Toc99614633"/>
      <w:bookmarkStart w:id="3082" w:name="_Toc146299438"/>
      <w:r>
        <w:t>5.6</w:t>
      </w:r>
      <w:r w:rsidRPr="008D73DA">
        <w:t>.</w:t>
      </w:r>
      <w:r>
        <w:t>1.4.1</w:t>
      </w:r>
      <w:r w:rsidRPr="008D73DA">
        <w:tab/>
        <w:t>Initial conditions</w:t>
      </w:r>
      <w:bookmarkEnd w:id="3081"/>
      <w:bookmarkEnd w:id="3082"/>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3" w:name="_Toc99614634"/>
      <w:bookmarkStart w:id="3084" w:name="_Toc146299439"/>
      <w:r>
        <w:t>5.6</w:t>
      </w:r>
      <w:r w:rsidRPr="008D73DA">
        <w:t>.</w:t>
      </w:r>
      <w:r>
        <w:t>1.4.2</w:t>
      </w:r>
      <w:r w:rsidRPr="006D217E">
        <w:tab/>
        <w:t>Procedure</w:t>
      </w:r>
      <w:bookmarkEnd w:id="3083"/>
      <w:bookmarkEnd w:id="3084"/>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5" w:name="_Toc125441617"/>
      <w:bookmarkStart w:id="3086" w:name="_Toc146299440"/>
      <w:r w:rsidRPr="009E43B1">
        <w:t>5.6.1.5</w:t>
      </w:r>
      <w:r w:rsidRPr="009E43B1">
        <w:tab/>
        <w:t>Acceptance criteria</w:t>
      </w:r>
      <w:bookmarkEnd w:id="3085"/>
      <w:bookmarkEnd w:id="3086"/>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7" w:name="_Toc146299441"/>
      <w:r>
        <w:t>5.6.2</w:t>
      </w:r>
      <w:r>
        <w:tab/>
      </w:r>
      <w:r w:rsidRPr="00143C7B">
        <w:t>UE identification by SUCI during initial registration – SUCI calculation by USIM</w:t>
      </w:r>
      <w:r>
        <w:t xml:space="preserve"> using profile A</w:t>
      </w:r>
      <w:bookmarkEnd w:id="3087"/>
    </w:p>
    <w:p w14:paraId="0B8CCD64" w14:textId="4D69376C" w:rsidR="00733857" w:rsidRPr="008D73DA" w:rsidRDefault="00733857" w:rsidP="00733857">
      <w:pPr>
        <w:pStyle w:val="Heading4"/>
      </w:pPr>
      <w:bookmarkStart w:id="3088" w:name="_Toc146299442"/>
      <w:r>
        <w:t>5.6.2</w:t>
      </w:r>
      <w:r w:rsidRPr="008D73DA">
        <w:t>.1</w:t>
      </w:r>
      <w:r w:rsidRPr="008D73DA">
        <w:tab/>
        <w:t>Definition and applicability</w:t>
      </w:r>
      <w:bookmarkEnd w:id="3088"/>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9" w:name="_Toc146299443"/>
      <w:r>
        <w:t>5.6.2</w:t>
      </w:r>
      <w:r w:rsidRPr="008D73DA">
        <w:t>.2</w:t>
      </w:r>
      <w:r w:rsidRPr="008D73DA">
        <w:tab/>
        <w:t>Conformance requirement</w:t>
      </w:r>
      <w:bookmarkEnd w:id="3089"/>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90" w:name="_Toc146299444"/>
      <w:r>
        <w:t>5.6.2</w:t>
      </w:r>
      <w:r w:rsidRPr="008D73DA">
        <w:t>.3</w:t>
      </w:r>
      <w:r w:rsidRPr="008D73DA">
        <w:tab/>
        <w:t>Test purpose</w:t>
      </w:r>
      <w:bookmarkEnd w:id="3090"/>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1" w:name="_Toc146299445"/>
      <w:r>
        <w:lastRenderedPageBreak/>
        <w:t>5.6.2</w:t>
      </w:r>
      <w:r w:rsidRPr="008D73DA">
        <w:t>.4</w:t>
      </w:r>
      <w:r w:rsidRPr="008D73DA">
        <w:tab/>
        <w:t>Method of test</w:t>
      </w:r>
      <w:bookmarkEnd w:id="3091"/>
    </w:p>
    <w:p w14:paraId="643BBA5C" w14:textId="1C19E564" w:rsidR="00733857" w:rsidRPr="008D73DA" w:rsidRDefault="00733857" w:rsidP="00733857">
      <w:pPr>
        <w:pStyle w:val="Heading5"/>
      </w:pPr>
      <w:bookmarkStart w:id="3092" w:name="_Toc146299446"/>
      <w:r>
        <w:t>5.6.2</w:t>
      </w:r>
      <w:r w:rsidRPr="008D73DA">
        <w:t>.4.1</w:t>
      </w:r>
      <w:r w:rsidRPr="008D73DA">
        <w:tab/>
        <w:t>Initial conditions</w:t>
      </w:r>
      <w:bookmarkEnd w:id="3092"/>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3" w:name="_Toc146299447"/>
      <w:r>
        <w:t>5.6.2</w:t>
      </w:r>
      <w:r w:rsidRPr="006D217E">
        <w:t>.4.2</w:t>
      </w:r>
      <w:r w:rsidRPr="006D217E">
        <w:tab/>
        <w:t>Procedure</w:t>
      </w:r>
      <w:bookmarkEnd w:id="3093"/>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4" w:name="_Toc125441625"/>
      <w:bookmarkStart w:id="3095" w:name="_Toc146299448"/>
      <w:r w:rsidRPr="009E43B1">
        <w:t>5.6.2.5</w:t>
      </w:r>
      <w:r w:rsidRPr="009E43B1">
        <w:tab/>
        <w:t>Acceptance criteria</w:t>
      </w:r>
      <w:bookmarkEnd w:id="3094"/>
      <w:bookmarkEnd w:id="3095"/>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6" w:name="_Toc146299449"/>
      <w:r>
        <w:t>5.6.3</w:t>
      </w:r>
      <w:r>
        <w:tab/>
      </w:r>
      <w:r w:rsidRPr="00143C7B">
        <w:t>UE identification by SUCI during initial registration – SUCI calculation by USIM</w:t>
      </w:r>
      <w:r>
        <w:t xml:space="preserve"> using </w:t>
      </w:r>
      <w:r w:rsidRPr="00437FC3">
        <w:t>profile B</w:t>
      </w:r>
      <w:bookmarkEnd w:id="3096"/>
    </w:p>
    <w:p w14:paraId="4DFB9F55" w14:textId="64A4DF3C" w:rsidR="00733857" w:rsidRPr="008D73DA" w:rsidRDefault="00733857" w:rsidP="00733857">
      <w:pPr>
        <w:pStyle w:val="Heading4"/>
      </w:pPr>
      <w:bookmarkStart w:id="3097" w:name="_Toc146299450"/>
      <w:r>
        <w:t>5.6.3</w:t>
      </w:r>
      <w:r w:rsidRPr="008D73DA">
        <w:t>.1</w:t>
      </w:r>
      <w:r w:rsidRPr="008D73DA">
        <w:tab/>
        <w:t>Definition and applicability</w:t>
      </w:r>
      <w:bookmarkEnd w:id="3097"/>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8" w:name="_Toc146299451"/>
      <w:r>
        <w:t>5.6.3</w:t>
      </w:r>
      <w:r w:rsidRPr="008D73DA">
        <w:t>.2</w:t>
      </w:r>
      <w:r w:rsidRPr="008D73DA">
        <w:tab/>
        <w:t>Conformance requirement</w:t>
      </w:r>
      <w:bookmarkEnd w:id="3098"/>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9" w:name="_Toc146299452"/>
      <w:r>
        <w:t>5.6.3</w:t>
      </w:r>
      <w:r w:rsidRPr="008D73DA">
        <w:t>.3</w:t>
      </w:r>
      <w:r w:rsidRPr="008D73DA">
        <w:tab/>
        <w:t>Test purpose</w:t>
      </w:r>
      <w:bookmarkEnd w:id="3099"/>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100" w:name="_Toc146299453"/>
      <w:r>
        <w:t>5.6.3</w:t>
      </w:r>
      <w:r w:rsidRPr="008D73DA">
        <w:t>.4</w:t>
      </w:r>
      <w:r w:rsidRPr="008D73DA">
        <w:tab/>
        <w:t>Method of test</w:t>
      </w:r>
      <w:bookmarkEnd w:id="3100"/>
    </w:p>
    <w:p w14:paraId="768CEFE7" w14:textId="38130700" w:rsidR="00733857" w:rsidRPr="008D73DA" w:rsidRDefault="00733857" w:rsidP="00733857">
      <w:pPr>
        <w:pStyle w:val="Heading5"/>
      </w:pPr>
      <w:bookmarkStart w:id="3101" w:name="_Toc146299454"/>
      <w:r>
        <w:t>5.6.3</w:t>
      </w:r>
      <w:r w:rsidRPr="008D73DA">
        <w:t>.4.1</w:t>
      </w:r>
      <w:r w:rsidRPr="008D73DA">
        <w:tab/>
        <w:t>Initial conditions</w:t>
      </w:r>
      <w:bookmarkEnd w:id="3101"/>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2" w:name="_Toc146299455"/>
      <w:r>
        <w:t>5.6.3</w:t>
      </w:r>
      <w:r w:rsidRPr="006D217E">
        <w:t>.4.2</w:t>
      </w:r>
      <w:r w:rsidRPr="006D217E">
        <w:tab/>
        <w:t>Procedure</w:t>
      </w:r>
      <w:bookmarkEnd w:id="3102"/>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3" w:name="_Toc125441633"/>
      <w:bookmarkStart w:id="3104" w:name="_Toc146299456"/>
      <w:r w:rsidRPr="009E43B1">
        <w:t>5.6.3.5</w:t>
      </w:r>
      <w:r w:rsidRPr="009E43B1">
        <w:tab/>
        <w:t>Acceptance criteria</w:t>
      </w:r>
      <w:bookmarkEnd w:id="3103"/>
      <w:bookmarkEnd w:id="3104"/>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5" w:name="_Toc146299457"/>
      <w:r>
        <w:t>5.6.4</w:t>
      </w:r>
      <w:r w:rsidRPr="008D73DA">
        <w:tab/>
        <w:t>UE identification</w:t>
      </w:r>
      <w:r w:rsidRPr="00523889">
        <w:t xml:space="preserve"> after SUPI is changed</w:t>
      </w:r>
      <w:bookmarkEnd w:id="3105"/>
    </w:p>
    <w:p w14:paraId="16A15631" w14:textId="7F3F4607" w:rsidR="00733857" w:rsidRPr="008D73DA" w:rsidRDefault="00733857" w:rsidP="00733857">
      <w:pPr>
        <w:pStyle w:val="Heading4"/>
      </w:pPr>
      <w:bookmarkStart w:id="3106" w:name="_Toc146299458"/>
      <w:r>
        <w:t>5.6.4.1</w:t>
      </w:r>
      <w:r>
        <w:tab/>
      </w:r>
      <w:r w:rsidRPr="008D73DA">
        <w:t>Definition and applicability</w:t>
      </w:r>
      <w:bookmarkEnd w:id="3106"/>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7" w:name="_Toc146299459"/>
      <w:r>
        <w:lastRenderedPageBreak/>
        <w:t>5.6.4.2</w:t>
      </w:r>
      <w:r>
        <w:tab/>
      </w:r>
      <w:r w:rsidRPr="008D73DA">
        <w:t>Conformance requirement</w:t>
      </w:r>
      <w:bookmarkEnd w:id="3107"/>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8" w:name="_Toc146299460"/>
      <w:r>
        <w:t>5.6.4.3</w:t>
      </w:r>
      <w:r w:rsidRPr="008D73DA">
        <w:tab/>
        <w:t>Test purpose</w:t>
      </w:r>
      <w:bookmarkEnd w:id="3108"/>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9" w:name="_Toc146299461"/>
      <w:r>
        <w:t>5.6.4.4</w:t>
      </w:r>
      <w:r w:rsidRPr="00143C7B">
        <w:tab/>
        <w:t>Method of test</w:t>
      </w:r>
      <w:bookmarkEnd w:id="3109"/>
    </w:p>
    <w:p w14:paraId="77844A3F" w14:textId="20A83A70" w:rsidR="00733857" w:rsidRPr="00143C7B" w:rsidRDefault="00733857" w:rsidP="00733857">
      <w:pPr>
        <w:pStyle w:val="Heading5"/>
      </w:pPr>
      <w:bookmarkStart w:id="3110" w:name="_Toc146299462"/>
      <w:r>
        <w:t>5.6.4.4.1</w:t>
      </w:r>
      <w:r w:rsidRPr="00143C7B">
        <w:tab/>
        <w:t>Initial conditions</w:t>
      </w:r>
      <w:bookmarkEnd w:id="3110"/>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1" w:name="_Toc125441640"/>
      <w:bookmarkStart w:id="3112" w:name="_Toc146299463"/>
      <w:r w:rsidRPr="009E43B1">
        <w:t>5.6.4.4.2</w:t>
      </w:r>
      <w:r w:rsidRPr="009E43B1">
        <w:tab/>
        <w:t>Procedure</w:t>
      </w:r>
      <w:bookmarkEnd w:id="3111"/>
      <w:bookmarkEnd w:id="3112"/>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3" w:name="_Toc125441641"/>
      <w:bookmarkStart w:id="3114" w:name="_Toc146299464"/>
      <w:r w:rsidRPr="009E43B1">
        <w:t>5.6.4.5</w:t>
      </w:r>
      <w:r w:rsidRPr="009E43B1">
        <w:tab/>
        <w:t>Acceptance criteria</w:t>
      </w:r>
      <w:bookmarkEnd w:id="3113"/>
      <w:bookmarkEnd w:id="3114"/>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5" w:name="_Toc125441618"/>
      <w:bookmarkStart w:id="3116" w:name="_Toc146299465"/>
      <w:r>
        <w:t>5.6.5</w:t>
      </w:r>
      <w:r w:rsidRPr="009E43B1">
        <w:tab/>
        <w:t xml:space="preserve">UE identification by SUCI during initial registration – SUCI calculation by </w:t>
      </w:r>
      <w:r>
        <w:t>ME</w:t>
      </w:r>
      <w:r w:rsidRPr="009E43B1">
        <w:t xml:space="preserve"> using profile A</w:t>
      </w:r>
      <w:bookmarkEnd w:id="3115"/>
      <w:bookmarkEnd w:id="3116"/>
    </w:p>
    <w:p w14:paraId="7A7C5278" w14:textId="5B4C25CF" w:rsidR="00AC5CD5" w:rsidRPr="009E43B1" w:rsidRDefault="00AC5CD5" w:rsidP="00AC5CD5">
      <w:pPr>
        <w:pStyle w:val="Heading4"/>
      </w:pPr>
      <w:bookmarkStart w:id="3117" w:name="_Toc125441619"/>
      <w:bookmarkStart w:id="3118" w:name="_Toc146299466"/>
      <w:r>
        <w:t>5.6.5</w:t>
      </w:r>
      <w:r w:rsidRPr="009E43B1">
        <w:t>.1</w:t>
      </w:r>
      <w:r w:rsidRPr="009E43B1">
        <w:tab/>
        <w:t>Definition and applicability</w:t>
      </w:r>
      <w:bookmarkEnd w:id="3117"/>
      <w:bookmarkEnd w:id="3118"/>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9" w:name="_Toc125441620"/>
      <w:bookmarkStart w:id="3120" w:name="_Toc146299467"/>
      <w:r>
        <w:t>5.6.5</w:t>
      </w:r>
      <w:r w:rsidRPr="009E43B1">
        <w:t>.2</w:t>
      </w:r>
      <w:r w:rsidRPr="009E43B1">
        <w:tab/>
        <w:t>Conformance requirement</w:t>
      </w:r>
      <w:bookmarkEnd w:id="3119"/>
      <w:bookmarkEnd w:id="3120"/>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1" w:name="_Toc125441621"/>
      <w:bookmarkStart w:id="3122" w:name="_Toc146299468"/>
      <w:r>
        <w:t>5.6.5</w:t>
      </w:r>
      <w:r w:rsidRPr="009E43B1">
        <w:t>.3</w:t>
      </w:r>
      <w:r w:rsidRPr="009E43B1">
        <w:tab/>
        <w:t>Test purpose</w:t>
      </w:r>
      <w:bookmarkEnd w:id="3121"/>
      <w:bookmarkEnd w:id="3122"/>
    </w:p>
    <w:p w14:paraId="523FA51C" w14:textId="77777777" w:rsidR="00AC5CD5" w:rsidRPr="009E43B1" w:rsidRDefault="00AC5CD5" w:rsidP="00AC5CD5">
      <w:pPr>
        <w:pStyle w:val="B1"/>
      </w:pPr>
      <w:bookmarkStart w:id="3123"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4" w:name="_Toc146299469"/>
      <w:r>
        <w:t>5.6.5</w:t>
      </w:r>
      <w:r w:rsidRPr="009E43B1">
        <w:t>.4</w:t>
      </w:r>
      <w:r w:rsidRPr="009E43B1">
        <w:tab/>
        <w:t>Method of test</w:t>
      </w:r>
      <w:bookmarkEnd w:id="3123"/>
      <w:bookmarkEnd w:id="3124"/>
    </w:p>
    <w:p w14:paraId="3F98140A" w14:textId="30C1D126" w:rsidR="00AC5CD5" w:rsidRPr="009E43B1" w:rsidRDefault="00AC5CD5" w:rsidP="00AC5CD5">
      <w:pPr>
        <w:pStyle w:val="Heading5"/>
      </w:pPr>
      <w:bookmarkStart w:id="3125" w:name="_Toc125441623"/>
      <w:bookmarkStart w:id="3126" w:name="_Toc146299470"/>
      <w:r>
        <w:t>5.6.5</w:t>
      </w:r>
      <w:r w:rsidRPr="009E43B1">
        <w:t>.4.1</w:t>
      </w:r>
      <w:r w:rsidRPr="009E43B1">
        <w:tab/>
        <w:t>Initial conditions</w:t>
      </w:r>
      <w:bookmarkEnd w:id="3125"/>
      <w:bookmarkEnd w:id="3126"/>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7" w:name="_Toc125441624"/>
      <w:bookmarkStart w:id="3128" w:name="_Toc146299471"/>
      <w:r>
        <w:t>5.6.5</w:t>
      </w:r>
      <w:r w:rsidRPr="009E43B1">
        <w:t>.4.2</w:t>
      </w:r>
      <w:r w:rsidRPr="009E43B1">
        <w:tab/>
        <w:t>Procedure</w:t>
      </w:r>
      <w:bookmarkEnd w:id="3127"/>
      <w:bookmarkEnd w:id="3128"/>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9" w:name="_Toc146299472"/>
      <w:r>
        <w:lastRenderedPageBreak/>
        <w:t>5.6.5</w:t>
      </w:r>
      <w:r w:rsidRPr="009E43B1">
        <w:t>.5</w:t>
      </w:r>
      <w:r w:rsidRPr="009E43B1">
        <w:tab/>
        <w:t>Acc</w:t>
      </w:r>
      <w:r w:rsidRPr="00AC5CD5">
        <w:t>eptance criteria</w:t>
      </w:r>
      <w:bookmarkEnd w:id="3129"/>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1EAF70E8" w:rsidR="00AC5CD5" w:rsidRPr="009E43B1" w:rsidRDefault="00AC5CD5" w:rsidP="00AC5CD5">
      <w:pPr>
        <w:pStyle w:val="Heading3"/>
      </w:pPr>
      <w:bookmarkStart w:id="3130" w:name="_Toc125441626"/>
      <w:bookmarkStart w:id="3131" w:name="_Toc146299473"/>
      <w:r>
        <w:t>5.6.6</w:t>
      </w:r>
      <w:r w:rsidRPr="009E43B1">
        <w:tab/>
        <w:t>UE identification by SUCI during initial registration – SUCI calculation by USIM using profile B</w:t>
      </w:r>
      <w:bookmarkEnd w:id="3130"/>
      <w:bookmarkEnd w:id="3131"/>
    </w:p>
    <w:p w14:paraId="5249713B" w14:textId="770D32B0" w:rsidR="00AC5CD5" w:rsidRPr="009E43B1" w:rsidRDefault="00AC5CD5" w:rsidP="00AC5CD5">
      <w:pPr>
        <w:pStyle w:val="Heading4"/>
      </w:pPr>
      <w:bookmarkStart w:id="3132" w:name="_Toc125441627"/>
      <w:bookmarkStart w:id="3133" w:name="_Toc146299474"/>
      <w:r>
        <w:t>5.6.6</w:t>
      </w:r>
      <w:r w:rsidRPr="009E43B1">
        <w:t>.1</w:t>
      </w:r>
      <w:r w:rsidRPr="009E43B1">
        <w:tab/>
        <w:t>Definition and applicability</w:t>
      </w:r>
      <w:bookmarkEnd w:id="3132"/>
      <w:bookmarkEnd w:id="3133"/>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4" w:name="_Toc125441628"/>
      <w:bookmarkStart w:id="3135" w:name="_Toc146299475"/>
      <w:r>
        <w:t>5.6.6</w:t>
      </w:r>
      <w:r w:rsidRPr="009E43B1">
        <w:t>.2</w:t>
      </w:r>
      <w:r w:rsidRPr="009E43B1">
        <w:tab/>
        <w:t>Conformance requirement</w:t>
      </w:r>
      <w:bookmarkEnd w:id="3134"/>
      <w:bookmarkEnd w:id="3135"/>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6" w:name="_Toc125441629"/>
      <w:bookmarkStart w:id="3137" w:name="_Toc146299476"/>
      <w:r>
        <w:t>5.6.6</w:t>
      </w:r>
      <w:r w:rsidRPr="009E43B1">
        <w:t>.3</w:t>
      </w:r>
      <w:r w:rsidRPr="009E43B1">
        <w:tab/>
        <w:t>Test purpose</w:t>
      </w:r>
      <w:bookmarkEnd w:id="3136"/>
      <w:bookmarkEnd w:id="3137"/>
    </w:p>
    <w:p w14:paraId="3D0A02E7" w14:textId="77777777" w:rsidR="00AC5CD5" w:rsidRPr="009E43B1" w:rsidRDefault="00AC5CD5" w:rsidP="00AC5CD5">
      <w:pPr>
        <w:pStyle w:val="B1"/>
      </w:pPr>
      <w:bookmarkStart w:id="3138"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9" w:name="_Toc146299477"/>
      <w:r>
        <w:t>5.6.6</w:t>
      </w:r>
      <w:r w:rsidRPr="009E43B1">
        <w:t>.4</w:t>
      </w:r>
      <w:r w:rsidRPr="009E43B1">
        <w:tab/>
        <w:t>Method of test</w:t>
      </w:r>
      <w:bookmarkEnd w:id="3138"/>
      <w:bookmarkEnd w:id="3139"/>
    </w:p>
    <w:p w14:paraId="31CD4350" w14:textId="5170EACF" w:rsidR="00AC5CD5" w:rsidRPr="009E43B1" w:rsidRDefault="00AC5CD5" w:rsidP="00AC5CD5">
      <w:pPr>
        <w:pStyle w:val="Heading5"/>
      </w:pPr>
      <w:bookmarkStart w:id="3140" w:name="_Toc125441631"/>
      <w:bookmarkStart w:id="3141" w:name="_Toc146299478"/>
      <w:r>
        <w:t>5.6.6</w:t>
      </w:r>
      <w:r w:rsidRPr="009E43B1">
        <w:t>.4.1</w:t>
      </w:r>
      <w:r w:rsidRPr="009E43B1">
        <w:tab/>
        <w:t>Initial conditions</w:t>
      </w:r>
      <w:bookmarkEnd w:id="3140"/>
      <w:bookmarkEnd w:id="3141"/>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2" w:name="_Toc125441632"/>
      <w:bookmarkStart w:id="3143" w:name="_Toc146299479"/>
      <w:r>
        <w:lastRenderedPageBreak/>
        <w:t>5.</w:t>
      </w:r>
      <w:r w:rsidRPr="00AC5CD5">
        <w:t>6.6.4.2</w:t>
      </w:r>
      <w:r w:rsidRPr="009E43B1">
        <w:tab/>
        <w:t>Procedure</w:t>
      </w:r>
      <w:bookmarkEnd w:id="3142"/>
      <w:bookmarkEnd w:id="3143"/>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4" w:name="_Toc146299480"/>
      <w:r>
        <w:t>5.6.6</w:t>
      </w:r>
      <w:r w:rsidRPr="009E43B1">
        <w:t>.5</w:t>
      </w:r>
      <w:r w:rsidRPr="009E43B1">
        <w:tab/>
        <w:t>Acceptance criteria</w:t>
      </w:r>
      <w:bookmarkEnd w:id="3144"/>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6F6B0810" w:rsidR="00AC5CD5" w:rsidRPr="001E27FE"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bookmarkEnd w:id="3062"/>
      <w:bookmarkEnd w:id="3063"/>
      <w:bookmarkEnd w:id="3064"/>
      <w:bookmarkEnd w:id="3065"/>
      <w:bookmarkEnd w:id="3066"/>
      <w:bookmarkEnd w:id="3067"/>
      <w:bookmarkEnd w:id="3068"/>
      <w:bookmarkEnd w:id="3069"/>
      <w:bookmarkEnd w:id="3070"/>
      <w:bookmarkEnd w:id="3071"/>
    </w:p>
    <w:sectPr w:rsidR="00AC5CD5" w:rsidRPr="001E27FE" w:rsidSect="00CA5D3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0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6D7A" w14:textId="77777777" w:rsidR="009B220D" w:rsidRDefault="009B220D">
      <w:r>
        <w:separator/>
      </w:r>
    </w:p>
  </w:endnote>
  <w:endnote w:type="continuationSeparator" w:id="0">
    <w:p w14:paraId="0CEBBF7F" w14:textId="77777777" w:rsidR="009B220D" w:rsidRDefault="009B2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3BF7" w14:textId="77777777" w:rsidR="00CA5D3B" w:rsidRDefault="00CA5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2B33CC53" w:rsidR="00FC15BC" w:rsidRDefault="00CA5D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F0B9" w14:textId="77777777" w:rsidR="00CA5D3B" w:rsidRDefault="00CA5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06DF" w14:textId="77777777" w:rsidR="009B220D" w:rsidRDefault="009B220D">
      <w:r>
        <w:separator/>
      </w:r>
    </w:p>
  </w:footnote>
  <w:footnote w:type="continuationSeparator" w:id="0">
    <w:p w14:paraId="6794D52A" w14:textId="77777777" w:rsidR="009B220D" w:rsidRDefault="009B2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05CE"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EA45259" w:rsidR="00FC15BC" w:rsidRDefault="00CA5D3B">
    <w:pPr>
      <w:framePr w:h="284" w:hRule="exact" w:wrap="around" w:vAnchor="text" w:hAnchor="margin" w:xAlign="right" w:y="1"/>
      <w:rPr>
        <w:rFonts w:ascii="Arial" w:hAnsi="Arial" w:cs="Arial"/>
        <w:b/>
        <w:sz w:val="18"/>
        <w:szCs w:val="18"/>
      </w:rPr>
    </w:pPr>
    <w:r>
      <w:rPr>
        <w:rFonts w:ascii="Arial" w:hAnsi="Arial" w:cs="Arial"/>
        <w:b/>
        <w:sz w:val="18"/>
        <w:szCs w:val="18"/>
      </w:rPr>
      <w:t>3GPP TS 31.121 V17.2.0 (2024-03)</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89509FF" w:rsidR="00FC15BC" w:rsidRDefault="00CA5D3B">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FDDA9" w14:textId="77777777" w:rsidR="00CA5D3B" w:rsidRDefault="00CA5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87415"/>
    <w:rsid w:val="00397669"/>
    <w:rsid w:val="003C3971"/>
    <w:rsid w:val="003C5188"/>
    <w:rsid w:val="003D410B"/>
    <w:rsid w:val="003F3FFC"/>
    <w:rsid w:val="00402462"/>
    <w:rsid w:val="00423334"/>
    <w:rsid w:val="004345EC"/>
    <w:rsid w:val="004509A1"/>
    <w:rsid w:val="00456F25"/>
    <w:rsid w:val="0046266F"/>
    <w:rsid w:val="00465515"/>
    <w:rsid w:val="0049720A"/>
    <w:rsid w:val="004B7920"/>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5F4597"/>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1C84"/>
    <w:rsid w:val="0096304E"/>
    <w:rsid w:val="0096523F"/>
    <w:rsid w:val="009657A5"/>
    <w:rsid w:val="00974627"/>
    <w:rsid w:val="00990FC2"/>
    <w:rsid w:val="00992AE7"/>
    <w:rsid w:val="00994B6D"/>
    <w:rsid w:val="00997FB9"/>
    <w:rsid w:val="009A5877"/>
    <w:rsid w:val="009B0F1D"/>
    <w:rsid w:val="009B220D"/>
    <w:rsid w:val="009B2F8D"/>
    <w:rsid w:val="009C07C6"/>
    <w:rsid w:val="009D06F4"/>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53C79"/>
    <w:rsid w:val="00B6224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1874"/>
    <w:rsid w:val="00C33079"/>
    <w:rsid w:val="00C451D5"/>
    <w:rsid w:val="00C45231"/>
    <w:rsid w:val="00C513CE"/>
    <w:rsid w:val="00C57E91"/>
    <w:rsid w:val="00C72833"/>
    <w:rsid w:val="00C80F1D"/>
    <w:rsid w:val="00C837AE"/>
    <w:rsid w:val="00C93F40"/>
    <w:rsid w:val="00CA3D0C"/>
    <w:rsid w:val="00CA5D3B"/>
    <w:rsid w:val="00CA74C5"/>
    <w:rsid w:val="00CB15F9"/>
    <w:rsid w:val="00CB74B6"/>
    <w:rsid w:val="00CF1CFB"/>
    <w:rsid w:val="00D25087"/>
    <w:rsid w:val="00D27492"/>
    <w:rsid w:val="00D30398"/>
    <w:rsid w:val="00D5281E"/>
    <w:rsid w:val="00D57972"/>
    <w:rsid w:val="00D6131E"/>
    <w:rsid w:val="00D675A9"/>
    <w:rsid w:val="00D738D6"/>
    <w:rsid w:val="00D755EB"/>
    <w:rsid w:val="00D76048"/>
    <w:rsid w:val="00D8670E"/>
    <w:rsid w:val="00D87E00"/>
    <w:rsid w:val="00D90ADD"/>
    <w:rsid w:val="00D9134D"/>
    <w:rsid w:val="00DA7A03"/>
    <w:rsid w:val="00DB1818"/>
    <w:rsid w:val="00DB322A"/>
    <w:rsid w:val="00DB7761"/>
    <w:rsid w:val="00DC309B"/>
    <w:rsid w:val="00DC3BF1"/>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4A2D"/>
    <w:rsid w:val="00F26758"/>
    <w:rsid w:val="00F325C8"/>
    <w:rsid w:val="00F3608D"/>
    <w:rsid w:val="00F4792E"/>
    <w:rsid w:val="00F56200"/>
    <w:rsid w:val="00F653B8"/>
    <w:rsid w:val="00F6552E"/>
    <w:rsid w:val="00F9008D"/>
    <w:rsid w:val="00F958E9"/>
    <w:rsid w:val="00FA00D6"/>
    <w:rsid w:val="00FA1266"/>
    <w:rsid w:val="00FA5AA4"/>
    <w:rsid w:val="00FA7306"/>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172</Pages>
  <Words>50539</Words>
  <Characters>288077</Characters>
  <Application>Microsoft Office Word</Application>
  <DocSecurity>0</DocSecurity>
  <Lines>2400</Lines>
  <Paragraphs>675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11</cp:revision>
  <cp:lastPrinted>2019-02-25T14:05:00Z</cp:lastPrinted>
  <dcterms:created xsi:type="dcterms:W3CDTF">2023-09-26T06:27:00Z</dcterms:created>
  <dcterms:modified xsi:type="dcterms:W3CDTF">2024-04-03T18:11:00Z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