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036AE9EB" w14:textId="77777777" w:rsidR="00266719" w:rsidRPr="00121CC2" w:rsidRDefault="00266719" w:rsidP="00266719">
      <w:pPr>
        <w:keepNext/>
        <w:keepLines/>
        <w:spacing w:before="120"/>
        <w:ind w:left="1418" w:hanging="1418"/>
        <w:outlineLvl w:val="3"/>
        <w:rPr>
          <w:rFonts w:ascii="Arial" w:hAnsi="Arial"/>
          <w:sz w:val="24"/>
        </w:rPr>
      </w:pPr>
      <w:r w:rsidRPr="00121CC2">
        <w:rPr>
          <w:rFonts w:ascii="Arial" w:hAnsi="Arial"/>
          <w:sz w:val="24"/>
        </w:rPr>
        <w:t>1.1.9</w:t>
      </w:r>
      <w:r w:rsidRPr="00121CC2">
        <w:rPr>
          <w:rFonts w:ascii="Arial" w:hAnsi="Arial"/>
          <w:sz w:val="24"/>
        </w:rPr>
        <w:tab/>
        <w:t>EF</w:t>
      </w:r>
      <w:r w:rsidRPr="00121CC2">
        <w:rPr>
          <w:rFonts w:ascii="Arial" w:hAnsi="Arial"/>
          <w:sz w:val="24"/>
          <w:vertAlign w:val="subscript"/>
        </w:rPr>
        <w:t>EST</w:t>
      </w:r>
      <w:r w:rsidRPr="00121CC2">
        <w:rPr>
          <w:rFonts w:ascii="Arial" w:hAnsi="Arial"/>
          <w:sz w:val="24"/>
        </w:rPr>
        <w:t xml:space="preserve"> (Enable Service Table)</w:t>
      </w:r>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77777777" w:rsidR="00266719" w:rsidRDefault="00266719" w:rsidP="00266719">
      <w:r>
        <w:t>…</w:t>
      </w:r>
    </w:p>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lastRenderedPageBreak/>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321C775B" w14:textId="77777777" w:rsidR="00BD7469" w:rsidRPr="00943D4C" w:rsidRDefault="00BD7469" w:rsidP="00BD7469">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091BA731" w14:textId="77777777" w:rsidR="00BD7469" w:rsidRPr="00943D4C" w:rsidRDefault="00BD7469" w:rsidP="00BD7469">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266719">
      <w:pPr>
        <w:ind w:left="1135" w:hanging="284"/>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lastRenderedPageBreak/>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lastRenderedPageBreak/>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77777777"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12C46577" w14:textId="77777777" w:rsidR="00ED3E6E" w:rsidRPr="00943D4C" w:rsidRDefault="00ED3E6E" w:rsidP="00ED3E6E">
      <w:pPr>
        <w:pStyle w:val="EX"/>
        <w:tabs>
          <w:tab w:val="left" w:pos="2835"/>
        </w:tabs>
      </w:pPr>
      <w:r w:rsidRPr="00943D4C">
        <w:tab/>
        <w:t>12</w:t>
      </w:r>
      <w:r w:rsidRPr="00943D4C">
        <w:rPr>
          <w:vertAlign w:val="superscript"/>
        </w:rPr>
        <w:t>th</w:t>
      </w:r>
      <w:r w:rsidRPr="00943D4C">
        <w:t xml:space="preserve"> ACT:</w:t>
      </w:r>
      <w:r w:rsidRPr="00943D4C">
        <w:tab/>
        <w:t>E-UTRAN</w:t>
      </w:r>
    </w:p>
    <w:p w14:paraId="137545EC" w14:textId="77777777" w:rsidR="00ED3E6E" w:rsidRPr="00943D4C" w:rsidRDefault="00ED3E6E" w:rsidP="00ED3E6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ED3E6E" w:rsidRPr="00943D4C" w14:paraId="49C72521" w14:textId="77777777" w:rsidTr="00821831">
        <w:tc>
          <w:tcPr>
            <w:tcW w:w="907" w:type="dxa"/>
          </w:tcPr>
          <w:p w14:paraId="15083159" w14:textId="77777777" w:rsidR="00ED3E6E" w:rsidRPr="00943D4C" w:rsidRDefault="00ED3E6E" w:rsidP="00821831">
            <w:pPr>
              <w:pStyle w:val="TAL"/>
            </w:pPr>
            <w:r w:rsidRPr="00943D4C">
              <w:t>Coding:</w:t>
            </w:r>
          </w:p>
        </w:tc>
        <w:tc>
          <w:tcPr>
            <w:tcW w:w="624" w:type="dxa"/>
          </w:tcPr>
          <w:p w14:paraId="7659E92A" w14:textId="77777777" w:rsidR="00ED3E6E" w:rsidRPr="00943D4C" w:rsidRDefault="00ED3E6E" w:rsidP="00821831">
            <w:pPr>
              <w:pStyle w:val="TAL"/>
            </w:pPr>
            <w:r w:rsidRPr="00943D4C">
              <w:t>B1</w:t>
            </w:r>
          </w:p>
        </w:tc>
        <w:tc>
          <w:tcPr>
            <w:tcW w:w="624" w:type="dxa"/>
          </w:tcPr>
          <w:p w14:paraId="7252D52F" w14:textId="77777777" w:rsidR="00ED3E6E" w:rsidRPr="00943D4C" w:rsidRDefault="00ED3E6E" w:rsidP="00821831">
            <w:pPr>
              <w:pStyle w:val="TAL"/>
            </w:pPr>
            <w:r w:rsidRPr="00943D4C">
              <w:t>B2</w:t>
            </w:r>
          </w:p>
        </w:tc>
        <w:tc>
          <w:tcPr>
            <w:tcW w:w="624" w:type="dxa"/>
          </w:tcPr>
          <w:p w14:paraId="6EC95FB0" w14:textId="77777777" w:rsidR="00ED3E6E" w:rsidRPr="00943D4C" w:rsidRDefault="00ED3E6E" w:rsidP="00821831">
            <w:pPr>
              <w:pStyle w:val="TAL"/>
            </w:pPr>
            <w:r w:rsidRPr="00943D4C">
              <w:t>B3</w:t>
            </w:r>
          </w:p>
        </w:tc>
        <w:tc>
          <w:tcPr>
            <w:tcW w:w="624" w:type="dxa"/>
          </w:tcPr>
          <w:p w14:paraId="3E68C744" w14:textId="77777777" w:rsidR="00ED3E6E" w:rsidRPr="00943D4C" w:rsidRDefault="00ED3E6E" w:rsidP="00821831">
            <w:pPr>
              <w:pStyle w:val="TAL"/>
            </w:pPr>
            <w:r w:rsidRPr="00943D4C">
              <w:t>B4</w:t>
            </w:r>
          </w:p>
        </w:tc>
        <w:tc>
          <w:tcPr>
            <w:tcW w:w="624" w:type="dxa"/>
          </w:tcPr>
          <w:p w14:paraId="54B15DEF" w14:textId="77777777" w:rsidR="00ED3E6E" w:rsidRPr="00943D4C" w:rsidRDefault="00ED3E6E" w:rsidP="00821831">
            <w:pPr>
              <w:pStyle w:val="TAL"/>
            </w:pPr>
            <w:r w:rsidRPr="00943D4C">
              <w:t>B5</w:t>
            </w:r>
          </w:p>
        </w:tc>
        <w:tc>
          <w:tcPr>
            <w:tcW w:w="624" w:type="dxa"/>
          </w:tcPr>
          <w:p w14:paraId="336D78AF" w14:textId="77777777" w:rsidR="00ED3E6E" w:rsidRPr="00943D4C" w:rsidRDefault="00ED3E6E" w:rsidP="00821831">
            <w:pPr>
              <w:pStyle w:val="TAL"/>
            </w:pPr>
            <w:r w:rsidRPr="00943D4C">
              <w:t>B6</w:t>
            </w:r>
          </w:p>
        </w:tc>
        <w:tc>
          <w:tcPr>
            <w:tcW w:w="624" w:type="dxa"/>
          </w:tcPr>
          <w:p w14:paraId="09BBA9C5" w14:textId="77777777" w:rsidR="00ED3E6E" w:rsidRPr="00943D4C" w:rsidRDefault="00ED3E6E" w:rsidP="00821831">
            <w:pPr>
              <w:pStyle w:val="TAL"/>
            </w:pPr>
            <w:r w:rsidRPr="00943D4C">
              <w:t>B7</w:t>
            </w:r>
          </w:p>
        </w:tc>
        <w:tc>
          <w:tcPr>
            <w:tcW w:w="624" w:type="dxa"/>
          </w:tcPr>
          <w:p w14:paraId="7F6C9605" w14:textId="77777777" w:rsidR="00ED3E6E" w:rsidRPr="00943D4C" w:rsidRDefault="00ED3E6E" w:rsidP="00821831">
            <w:pPr>
              <w:pStyle w:val="TAL"/>
            </w:pPr>
            <w:r w:rsidRPr="00943D4C">
              <w:t>B8</w:t>
            </w:r>
          </w:p>
        </w:tc>
        <w:tc>
          <w:tcPr>
            <w:tcW w:w="624" w:type="dxa"/>
          </w:tcPr>
          <w:p w14:paraId="03C44B83" w14:textId="77777777" w:rsidR="00ED3E6E" w:rsidRPr="00943D4C" w:rsidRDefault="00ED3E6E" w:rsidP="00821831">
            <w:pPr>
              <w:pStyle w:val="TAL"/>
            </w:pPr>
            <w:r w:rsidRPr="00943D4C">
              <w:t>B9</w:t>
            </w:r>
          </w:p>
        </w:tc>
        <w:tc>
          <w:tcPr>
            <w:tcW w:w="624" w:type="dxa"/>
          </w:tcPr>
          <w:p w14:paraId="1C918049" w14:textId="77777777" w:rsidR="00ED3E6E" w:rsidRPr="00943D4C" w:rsidRDefault="00ED3E6E" w:rsidP="00821831">
            <w:pPr>
              <w:pStyle w:val="TAL"/>
            </w:pPr>
            <w:r w:rsidRPr="00943D4C">
              <w:t>B10</w:t>
            </w:r>
          </w:p>
        </w:tc>
        <w:tc>
          <w:tcPr>
            <w:tcW w:w="624" w:type="dxa"/>
          </w:tcPr>
          <w:p w14:paraId="14F343FE" w14:textId="77777777" w:rsidR="00ED3E6E" w:rsidRPr="00943D4C" w:rsidRDefault="00ED3E6E" w:rsidP="00821831">
            <w:pPr>
              <w:pStyle w:val="TAL"/>
            </w:pPr>
            <w:r w:rsidRPr="00943D4C">
              <w:t>B11</w:t>
            </w:r>
          </w:p>
        </w:tc>
        <w:tc>
          <w:tcPr>
            <w:tcW w:w="624" w:type="dxa"/>
          </w:tcPr>
          <w:p w14:paraId="53842816" w14:textId="77777777" w:rsidR="00ED3E6E" w:rsidRPr="00943D4C" w:rsidRDefault="00ED3E6E" w:rsidP="00821831">
            <w:pPr>
              <w:pStyle w:val="TAL"/>
            </w:pPr>
            <w:r w:rsidRPr="00943D4C">
              <w:t>B12</w:t>
            </w:r>
          </w:p>
        </w:tc>
        <w:tc>
          <w:tcPr>
            <w:tcW w:w="624" w:type="dxa"/>
          </w:tcPr>
          <w:p w14:paraId="1002B268" w14:textId="77777777" w:rsidR="00ED3E6E" w:rsidRPr="00943D4C" w:rsidRDefault="00ED3E6E" w:rsidP="00821831">
            <w:pPr>
              <w:pStyle w:val="TAL"/>
            </w:pPr>
            <w:r w:rsidRPr="00943D4C">
              <w:t>B13</w:t>
            </w:r>
          </w:p>
        </w:tc>
        <w:tc>
          <w:tcPr>
            <w:tcW w:w="624" w:type="dxa"/>
          </w:tcPr>
          <w:p w14:paraId="5282EE29" w14:textId="77777777" w:rsidR="00ED3E6E" w:rsidRPr="00943D4C" w:rsidRDefault="00ED3E6E" w:rsidP="00821831">
            <w:pPr>
              <w:pStyle w:val="TAL"/>
            </w:pPr>
            <w:r w:rsidRPr="00943D4C">
              <w:t>B14</w:t>
            </w:r>
          </w:p>
        </w:tc>
        <w:tc>
          <w:tcPr>
            <w:tcW w:w="624" w:type="dxa"/>
          </w:tcPr>
          <w:p w14:paraId="03F78572" w14:textId="77777777" w:rsidR="00ED3E6E" w:rsidRPr="00943D4C" w:rsidRDefault="00ED3E6E" w:rsidP="00821831">
            <w:pPr>
              <w:pStyle w:val="TAL"/>
            </w:pPr>
            <w:r w:rsidRPr="00943D4C">
              <w:t>B15</w:t>
            </w:r>
          </w:p>
        </w:tc>
      </w:tr>
      <w:tr w:rsidR="00ED3E6E" w:rsidRPr="00943D4C" w14:paraId="0E92925D" w14:textId="77777777" w:rsidTr="00821831">
        <w:tc>
          <w:tcPr>
            <w:tcW w:w="907" w:type="dxa"/>
          </w:tcPr>
          <w:p w14:paraId="77E83E19" w14:textId="77777777" w:rsidR="00ED3E6E" w:rsidRPr="00943D4C" w:rsidRDefault="00ED3E6E" w:rsidP="00821831">
            <w:pPr>
              <w:pStyle w:val="TAL"/>
            </w:pPr>
            <w:r w:rsidRPr="00943D4C">
              <w:t>Hex</w:t>
            </w:r>
          </w:p>
        </w:tc>
        <w:tc>
          <w:tcPr>
            <w:tcW w:w="624" w:type="dxa"/>
          </w:tcPr>
          <w:p w14:paraId="23A3407E" w14:textId="77777777" w:rsidR="00ED3E6E" w:rsidRPr="00943D4C" w:rsidRDefault="00ED3E6E" w:rsidP="00821831">
            <w:pPr>
              <w:pStyle w:val="TAL"/>
            </w:pPr>
            <w:r w:rsidRPr="00943D4C">
              <w:t>42</w:t>
            </w:r>
          </w:p>
        </w:tc>
        <w:tc>
          <w:tcPr>
            <w:tcW w:w="624" w:type="dxa"/>
          </w:tcPr>
          <w:p w14:paraId="48EDDB8B" w14:textId="77777777" w:rsidR="00ED3E6E" w:rsidRPr="00943D4C" w:rsidRDefault="00ED3E6E" w:rsidP="00821831">
            <w:pPr>
              <w:pStyle w:val="TAL"/>
            </w:pPr>
            <w:r w:rsidRPr="00943D4C">
              <w:t>14</w:t>
            </w:r>
          </w:p>
        </w:tc>
        <w:tc>
          <w:tcPr>
            <w:tcW w:w="624" w:type="dxa"/>
          </w:tcPr>
          <w:p w14:paraId="680C3F0E" w14:textId="77777777" w:rsidR="00ED3E6E" w:rsidRPr="004A6E65" w:rsidRDefault="00ED3E6E" w:rsidP="00821831">
            <w:pPr>
              <w:pStyle w:val="TAL"/>
            </w:pPr>
            <w:r w:rsidRPr="004A6E65">
              <w:t>80</w:t>
            </w:r>
          </w:p>
        </w:tc>
        <w:tc>
          <w:tcPr>
            <w:tcW w:w="624" w:type="dxa"/>
          </w:tcPr>
          <w:p w14:paraId="38DBFAF1" w14:textId="77777777" w:rsidR="00ED3E6E" w:rsidRPr="004A6E65" w:rsidRDefault="00ED3E6E" w:rsidP="00821831">
            <w:pPr>
              <w:pStyle w:val="TAL"/>
            </w:pPr>
            <w:r w:rsidRPr="004A6E65">
              <w:t>40</w:t>
            </w:r>
          </w:p>
        </w:tc>
        <w:tc>
          <w:tcPr>
            <w:tcW w:w="624" w:type="dxa"/>
          </w:tcPr>
          <w:p w14:paraId="6A36B6E1" w14:textId="77777777" w:rsidR="00ED3E6E" w:rsidRPr="004A6E65" w:rsidRDefault="00ED3E6E" w:rsidP="00821831">
            <w:pPr>
              <w:pStyle w:val="TAL"/>
            </w:pPr>
            <w:r w:rsidRPr="004A6E65">
              <w:t>00</w:t>
            </w:r>
          </w:p>
        </w:tc>
        <w:tc>
          <w:tcPr>
            <w:tcW w:w="624" w:type="dxa"/>
          </w:tcPr>
          <w:p w14:paraId="5012D2F1" w14:textId="77777777" w:rsidR="00ED3E6E" w:rsidRPr="004A6E65" w:rsidRDefault="00ED3E6E" w:rsidP="00821831">
            <w:pPr>
              <w:pStyle w:val="TAL"/>
            </w:pPr>
            <w:r w:rsidRPr="004A6E65">
              <w:t>42</w:t>
            </w:r>
          </w:p>
        </w:tc>
        <w:tc>
          <w:tcPr>
            <w:tcW w:w="624" w:type="dxa"/>
          </w:tcPr>
          <w:p w14:paraId="7D335564" w14:textId="77777777" w:rsidR="00ED3E6E" w:rsidRPr="004A6E65" w:rsidRDefault="00ED3E6E" w:rsidP="00821831">
            <w:pPr>
              <w:pStyle w:val="TAL"/>
            </w:pPr>
            <w:r w:rsidRPr="004A6E65">
              <w:t>14</w:t>
            </w:r>
          </w:p>
        </w:tc>
        <w:tc>
          <w:tcPr>
            <w:tcW w:w="624" w:type="dxa"/>
          </w:tcPr>
          <w:p w14:paraId="355FE879" w14:textId="77777777" w:rsidR="00ED3E6E" w:rsidRPr="004A6E65" w:rsidRDefault="00ED3E6E" w:rsidP="00821831">
            <w:pPr>
              <w:pStyle w:val="TAL"/>
            </w:pPr>
            <w:r w:rsidRPr="004A6E65">
              <w:t>80</w:t>
            </w:r>
          </w:p>
        </w:tc>
        <w:tc>
          <w:tcPr>
            <w:tcW w:w="624" w:type="dxa"/>
          </w:tcPr>
          <w:p w14:paraId="3B662946" w14:textId="77777777" w:rsidR="00ED3E6E" w:rsidRPr="004A6E65" w:rsidRDefault="00ED3E6E" w:rsidP="00821831">
            <w:pPr>
              <w:pStyle w:val="TAL"/>
            </w:pPr>
            <w:r w:rsidRPr="004A6E65">
              <w:t>00</w:t>
            </w:r>
          </w:p>
        </w:tc>
        <w:tc>
          <w:tcPr>
            <w:tcW w:w="624" w:type="dxa"/>
          </w:tcPr>
          <w:p w14:paraId="594A2890" w14:textId="77777777" w:rsidR="00ED3E6E" w:rsidRPr="004A6E65" w:rsidRDefault="00ED3E6E" w:rsidP="00821831">
            <w:pPr>
              <w:pStyle w:val="TAL"/>
            </w:pPr>
            <w:r w:rsidRPr="004A6E65">
              <w:t>80</w:t>
            </w:r>
          </w:p>
        </w:tc>
        <w:tc>
          <w:tcPr>
            <w:tcW w:w="624" w:type="dxa"/>
          </w:tcPr>
          <w:p w14:paraId="0D02F6C1" w14:textId="77777777" w:rsidR="00ED3E6E" w:rsidRPr="004A6E65" w:rsidRDefault="00ED3E6E" w:rsidP="00821831">
            <w:pPr>
              <w:pStyle w:val="TAL"/>
            </w:pPr>
            <w:r w:rsidRPr="004A6E65">
              <w:t>42</w:t>
            </w:r>
          </w:p>
        </w:tc>
        <w:tc>
          <w:tcPr>
            <w:tcW w:w="624" w:type="dxa"/>
          </w:tcPr>
          <w:p w14:paraId="45C106CE" w14:textId="77777777" w:rsidR="00ED3E6E" w:rsidRPr="004A6E65" w:rsidRDefault="00ED3E6E" w:rsidP="00821831">
            <w:pPr>
              <w:pStyle w:val="TAL"/>
            </w:pPr>
            <w:r w:rsidRPr="004A6E65">
              <w:t>34</w:t>
            </w:r>
          </w:p>
        </w:tc>
        <w:tc>
          <w:tcPr>
            <w:tcW w:w="624" w:type="dxa"/>
          </w:tcPr>
          <w:p w14:paraId="192EEB9F" w14:textId="77777777" w:rsidR="00ED3E6E" w:rsidRPr="004A6E65" w:rsidRDefault="00ED3E6E" w:rsidP="00821831">
            <w:pPr>
              <w:pStyle w:val="TAL"/>
            </w:pPr>
            <w:r w:rsidRPr="004A6E65">
              <w:t>80</w:t>
            </w:r>
          </w:p>
        </w:tc>
        <w:tc>
          <w:tcPr>
            <w:tcW w:w="624" w:type="dxa"/>
          </w:tcPr>
          <w:p w14:paraId="381203FC" w14:textId="77777777" w:rsidR="00ED3E6E" w:rsidRPr="00943D4C" w:rsidRDefault="00ED3E6E" w:rsidP="00821831">
            <w:pPr>
              <w:pStyle w:val="TAL"/>
            </w:pPr>
            <w:r w:rsidRPr="004A6E65">
              <w:t>02</w:t>
            </w:r>
          </w:p>
        </w:tc>
        <w:tc>
          <w:tcPr>
            <w:tcW w:w="624" w:type="dxa"/>
          </w:tcPr>
          <w:p w14:paraId="262FB07E" w14:textId="77777777" w:rsidR="00ED3E6E" w:rsidRPr="00943D4C" w:rsidRDefault="00ED3E6E" w:rsidP="00821831">
            <w:pPr>
              <w:pStyle w:val="TAL"/>
            </w:pPr>
            <w:r w:rsidRPr="00943D4C">
              <w:t>00</w:t>
            </w:r>
          </w:p>
        </w:tc>
      </w:tr>
      <w:tr w:rsidR="00ED3E6E" w:rsidRPr="00943D4C" w14:paraId="2A23D44B" w14:textId="77777777" w:rsidTr="00821831">
        <w:tc>
          <w:tcPr>
            <w:tcW w:w="907" w:type="dxa"/>
          </w:tcPr>
          <w:p w14:paraId="2805C34B" w14:textId="77777777" w:rsidR="00ED3E6E" w:rsidRPr="00943D4C" w:rsidRDefault="00ED3E6E" w:rsidP="00821831">
            <w:pPr>
              <w:pStyle w:val="TAL"/>
            </w:pPr>
            <w:bookmarkStart w:id="755" w:name="MCCQCTEMPBM_00000304"/>
          </w:p>
        </w:tc>
        <w:tc>
          <w:tcPr>
            <w:tcW w:w="624" w:type="dxa"/>
          </w:tcPr>
          <w:p w14:paraId="0021CEFE" w14:textId="77777777" w:rsidR="00ED3E6E" w:rsidRPr="00943D4C" w:rsidRDefault="00ED3E6E" w:rsidP="00821831">
            <w:pPr>
              <w:pStyle w:val="TAL"/>
            </w:pPr>
          </w:p>
        </w:tc>
        <w:tc>
          <w:tcPr>
            <w:tcW w:w="624" w:type="dxa"/>
          </w:tcPr>
          <w:p w14:paraId="2C0EA956" w14:textId="77777777" w:rsidR="00ED3E6E" w:rsidRPr="00943D4C" w:rsidRDefault="00ED3E6E" w:rsidP="00821831">
            <w:pPr>
              <w:pStyle w:val="TAL"/>
            </w:pPr>
          </w:p>
        </w:tc>
        <w:tc>
          <w:tcPr>
            <w:tcW w:w="624" w:type="dxa"/>
          </w:tcPr>
          <w:p w14:paraId="49831186" w14:textId="77777777" w:rsidR="00ED3E6E" w:rsidRPr="004A6E65" w:rsidRDefault="00ED3E6E" w:rsidP="00821831">
            <w:pPr>
              <w:pStyle w:val="TAL"/>
            </w:pPr>
          </w:p>
        </w:tc>
        <w:tc>
          <w:tcPr>
            <w:tcW w:w="624" w:type="dxa"/>
          </w:tcPr>
          <w:p w14:paraId="44441C45" w14:textId="77777777" w:rsidR="00ED3E6E" w:rsidRPr="004A6E65" w:rsidRDefault="00ED3E6E" w:rsidP="00821831">
            <w:pPr>
              <w:pStyle w:val="TAL"/>
            </w:pPr>
          </w:p>
        </w:tc>
        <w:tc>
          <w:tcPr>
            <w:tcW w:w="624" w:type="dxa"/>
          </w:tcPr>
          <w:p w14:paraId="03FD4DB3" w14:textId="77777777" w:rsidR="00ED3E6E" w:rsidRPr="004A6E65" w:rsidRDefault="00ED3E6E" w:rsidP="00821831">
            <w:pPr>
              <w:pStyle w:val="TAL"/>
            </w:pPr>
          </w:p>
        </w:tc>
        <w:tc>
          <w:tcPr>
            <w:tcW w:w="624" w:type="dxa"/>
          </w:tcPr>
          <w:p w14:paraId="279A7C35" w14:textId="77777777" w:rsidR="00ED3E6E" w:rsidRPr="004A6E65" w:rsidRDefault="00ED3E6E" w:rsidP="00821831">
            <w:pPr>
              <w:pStyle w:val="TAL"/>
            </w:pPr>
          </w:p>
        </w:tc>
        <w:tc>
          <w:tcPr>
            <w:tcW w:w="624" w:type="dxa"/>
          </w:tcPr>
          <w:p w14:paraId="6C9BCF39" w14:textId="77777777" w:rsidR="00ED3E6E" w:rsidRPr="004A6E65" w:rsidRDefault="00ED3E6E" w:rsidP="00821831">
            <w:pPr>
              <w:pStyle w:val="TAL"/>
            </w:pPr>
          </w:p>
        </w:tc>
        <w:tc>
          <w:tcPr>
            <w:tcW w:w="624" w:type="dxa"/>
          </w:tcPr>
          <w:p w14:paraId="3069B2F9" w14:textId="77777777" w:rsidR="00ED3E6E" w:rsidRPr="004A6E65" w:rsidRDefault="00ED3E6E" w:rsidP="00821831">
            <w:pPr>
              <w:pStyle w:val="TAL"/>
            </w:pPr>
          </w:p>
        </w:tc>
        <w:tc>
          <w:tcPr>
            <w:tcW w:w="624" w:type="dxa"/>
          </w:tcPr>
          <w:p w14:paraId="6203B845" w14:textId="77777777" w:rsidR="00ED3E6E" w:rsidRPr="004A6E65" w:rsidRDefault="00ED3E6E" w:rsidP="00821831">
            <w:pPr>
              <w:pStyle w:val="TAL"/>
            </w:pPr>
          </w:p>
        </w:tc>
        <w:tc>
          <w:tcPr>
            <w:tcW w:w="624" w:type="dxa"/>
          </w:tcPr>
          <w:p w14:paraId="43C129A6" w14:textId="77777777" w:rsidR="00ED3E6E" w:rsidRPr="004A6E65" w:rsidRDefault="00ED3E6E" w:rsidP="00821831">
            <w:pPr>
              <w:pStyle w:val="TAL"/>
            </w:pPr>
          </w:p>
        </w:tc>
        <w:tc>
          <w:tcPr>
            <w:tcW w:w="624" w:type="dxa"/>
          </w:tcPr>
          <w:p w14:paraId="6467A570" w14:textId="77777777" w:rsidR="00ED3E6E" w:rsidRPr="004A6E65" w:rsidRDefault="00ED3E6E" w:rsidP="00821831">
            <w:pPr>
              <w:pStyle w:val="TAL"/>
            </w:pPr>
          </w:p>
        </w:tc>
        <w:tc>
          <w:tcPr>
            <w:tcW w:w="624" w:type="dxa"/>
          </w:tcPr>
          <w:p w14:paraId="7742953F" w14:textId="77777777" w:rsidR="00ED3E6E" w:rsidRPr="004A6E65" w:rsidRDefault="00ED3E6E" w:rsidP="00821831">
            <w:pPr>
              <w:pStyle w:val="TAL"/>
            </w:pPr>
          </w:p>
        </w:tc>
        <w:tc>
          <w:tcPr>
            <w:tcW w:w="624" w:type="dxa"/>
          </w:tcPr>
          <w:p w14:paraId="506490BD" w14:textId="77777777" w:rsidR="00ED3E6E" w:rsidRPr="004A6E65" w:rsidRDefault="00ED3E6E" w:rsidP="00821831">
            <w:pPr>
              <w:pStyle w:val="TAL"/>
            </w:pPr>
          </w:p>
        </w:tc>
        <w:tc>
          <w:tcPr>
            <w:tcW w:w="624" w:type="dxa"/>
          </w:tcPr>
          <w:p w14:paraId="3D11906E" w14:textId="77777777" w:rsidR="00ED3E6E" w:rsidRPr="00943D4C" w:rsidRDefault="00ED3E6E" w:rsidP="00821831">
            <w:pPr>
              <w:pStyle w:val="TAL"/>
            </w:pPr>
          </w:p>
        </w:tc>
        <w:tc>
          <w:tcPr>
            <w:tcW w:w="624" w:type="dxa"/>
          </w:tcPr>
          <w:p w14:paraId="65DEA9C5" w14:textId="77777777" w:rsidR="00ED3E6E" w:rsidRPr="00943D4C" w:rsidRDefault="00ED3E6E" w:rsidP="00821831">
            <w:pPr>
              <w:pStyle w:val="TAL"/>
            </w:pPr>
          </w:p>
        </w:tc>
      </w:tr>
      <w:bookmarkEnd w:id="755"/>
      <w:tr w:rsidR="00ED3E6E" w:rsidRPr="00943D4C" w14:paraId="03FC3B76" w14:textId="77777777" w:rsidTr="00821831">
        <w:tc>
          <w:tcPr>
            <w:tcW w:w="907" w:type="dxa"/>
          </w:tcPr>
          <w:p w14:paraId="3B940009" w14:textId="77777777" w:rsidR="00ED3E6E" w:rsidRPr="00943D4C" w:rsidRDefault="00ED3E6E" w:rsidP="00821831">
            <w:pPr>
              <w:pStyle w:val="TAL"/>
            </w:pPr>
          </w:p>
        </w:tc>
        <w:tc>
          <w:tcPr>
            <w:tcW w:w="624" w:type="dxa"/>
          </w:tcPr>
          <w:p w14:paraId="37D23B5A" w14:textId="77777777" w:rsidR="00ED3E6E" w:rsidRPr="00943D4C" w:rsidRDefault="00ED3E6E" w:rsidP="00821831">
            <w:pPr>
              <w:pStyle w:val="TAL"/>
            </w:pPr>
            <w:r w:rsidRPr="00943D4C">
              <w:t>B16</w:t>
            </w:r>
          </w:p>
        </w:tc>
        <w:tc>
          <w:tcPr>
            <w:tcW w:w="624" w:type="dxa"/>
          </w:tcPr>
          <w:p w14:paraId="173BBC9F" w14:textId="77777777" w:rsidR="00ED3E6E" w:rsidRPr="00943D4C" w:rsidRDefault="00ED3E6E" w:rsidP="00821831">
            <w:pPr>
              <w:pStyle w:val="TAL"/>
            </w:pPr>
            <w:r w:rsidRPr="00943D4C">
              <w:t>B17</w:t>
            </w:r>
          </w:p>
        </w:tc>
        <w:tc>
          <w:tcPr>
            <w:tcW w:w="624" w:type="dxa"/>
          </w:tcPr>
          <w:p w14:paraId="69BFD9D4" w14:textId="77777777" w:rsidR="00ED3E6E" w:rsidRPr="004A6E65" w:rsidRDefault="00ED3E6E" w:rsidP="00821831">
            <w:pPr>
              <w:pStyle w:val="TAL"/>
            </w:pPr>
            <w:r w:rsidRPr="004A6E65">
              <w:t>B18</w:t>
            </w:r>
          </w:p>
        </w:tc>
        <w:tc>
          <w:tcPr>
            <w:tcW w:w="624" w:type="dxa"/>
          </w:tcPr>
          <w:p w14:paraId="00149175" w14:textId="77777777" w:rsidR="00ED3E6E" w:rsidRPr="004A6E65" w:rsidRDefault="00ED3E6E" w:rsidP="00821831">
            <w:pPr>
              <w:pStyle w:val="TAL"/>
            </w:pPr>
            <w:r w:rsidRPr="004A6E65">
              <w:t>B19</w:t>
            </w:r>
          </w:p>
        </w:tc>
        <w:tc>
          <w:tcPr>
            <w:tcW w:w="624" w:type="dxa"/>
          </w:tcPr>
          <w:p w14:paraId="301CD726" w14:textId="77777777" w:rsidR="00ED3E6E" w:rsidRPr="004A6E65" w:rsidRDefault="00ED3E6E" w:rsidP="00821831">
            <w:pPr>
              <w:pStyle w:val="TAL"/>
            </w:pPr>
            <w:r w:rsidRPr="004A6E65">
              <w:t>B20</w:t>
            </w:r>
          </w:p>
        </w:tc>
        <w:tc>
          <w:tcPr>
            <w:tcW w:w="624" w:type="dxa"/>
          </w:tcPr>
          <w:p w14:paraId="5D7695A3" w14:textId="77777777" w:rsidR="00ED3E6E" w:rsidRPr="004A6E65" w:rsidRDefault="00ED3E6E" w:rsidP="00821831">
            <w:pPr>
              <w:pStyle w:val="TAL"/>
            </w:pPr>
            <w:r w:rsidRPr="004A6E65">
              <w:t>B21</w:t>
            </w:r>
          </w:p>
        </w:tc>
        <w:tc>
          <w:tcPr>
            <w:tcW w:w="624" w:type="dxa"/>
          </w:tcPr>
          <w:p w14:paraId="2957649C" w14:textId="77777777" w:rsidR="00ED3E6E" w:rsidRPr="004A6E65" w:rsidRDefault="00ED3E6E" w:rsidP="00821831">
            <w:pPr>
              <w:pStyle w:val="TAL"/>
            </w:pPr>
            <w:r w:rsidRPr="004A6E65">
              <w:t>B22</w:t>
            </w:r>
          </w:p>
        </w:tc>
        <w:tc>
          <w:tcPr>
            <w:tcW w:w="624" w:type="dxa"/>
          </w:tcPr>
          <w:p w14:paraId="18BB78B6" w14:textId="77777777" w:rsidR="00ED3E6E" w:rsidRPr="004A6E65" w:rsidRDefault="00ED3E6E" w:rsidP="00821831">
            <w:pPr>
              <w:pStyle w:val="TAL"/>
            </w:pPr>
            <w:r w:rsidRPr="004A6E65">
              <w:t>B23</w:t>
            </w:r>
          </w:p>
        </w:tc>
        <w:tc>
          <w:tcPr>
            <w:tcW w:w="624" w:type="dxa"/>
          </w:tcPr>
          <w:p w14:paraId="6B128EE5" w14:textId="77777777" w:rsidR="00ED3E6E" w:rsidRPr="004A6E65" w:rsidRDefault="00ED3E6E" w:rsidP="00821831">
            <w:pPr>
              <w:pStyle w:val="TAL"/>
            </w:pPr>
            <w:r w:rsidRPr="004A6E65">
              <w:t>B24</w:t>
            </w:r>
          </w:p>
        </w:tc>
        <w:tc>
          <w:tcPr>
            <w:tcW w:w="624" w:type="dxa"/>
          </w:tcPr>
          <w:p w14:paraId="4200CA8C" w14:textId="77777777" w:rsidR="00ED3E6E" w:rsidRPr="004A6E65" w:rsidRDefault="00ED3E6E" w:rsidP="00821831">
            <w:pPr>
              <w:pStyle w:val="TAL"/>
            </w:pPr>
            <w:r w:rsidRPr="004A6E65">
              <w:t>B25</w:t>
            </w:r>
          </w:p>
        </w:tc>
        <w:tc>
          <w:tcPr>
            <w:tcW w:w="624" w:type="dxa"/>
          </w:tcPr>
          <w:p w14:paraId="3367314E" w14:textId="77777777" w:rsidR="00ED3E6E" w:rsidRPr="004A6E65" w:rsidRDefault="00ED3E6E" w:rsidP="00821831">
            <w:pPr>
              <w:pStyle w:val="TAL"/>
            </w:pPr>
            <w:r w:rsidRPr="004A6E65">
              <w:t>B26</w:t>
            </w:r>
          </w:p>
        </w:tc>
        <w:tc>
          <w:tcPr>
            <w:tcW w:w="624" w:type="dxa"/>
          </w:tcPr>
          <w:p w14:paraId="18DB4C03" w14:textId="77777777" w:rsidR="00ED3E6E" w:rsidRPr="004A6E65" w:rsidRDefault="00ED3E6E" w:rsidP="00821831">
            <w:pPr>
              <w:pStyle w:val="TAL"/>
            </w:pPr>
            <w:r w:rsidRPr="004A6E65">
              <w:t>B27</w:t>
            </w:r>
          </w:p>
        </w:tc>
        <w:tc>
          <w:tcPr>
            <w:tcW w:w="624" w:type="dxa"/>
          </w:tcPr>
          <w:p w14:paraId="2FFFDE4A" w14:textId="77777777" w:rsidR="00ED3E6E" w:rsidRPr="004A6E65" w:rsidRDefault="00ED3E6E" w:rsidP="00821831">
            <w:pPr>
              <w:pStyle w:val="TAL"/>
            </w:pPr>
            <w:r w:rsidRPr="004A6E65">
              <w:t>B28</w:t>
            </w:r>
          </w:p>
        </w:tc>
        <w:tc>
          <w:tcPr>
            <w:tcW w:w="624" w:type="dxa"/>
          </w:tcPr>
          <w:p w14:paraId="05FF9680" w14:textId="77777777" w:rsidR="00ED3E6E" w:rsidRPr="00943D4C" w:rsidRDefault="00ED3E6E" w:rsidP="00821831">
            <w:pPr>
              <w:pStyle w:val="TAL"/>
            </w:pPr>
            <w:r w:rsidRPr="00943D4C">
              <w:t>B29</w:t>
            </w:r>
          </w:p>
        </w:tc>
        <w:tc>
          <w:tcPr>
            <w:tcW w:w="624" w:type="dxa"/>
          </w:tcPr>
          <w:p w14:paraId="393D6945" w14:textId="77777777" w:rsidR="00ED3E6E" w:rsidRPr="00943D4C" w:rsidRDefault="00ED3E6E" w:rsidP="00821831">
            <w:pPr>
              <w:pStyle w:val="TAL"/>
            </w:pPr>
            <w:r w:rsidRPr="00943D4C">
              <w:t>B30</w:t>
            </w:r>
          </w:p>
        </w:tc>
      </w:tr>
      <w:tr w:rsidR="00ED3E6E" w:rsidRPr="00943D4C" w14:paraId="126A76AD" w14:textId="77777777" w:rsidTr="00821831">
        <w:tc>
          <w:tcPr>
            <w:tcW w:w="907" w:type="dxa"/>
          </w:tcPr>
          <w:p w14:paraId="7E81C49A" w14:textId="77777777" w:rsidR="00ED3E6E" w:rsidRPr="00943D4C" w:rsidRDefault="00ED3E6E" w:rsidP="00821831">
            <w:pPr>
              <w:pStyle w:val="TAL"/>
            </w:pPr>
          </w:p>
        </w:tc>
        <w:tc>
          <w:tcPr>
            <w:tcW w:w="624" w:type="dxa"/>
          </w:tcPr>
          <w:p w14:paraId="536044A0" w14:textId="77777777" w:rsidR="00ED3E6E" w:rsidRPr="00943D4C" w:rsidRDefault="00ED3E6E" w:rsidP="00821831">
            <w:pPr>
              <w:pStyle w:val="TAL"/>
            </w:pPr>
            <w:r w:rsidRPr="00943D4C">
              <w:t>42</w:t>
            </w:r>
          </w:p>
        </w:tc>
        <w:tc>
          <w:tcPr>
            <w:tcW w:w="624" w:type="dxa"/>
          </w:tcPr>
          <w:p w14:paraId="2F35918E" w14:textId="77777777" w:rsidR="00ED3E6E" w:rsidRPr="00943D4C" w:rsidRDefault="00ED3E6E" w:rsidP="00821831">
            <w:pPr>
              <w:pStyle w:val="TAL"/>
            </w:pPr>
            <w:r w:rsidRPr="00943D4C">
              <w:t>24</w:t>
            </w:r>
          </w:p>
        </w:tc>
        <w:tc>
          <w:tcPr>
            <w:tcW w:w="624" w:type="dxa"/>
          </w:tcPr>
          <w:p w14:paraId="351DCFD9" w14:textId="77777777" w:rsidR="00ED3E6E" w:rsidRPr="004A6E65" w:rsidRDefault="00ED3E6E" w:rsidP="00821831">
            <w:pPr>
              <w:pStyle w:val="TAL"/>
            </w:pPr>
            <w:r w:rsidRPr="004A6E65">
              <w:t>80</w:t>
            </w:r>
          </w:p>
        </w:tc>
        <w:tc>
          <w:tcPr>
            <w:tcW w:w="624" w:type="dxa"/>
          </w:tcPr>
          <w:p w14:paraId="53BB9AD0" w14:textId="77777777" w:rsidR="00ED3E6E" w:rsidRPr="004A6E65" w:rsidRDefault="00ED3E6E" w:rsidP="00821831">
            <w:pPr>
              <w:pStyle w:val="TAL"/>
            </w:pPr>
            <w:r w:rsidRPr="004A6E65">
              <w:t>00</w:t>
            </w:r>
          </w:p>
        </w:tc>
        <w:tc>
          <w:tcPr>
            <w:tcW w:w="624" w:type="dxa"/>
          </w:tcPr>
          <w:p w14:paraId="5F2EF560" w14:textId="77777777" w:rsidR="00ED3E6E" w:rsidRPr="004A6E65" w:rsidRDefault="00ED3E6E" w:rsidP="00821831">
            <w:pPr>
              <w:pStyle w:val="TAL"/>
            </w:pPr>
            <w:r w:rsidRPr="004A6E65">
              <w:t>80</w:t>
            </w:r>
          </w:p>
        </w:tc>
        <w:tc>
          <w:tcPr>
            <w:tcW w:w="624" w:type="dxa"/>
          </w:tcPr>
          <w:p w14:paraId="27885F95" w14:textId="77777777" w:rsidR="00ED3E6E" w:rsidRPr="004A6E65" w:rsidRDefault="00ED3E6E" w:rsidP="00821831">
            <w:pPr>
              <w:pStyle w:val="TAL"/>
            </w:pPr>
            <w:r w:rsidRPr="004A6E65">
              <w:t>42</w:t>
            </w:r>
          </w:p>
        </w:tc>
        <w:tc>
          <w:tcPr>
            <w:tcW w:w="624" w:type="dxa"/>
          </w:tcPr>
          <w:p w14:paraId="35C7ACB3" w14:textId="77777777" w:rsidR="00ED3E6E" w:rsidRPr="004A6E65" w:rsidRDefault="00ED3E6E" w:rsidP="00821831">
            <w:pPr>
              <w:pStyle w:val="TAL"/>
            </w:pPr>
            <w:r w:rsidRPr="004A6E65">
              <w:t>34</w:t>
            </w:r>
          </w:p>
        </w:tc>
        <w:tc>
          <w:tcPr>
            <w:tcW w:w="624" w:type="dxa"/>
          </w:tcPr>
          <w:p w14:paraId="48391323" w14:textId="77777777" w:rsidR="00ED3E6E" w:rsidRPr="004A6E65" w:rsidRDefault="00ED3E6E" w:rsidP="00821831">
            <w:pPr>
              <w:pStyle w:val="TAL"/>
            </w:pPr>
            <w:r w:rsidRPr="004A6E65">
              <w:t>00</w:t>
            </w:r>
          </w:p>
        </w:tc>
        <w:tc>
          <w:tcPr>
            <w:tcW w:w="624" w:type="dxa"/>
          </w:tcPr>
          <w:p w14:paraId="50A003D3" w14:textId="77777777" w:rsidR="00ED3E6E" w:rsidRPr="004A6E65" w:rsidRDefault="00ED3E6E" w:rsidP="00821831">
            <w:pPr>
              <w:pStyle w:val="TAL"/>
            </w:pPr>
            <w:r w:rsidRPr="004A6E65">
              <w:t>02</w:t>
            </w:r>
          </w:p>
        </w:tc>
        <w:tc>
          <w:tcPr>
            <w:tcW w:w="624" w:type="dxa"/>
          </w:tcPr>
          <w:p w14:paraId="25BF94E3" w14:textId="77777777" w:rsidR="00ED3E6E" w:rsidRPr="004A6E65" w:rsidRDefault="00ED3E6E" w:rsidP="00821831">
            <w:pPr>
              <w:pStyle w:val="TAL"/>
            </w:pPr>
            <w:r w:rsidRPr="004A6E65">
              <w:t>00</w:t>
            </w:r>
          </w:p>
        </w:tc>
        <w:tc>
          <w:tcPr>
            <w:tcW w:w="624" w:type="dxa"/>
          </w:tcPr>
          <w:p w14:paraId="41BF9D22" w14:textId="77777777" w:rsidR="00ED3E6E" w:rsidRPr="004A6E65" w:rsidRDefault="00ED3E6E" w:rsidP="00821831">
            <w:pPr>
              <w:pStyle w:val="TAL"/>
            </w:pPr>
            <w:r w:rsidRPr="004A6E65">
              <w:t>42</w:t>
            </w:r>
          </w:p>
        </w:tc>
        <w:tc>
          <w:tcPr>
            <w:tcW w:w="624" w:type="dxa"/>
          </w:tcPr>
          <w:p w14:paraId="6EFC04EE" w14:textId="77777777" w:rsidR="00ED3E6E" w:rsidRPr="004A6E65" w:rsidRDefault="00ED3E6E" w:rsidP="00821831">
            <w:pPr>
              <w:pStyle w:val="TAL"/>
            </w:pPr>
            <w:r w:rsidRPr="004A6E65">
              <w:t>44</w:t>
            </w:r>
          </w:p>
        </w:tc>
        <w:tc>
          <w:tcPr>
            <w:tcW w:w="624" w:type="dxa"/>
          </w:tcPr>
          <w:p w14:paraId="555607A9" w14:textId="77777777" w:rsidR="00ED3E6E" w:rsidRPr="004A6E65" w:rsidRDefault="00ED3E6E" w:rsidP="00821831">
            <w:pPr>
              <w:pStyle w:val="TAL"/>
            </w:pPr>
            <w:r w:rsidRPr="004A6E65">
              <w:t>00</w:t>
            </w:r>
          </w:p>
        </w:tc>
        <w:tc>
          <w:tcPr>
            <w:tcW w:w="624" w:type="dxa"/>
          </w:tcPr>
          <w:p w14:paraId="6070B922" w14:textId="77777777" w:rsidR="00ED3E6E" w:rsidRPr="00943D4C" w:rsidRDefault="00ED3E6E" w:rsidP="00821831">
            <w:pPr>
              <w:pStyle w:val="TAL"/>
            </w:pPr>
            <w:r w:rsidRPr="00943D4C">
              <w:t>80</w:t>
            </w:r>
          </w:p>
        </w:tc>
        <w:tc>
          <w:tcPr>
            <w:tcW w:w="624" w:type="dxa"/>
          </w:tcPr>
          <w:p w14:paraId="5F7B25EA" w14:textId="77777777" w:rsidR="00ED3E6E" w:rsidRPr="00943D4C" w:rsidRDefault="00ED3E6E" w:rsidP="00821831">
            <w:pPr>
              <w:pStyle w:val="TAL"/>
            </w:pPr>
            <w:r w:rsidRPr="00943D4C">
              <w:t>00</w:t>
            </w:r>
          </w:p>
        </w:tc>
      </w:tr>
      <w:tr w:rsidR="00ED3E6E" w:rsidRPr="00943D4C" w14:paraId="0269C895" w14:textId="77777777" w:rsidTr="00821831">
        <w:tc>
          <w:tcPr>
            <w:tcW w:w="907" w:type="dxa"/>
          </w:tcPr>
          <w:p w14:paraId="19577735" w14:textId="77777777" w:rsidR="00ED3E6E" w:rsidRPr="00943D4C" w:rsidRDefault="00ED3E6E" w:rsidP="00821831">
            <w:pPr>
              <w:pStyle w:val="TAL"/>
            </w:pPr>
            <w:bookmarkStart w:id="756" w:name="MCCQCTEMPBM_00000305"/>
          </w:p>
        </w:tc>
        <w:tc>
          <w:tcPr>
            <w:tcW w:w="624" w:type="dxa"/>
          </w:tcPr>
          <w:p w14:paraId="4B84F41C" w14:textId="77777777" w:rsidR="00ED3E6E" w:rsidRPr="00943D4C" w:rsidRDefault="00ED3E6E" w:rsidP="00821831">
            <w:pPr>
              <w:pStyle w:val="TAL"/>
            </w:pPr>
          </w:p>
        </w:tc>
        <w:tc>
          <w:tcPr>
            <w:tcW w:w="624" w:type="dxa"/>
          </w:tcPr>
          <w:p w14:paraId="4695B76E" w14:textId="77777777" w:rsidR="00ED3E6E" w:rsidRPr="00943D4C" w:rsidRDefault="00ED3E6E" w:rsidP="00821831">
            <w:pPr>
              <w:pStyle w:val="TAL"/>
            </w:pPr>
          </w:p>
        </w:tc>
        <w:tc>
          <w:tcPr>
            <w:tcW w:w="624" w:type="dxa"/>
          </w:tcPr>
          <w:p w14:paraId="78AAC7F5" w14:textId="77777777" w:rsidR="00ED3E6E" w:rsidRPr="004A6E65" w:rsidRDefault="00ED3E6E" w:rsidP="00821831">
            <w:pPr>
              <w:pStyle w:val="TAL"/>
            </w:pPr>
          </w:p>
        </w:tc>
        <w:tc>
          <w:tcPr>
            <w:tcW w:w="624" w:type="dxa"/>
          </w:tcPr>
          <w:p w14:paraId="4AC5E968" w14:textId="77777777" w:rsidR="00ED3E6E" w:rsidRPr="004A6E65" w:rsidRDefault="00ED3E6E" w:rsidP="00821831">
            <w:pPr>
              <w:pStyle w:val="TAL"/>
            </w:pPr>
          </w:p>
        </w:tc>
        <w:tc>
          <w:tcPr>
            <w:tcW w:w="624" w:type="dxa"/>
          </w:tcPr>
          <w:p w14:paraId="259807BC" w14:textId="77777777" w:rsidR="00ED3E6E" w:rsidRPr="004A6E65" w:rsidRDefault="00ED3E6E" w:rsidP="00821831">
            <w:pPr>
              <w:pStyle w:val="TAL"/>
            </w:pPr>
          </w:p>
        </w:tc>
        <w:tc>
          <w:tcPr>
            <w:tcW w:w="624" w:type="dxa"/>
          </w:tcPr>
          <w:p w14:paraId="546D7FAD" w14:textId="77777777" w:rsidR="00ED3E6E" w:rsidRPr="004A6E65" w:rsidRDefault="00ED3E6E" w:rsidP="00821831">
            <w:pPr>
              <w:pStyle w:val="TAL"/>
            </w:pPr>
          </w:p>
        </w:tc>
        <w:tc>
          <w:tcPr>
            <w:tcW w:w="624" w:type="dxa"/>
          </w:tcPr>
          <w:p w14:paraId="07C7FB86" w14:textId="77777777" w:rsidR="00ED3E6E" w:rsidRPr="004A6E65" w:rsidRDefault="00ED3E6E" w:rsidP="00821831">
            <w:pPr>
              <w:pStyle w:val="TAL"/>
            </w:pPr>
          </w:p>
        </w:tc>
        <w:tc>
          <w:tcPr>
            <w:tcW w:w="624" w:type="dxa"/>
          </w:tcPr>
          <w:p w14:paraId="1E08F7D5" w14:textId="77777777" w:rsidR="00ED3E6E" w:rsidRPr="004A6E65" w:rsidRDefault="00ED3E6E" w:rsidP="00821831">
            <w:pPr>
              <w:pStyle w:val="TAL"/>
            </w:pPr>
          </w:p>
        </w:tc>
        <w:tc>
          <w:tcPr>
            <w:tcW w:w="624" w:type="dxa"/>
          </w:tcPr>
          <w:p w14:paraId="59186A0A" w14:textId="77777777" w:rsidR="00ED3E6E" w:rsidRPr="004A6E65" w:rsidRDefault="00ED3E6E" w:rsidP="00821831">
            <w:pPr>
              <w:pStyle w:val="TAL"/>
            </w:pPr>
          </w:p>
        </w:tc>
        <w:tc>
          <w:tcPr>
            <w:tcW w:w="624" w:type="dxa"/>
          </w:tcPr>
          <w:p w14:paraId="18A8DC4C" w14:textId="77777777" w:rsidR="00ED3E6E" w:rsidRPr="004A6E65" w:rsidRDefault="00ED3E6E" w:rsidP="00821831">
            <w:pPr>
              <w:pStyle w:val="TAL"/>
            </w:pPr>
          </w:p>
        </w:tc>
        <w:tc>
          <w:tcPr>
            <w:tcW w:w="624" w:type="dxa"/>
          </w:tcPr>
          <w:p w14:paraId="21182135" w14:textId="77777777" w:rsidR="00ED3E6E" w:rsidRPr="004A6E65" w:rsidRDefault="00ED3E6E" w:rsidP="00821831">
            <w:pPr>
              <w:pStyle w:val="TAL"/>
            </w:pPr>
          </w:p>
        </w:tc>
        <w:tc>
          <w:tcPr>
            <w:tcW w:w="624" w:type="dxa"/>
          </w:tcPr>
          <w:p w14:paraId="35BEC0AD" w14:textId="77777777" w:rsidR="00ED3E6E" w:rsidRPr="004A6E65" w:rsidRDefault="00ED3E6E" w:rsidP="00821831">
            <w:pPr>
              <w:pStyle w:val="TAL"/>
            </w:pPr>
          </w:p>
        </w:tc>
        <w:tc>
          <w:tcPr>
            <w:tcW w:w="624" w:type="dxa"/>
          </w:tcPr>
          <w:p w14:paraId="71F27F31" w14:textId="77777777" w:rsidR="00ED3E6E" w:rsidRPr="004A6E65" w:rsidRDefault="00ED3E6E" w:rsidP="00821831">
            <w:pPr>
              <w:pStyle w:val="TAL"/>
            </w:pPr>
          </w:p>
        </w:tc>
        <w:tc>
          <w:tcPr>
            <w:tcW w:w="624" w:type="dxa"/>
          </w:tcPr>
          <w:p w14:paraId="7F066C8A" w14:textId="77777777" w:rsidR="00ED3E6E" w:rsidRPr="00943D4C" w:rsidRDefault="00ED3E6E" w:rsidP="00821831">
            <w:pPr>
              <w:pStyle w:val="TAL"/>
            </w:pPr>
          </w:p>
        </w:tc>
        <w:tc>
          <w:tcPr>
            <w:tcW w:w="624" w:type="dxa"/>
          </w:tcPr>
          <w:p w14:paraId="347EE025" w14:textId="77777777" w:rsidR="00ED3E6E" w:rsidRPr="00943D4C" w:rsidRDefault="00ED3E6E" w:rsidP="00821831">
            <w:pPr>
              <w:pStyle w:val="TAL"/>
            </w:pPr>
          </w:p>
        </w:tc>
      </w:tr>
      <w:bookmarkEnd w:id="756"/>
      <w:tr w:rsidR="00ED3E6E" w:rsidRPr="00943D4C" w14:paraId="20A8916F" w14:textId="77777777" w:rsidTr="00821831">
        <w:tc>
          <w:tcPr>
            <w:tcW w:w="907" w:type="dxa"/>
          </w:tcPr>
          <w:p w14:paraId="2F40A724" w14:textId="77777777" w:rsidR="00ED3E6E" w:rsidRPr="00943D4C" w:rsidRDefault="00ED3E6E" w:rsidP="00821831">
            <w:pPr>
              <w:pStyle w:val="TAL"/>
            </w:pPr>
          </w:p>
        </w:tc>
        <w:tc>
          <w:tcPr>
            <w:tcW w:w="624" w:type="dxa"/>
          </w:tcPr>
          <w:p w14:paraId="5E58CD98" w14:textId="77777777" w:rsidR="00ED3E6E" w:rsidRPr="00943D4C" w:rsidRDefault="00ED3E6E" w:rsidP="00821831">
            <w:pPr>
              <w:pStyle w:val="TAL"/>
            </w:pPr>
            <w:r w:rsidRPr="00943D4C">
              <w:t>B31</w:t>
            </w:r>
          </w:p>
        </w:tc>
        <w:tc>
          <w:tcPr>
            <w:tcW w:w="624" w:type="dxa"/>
          </w:tcPr>
          <w:p w14:paraId="0FD435EF" w14:textId="77777777" w:rsidR="00ED3E6E" w:rsidRPr="00943D4C" w:rsidRDefault="00ED3E6E" w:rsidP="00821831">
            <w:pPr>
              <w:pStyle w:val="TAL"/>
            </w:pPr>
            <w:r w:rsidRPr="00943D4C">
              <w:t>B32</w:t>
            </w:r>
          </w:p>
        </w:tc>
        <w:tc>
          <w:tcPr>
            <w:tcW w:w="624" w:type="dxa"/>
          </w:tcPr>
          <w:p w14:paraId="5B25D303" w14:textId="77777777" w:rsidR="00ED3E6E" w:rsidRPr="004A6E65" w:rsidRDefault="00ED3E6E" w:rsidP="00821831">
            <w:pPr>
              <w:pStyle w:val="TAL"/>
            </w:pPr>
            <w:r w:rsidRPr="004A6E65">
              <w:t>B33</w:t>
            </w:r>
          </w:p>
        </w:tc>
        <w:tc>
          <w:tcPr>
            <w:tcW w:w="624" w:type="dxa"/>
          </w:tcPr>
          <w:p w14:paraId="551CF4FA" w14:textId="77777777" w:rsidR="00ED3E6E" w:rsidRPr="004A6E65" w:rsidRDefault="00ED3E6E" w:rsidP="00821831">
            <w:pPr>
              <w:pStyle w:val="TAL"/>
            </w:pPr>
            <w:r w:rsidRPr="004A6E65">
              <w:t>B34</w:t>
            </w:r>
          </w:p>
        </w:tc>
        <w:tc>
          <w:tcPr>
            <w:tcW w:w="624" w:type="dxa"/>
          </w:tcPr>
          <w:p w14:paraId="52EF0152" w14:textId="77777777" w:rsidR="00ED3E6E" w:rsidRPr="004A6E65" w:rsidRDefault="00ED3E6E" w:rsidP="00821831">
            <w:pPr>
              <w:pStyle w:val="TAL"/>
            </w:pPr>
            <w:r w:rsidRPr="004A6E65">
              <w:t>B35</w:t>
            </w:r>
          </w:p>
        </w:tc>
        <w:tc>
          <w:tcPr>
            <w:tcW w:w="624" w:type="dxa"/>
          </w:tcPr>
          <w:p w14:paraId="36129336" w14:textId="77777777" w:rsidR="00ED3E6E" w:rsidRPr="004A6E65" w:rsidRDefault="00ED3E6E" w:rsidP="00821831">
            <w:pPr>
              <w:pStyle w:val="TAL"/>
            </w:pPr>
            <w:r w:rsidRPr="004A6E65">
              <w:t>B36</w:t>
            </w:r>
          </w:p>
        </w:tc>
        <w:tc>
          <w:tcPr>
            <w:tcW w:w="624" w:type="dxa"/>
          </w:tcPr>
          <w:p w14:paraId="01A65217" w14:textId="77777777" w:rsidR="00ED3E6E" w:rsidRPr="004A6E65" w:rsidRDefault="00ED3E6E" w:rsidP="00821831">
            <w:pPr>
              <w:pStyle w:val="TAL"/>
            </w:pPr>
            <w:r w:rsidRPr="004A6E65">
              <w:t>B37</w:t>
            </w:r>
          </w:p>
        </w:tc>
        <w:tc>
          <w:tcPr>
            <w:tcW w:w="624" w:type="dxa"/>
          </w:tcPr>
          <w:p w14:paraId="64A7FD2B" w14:textId="77777777" w:rsidR="00ED3E6E" w:rsidRPr="004A6E65" w:rsidRDefault="00ED3E6E" w:rsidP="00821831">
            <w:pPr>
              <w:pStyle w:val="TAL"/>
            </w:pPr>
            <w:r w:rsidRPr="004A6E65">
              <w:t>B38</w:t>
            </w:r>
          </w:p>
        </w:tc>
        <w:tc>
          <w:tcPr>
            <w:tcW w:w="624" w:type="dxa"/>
          </w:tcPr>
          <w:p w14:paraId="1BA83909" w14:textId="77777777" w:rsidR="00ED3E6E" w:rsidRPr="004A6E65" w:rsidRDefault="00ED3E6E" w:rsidP="00821831">
            <w:pPr>
              <w:pStyle w:val="TAL"/>
            </w:pPr>
            <w:r w:rsidRPr="004A6E65">
              <w:t>B39</w:t>
            </w:r>
          </w:p>
        </w:tc>
        <w:tc>
          <w:tcPr>
            <w:tcW w:w="624" w:type="dxa"/>
          </w:tcPr>
          <w:p w14:paraId="1FA0C81E" w14:textId="77777777" w:rsidR="00ED3E6E" w:rsidRPr="004A6E65" w:rsidRDefault="00ED3E6E" w:rsidP="00821831">
            <w:pPr>
              <w:pStyle w:val="TAL"/>
            </w:pPr>
            <w:r w:rsidRPr="004A6E65">
              <w:t>B40</w:t>
            </w:r>
          </w:p>
        </w:tc>
        <w:tc>
          <w:tcPr>
            <w:tcW w:w="624" w:type="dxa"/>
          </w:tcPr>
          <w:p w14:paraId="7629E310" w14:textId="77777777" w:rsidR="00ED3E6E" w:rsidRPr="004A6E65" w:rsidRDefault="00ED3E6E" w:rsidP="00821831">
            <w:pPr>
              <w:pStyle w:val="TAL"/>
            </w:pPr>
            <w:r w:rsidRPr="004A6E65">
              <w:t>B41</w:t>
            </w:r>
          </w:p>
        </w:tc>
        <w:tc>
          <w:tcPr>
            <w:tcW w:w="624" w:type="dxa"/>
          </w:tcPr>
          <w:p w14:paraId="3FF8D78C" w14:textId="77777777" w:rsidR="00ED3E6E" w:rsidRPr="004A6E65" w:rsidRDefault="00ED3E6E" w:rsidP="00821831">
            <w:pPr>
              <w:pStyle w:val="TAL"/>
            </w:pPr>
            <w:r w:rsidRPr="004A6E65">
              <w:t>B42</w:t>
            </w:r>
          </w:p>
        </w:tc>
        <w:tc>
          <w:tcPr>
            <w:tcW w:w="624" w:type="dxa"/>
          </w:tcPr>
          <w:p w14:paraId="4871DDB7" w14:textId="77777777" w:rsidR="00ED3E6E" w:rsidRPr="004A6E65" w:rsidRDefault="00ED3E6E" w:rsidP="00821831">
            <w:pPr>
              <w:pStyle w:val="TAL"/>
            </w:pPr>
            <w:r w:rsidRPr="004A6E65">
              <w:t>B43</w:t>
            </w:r>
          </w:p>
        </w:tc>
        <w:tc>
          <w:tcPr>
            <w:tcW w:w="624" w:type="dxa"/>
          </w:tcPr>
          <w:p w14:paraId="535396BD" w14:textId="77777777" w:rsidR="00ED3E6E" w:rsidRPr="00943D4C" w:rsidRDefault="00ED3E6E" w:rsidP="00821831">
            <w:pPr>
              <w:pStyle w:val="TAL"/>
            </w:pPr>
            <w:r w:rsidRPr="00943D4C">
              <w:t>B44</w:t>
            </w:r>
          </w:p>
        </w:tc>
        <w:tc>
          <w:tcPr>
            <w:tcW w:w="624" w:type="dxa"/>
          </w:tcPr>
          <w:p w14:paraId="48CAA1A8" w14:textId="77777777" w:rsidR="00ED3E6E" w:rsidRPr="00943D4C" w:rsidRDefault="00ED3E6E" w:rsidP="00821831">
            <w:pPr>
              <w:pStyle w:val="TAL"/>
            </w:pPr>
            <w:r w:rsidRPr="00943D4C">
              <w:t>B45</w:t>
            </w:r>
          </w:p>
        </w:tc>
      </w:tr>
      <w:tr w:rsidR="00ED3E6E" w:rsidRPr="00943D4C" w14:paraId="70548C13" w14:textId="77777777" w:rsidTr="00821831">
        <w:tc>
          <w:tcPr>
            <w:tcW w:w="907" w:type="dxa"/>
          </w:tcPr>
          <w:p w14:paraId="7DE01C46" w14:textId="77777777" w:rsidR="00ED3E6E" w:rsidRPr="00943D4C" w:rsidRDefault="00ED3E6E" w:rsidP="00821831">
            <w:pPr>
              <w:pStyle w:val="TAL"/>
            </w:pPr>
          </w:p>
        </w:tc>
        <w:tc>
          <w:tcPr>
            <w:tcW w:w="624" w:type="dxa"/>
          </w:tcPr>
          <w:p w14:paraId="19A9982D" w14:textId="77777777" w:rsidR="00ED3E6E" w:rsidRPr="00943D4C" w:rsidRDefault="00ED3E6E" w:rsidP="00821831">
            <w:pPr>
              <w:pStyle w:val="TAL"/>
            </w:pPr>
            <w:r w:rsidRPr="00943D4C">
              <w:t>42</w:t>
            </w:r>
          </w:p>
        </w:tc>
        <w:tc>
          <w:tcPr>
            <w:tcW w:w="624" w:type="dxa"/>
          </w:tcPr>
          <w:p w14:paraId="1A3FBBCF" w14:textId="77777777" w:rsidR="00ED3E6E" w:rsidRPr="00943D4C" w:rsidRDefault="00ED3E6E" w:rsidP="00821831">
            <w:pPr>
              <w:pStyle w:val="TAL"/>
            </w:pPr>
            <w:r w:rsidRPr="00943D4C">
              <w:t>54</w:t>
            </w:r>
          </w:p>
        </w:tc>
        <w:tc>
          <w:tcPr>
            <w:tcW w:w="624" w:type="dxa"/>
          </w:tcPr>
          <w:p w14:paraId="1A14B64A" w14:textId="77777777" w:rsidR="00ED3E6E" w:rsidRPr="004A6E65" w:rsidRDefault="00ED3E6E" w:rsidP="00821831">
            <w:pPr>
              <w:pStyle w:val="TAL"/>
            </w:pPr>
            <w:r w:rsidRPr="004A6E65">
              <w:t>00</w:t>
            </w:r>
          </w:p>
        </w:tc>
        <w:tc>
          <w:tcPr>
            <w:tcW w:w="624" w:type="dxa"/>
          </w:tcPr>
          <w:p w14:paraId="27A1F04E" w14:textId="77777777" w:rsidR="00ED3E6E" w:rsidRPr="004A6E65" w:rsidRDefault="00ED3E6E" w:rsidP="00821831">
            <w:pPr>
              <w:pStyle w:val="TAL"/>
            </w:pPr>
            <w:r w:rsidRPr="004A6E65">
              <w:t>04</w:t>
            </w:r>
          </w:p>
        </w:tc>
        <w:tc>
          <w:tcPr>
            <w:tcW w:w="624" w:type="dxa"/>
          </w:tcPr>
          <w:p w14:paraId="0A8C9564" w14:textId="77777777" w:rsidR="00ED3E6E" w:rsidRPr="004A6E65" w:rsidRDefault="00ED3E6E" w:rsidP="00821831">
            <w:pPr>
              <w:pStyle w:val="TAL"/>
            </w:pPr>
            <w:r w:rsidRPr="004A6E65">
              <w:t>00</w:t>
            </w:r>
          </w:p>
        </w:tc>
        <w:tc>
          <w:tcPr>
            <w:tcW w:w="624" w:type="dxa"/>
          </w:tcPr>
          <w:p w14:paraId="4E4BC185" w14:textId="77777777" w:rsidR="00ED3E6E" w:rsidRPr="004A6E65" w:rsidRDefault="00ED3E6E" w:rsidP="00821831">
            <w:pPr>
              <w:pStyle w:val="TAL"/>
            </w:pPr>
            <w:r w:rsidRPr="004A6E65">
              <w:t>42</w:t>
            </w:r>
          </w:p>
        </w:tc>
        <w:tc>
          <w:tcPr>
            <w:tcW w:w="624" w:type="dxa"/>
          </w:tcPr>
          <w:p w14:paraId="4B4BDAE4" w14:textId="77777777" w:rsidR="00ED3E6E" w:rsidRPr="004A6E65" w:rsidRDefault="00ED3E6E" w:rsidP="00821831">
            <w:pPr>
              <w:pStyle w:val="TAL"/>
            </w:pPr>
            <w:r w:rsidRPr="004A6E65">
              <w:t>14</w:t>
            </w:r>
          </w:p>
        </w:tc>
        <w:tc>
          <w:tcPr>
            <w:tcW w:w="624" w:type="dxa"/>
          </w:tcPr>
          <w:p w14:paraId="381932EC" w14:textId="77777777" w:rsidR="00ED3E6E" w:rsidRPr="004A6E65" w:rsidRDefault="00ED3E6E" w:rsidP="00821831">
            <w:pPr>
              <w:pStyle w:val="TAL"/>
            </w:pPr>
            <w:r w:rsidRPr="004A6E65">
              <w:t>80</w:t>
            </w:r>
          </w:p>
        </w:tc>
        <w:tc>
          <w:tcPr>
            <w:tcW w:w="624" w:type="dxa"/>
          </w:tcPr>
          <w:p w14:paraId="39C35643" w14:textId="77777777" w:rsidR="00ED3E6E" w:rsidRPr="004A6E65" w:rsidRDefault="00ED3E6E" w:rsidP="00821831">
            <w:pPr>
              <w:pStyle w:val="TAL"/>
            </w:pPr>
            <w:r w:rsidRPr="004A6E65">
              <w:t>80</w:t>
            </w:r>
          </w:p>
        </w:tc>
        <w:tc>
          <w:tcPr>
            <w:tcW w:w="624" w:type="dxa"/>
          </w:tcPr>
          <w:p w14:paraId="15D1099B" w14:textId="77777777" w:rsidR="00ED3E6E" w:rsidRPr="004A6E65" w:rsidRDefault="00ED3E6E" w:rsidP="00821831">
            <w:pPr>
              <w:pStyle w:val="TAL"/>
            </w:pPr>
            <w:r w:rsidRPr="004A6E65">
              <w:t>00</w:t>
            </w:r>
          </w:p>
        </w:tc>
        <w:tc>
          <w:tcPr>
            <w:tcW w:w="624" w:type="dxa"/>
          </w:tcPr>
          <w:p w14:paraId="0F6A3ACE" w14:textId="77777777" w:rsidR="00ED3E6E" w:rsidRPr="004A6E65" w:rsidRDefault="00ED3E6E" w:rsidP="00821831">
            <w:pPr>
              <w:pStyle w:val="TAL"/>
            </w:pPr>
            <w:r w:rsidRPr="004A6E65">
              <w:t>42</w:t>
            </w:r>
          </w:p>
        </w:tc>
        <w:tc>
          <w:tcPr>
            <w:tcW w:w="624" w:type="dxa"/>
          </w:tcPr>
          <w:p w14:paraId="795EACDA" w14:textId="77777777" w:rsidR="00ED3E6E" w:rsidRPr="004A6E65" w:rsidRDefault="00ED3E6E" w:rsidP="00821831">
            <w:pPr>
              <w:pStyle w:val="TAL"/>
            </w:pPr>
            <w:r w:rsidRPr="004A6E65">
              <w:t>74</w:t>
            </w:r>
          </w:p>
        </w:tc>
        <w:tc>
          <w:tcPr>
            <w:tcW w:w="624" w:type="dxa"/>
          </w:tcPr>
          <w:p w14:paraId="401A13FE" w14:textId="77777777" w:rsidR="00ED3E6E" w:rsidRPr="004A6E65" w:rsidRDefault="00ED3E6E" w:rsidP="00821831">
            <w:pPr>
              <w:pStyle w:val="TAL"/>
            </w:pPr>
            <w:r w:rsidRPr="004A6E65">
              <w:t>00</w:t>
            </w:r>
          </w:p>
        </w:tc>
        <w:tc>
          <w:tcPr>
            <w:tcW w:w="624" w:type="dxa"/>
          </w:tcPr>
          <w:p w14:paraId="437DC739" w14:textId="77777777" w:rsidR="00ED3E6E" w:rsidRPr="00943D4C" w:rsidRDefault="00ED3E6E" w:rsidP="00821831">
            <w:pPr>
              <w:pStyle w:val="TAL"/>
            </w:pPr>
            <w:r w:rsidRPr="00943D4C">
              <w:t>80</w:t>
            </w:r>
          </w:p>
        </w:tc>
        <w:tc>
          <w:tcPr>
            <w:tcW w:w="624" w:type="dxa"/>
          </w:tcPr>
          <w:p w14:paraId="4B50A847" w14:textId="77777777" w:rsidR="00ED3E6E" w:rsidRPr="00943D4C" w:rsidRDefault="00ED3E6E" w:rsidP="00821831">
            <w:pPr>
              <w:pStyle w:val="TAL"/>
            </w:pPr>
            <w:r w:rsidRPr="00943D4C">
              <w:t>00</w:t>
            </w:r>
          </w:p>
        </w:tc>
      </w:tr>
      <w:tr w:rsidR="00ED3E6E" w:rsidRPr="00943D4C" w14:paraId="5D89EBA0" w14:textId="77777777" w:rsidTr="00821831">
        <w:tc>
          <w:tcPr>
            <w:tcW w:w="907" w:type="dxa"/>
          </w:tcPr>
          <w:p w14:paraId="768E9E66" w14:textId="77777777" w:rsidR="00ED3E6E" w:rsidRPr="00943D4C" w:rsidRDefault="00ED3E6E" w:rsidP="00821831">
            <w:pPr>
              <w:pStyle w:val="TAL"/>
            </w:pPr>
            <w:bookmarkStart w:id="757" w:name="MCCQCTEMPBM_00000306"/>
          </w:p>
        </w:tc>
        <w:tc>
          <w:tcPr>
            <w:tcW w:w="624" w:type="dxa"/>
          </w:tcPr>
          <w:p w14:paraId="585FA5AA" w14:textId="77777777" w:rsidR="00ED3E6E" w:rsidRPr="00943D4C" w:rsidRDefault="00ED3E6E" w:rsidP="00821831">
            <w:pPr>
              <w:pStyle w:val="TAL"/>
            </w:pPr>
          </w:p>
        </w:tc>
        <w:tc>
          <w:tcPr>
            <w:tcW w:w="624" w:type="dxa"/>
          </w:tcPr>
          <w:p w14:paraId="68635946" w14:textId="77777777" w:rsidR="00ED3E6E" w:rsidRPr="00943D4C" w:rsidRDefault="00ED3E6E" w:rsidP="00821831">
            <w:pPr>
              <w:pStyle w:val="TAL"/>
            </w:pPr>
          </w:p>
        </w:tc>
        <w:tc>
          <w:tcPr>
            <w:tcW w:w="624" w:type="dxa"/>
          </w:tcPr>
          <w:p w14:paraId="4664CF8F" w14:textId="77777777" w:rsidR="00ED3E6E" w:rsidRPr="004A6E65" w:rsidRDefault="00ED3E6E" w:rsidP="00821831">
            <w:pPr>
              <w:pStyle w:val="TAL"/>
            </w:pPr>
          </w:p>
        </w:tc>
        <w:tc>
          <w:tcPr>
            <w:tcW w:w="624" w:type="dxa"/>
          </w:tcPr>
          <w:p w14:paraId="247B87D4" w14:textId="77777777" w:rsidR="00ED3E6E" w:rsidRPr="004A6E65" w:rsidRDefault="00ED3E6E" w:rsidP="00821831">
            <w:pPr>
              <w:pStyle w:val="TAL"/>
            </w:pPr>
          </w:p>
        </w:tc>
        <w:tc>
          <w:tcPr>
            <w:tcW w:w="624" w:type="dxa"/>
          </w:tcPr>
          <w:p w14:paraId="3216928E" w14:textId="77777777" w:rsidR="00ED3E6E" w:rsidRPr="004A6E65" w:rsidRDefault="00ED3E6E" w:rsidP="00821831">
            <w:pPr>
              <w:pStyle w:val="TAL"/>
            </w:pPr>
          </w:p>
        </w:tc>
        <w:tc>
          <w:tcPr>
            <w:tcW w:w="624" w:type="dxa"/>
          </w:tcPr>
          <w:p w14:paraId="27011074" w14:textId="77777777" w:rsidR="00ED3E6E" w:rsidRPr="004A6E65" w:rsidRDefault="00ED3E6E" w:rsidP="00821831">
            <w:pPr>
              <w:pStyle w:val="TAL"/>
            </w:pPr>
          </w:p>
        </w:tc>
        <w:tc>
          <w:tcPr>
            <w:tcW w:w="624" w:type="dxa"/>
          </w:tcPr>
          <w:p w14:paraId="6EE0F4D3" w14:textId="77777777" w:rsidR="00ED3E6E" w:rsidRPr="004A6E65" w:rsidRDefault="00ED3E6E" w:rsidP="00821831">
            <w:pPr>
              <w:pStyle w:val="TAL"/>
            </w:pPr>
          </w:p>
        </w:tc>
        <w:tc>
          <w:tcPr>
            <w:tcW w:w="624" w:type="dxa"/>
          </w:tcPr>
          <w:p w14:paraId="471D35D1" w14:textId="77777777" w:rsidR="00ED3E6E" w:rsidRPr="004A6E65" w:rsidRDefault="00ED3E6E" w:rsidP="00821831">
            <w:pPr>
              <w:pStyle w:val="TAL"/>
            </w:pPr>
          </w:p>
        </w:tc>
        <w:tc>
          <w:tcPr>
            <w:tcW w:w="624" w:type="dxa"/>
          </w:tcPr>
          <w:p w14:paraId="46A673CF" w14:textId="77777777" w:rsidR="00ED3E6E" w:rsidRPr="004A6E65" w:rsidRDefault="00ED3E6E" w:rsidP="00821831">
            <w:pPr>
              <w:pStyle w:val="TAL"/>
            </w:pPr>
          </w:p>
        </w:tc>
        <w:tc>
          <w:tcPr>
            <w:tcW w:w="624" w:type="dxa"/>
          </w:tcPr>
          <w:p w14:paraId="7AB5A0B7" w14:textId="77777777" w:rsidR="00ED3E6E" w:rsidRPr="004A6E65" w:rsidRDefault="00ED3E6E" w:rsidP="00821831">
            <w:pPr>
              <w:pStyle w:val="TAL"/>
            </w:pPr>
          </w:p>
        </w:tc>
        <w:tc>
          <w:tcPr>
            <w:tcW w:w="624" w:type="dxa"/>
          </w:tcPr>
          <w:p w14:paraId="24E3887D" w14:textId="77777777" w:rsidR="00ED3E6E" w:rsidRPr="004A6E65" w:rsidRDefault="00ED3E6E" w:rsidP="00821831">
            <w:pPr>
              <w:pStyle w:val="TAL"/>
            </w:pPr>
          </w:p>
        </w:tc>
        <w:tc>
          <w:tcPr>
            <w:tcW w:w="624" w:type="dxa"/>
          </w:tcPr>
          <w:p w14:paraId="47F7EE90" w14:textId="77777777" w:rsidR="00ED3E6E" w:rsidRPr="004A6E65" w:rsidRDefault="00ED3E6E" w:rsidP="00821831">
            <w:pPr>
              <w:pStyle w:val="TAL"/>
            </w:pPr>
          </w:p>
        </w:tc>
        <w:tc>
          <w:tcPr>
            <w:tcW w:w="624" w:type="dxa"/>
          </w:tcPr>
          <w:p w14:paraId="0D87EB46" w14:textId="77777777" w:rsidR="00ED3E6E" w:rsidRPr="004A6E65" w:rsidRDefault="00ED3E6E" w:rsidP="00821831">
            <w:pPr>
              <w:pStyle w:val="TAL"/>
            </w:pPr>
          </w:p>
        </w:tc>
        <w:tc>
          <w:tcPr>
            <w:tcW w:w="624" w:type="dxa"/>
          </w:tcPr>
          <w:p w14:paraId="3259918E" w14:textId="77777777" w:rsidR="00ED3E6E" w:rsidRPr="00943D4C" w:rsidRDefault="00ED3E6E" w:rsidP="00821831">
            <w:pPr>
              <w:pStyle w:val="TAL"/>
            </w:pPr>
          </w:p>
        </w:tc>
        <w:tc>
          <w:tcPr>
            <w:tcW w:w="624" w:type="dxa"/>
          </w:tcPr>
          <w:p w14:paraId="3131C61C" w14:textId="77777777" w:rsidR="00ED3E6E" w:rsidRPr="00943D4C" w:rsidRDefault="00ED3E6E" w:rsidP="00821831">
            <w:pPr>
              <w:pStyle w:val="TAL"/>
            </w:pPr>
          </w:p>
        </w:tc>
      </w:tr>
      <w:bookmarkEnd w:id="757"/>
      <w:tr w:rsidR="00ED3E6E" w:rsidRPr="00943D4C" w14:paraId="6D4064A4" w14:textId="77777777" w:rsidTr="00821831">
        <w:tc>
          <w:tcPr>
            <w:tcW w:w="907" w:type="dxa"/>
          </w:tcPr>
          <w:p w14:paraId="0F212F98" w14:textId="77777777" w:rsidR="00ED3E6E" w:rsidRPr="00943D4C" w:rsidRDefault="00ED3E6E" w:rsidP="00821831">
            <w:pPr>
              <w:pStyle w:val="TAL"/>
            </w:pPr>
          </w:p>
        </w:tc>
        <w:tc>
          <w:tcPr>
            <w:tcW w:w="624" w:type="dxa"/>
          </w:tcPr>
          <w:p w14:paraId="072BA53A" w14:textId="77777777" w:rsidR="00ED3E6E" w:rsidRPr="00943D4C" w:rsidRDefault="00ED3E6E" w:rsidP="00821831">
            <w:pPr>
              <w:pStyle w:val="TAL"/>
            </w:pPr>
            <w:r w:rsidRPr="00943D4C">
              <w:t>B46</w:t>
            </w:r>
          </w:p>
        </w:tc>
        <w:tc>
          <w:tcPr>
            <w:tcW w:w="624" w:type="dxa"/>
          </w:tcPr>
          <w:p w14:paraId="306E4EBB" w14:textId="77777777" w:rsidR="00ED3E6E" w:rsidRPr="00943D4C" w:rsidRDefault="00ED3E6E" w:rsidP="00821831">
            <w:pPr>
              <w:pStyle w:val="TAL"/>
            </w:pPr>
            <w:r w:rsidRPr="00943D4C">
              <w:t>B47</w:t>
            </w:r>
          </w:p>
        </w:tc>
        <w:tc>
          <w:tcPr>
            <w:tcW w:w="624" w:type="dxa"/>
          </w:tcPr>
          <w:p w14:paraId="12CF194E" w14:textId="77777777" w:rsidR="00ED3E6E" w:rsidRPr="004A6E65" w:rsidRDefault="00ED3E6E" w:rsidP="00821831">
            <w:pPr>
              <w:pStyle w:val="TAL"/>
            </w:pPr>
            <w:r w:rsidRPr="004A6E65">
              <w:t>B48</w:t>
            </w:r>
          </w:p>
        </w:tc>
        <w:tc>
          <w:tcPr>
            <w:tcW w:w="624" w:type="dxa"/>
          </w:tcPr>
          <w:p w14:paraId="2E0A6FBF" w14:textId="77777777" w:rsidR="00ED3E6E" w:rsidRPr="004A6E65" w:rsidRDefault="00ED3E6E" w:rsidP="00821831">
            <w:pPr>
              <w:pStyle w:val="TAL"/>
            </w:pPr>
            <w:r w:rsidRPr="004A6E65">
              <w:t>B49</w:t>
            </w:r>
          </w:p>
        </w:tc>
        <w:tc>
          <w:tcPr>
            <w:tcW w:w="624" w:type="dxa"/>
          </w:tcPr>
          <w:p w14:paraId="616DC4E2" w14:textId="77777777" w:rsidR="00ED3E6E" w:rsidRPr="004A6E65" w:rsidRDefault="00ED3E6E" w:rsidP="00821831">
            <w:pPr>
              <w:pStyle w:val="TAL"/>
            </w:pPr>
            <w:r w:rsidRPr="004A6E65">
              <w:t>B50</w:t>
            </w:r>
          </w:p>
        </w:tc>
        <w:tc>
          <w:tcPr>
            <w:tcW w:w="624" w:type="dxa"/>
          </w:tcPr>
          <w:p w14:paraId="4B26EB6A" w14:textId="77777777" w:rsidR="00ED3E6E" w:rsidRPr="004A6E65" w:rsidRDefault="00ED3E6E" w:rsidP="00821831">
            <w:pPr>
              <w:pStyle w:val="TAL"/>
            </w:pPr>
            <w:r w:rsidRPr="004A6E65">
              <w:t>B51</w:t>
            </w:r>
          </w:p>
        </w:tc>
        <w:tc>
          <w:tcPr>
            <w:tcW w:w="624" w:type="dxa"/>
          </w:tcPr>
          <w:p w14:paraId="2F222F21" w14:textId="77777777" w:rsidR="00ED3E6E" w:rsidRPr="004A6E65" w:rsidRDefault="00ED3E6E" w:rsidP="00821831">
            <w:pPr>
              <w:pStyle w:val="TAL"/>
            </w:pPr>
            <w:r w:rsidRPr="004A6E65">
              <w:t>B52</w:t>
            </w:r>
          </w:p>
        </w:tc>
        <w:tc>
          <w:tcPr>
            <w:tcW w:w="624" w:type="dxa"/>
          </w:tcPr>
          <w:p w14:paraId="4D76D4DD" w14:textId="77777777" w:rsidR="00ED3E6E" w:rsidRPr="004A6E65" w:rsidRDefault="00ED3E6E" w:rsidP="00821831">
            <w:pPr>
              <w:pStyle w:val="TAL"/>
            </w:pPr>
            <w:r w:rsidRPr="004A6E65">
              <w:t>B53</w:t>
            </w:r>
          </w:p>
        </w:tc>
        <w:tc>
          <w:tcPr>
            <w:tcW w:w="624" w:type="dxa"/>
          </w:tcPr>
          <w:p w14:paraId="62D0EDE3" w14:textId="77777777" w:rsidR="00ED3E6E" w:rsidRPr="004A6E65" w:rsidRDefault="00ED3E6E" w:rsidP="00821831">
            <w:pPr>
              <w:pStyle w:val="TAL"/>
            </w:pPr>
            <w:r w:rsidRPr="004A6E65">
              <w:t>B54</w:t>
            </w:r>
          </w:p>
        </w:tc>
        <w:tc>
          <w:tcPr>
            <w:tcW w:w="624" w:type="dxa"/>
          </w:tcPr>
          <w:p w14:paraId="044301DF" w14:textId="77777777" w:rsidR="00ED3E6E" w:rsidRPr="004A6E65" w:rsidRDefault="00ED3E6E" w:rsidP="00821831">
            <w:pPr>
              <w:pStyle w:val="TAL"/>
            </w:pPr>
            <w:r w:rsidRPr="004A6E65">
              <w:t>B55</w:t>
            </w:r>
          </w:p>
        </w:tc>
        <w:tc>
          <w:tcPr>
            <w:tcW w:w="624" w:type="dxa"/>
          </w:tcPr>
          <w:p w14:paraId="19AB8AC7" w14:textId="77777777" w:rsidR="00ED3E6E" w:rsidRPr="004A6E65" w:rsidRDefault="00ED3E6E" w:rsidP="00821831">
            <w:pPr>
              <w:pStyle w:val="TAL"/>
            </w:pPr>
            <w:r w:rsidRPr="004A6E65">
              <w:t>B56</w:t>
            </w:r>
          </w:p>
        </w:tc>
        <w:tc>
          <w:tcPr>
            <w:tcW w:w="624" w:type="dxa"/>
          </w:tcPr>
          <w:p w14:paraId="64F7A1B3" w14:textId="77777777" w:rsidR="00ED3E6E" w:rsidRPr="004A6E65" w:rsidRDefault="00ED3E6E" w:rsidP="00821831">
            <w:pPr>
              <w:pStyle w:val="TAL"/>
            </w:pPr>
            <w:r w:rsidRPr="004A6E65">
              <w:t>B57</w:t>
            </w:r>
          </w:p>
        </w:tc>
        <w:tc>
          <w:tcPr>
            <w:tcW w:w="624" w:type="dxa"/>
          </w:tcPr>
          <w:p w14:paraId="0B032CB8" w14:textId="77777777" w:rsidR="00ED3E6E" w:rsidRPr="004A6E65" w:rsidRDefault="00ED3E6E" w:rsidP="00821831">
            <w:pPr>
              <w:pStyle w:val="TAL"/>
            </w:pPr>
            <w:r w:rsidRPr="004A6E65">
              <w:t>B58</w:t>
            </w:r>
          </w:p>
        </w:tc>
        <w:tc>
          <w:tcPr>
            <w:tcW w:w="624" w:type="dxa"/>
          </w:tcPr>
          <w:p w14:paraId="13D73669" w14:textId="77777777" w:rsidR="00ED3E6E" w:rsidRPr="00943D4C" w:rsidRDefault="00ED3E6E" w:rsidP="00821831">
            <w:pPr>
              <w:pStyle w:val="TAL"/>
            </w:pPr>
            <w:r w:rsidRPr="00943D4C">
              <w:t>B59</w:t>
            </w:r>
          </w:p>
        </w:tc>
        <w:tc>
          <w:tcPr>
            <w:tcW w:w="624" w:type="dxa"/>
          </w:tcPr>
          <w:p w14:paraId="424F0A06" w14:textId="77777777" w:rsidR="00ED3E6E" w:rsidRPr="00943D4C" w:rsidRDefault="00ED3E6E" w:rsidP="00821831">
            <w:pPr>
              <w:pStyle w:val="TAL"/>
            </w:pPr>
            <w:r w:rsidRPr="00943D4C">
              <w:t>B60</w:t>
            </w:r>
          </w:p>
        </w:tc>
      </w:tr>
      <w:tr w:rsidR="00ED3E6E" w:rsidRPr="00943D4C" w14:paraId="660BAC78" w14:textId="77777777" w:rsidTr="00821831">
        <w:tc>
          <w:tcPr>
            <w:tcW w:w="907" w:type="dxa"/>
          </w:tcPr>
          <w:p w14:paraId="5A61C6F6" w14:textId="77777777" w:rsidR="00ED3E6E" w:rsidRPr="00943D4C" w:rsidRDefault="00ED3E6E" w:rsidP="00821831">
            <w:pPr>
              <w:pStyle w:val="TAL"/>
            </w:pPr>
          </w:p>
        </w:tc>
        <w:tc>
          <w:tcPr>
            <w:tcW w:w="624" w:type="dxa"/>
          </w:tcPr>
          <w:p w14:paraId="741AAE0B" w14:textId="77777777" w:rsidR="00ED3E6E" w:rsidRPr="00943D4C" w:rsidRDefault="00ED3E6E" w:rsidP="00821831">
            <w:pPr>
              <w:pStyle w:val="TAL"/>
            </w:pPr>
            <w:r w:rsidRPr="00943D4C">
              <w:t>42</w:t>
            </w:r>
          </w:p>
        </w:tc>
        <w:tc>
          <w:tcPr>
            <w:tcW w:w="624" w:type="dxa"/>
          </w:tcPr>
          <w:p w14:paraId="3E93E4AA" w14:textId="77777777" w:rsidR="00ED3E6E" w:rsidRPr="00943D4C" w:rsidRDefault="00ED3E6E" w:rsidP="00821831">
            <w:pPr>
              <w:pStyle w:val="TAL"/>
            </w:pPr>
            <w:r w:rsidRPr="00943D4C">
              <w:t>84</w:t>
            </w:r>
          </w:p>
        </w:tc>
        <w:tc>
          <w:tcPr>
            <w:tcW w:w="624" w:type="dxa"/>
          </w:tcPr>
          <w:p w14:paraId="4AB83396" w14:textId="77777777" w:rsidR="00ED3E6E" w:rsidRPr="004A6E65" w:rsidRDefault="00ED3E6E" w:rsidP="00821831">
            <w:pPr>
              <w:pStyle w:val="TAL"/>
            </w:pPr>
            <w:r w:rsidRPr="004A6E65">
              <w:t>00</w:t>
            </w:r>
          </w:p>
        </w:tc>
        <w:tc>
          <w:tcPr>
            <w:tcW w:w="624" w:type="dxa"/>
          </w:tcPr>
          <w:p w14:paraId="179FD591" w14:textId="77777777" w:rsidR="00ED3E6E" w:rsidRPr="004A6E65" w:rsidRDefault="00ED3E6E" w:rsidP="00821831">
            <w:pPr>
              <w:pStyle w:val="TAL"/>
            </w:pPr>
            <w:r w:rsidRPr="004A6E65">
              <w:t>40</w:t>
            </w:r>
          </w:p>
        </w:tc>
        <w:tc>
          <w:tcPr>
            <w:tcW w:w="624" w:type="dxa"/>
          </w:tcPr>
          <w:p w14:paraId="69D0C782" w14:textId="77777777" w:rsidR="00ED3E6E" w:rsidRPr="004A6E65" w:rsidRDefault="00ED3E6E" w:rsidP="00821831">
            <w:pPr>
              <w:pStyle w:val="TAL"/>
            </w:pPr>
            <w:r w:rsidRPr="004A6E65">
              <w:t>00</w:t>
            </w:r>
          </w:p>
        </w:tc>
        <w:tc>
          <w:tcPr>
            <w:tcW w:w="624" w:type="dxa"/>
          </w:tcPr>
          <w:p w14:paraId="0982AA09" w14:textId="77777777" w:rsidR="00ED3E6E" w:rsidRPr="004A6E65" w:rsidRDefault="00ED3E6E" w:rsidP="00821831">
            <w:pPr>
              <w:pStyle w:val="TAL"/>
            </w:pPr>
            <w:r w:rsidRPr="004A6E65">
              <w:t>42</w:t>
            </w:r>
          </w:p>
        </w:tc>
        <w:tc>
          <w:tcPr>
            <w:tcW w:w="624" w:type="dxa"/>
          </w:tcPr>
          <w:p w14:paraId="74C1CCA5" w14:textId="77777777" w:rsidR="00ED3E6E" w:rsidRPr="004A6E65" w:rsidRDefault="00ED3E6E" w:rsidP="00821831">
            <w:pPr>
              <w:pStyle w:val="TAL"/>
            </w:pPr>
            <w:r w:rsidRPr="004A6E65">
              <w:t>94</w:t>
            </w:r>
          </w:p>
        </w:tc>
        <w:tc>
          <w:tcPr>
            <w:tcW w:w="624" w:type="dxa"/>
          </w:tcPr>
          <w:p w14:paraId="49D4CAAE" w14:textId="77777777" w:rsidR="00ED3E6E" w:rsidRPr="004A6E65" w:rsidRDefault="00ED3E6E" w:rsidP="00821831">
            <w:pPr>
              <w:pStyle w:val="TAL"/>
            </w:pPr>
            <w:r w:rsidRPr="004A6E65">
              <w:t>00</w:t>
            </w:r>
          </w:p>
        </w:tc>
        <w:tc>
          <w:tcPr>
            <w:tcW w:w="624" w:type="dxa"/>
          </w:tcPr>
          <w:p w14:paraId="03704F0E" w14:textId="77777777" w:rsidR="00ED3E6E" w:rsidRPr="004A6E65" w:rsidRDefault="00ED3E6E" w:rsidP="00821831">
            <w:pPr>
              <w:pStyle w:val="TAL"/>
            </w:pPr>
            <w:r w:rsidRPr="004A6E65">
              <w:t>80</w:t>
            </w:r>
          </w:p>
        </w:tc>
        <w:tc>
          <w:tcPr>
            <w:tcW w:w="624" w:type="dxa"/>
          </w:tcPr>
          <w:p w14:paraId="06957766" w14:textId="77777777" w:rsidR="00ED3E6E" w:rsidRPr="004A6E65" w:rsidRDefault="00ED3E6E" w:rsidP="00821831">
            <w:pPr>
              <w:pStyle w:val="TAL"/>
            </w:pPr>
            <w:r w:rsidRPr="004A6E65">
              <w:t>00</w:t>
            </w:r>
          </w:p>
        </w:tc>
        <w:tc>
          <w:tcPr>
            <w:tcW w:w="624" w:type="dxa"/>
          </w:tcPr>
          <w:p w14:paraId="2F123715" w14:textId="77777777" w:rsidR="00ED3E6E" w:rsidRPr="004A6E65" w:rsidRDefault="00ED3E6E" w:rsidP="00821831">
            <w:pPr>
              <w:pStyle w:val="TAL"/>
            </w:pPr>
            <w:r w:rsidRPr="004A6E65">
              <w:t>42</w:t>
            </w:r>
          </w:p>
        </w:tc>
        <w:tc>
          <w:tcPr>
            <w:tcW w:w="624" w:type="dxa"/>
          </w:tcPr>
          <w:p w14:paraId="68D7EEDA" w14:textId="77777777" w:rsidR="00ED3E6E" w:rsidRPr="004A6E65" w:rsidRDefault="00ED3E6E" w:rsidP="00821831">
            <w:pPr>
              <w:pStyle w:val="TAL"/>
            </w:pPr>
            <w:r w:rsidRPr="004A6E65">
              <w:t>04</w:t>
            </w:r>
          </w:p>
        </w:tc>
        <w:tc>
          <w:tcPr>
            <w:tcW w:w="624" w:type="dxa"/>
          </w:tcPr>
          <w:p w14:paraId="3EF31350" w14:textId="77777777" w:rsidR="00ED3E6E" w:rsidRPr="004A6E65" w:rsidRDefault="00ED3E6E" w:rsidP="00821831">
            <w:pPr>
              <w:pStyle w:val="TAL"/>
            </w:pPr>
            <w:r w:rsidRPr="004A6E65">
              <w:t>10</w:t>
            </w:r>
          </w:p>
        </w:tc>
        <w:tc>
          <w:tcPr>
            <w:tcW w:w="624" w:type="dxa"/>
          </w:tcPr>
          <w:p w14:paraId="0E38B00B" w14:textId="77777777" w:rsidR="00ED3E6E" w:rsidRPr="00943D4C" w:rsidRDefault="00ED3E6E" w:rsidP="00821831">
            <w:pPr>
              <w:pStyle w:val="TAL"/>
            </w:pPr>
            <w:r w:rsidRPr="00943D4C">
              <w:t>40</w:t>
            </w:r>
          </w:p>
        </w:tc>
        <w:tc>
          <w:tcPr>
            <w:tcW w:w="624" w:type="dxa"/>
          </w:tcPr>
          <w:p w14:paraId="2FC65084" w14:textId="77777777" w:rsidR="00ED3E6E" w:rsidRPr="00943D4C" w:rsidRDefault="00ED3E6E" w:rsidP="00821831">
            <w:pPr>
              <w:pStyle w:val="TAL"/>
            </w:pPr>
            <w:r w:rsidRPr="00943D4C">
              <w:t>00</w:t>
            </w:r>
          </w:p>
        </w:tc>
      </w:tr>
    </w:tbl>
    <w:p w14:paraId="5FF41C9C" w14:textId="77777777" w:rsidR="00ED3E6E" w:rsidRPr="00616B4C" w:rsidRDefault="00ED3E6E" w:rsidP="000D66A4">
      <w:pPr>
        <w:rPr>
          <w:noProof/>
        </w:rPr>
      </w:pPr>
    </w:p>
    <w:p w14:paraId="625CAF4F" w14:textId="7B6695AB" w:rsidR="006E3A79" w:rsidRPr="00EB353D" w:rsidRDefault="006E3A79" w:rsidP="006E3A79">
      <w:pPr>
        <w:pStyle w:val="Heading2"/>
      </w:pPr>
      <w:bookmarkStart w:id="758" w:name="_Toc146299018"/>
      <w:r>
        <w:lastRenderedPageBreak/>
        <w:t>4.10</w:t>
      </w:r>
      <w:r w:rsidRPr="00EB353D">
        <w:tab/>
        <w:t>Definition of 5G-N</w:t>
      </w:r>
      <w:r>
        <w:t xml:space="preserve">R </w:t>
      </w:r>
      <w:r w:rsidRPr="00EB353D">
        <w:t>UICC</w:t>
      </w:r>
      <w:r>
        <w:t xml:space="preserve"> – non-IMSI SUPI Type</w:t>
      </w:r>
      <w:bookmarkEnd w:id="758"/>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lastRenderedPageBreak/>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743DED56"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lastRenderedPageBreak/>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4B22F7CA"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77777777" w:rsidR="005B7895" w:rsidRDefault="005B7895" w:rsidP="005B7895">
      <w:pPr>
        <w:keepLines/>
        <w:tabs>
          <w:tab w:val="left" w:pos="4678"/>
        </w:tabs>
        <w:spacing w:after="0"/>
        <w:ind w:left="1702" w:hanging="1418"/>
      </w:pPr>
      <w:r>
        <w:tab/>
        <w:t>PLMN:</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7FC665F9"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46DE2713"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77777777" w:rsidR="005B7895" w:rsidRDefault="005B7895" w:rsidP="005B7895">
      <w:pPr>
        <w:keepLines/>
        <w:tabs>
          <w:tab w:val="left" w:pos="4678"/>
        </w:tabs>
        <w:spacing w:after="0"/>
        <w:ind w:left="1702" w:hanging="1418"/>
      </w:pPr>
      <w:r>
        <w:tab/>
        <w:t>PLMN:</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lastRenderedPageBreak/>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lastRenderedPageBreak/>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77777777" w:rsidR="00454F0A" w:rsidRPr="00A12895" w:rsidRDefault="00454F0A" w:rsidP="008D7881">
            <w:pPr>
              <w:pStyle w:val="Default"/>
              <w:rPr>
                <w:sz w:val="18"/>
                <w:szCs w:val="18"/>
              </w:rPr>
            </w:pP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09715C2" w14:textId="77777777" w:rsidTr="008D7881">
        <w:tc>
          <w:tcPr>
            <w:tcW w:w="1474" w:type="dxa"/>
          </w:tcPr>
          <w:p w14:paraId="3BA9CA7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454F0A" w:rsidRPr="003E1A8C" w:rsidRDefault="00454F0A" w:rsidP="008D7881">
            <w:pPr>
              <w:spacing w:after="0"/>
              <w:ind w:left="34"/>
              <w:rPr>
                <w:rFonts w:ascii="Arial" w:hAnsi="Arial"/>
                <w:sz w:val="18"/>
              </w:rPr>
            </w:pPr>
          </w:p>
        </w:tc>
        <w:tc>
          <w:tcPr>
            <w:tcW w:w="4706" w:type="dxa"/>
          </w:tcPr>
          <w:p w14:paraId="74EB563A" w14:textId="77777777" w:rsidR="00454F0A" w:rsidRDefault="00454F0A" w:rsidP="008D7881">
            <w:pPr>
              <w:pStyle w:val="Default"/>
              <w:rPr>
                <w:sz w:val="18"/>
                <w:szCs w:val="18"/>
              </w:rPr>
            </w:pPr>
          </w:p>
        </w:tc>
        <w:tc>
          <w:tcPr>
            <w:tcW w:w="1361" w:type="dxa"/>
          </w:tcPr>
          <w:p w14:paraId="0357F678"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95E97D0" w14:textId="77777777" w:rsidTr="008D7881">
        <w:tc>
          <w:tcPr>
            <w:tcW w:w="1474" w:type="dxa"/>
          </w:tcPr>
          <w:p w14:paraId="1F2AAE36"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454F0A" w:rsidRPr="003E1A8C" w:rsidRDefault="00454F0A" w:rsidP="008D7881">
            <w:pPr>
              <w:spacing w:after="0"/>
              <w:ind w:left="34"/>
              <w:rPr>
                <w:rFonts w:ascii="Arial" w:hAnsi="Arial"/>
                <w:sz w:val="18"/>
              </w:rPr>
            </w:pPr>
          </w:p>
        </w:tc>
        <w:tc>
          <w:tcPr>
            <w:tcW w:w="4706" w:type="dxa"/>
          </w:tcPr>
          <w:p w14:paraId="57C0E479" w14:textId="77777777" w:rsidR="00454F0A" w:rsidRDefault="00454F0A" w:rsidP="008D7881">
            <w:pPr>
              <w:pStyle w:val="Default"/>
              <w:rPr>
                <w:sz w:val="18"/>
                <w:szCs w:val="18"/>
              </w:rPr>
            </w:pPr>
            <w:r w:rsidRPr="004E1D44">
              <w:rPr>
                <w:sz w:val="18"/>
                <w:szCs w:val="18"/>
              </w:rPr>
              <w:t>Storage of disaster roaming information in USIM</w:t>
            </w:r>
          </w:p>
        </w:tc>
        <w:tc>
          <w:tcPr>
            <w:tcW w:w="1361" w:type="dxa"/>
          </w:tcPr>
          <w:p w14:paraId="1E09CF33"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3406222" w14:textId="77777777" w:rsidTr="008D7881">
        <w:tc>
          <w:tcPr>
            <w:tcW w:w="1474" w:type="dxa"/>
          </w:tcPr>
          <w:p w14:paraId="3CF300E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454F0A" w:rsidRPr="003E1A8C" w:rsidRDefault="00454F0A" w:rsidP="008D7881">
            <w:pPr>
              <w:spacing w:after="0"/>
              <w:ind w:left="34"/>
              <w:rPr>
                <w:rFonts w:ascii="Arial" w:hAnsi="Arial"/>
                <w:sz w:val="18"/>
              </w:rPr>
            </w:pPr>
          </w:p>
        </w:tc>
        <w:tc>
          <w:tcPr>
            <w:tcW w:w="4706" w:type="dxa"/>
          </w:tcPr>
          <w:p w14:paraId="636E2D29" w14:textId="77777777" w:rsidR="00454F0A" w:rsidRDefault="00454F0A" w:rsidP="008D7881">
            <w:pPr>
              <w:pStyle w:val="Default"/>
              <w:rPr>
                <w:sz w:val="18"/>
                <w:szCs w:val="18"/>
              </w:rPr>
            </w:pPr>
            <w:r w:rsidRPr="004E1D44">
              <w:rPr>
                <w:sz w:val="18"/>
                <w:szCs w:val="18"/>
              </w:rPr>
              <w:t>Pre-configured eDRX parameters</w:t>
            </w:r>
          </w:p>
        </w:tc>
        <w:tc>
          <w:tcPr>
            <w:tcW w:w="1361" w:type="dxa"/>
          </w:tcPr>
          <w:p w14:paraId="14C7778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99D9B18" w14:textId="77777777" w:rsidTr="008D7881">
        <w:tc>
          <w:tcPr>
            <w:tcW w:w="1474" w:type="dxa"/>
          </w:tcPr>
          <w:p w14:paraId="18019D21"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454F0A" w:rsidRPr="003E1A8C" w:rsidRDefault="00454F0A" w:rsidP="008D7881">
            <w:pPr>
              <w:spacing w:after="0"/>
              <w:ind w:left="34"/>
              <w:rPr>
                <w:rFonts w:ascii="Arial" w:hAnsi="Arial"/>
                <w:sz w:val="18"/>
              </w:rPr>
            </w:pPr>
          </w:p>
        </w:tc>
        <w:tc>
          <w:tcPr>
            <w:tcW w:w="4706" w:type="dxa"/>
          </w:tcPr>
          <w:p w14:paraId="3B4447A3" w14:textId="77777777" w:rsidR="00454F0A" w:rsidRDefault="00454F0A" w:rsidP="008D7881">
            <w:pPr>
              <w:pStyle w:val="Default"/>
              <w:rPr>
                <w:sz w:val="18"/>
                <w:szCs w:val="18"/>
              </w:rPr>
            </w:pPr>
            <w:r w:rsidRPr="004E1D44">
              <w:rPr>
                <w:sz w:val="18"/>
                <w:szCs w:val="18"/>
              </w:rPr>
              <w:t>5G NSWO support</w:t>
            </w:r>
          </w:p>
        </w:tc>
        <w:tc>
          <w:tcPr>
            <w:tcW w:w="1361" w:type="dxa"/>
          </w:tcPr>
          <w:p w14:paraId="457D0E6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E02640D" w14:textId="77777777" w:rsidTr="008D7881">
        <w:tc>
          <w:tcPr>
            <w:tcW w:w="1474" w:type="dxa"/>
          </w:tcPr>
          <w:p w14:paraId="5E53CB3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454F0A" w:rsidRPr="003E1A8C" w:rsidRDefault="00454F0A" w:rsidP="008D7881">
            <w:pPr>
              <w:spacing w:after="0"/>
              <w:ind w:left="34"/>
              <w:rPr>
                <w:rFonts w:ascii="Arial" w:hAnsi="Arial"/>
                <w:sz w:val="18"/>
              </w:rPr>
            </w:pPr>
          </w:p>
        </w:tc>
        <w:tc>
          <w:tcPr>
            <w:tcW w:w="4706" w:type="dxa"/>
          </w:tcPr>
          <w:p w14:paraId="01AA750D" w14:textId="77777777" w:rsidR="00454F0A" w:rsidRDefault="00454F0A" w:rsidP="008D7881">
            <w:pPr>
              <w:pStyle w:val="Default"/>
              <w:rPr>
                <w:sz w:val="18"/>
                <w:szCs w:val="18"/>
              </w:rPr>
            </w:pPr>
          </w:p>
        </w:tc>
        <w:tc>
          <w:tcPr>
            <w:tcW w:w="1361" w:type="dxa"/>
          </w:tcPr>
          <w:p w14:paraId="0359258E"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F93CE05" w14:textId="77777777" w:rsidTr="008D7881">
        <w:tc>
          <w:tcPr>
            <w:tcW w:w="1474" w:type="dxa"/>
          </w:tcPr>
          <w:p w14:paraId="0CC4F852"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454F0A" w:rsidRPr="003E1A8C" w:rsidRDefault="00454F0A" w:rsidP="008D7881">
            <w:pPr>
              <w:spacing w:after="0"/>
              <w:ind w:left="34"/>
              <w:rPr>
                <w:rFonts w:ascii="Arial" w:hAnsi="Arial"/>
                <w:sz w:val="18"/>
              </w:rPr>
            </w:pPr>
          </w:p>
        </w:tc>
        <w:tc>
          <w:tcPr>
            <w:tcW w:w="4706" w:type="dxa"/>
          </w:tcPr>
          <w:p w14:paraId="2198DD66" w14:textId="77777777" w:rsidR="00454F0A" w:rsidRDefault="00454F0A" w:rsidP="008D7881">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FA0021C" w14:textId="77777777" w:rsidTr="008D7881">
        <w:tc>
          <w:tcPr>
            <w:tcW w:w="1474" w:type="dxa"/>
          </w:tcPr>
          <w:p w14:paraId="245372F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454F0A" w:rsidRPr="003E1A8C" w:rsidRDefault="00454F0A" w:rsidP="008D7881">
            <w:pPr>
              <w:spacing w:after="0"/>
              <w:ind w:left="34"/>
              <w:rPr>
                <w:rFonts w:ascii="Arial" w:hAnsi="Arial"/>
                <w:sz w:val="18"/>
              </w:rPr>
            </w:pPr>
          </w:p>
        </w:tc>
        <w:tc>
          <w:tcPr>
            <w:tcW w:w="4706" w:type="dxa"/>
          </w:tcPr>
          <w:p w14:paraId="00F03F30" w14:textId="77777777" w:rsidR="00454F0A" w:rsidRDefault="00454F0A" w:rsidP="008D7881">
            <w:pPr>
              <w:pStyle w:val="Default"/>
              <w:rPr>
                <w:sz w:val="18"/>
                <w:szCs w:val="18"/>
              </w:rPr>
            </w:pPr>
            <w:r w:rsidRPr="004E1D44">
              <w:rPr>
                <w:sz w:val="18"/>
                <w:szCs w:val="18"/>
              </w:rPr>
              <w:t>KAUSF derivation configuration</w:t>
            </w:r>
          </w:p>
        </w:tc>
        <w:tc>
          <w:tcPr>
            <w:tcW w:w="1361" w:type="dxa"/>
          </w:tcPr>
          <w:p w14:paraId="1BB4BC14"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79CB9303" w14:textId="1EAD0472" w:rsidR="00454F0A" w:rsidRDefault="00454F0A" w:rsidP="00454F0A">
      <w:pPr>
        <w:pStyle w:val="Heading3"/>
      </w:pPr>
      <w:bookmarkStart w:id="795" w:name="_Toc130989693"/>
      <w:r>
        <w:t>4.15.2</w:t>
      </w:r>
      <w:r>
        <w:tab/>
      </w:r>
      <w:bookmarkEnd w:id="795"/>
      <w:r w:rsidRPr="00BC3BDB">
        <w:t>EF</w:t>
      </w:r>
      <w:r w:rsidRPr="00BC3BDB">
        <w:rPr>
          <w:vertAlign w:val="subscript"/>
        </w:rPr>
        <w:t>MCHPPLMN</w:t>
      </w:r>
      <w:r w:rsidRPr="00BC3BDB">
        <w:t xml:space="preserve"> (Multiplier Coefficient for Higher Priority PLMN search)</w:t>
      </w:r>
    </w:p>
    <w:p w14:paraId="11D3CFCE" w14:textId="77777777" w:rsidR="00454F0A" w:rsidRPr="008D73DA" w:rsidRDefault="00454F0A" w:rsidP="00454F0A">
      <w:pPr>
        <w:ind w:left="568" w:hanging="284"/>
      </w:pPr>
      <w:r w:rsidRPr="008D73DA">
        <w:t>Logically:</w:t>
      </w:r>
    </w:p>
    <w:p w14:paraId="05D7D31A" w14:textId="77777777" w:rsidR="00454F0A" w:rsidRDefault="00454F0A" w:rsidP="00454F0A">
      <w:pPr>
        <w:pStyle w:val="B3"/>
      </w:pPr>
      <w:bookmarkStart w:id="796" w:name="MCCQCTEMPBM_00000125"/>
      <w:r w:rsidRPr="00BC3BDB">
        <w:t>Multiplier coefficient</w:t>
      </w:r>
      <w:r>
        <w:t>: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454F0A" w14:paraId="45543B79" w14:textId="77777777" w:rsidTr="008D7881">
        <w:tc>
          <w:tcPr>
            <w:tcW w:w="959" w:type="dxa"/>
            <w:tcBorders>
              <w:top w:val="single" w:sz="4" w:space="0" w:color="auto"/>
              <w:left w:val="single" w:sz="4" w:space="0" w:color="auto"/>
              <w:bottom w:val="single" w:sz="4" w:space="0" w:color="auto"/>
              <w:right w:val="single" w:sz="4" w:space="0" w:color="auto"/>
            </w:tcBorders>
            <w:hideMark/>
          </w:tcPr>
          <w:bookmarkEnd w:id="796"/>
          <w:p w14:paraId="43CA47F0" w14:textId="77777777" w:rsidR="00454F0A" w:rsidRDefault="00454F0A" w:rsidP="008D7881">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236A492" w14:textId="77777777" w:rsidR="00454F0A" w:rsidRDefault="00454F0A" w:rsidP="008D7881">
            <w:pPr>
              <w:keepNext/>
              <w:keepLines/>
              <w:spacing w:after="0"/>
              <w:jc w:val="center"/>
              <w:rPr>
                <w:rFonts w:ascii="Arial" w:hAnsi="Arial"/>
                <w:b/>
                <w:sz w:val="18"/>
              </w:rPr>
            </w:pPr>
            <w:r>
              <w:rPr>
                <w:rFonts w:ascii="Arial" w:hAnsi="Arial"/>
                <w:b/>
                <w:sz w:val="18"/>
              </w:rPr>
              <w:t>B1</w:t>
            </w:r>
          </w:p>
        </w:tc>
      </w:tr>
      <w:tr w:rsidR="00454F0A" w14:paraId="47B0697A"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4B7A60E8" w14:textId="77777777" w:rsidR="00454F0A" w:rsidRDefault="00454F0A" w:rsidP="008D78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0E476DA" w14:textId="77777777" w:rsidR="00454F0A" w:rsidRDefault="00454F0A" w:rsidP="008D7881">
            <w:pPr>
              <w:keepNext/>
              <w:keepLines/>
              <w:spacing w:after="0"/>
              <w:jc w:val="center"/>
              <w:rPr>
                <w:rFonts w:ascii="Arial" w:hAnsi="Arial"/>
                <w:sz w:val="18"/>
              </w:rPr>
            </w:pPr>
            <w:r>
              <w:rPr>
                <w:rFonts w:ascii="Arial" w:hAnsi="Arial"/>
                <w:sz w:val="18"/>
              </w:rPr>
              <w:t>00</w:t>
            </w:r>
          </w:p>
        </w:tc>
      </w:tr>
    </w:tbl>
    <w:p w14:paraId="55CB56D1" w14:textId="77777777" w:rsidR="00454F0A" w:rsidRDefault="00454F0A" w:rsidP="00454F0A"/>
    <w:p w14:paraId="74CE8689" w14:textId="3A9CC4BF" w:rsidR="00454F0A" w:rsidRDefault="00454F0A" w:rsidP="00454F0A">
      <w:pPr>
        <w:pStyle w:val="Heading3"/>
      </w:pPr>
      <w:r>
        <w:t>4.15.3</w:t>
      </w:r>
      <w:r>
        <w:tab/>
      </w:r>
      <w:r w:rsidRPr="00B63B9F">
        <w:t>EF</w:t>
      </w:r>
      <w:r w:rsidRPr="00B63B9F">
        <w:rPr>
          <w:vertAlign w:val="subscript"/>
        </w:rPr>
        <w:t>HPLMNwACT</w:t>
      </w:r>
      <w:r w:rsidRPr="00B63B9F">
        <w:t xml:space="preserve"> (HPLMN selector with Access Technology)</w:t>
      </w:r>
    </w:p>
    <w:p w14:paraId="320C2437" w14:textId="77777777" w:rsidR="00454F0A" w:rsidRPr="0046266F" w:rsidRDefault="00454F0A" w:rsidP="00454F0A">
      <w:pPr>
        <w:pStyle w:val="EW"/>
      </w:pPr>
      <w:r w:rsidRPr="0046266F">
        <w:t>Logically:</w:t>
      </w:r>
      <w:r w:rsidRPr="0046266F">
        <w:tab/>
      </w:r>
      <w:r>
        <w:t>PLMN:</w:t>
      </w:r>
      <w:r w:rsidRPr="0046266F">
        <w:t xml:space="preserve"> MCC 244 and MNC 081</w:t>
      </w:r>
    </w:p>
    <w:p w14:paraId="16D621EF" w14:textId="77777777" w:rsidR="00454F0A" w:rsidRPr="0046266F" w:rsidRDefault="00454F0A" w:rsidP="00454F0A">
      <w:pPr>
        <w:pStyle w:val="EX"/>
      </w:pPr>
      <w:r w:rsidRPr="0046266F">
        <w:tab/>
      </w:r>
      <w:r w:rsidRPr="002536ED">
        <w:t>PLMN Access Technology Identifier</w:t>
      </w:r>
      <w:r>
        <w:t>:</w:t>
      </w:r>
      <w:r w:rsidRPr="0046266F">
        <w:t xml:space="preserve"> </w:t>
      </w:r>
      <w:r>
        <w:t>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454F0A" w14:paraId="27F269C9"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2FE07A09" w14:textId="77777777" w:rsidR="00454F0A" w:rsidRDefault="00454F0A" w:rsidP="008D7881">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1B66530" w14:textId="77777777" w:rsidR="00454F0A" w:rsidRDefault="00454F0A" w:rsidP="008D7881">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D54CBEF" w14:textId="77777777" w:rsidR="00454F0A" w:rsidRDefault="00454F0A" w:rsidP="008D7881">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19208670" w14:textId="77777777" w:rsidR="00454F0A" w:rsidRDefault="00454F0A" w:rsidP="008D7881">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FD23EC6" w14:textId="77777777" w:rsidR="00454F0A" w:rsidRDefault="00454F0A" w:rsidP="008D7881">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0FBEDB5E" w14:textId="77777777" w:rsidR="00454F0A" w:rsidRDefault="00454F0A" w:rsidP="008D7881">
            <w:pPr>
              <w:keepNext/>
              <w:keepLines/>
              <w:spacing w:after="0"/>
              <w:jc w:val="center"/>
              <w:rPr>
                <w:rFonts w:ascii="Arial" w:hAnsi="Arial"/>
                <w:b/>
                <w:sz w:val="18"/>
              </w:rPr>
            </w:pPr>
            <w:r>
              <w:rPr>
                <w:rFonts w:ascii="Arial" w:hAnsi="Arial"/>
                <w:b/>
                <w:sz w:val="18"/>
              </w:rPr>
              <w:t>B5</w:t>
            </w:r>
          </w:p>
        </w:tc>
      </w:tr>
      <w:tr w:rsidR="00454F0A" w14:paraId="2BE7E866"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19D1062F" w14:textId="77777777" w:rsidR="00454F0A" w:rsidRDefault="00454F0A" w:rsidP="008D78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2E6FB77" w14:textId="77777777" w:rsidR="00454F0A" w:rsidRPr="003713A3" w:rsidRDefault="00454F0A" w:rsidP="008D7881">
            <w:pPr>
              <w:keepNext/>
              <w:keepLines/>
              <w:spacing w:after="0"/>
              <w:jc w:val="center"/>
              <w:rPr>
                <w:rFonts w:ascii="Arial" w:hAnsi="Arial"/>
                <w:sz w:val="18"/>
              </w:rPr>
            </w:pPr>
            <w:r w:rsidRPr="003713A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249B528" w14:textId="77777777" w:rsidR="00454F0A" w:rsidRPr="003713A3" w:rsidRDefault="00454F0A" w:rsidP="008D7881">
            <w:pPr>
              <w:keepNext/>
              <w:keepLines/>
              <w:spacing w:after="0"/>
              <w:jc w:val="center"/>
              <w:rPr>
                <w:rFonts w:ascii="Arial" w:hAnsi="Arial"/>
                <w:sz w:val="18"/>
              </w:rPr>
            </w:pPr>
            <w:r w:rsidRPr="003713A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10B7B0D4"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20771C8"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22A4EB69"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00</w:t>
            </w:r>
          </w:p>
        </w:tc>
      </w:tr>
    </w:tbl>
    <w:p w14:paraId="6FB10F82" w14:textId="77777777" w:rsidR="00454F0A" w:rsidRPr="00C438F0" w:rsidRDefault="00454F0A" w:rsidP="00C438F0">
      <w:pPr>
        <w:rPr>
          <w:lang w:eastAsia="zh-CN"/>
        </w:rPr>
      </w:pPr>
    </w:p>
    <w:p w14:paraId="59D3D279" w14:textId="3F62506B" w:rsidR="00C438F0" w:rsidRPr="00C438F0" w:rsidRDefault="00C438F0" w:rsidP="00C438F0">
      <w:pPr>
        <w:pStyle w:val="Heading2"/>
      </w:pPr>
      <w:r w:rsidRPr="00C438F0">
        <w:t>4A</w:t>
      </w:r>
      <w:r w:rsidRPr="00C438F0">
        <w:tab/>
        <w:t>Default values for NG-SS and UE configurations</w:t>
      </w:r>
    </w:p>
    <w:p w14:paraId="2994CBEA" w14:textId="436DF056" w:rsidR="00C438F0" w:rsidRPr="00C438F0" w:rsidRDefault="00C438F0" w:rsidP="00923595">
      <w:pPr>
        <w:pStyle w:val="Heading2"/>
      </w:pPr>
      <w:r w:rsidRPr="00C438F0">
        <w:t>4A.1</w:t>
      </w:r>
      <w:r w:rsidRPr="00C438F0">
        <w:tab/>
        <w:t>Default NG-SS and UE configuration for different usage settings</w:t>
      </w:r>
    </w:p>
    <w:p w14:paraId="4C5FAB7F" w14:textId="6B79B553" w:rsidR="00C438F0" w:rsidRPr="00C438F0" w:rsidRDefault="00C438F0" w:rsidP="00C438F0">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0D42F8AA" w14:textId="143D40EE" w:rsidR="00C438F0" w:rsidRPr="00C438F0" w:rsidRDefault="00C438F0" w:rsidP="00C438F0">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5D4A36D9" w14:textId="77777777" w:rsidR="00C438F0" w:rsidRPr="00C438F0" w:rsidRDefault="00C438F0" w:rsidP="00C438F0">
      <w:r w:rsidRPr="00C438F0">
        <w:rPr>
          <w:lang w:eastAsia="ja-JP"/>
        </w:rPr>
        <w:t xml:space="preserve">Depending on the optional feature pc_ue_usage_voice_centric as defined in clause 3.7 test system shall switch the test case behaviour to 'voice centric' or 'data centric'. </w:t>
      </w:r>
    </w:p>
    <w:p w14:paraId="0326F94E" w14:textId="303B44A0" w:rsidR="00C438F0" w:rsidRPr="00C438F0" w:rsidRDefault="00C438F0" w:rsidP="00C438F0">
      <w:pPr>
        <w:pStyle w:val="Heading3"/>
      </w:pPr>
      <w:r w:rsidRPr="00C438F0">
        <w:t>4A.2</w:t>
      </w:r>
      <w:r w:rsidRPr="00C438F0">
        <w:tab/>
        <w:t>Default NG-SS configuration for 3GPP access with IMS service</w:t>
      </w:r>
    </w:p>
    <w:p w14:paraId="0936C9FB" w14:textId="61DBB9E9" w:rsidR="00C438F0" w:rsidRPr="00C438F0" w:rsidRDefault="00C438F0" w:rsidP="00C438F0">
      <w:pPr>
        <w:pStyle w:val="Heading3"/>
        <w:rPr>
          <w:sz w:val="24"/>
          <w:szCs w:val="24"/>
        </w:rPr>
      </w:pPr>
      <w:r w:rsidRPr="00C438F0">
        <w:rPr>
          <w:sz w:val="24"/>
          <w:szCs w:val="24"/>
        </w:rPr>
        <w:t>4A.2.1</w:t>
      </w:r>
      <w:r w:rsidRPr="00C438F0">
        <w:rPr>
          <w:sz w:val="24"/>
          <w:szCs w:val="24"/>
        </w:rPr>
        <w:tab/>
        <w:t>Default NG-SS configuration for IMS Registration support</w:t>
      </w:r>
    </w:p>
    <w:p w14:paraId="15EF4ED9" w14:textId="77777777" w:rsidR="00C438F0" w:rsidRPr="00C438F0" w:rsidRDefault="00C438F0" w:rsidP="00C438F0">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18B088D5" w14:textId="77777777" w:rsidR="00C438F0" w:rsidRPr="00C438F0" w:rsidRDefault="00C438F0" w:rsidP="00C438F0">
      <w:pPr>
        <w:pStyle w:val="B1"/>
        <w:numPr>
          <w:ilvl w:val="0"/>
          <w:numId w:val="17"/>
        </w:numPr>
      </w:pPr>
      <w:r w:rsidRPr="00C438F0">
        <w:t>NG-SS is listening to SIP default port 5060 for both UDP and TCP protocols.</w:t>
      </w:r>
    </w:p>
    <w:p w14:paraId="477E0BD6" w14:textId="77777777" w:rsidR="00C438F0" w:rsidRPr="00C438F0" w:rsidRDefault="00C438F0" w:rsidP="00C438F0">
      <w:pPr>
        <w:pStyle w:val="B1"/>
        <w:numPr>
          <w:ilvl w:val="0"/>
          <w:numId w:val="17"/>
        </w:numPr>
      </w:pPr>
      <w:r w:rsidRPr="00C438F0">
        <w:t>NG-SS is able to perform IMS AKA authentication for the IMPI, according to 3GPP TS 33.203 [xx] clause 6.1.</w:t>
      </w:r>
    </w:p>
    <w:p w14:paraId="4998F8A1" w14:textId="77777777" w:rsidR="00C438F0" w:rsidRPr="00C438F0" w:rsidRDefault="00C438F0" w:rsidP="00C438F0">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0C871F98" w14:textId="6576F26B" w:rsidR="00C438F0" w:rsidRPr="00C438F0" w:rsidRDefault="00C438F0" w:rsidP="00C438F0">
      <w:pPr>
        <w:pStyle w:val="Heading3"/>
        <w:rPr>
          <w:sz w:val="24"/>
          <w:szCs w:val="24"/>
        </w:rPr>
      </w:pPr>
      <w:r w:rsidRPr="00C438F0">
        <w:rPr>
          <w:sz w:val="24"/>
          <w:szCs w:val="24"/>
        </w:rPr>
        <w:t>4A.2.2</w:t>
      </w:r>
      <w:r w:rsidRPr="00C438F0">
        <w:rPr>
          <w:sz w:val="24"/>
          <w:szCs w:val="24"/>
        </w:rPr>
        <w:tab/>
        <w:t>Default NG-SS configuration for PS voice support</w:t>
      </w:r>
    </w:p>
    <w:p w14:paraId="36D3BB4C" w14:textId="77777777" w:rsidR="00C438F0" w:rsidRPr="00C438F0" w:rsidRDefault="00C438F0" w:rsidP="00C438F0">
      <w:r w:rsidRPr="00C438F0">
        <w:t>Following parameters apply to all the 5G test cases in voice centric usage.</w:t>
      </w:r>
    </w:p>
    <w:p w14:paraId="73C52B79" w14:textId="77777777" w:rsidR="00C438F0" w:rsidRPr="00C438F0" w:rsidRDefault="00C438F0" w:rsidP="00C438F0">
      <w:pPr>
        <w:pStyle w:val="B1"/>
        <w:numPr>
          <w:ilvl w:val="0"/>
          <w:numId w:val="17"/>
        </w:numPr>
      </w:pPr>
      <w:r w:rsidRPr="00C438F0">
        <w:t>5GS network feature support element includes 'IMS voice over PS session over 3GPP access indicator' (IMS-VoPS-3GPP) in the REGISTRATION ACCEPT.</w:t>
      </w:r>
    </w:p>
    <w:p w14:paraId="6E21AB21" w14:textId="520895FF" w:rsidR="00C438F0" w:rsidRPr="00C438F0" w:rsidRDefault="00C438F0" w:rsidP="00C438F0">
      <w:pPr>
        <w:pStyle w:val="Heading3"/>
      </w:pPr>
      <w:r w:rsidRPr="00C438F0">
        <w:t>4A.3</w:t>
      </w:r>
      <w:r w:rsidRPr="00C438F0">
        <w:tab/>
        <w:t>Default NG-SS procedure for 5G Registration on 3GPP access with IMS service</w:t>
      </w:r>
    </w:p>
    <w:p w14:paraId="1CAEF9AA" w14:textId="77777777" w:rsidR="00C438F0" w:rsidRPr="00C438F0" w:rsidRDefault="00C438F0" w:rsidP="00C438F0">
      <w:r w:rsidRPr="00C438F0">
        <w:t xml:space="preserve">The NG-SS and UE shall perform 5G Registration procedure and IMS SIP Registration procedure as per the generic procedure defined in this clause. </w:t>
      </w:r>
    </w:p>
    <w:p w14:paraId="7FACBF27" w14:textId="77777777" w:rsidR="00C438F0" w:rsidRPr="00C438F0" w:rsidRDefault="00C438F0" w:rsidP="00C438F0">
      <w:r w:rsidRPr="00C438F0">
        <w:lastRenderedPageBreak/>
        <w:t>5G-NR generic procedure for 5G Registration on 3GPP access with IMS service defined in Annex Z.1 shall be the default procedure for 5G Registration on 3GPP access with IMS service.</w:t>
      </w:r>
    </w:p>
    <w:p w14:paraId="212E378D" w14:textId="249A6AA8" w:rsidR="00C438F0" w:rsidRPr="00C438F0" w:rsidRDefault="00C438F0" w:rsidP="00C438F0">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0515E3C8" w14:textId="6F4CE3D9" w:rsidR="00C438F0" w:rsidRPr="00C438F0" w:rsidRDefault="00C438F0" w:rsidP="00C438F0">
      <w:pPr>
        <w:pStyle w:val="Heading3"/>
      </w:pPr>
      <w:r w:rsidRPr="00C438F0">
        <w:t>4A.4</w:t>
      </w:r>
      <w:r w:rsidRPr="00C438F0">
        <w:tab/>
        <w:t>Default UE configuration for IMS service</w:t>
      </w:r>
    </w:p>
    <w:p w14:paraId="33D0350A" w14:textId="77777777" w:rsidR="00C438F0" w:rsidRPr="00C438F0" w:rsidRDefault="00C438F0" w:rsidP="00C438F0">
      <w:r w:rsidRPr="00C438F0">
        <w:t xml:space="preserve">UE shall be configured with the DNN type as 'ims' and DNN as IMS. </w:t>
      </w:r>
    </w:p>
    <w:p w14:paraId="22A3C7B5" w14:textId="6BA9DE2B" w:rsidR="00C438F0" w:rsidRDefault="00C438F0" w:rsidP="00C438F0">
      <w:r w:rsidRPr="00C438F0">
        <w:t>IMS private user identity, Home Network Domain Name, IMS public user identity, and P-CSCF Address required for IMS SIP Registration shall be configured in the 5G-NR ISIM-UICC as defined in clause 4.13.</w:t>
      </w:r>
    </w:p>
    <w:sectPr w:rsidR="00C438F0" w:rsidSect="006109F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4FFFC" w14:textId="77777777" w:rsidR="009B13D8" w:rsidRDefault="009B13D8">
      <w:r>
        <w:separator/>
      </w:r>
    </w:p>
  </w:endnote>
  <w:endnote w:type="continuationSeparator" w:id="0">
    <w:p w14:paraId="46C81F90" w14:textId="77777777" w:rsidR="009B13D8" w:rsidRDefault="009B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5F00C" w14:textId="77777777" w:rsidR="006109F5" w:rsidRDefault="00610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F6A6BC4" w:rsidR="00C168B2" w:rsidRDefault="006109F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1E5A7" w14:textId="77777777" w:rsidR="006109F5" w:rsidRDefault="00610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6E717" w14:textId="77777777" w:rsidR="009B13D8" w:rsidRDefault="009B13D8">
      <w:r>
        <w:separator/>
      </w:r>
    </w:p>
  </w:footnote>
  <w:footnote w:type="continuationSeparator" w:id="0">
    <w:p w14:paraId="7EE7B371" w14:textId="77777777" w:rsidR="009B13D8" w:rsidRDefault="009B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F74F" w14:textId="77777777" w:rsidR="006109F5" w:rsidRDefault="00610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99206BC" w:rsidR="00C168B2" w:rsidRDefault="006109F5">
    <w:pPr>
      <w:framePr w:h="284" w:hRule="exact" w:wrap="around" w:vAnchor="text" w:hAnchor="margin" w:xAlign="right" w:y="1"/>
      <w:rPr>
        <w:rFonts w:ascii="Arial" w:hAnsi="Arial" w:cs="Arial"/>
        <w:b/>
        <w:sz w:val="18"/>
        <w:szCs w:val="18"/>
      </w:rPr>
    </w:pPr>
    <w:r>
      <w:rPr>
        <w:rFonts w:ascii="Arial" w:hAnsi="Arial" w:cs="Arial"/>
        <w:b/>
        <w:sz w:val="18"/>
        <w:szCs w:val="18"/>
      </w:rPr>
      <w:t>3GPP TS 31.121 V17.2.0 (2024-03)</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DE8FDC2" w:rsidR="00C168B2" w:rsidRDefault="006109F5">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F0C9" w14:textId="77777777" w:rsidR="006109F5" w:rsidRDefault="00610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6"/>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5"/>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4"/>
  </w:num>
  <w:num w:numId="16" w16cid:durableId="1577664624">
    <w:abstractNumId w:val="6"/>
  </w:num>
  <w:num w:numId="17" w16cid:durableId="89496890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21D"/>
    <w:rsid w:val="001137C9"/>
    <w:rsid w:val="00133525"/>
    <w:rsid w:val="00133B57"/>
    <w:rsid w:val="00161D62"/>
    <w:rsid w:val="001652AD"/>
    <w:rsid w:val="00173F4E"/>
    <w:rsid w:val="0018242A"/>
    <w:rsid w:val="00190B8A"/>
    <w:rsid w:val="001937FB"/>
    <w:rsid w:val="001A4C42"/>
    <w:rsid w:val="001A7420"/>
    <w:rsid w:val="001B6637"/>
    <w:rsid w:val="001C21C3"/>
    <w:rsid w:val="001D02C2"/>
    <w:rsid w:val="001D16B2"/>
    <w:rsid w:val="001D5389"/>
    <w:rsid w:val="001D5739"/>
    <w:rsid w:val="001D6147"/>
    <w:rsid w:val="001D6D32"/>
    <w:rsid w:val="001D7D7E"/>
    <w:rsid w:val="001E3EBC"/>
    <w:rsid w:val="001F0C1D"/>
    <w:rsid w:val="001F1132"/>
    <w:rsid w:val="001F168B"/>
    <w:rsid w:val="001F5BA0"/>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754B2"/>
    <w:rsid w:val="003765B8"/>
    <w:rsid w:val="0038019C"/>
    <w:rsid w:val="0038398C"/>
    <w:rsid w:val="00397669"/>
    <w:rsid w:val="003C3971"/>
    <w:rsid w:val="003C5188"/>
    <w:rsid w:val="003C6329"/>
    <w:rsid w:val="003D410B"/>
    <w:rsid w:val="003F3FFC"/>
    <w:rsid w:val="00402462"/>
    <w:rsid w:val="00423334"/>
    <w:rsid w:val="004345EC"/>
    <w:rsid w:val="004509A1"/>
    <w:rsid w:val="00454F0A"/>
    <w:rsid w:val="00456F25"/>
    <w:rsid w:val="0046266F"/>
    <w:rsid w:val="00465515"/>
    <w:rsid w:val="0049720A"/>
    <w:rsid w:val="004B32E6"/>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B7895"/>
    <w:rsid w:val="005C36DF"/>
    <w:rsid w:val="005C522A"/>
    <w:rsid w:val="005D2E01"/>
    <w:rsid w:val="005D7526"/>
    <w:rsid w:val="005E4BB2"/>
    <w:rsid w:val="005E4F66"/>
    <w:rsid w:val="00602AEA"/>
    <w:rsid w:val="006109F5"/>
    <w:rsid w:val="00614FDF"/>
    <w:rsid w:val="00616B4C"/>
    <w:rsid w:val="00616D31"/>
    <w:rsid w:val="0063543D"/>
    <w:rsid w:val="00636BBE"/>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600E"/>
    <w:rsid w:val="007C1FAF"/>
    <w:rsid w:val="007F0F4A"/>
    <w:rsid w:val="007F7A1A"/>
    <w:rsid w:val="008028A4"/>
    <w:rsid w:val="00830747"/>
    <w:rsid w:val="008343C4"/>
    <w:rsid w:val="0083550B"/>
    <w:rsid w:val="008357F9"/>
    <w:rsid w:val="008436DC"/>
    <w:rsid w:val="00861161"/>
    <w:rsid w:val="00870FBA"/>
    <w:rsid w:val="008768CA"/>
    <w:rsid w:val="008809E4"/>
    <w:rsid w:val="00896716"/>
    <w:rsid w:val="008A3BC9"/>
    <w:rsid w:val="008B4894"/>
    <w:rsid w:val="008C384C"/>
    <w:rsid w:val="008C3AC0"/>
    <w:rsid w:val="0090271F"/>
    <w:rsid w:val="00902E23"/>
    <w:rsid w:val="009114D7"/>
    <w:rsid w:val="0091348E"/>
    <w:rsid w:val="009136DE"/>
    <w:rsid w:val="00917CCB"/>
    <w:rsid w:val="00923595"/>
    <w:rsid w:val="00940595"/>
    <w:rsid w:val="00942EC2"/>
    <w:rsid w:val="00950DCC"/>
    <w:rsid w:val="009521E6"/>
    <w:rsid w:val="00953523"/>
    <w:rsid w:val="009537C6"/>
    <w:rsid w:val="0096304E"/>
    <w:rsid w:val="0096523F"/>
    <w:rsid w:val="00974627"/>
    <w:rsid w:val="00990FC2"/>
    <w:rsid w:val="00992AE7"/>
    <w:rsid w:val="00994B6D"/>
    <w:rsid w:val="00997FB9"/>
    <w:rsid w:val="009B0F1D"/>
    <w:rsid w:val="009B13D8"/>
    <w:rsid w:val="009B2F8D"/>
    <w:rsid w:val="009C07C6"/>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237E7"/>
    <w:rsid w:val="00B47EDE"/>
    <w:rsid w:val="00B53C79"/>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1B8B"/>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41</Pages>
  <Words>9680</Words>
  <Characters>55177</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18</cp:revision>
  <cp:lastPrinted>2019-02-25T14:05:00Z</cp:lastPrinted>
  <dcterms:created xsi:type="dcterms:W3CDTF">2023-09-25T06:52:00Z</dcterms:created>
  <dcterms:modified xsi:type="dcterms:W3CDTF">2024-04-03T18:11:00Z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