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Pr="00943D4C"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(AoC) Supplementary Service – Stage 2".</w:t>
      </w:r>
    </w:p>
    <w:p w14:paraId="13C150A9" w14:textId="77777777" w:rsidR="00BD7469" w:rsidRPr="00943D4C" w:rsidRDefault="00BD7469" w:rsidP="00BD7469">
      <w:pPr>
        <w:pStyle w:val="EX"/>
      </w:pPr>
      <w:r w:rsidRPr="00943D4C">
        <w:t>[10]</w:t>
      </w:r>
      <w:r w:rsidRPr="00943D4C">
        <w:tab/>
        <w:t>3GPP TS 24.086: "Advice of Charge (AoC)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(AoC)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6EFE4812" w:rsidR="00BD7469" w:rsidRPr="00943D4C" w:rsidRDefault="00BD7469" w:rsidP="00BD7469">
      <w:pPr>
        <w:pStyle w:val="EX"/>
      </w:pPr>
      <w:r w:rsidRPr="00943D4C">
        <w:lastRenderedPageBreak/>
        <w:t>[30]</w:t>
      </w:r>
      <w:r w:rsidRPr="00943D4C">
        <w:tab/>
        <w:t>3GPP TS 36.523-2 "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t>[54]</w:t>
      </w:r>
      <w:r w:rsidR="006E3A79" w:rsidRPr="00316CA2">
        <w:rPr>
          <w:lang w:eastAsia="en-GB"/>
        </w:rPr>
        <w:tab/>
      </w:r>
      <w:r w:rsidR="006E3A79">
        <w:t>ETSI TS 101 220: "Smart cards; ETSI numbering system for telecommunication application providers".</w:t>
      </w:r>
    </w:p>
    <w:p w14:paraId="43ABEFCE" w14:textId="29FEEBE2" w:rsidR="006E3A79" w:rsidRDefault="00397669" w:rsidP="00940595">
      <w:pPr>
        <w:pStyle w:val="EX"/>
        <w:rPr>
          <w:lang w:eastAsia="en-GB"/>
        </w:rPr>
      </w:pPr>
      <w:r>
        <w:rPr>
          <w:lang w:eastAsia="en-GB"/>
        </w:rPr>
        <w:t>[55]</w:t>
      </w:r>
      <w:r w:rsidR="006E3A79">
        <w:rPr>
          <w:lang w:eastAsia="en-GB"/>
        </w:rPr>
        <w:tab/>
        <w:t xml:space="preserve">3GPP TS 23.316: </w:t>
      </w:r>
      <w:r w:rsidR="00EA6CCA">
        <w:t>"</w:t>
      </w:r>
      <w:r w:rsidR="006E3A79">
        <w:rPr>
          <w:lang w:eastAsia="en-GB"/>
        </w:rPr>
        <w:t>Wireless and wireline convergence access support  for the 5G System (5GS</w:t>
      </w:r>
      <w:r w:rsidR="006E3A79" w:rsidRPr="003B7B43">
        <w:rPr>
          <w:lang w:eastAsia="en-GB"/>
        </w:rPr>
        <w:t>)</w:t>
      </w:r>
      <w:r w:rsidR="00EA6CCA" w:rsidRPr="00EA6CCA">
        <w:t xml:space="preserve"> </w:t>
      </w:r>
      <w:r w:rsidR="00EA6CCA">
        <w:t>"</w:t>
      </w:r>
    </w:p>
    <w:p w14:paraId="7F5EE7FE" w14:textId="18C65948" w:rsidR="00EA6CCA" w:rsidRPr="00EA6CCA" w:rsidRDefault="00EA6CCA" w:rsidP="00EA6CCA">
      <w:pPr>
        <w:pStyle w:val="EX"/>
      </w:pPr>
      <w:r w:rsidRPr="00EA6CCA">
        <w:lastRenderedPageBreak/>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Pr="00943D4C" w:rsidRDefault="002C33E9" w:rsidP="00940595">
      <w:pPr>
        <w:pStyle w:val="EX"/>
      </w:pPr>
      <w:r w:rsidRPr="002C33E9">
        <w:t>[58]</w:t>
      </w:r>
      <w:r w:rsidRPr="002C33E9">
        <w:tab/>
        <w:t>3GPP TS 23.502: "Technical Specification Group Services and System Aspects; Procedures for the 5G System (5GS); Stage 2".</w:t>
      </w:r>
    </w:p>
    <w:p w14:paraId="4C9A8D2E" w14:textId="77777777" w:rsidR="008343C4" w:rsidRDefault="008343C4" w:rsidP="00133B57">
      <w:pPr>
        <w:pStyle w:val="Heading1"/>
        <w:rPr>
          <w:lang w:eastAsia="en-GB"/>
        </w:rPr>
      </w:pPr>
      <w:bookmarkStart w:id="33" w:name="_Toc114736714"/>
      <w:bookmarkStart w:id="34" w:name="_Toc146298926"/>
      <w:bookmarkStart w:id="35" w:name="_Toc10738241"/>
      <w:bookmarkStart w:id="36" w:name="_Toc20396075"/>
      <w:bookmarkStart w:id="37" w:name="_Toc29397657"/>
      <w:bookmarkStart w:id="38" w:name="_Toc29398779"/>
      <w:bookmarkStart w:id="39" w:name="_Toc36648789"/>
      <w:bookmarkStart w:id="40" w:name="_Toc36654577"/>
      <w:bookmarkStart w:id="41" w:name="_Toc44960848"/>
      <w:bookmarkStart w:id="42" w:name="_Toc50982489"/>
      <w:bookmarkStart w:id="43" w:name="_Toc50984660"/>
      <w:bookmarkStart w:id="44" w:name="_Toc57111928"/>
      <w:r w:rsidRPr="0041528A">
        <w:t>3</w:t>
      </w:r>
      <w:r w:rsidRPr="0041528A">
        <w:tab/>
        <w:t>Definitions and abbreviations</w:t>
      </w:r>
      <w:bookmarkEnd w:id="33"/>
      <w:bookmarkEnd w:id="34"/>
    </w:p>
    <w:p w14:paraId="782EE800" w14:textId="77777777" w:rsidR="00BD7469" w:rsidRPr="00943D4C" w:rsidRDefault="00BD7469" w:rsidP="00BD7469">
      <w:pPr>
        <w:pStyle w:val="Heading2"/>
      </w:pPr>
      <w:bookmarkStart w:id="45" w:name="_Toc146298927"/>
      <w:r w:rsidRPr="00943D4C">
        <w:t>3.1</w:t>
      </w:r>
      <w:r w:rsidRPr="00943D4C">
        <w:tab/>
        <w:t>Definitions</w:t>
      </w:r>
      <w:bookmarkEnd w:id="35"/>
      <w:bookmarkEnd w:id="36"/>
      <w:bookmarkEnd w:id="37"/>
      <w:bookmarkEnd w:id="38"/>
      <w:bookmarkEnd w:id="39"/>
      <w:bookmarkEnd w:id="40"/>
      <w:bookmarkEnd w:id="41"/>
      <w:bookmarkEnd w:id="42"/>
      <w:bookmarkEnd w:id="43"/>
      <w:bookmarkEnd w:id="44"/>
      <w:bookmarkEnd w:id="45"/>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(Efs)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Efs</w:t>
      </w:r>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lastRenderedPageBreak/>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6" w:name="_Toc10738242"/>
      <w:bookmarkStart w:id="47" w:name="_Toc20396076"/>
      <w:bookmarkStart w:id="48" w:name="_Toc29397658"/>
      <w:bookmarkStart w:id="49" w:name="_Toc29398780"/>
      <w:bookmarkStart w:id="50" w:name="_Toc36648790"/>
      <w:bookmarkStart w:id="51" w:name="_Toc36654578"/>
      <w:bookmarkStart w:id="52" w:name="_Toc44960849"/>
      <w:bookmarkStart w:id="53" w:name="_Toc50982490"/>
      <w:bookmarkStart w:id="54" w:name="_Toc50984661"/>
      <w:bookmarkStart w:id="55" w:name="_Toc57111929"/>
      <w:bookmarkStart w:id="56" w:name="_Toc146298928"/>
      <w:r w:rsidRPr="00943D4C">
        <w:t>3.2</w:t>
      </w:r>
      <w:r w:rsidRPr="00943D4C">
        <w:tab/>
        <w:t>Symbols</w:t>
      </w:r>
      <w:bookmarkEnd w:id="46"/>
      <w:bookmarkEnd w:id="47"/>
      <w:bookmarkEnd w:id="48"/>
      <w:bookmarkEnd w:id="49"/>
      <w:bookmarkEnd w:id="50"/>
      <w:bookmarkEnd w:id="51"/>
      <w:bookmarkEnd w:id="52"/>
      <w:bookmarkEnd w:id="53"/>
      <w:bookmarkEnd w:id="54"/>
      <w:bookmarkEnd w:id="55"/>
      <w:bookmarkEnd w:id="56"/>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r w:rsidRPr="00943D4C">
        <w:t>bx</w:t>
      </w:r>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7" w:name="_Toc10738243"/>
      <w:bookmarkStart w:id="58" w:name="_Toc20396077"/>
      <w:bookmarkStart w:id="59" w:name="_Toc29397659"/>
      <w:bookmarkStart w:id="60" w:name="_Toc29398781"/>
      <w:bookmarkStart w:id="61" w:name="_Toc36648791"/>
      <w:bookmarkStart w:id="62" w:name="_Toc36654579"/>
      <w:bookmarkStart w:id="63" w:name="_Toc44960850"/>
      <w:bookmarkStart w:id="64" w:name="_Toc50982491"/>
      <w:bookmarkStart w:id="65" w:name="_Toc50984662"/>
      <w:bookmarkStart w:id="66" w:name="_Toc57111930"/>
      <w:bookmarkStart w:id="67" w:name="_Toc146298929"/>
      <w:r w:rsidRPr="00943D4C">
        <w:t>3.3</w:t>
      </w:r>
      <w:r w:rsidRPr="00943D4C">
        <w:tab/>
        <w:t>Abbreviations</w:t>
      </w:r>
      <w:bookmarkEnd w:id="57"/>
      <w:bookmarkEnd w:id="58"/>
      <w:bookmarkEnd w:id="59"/>
      <w:bookmarkEnd w:id="60"/>
      <w:bookmarkEnd w:id="61"/>
      <w:bookmarkEnd w:id="62"/>
      <w:bookmarkEnd w:id="63"/>
      <w:bookmarkEnd w:id="64"/>
      <w:bookmarkEnd w:id="65"/>
      <w:bookmarkEnd w:id="66"/>
      <w:bookmarkEnd w:id="67"/>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r w:rsidRPr="00943D4C">
        <w:t>ACMmax</w:t>
      </w:r>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r w:rsidRPr="00943D4C">
        <w:t>AoC</w:t>
      </w:r>
      <w:r w:rsidRPr="00943D4C">
        <w:tab/>
        <w:t>Advice of Charge</w:t>
      </w:r>
    </w:p>
    <w:p w14:paraId="10186513" w14:textId="77777777" w:rsidR="00BD7469" w:rsidRPr="00943D4C" w:rsidRDefault="00BD7469" w:rsidP="00BD7469">
      <w:pPr>
        <w:pStyle w:val="EW"/>
      </w:pPr>
      <w:r w:rsidRPr="00943D4C">
        <w:t>AoCC</w:t>
      </w:r>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77777777" w:rsidR="00BD7469" w:rsidRPr="00943D4C" w:rsidRDefault="00BD7469" w:rsidP="00BD7469">
      <w:pPr>
        <w:pStyle w:val="EW"/>
      </w:pPr>
      <w:r w:rsidRPr="00943D4C">
        <w:t>CCI2</w:t>
      </w:r>
      <w:r w:rsidRPr="00943D4C">
        <w:tab/>
        <w:t>Capability / Configuration(2)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FB1F1D6" w14:textId="77777777"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r w:rsidRPr="00943D4C">
        <w:t>eFDD</w:t>
      </w:r>
      <w:r w:rsidRPr="00943D4C">
        <w:tab/>
        <w:t>evolved Frequency Division Duplex</w:t>
      </w:r>
    </w:p>
    <w:p w14:paraId="4FB2A6A2" w14:textId="77777777" w:rsidR="00BD7469" w:rsidRPr="00943D4C" w:rsidRDefault="00BD7469" w:rsidP="00BD7469">
      <w:pPr>
        <w:pStyle w:val="EW"/>
      </w:pPr>
      <w:r w:rsidRPr="00943D4C">
        <w:lastRenderedPageBreak/>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r w:rsidRPr="00943D4C">
        <w:t>eTDD</w:t>
      </w:r>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Home NodeB</w:t>
      </w:r>
    </w:p>
    <w:p w14:paraId="28F81FFE" w14:textId="77777777" w:rsidR="00BD7469" w:rsidRPr="00943D4C" w:rsidRDefault="00BD7469" w:rsidP="00BD7469">
      <w:pPr>
        <w:pStyle w:val="EW"/>
      </w:pPr>
      <w:r w:rsidRPr="00943D4C">
        <w:t>HeNB</w:t>
      </w:r>
      <w:r w:rsidRPr="00943D4C">
        <w:tab/>
        <w:t>Home eNodeB</w:t>
      </w:r>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138A8B4D" w14:textId="77777777" w:rsidR="00AC5CD5" w:rsidRPr="001D1519" w:rsidRDefault="00AC5CD5" w:rsidP="00AC5CD5">
      <w:pPr>
        <w:pStyle w:val="EW"/>
      </w:pPr>
      <w:r>
        <w:t>NSI</w:t>
      </w:r>
      <w:r>
        <w:tab/>
        <w:t>Network Specific Identifier</w:t>
      </w:r>
    </w:p>
    <w:p w14:paraId="668270A5" w14:textId="77777777" w:rsidR="00BD7469" w:rsidRPr="00943D4C" w:rsidRDefault="00BD7469" w:rsidP="00BD7469">
      <w:pPr>
        <w:pStyle w:val="EW"/>
      </w:pPr>
      <w:r w:rsidRPr="00943D4C">
        <w:t>OSI</w:t>
      </w:r>
      <w:r w:rsidRPr="00943D4C">
        <w:tab/>
        <w:t>Open System Interconnection</w:t>
      </w:r>
    </w:p>
    <w:p w14:paraId="3528523E" w14:textId="77777777" w:rsidR="00BD7469" w:rsidRPr="00943D4C" w:rsidRDefault="00BD7469" w:rsidP="00BD7469">
      <w:pPr>
        <w:pStyle w:val="EW"/>
      </w:pPr>
      <w:r w:rsidRPr="00943D4C">
        <w:t>P1</w:t>
      </w:r>
      <w:r w:rsidRPr="00943D4C">
        <w:tab/>
        <w:t>Parameter 1</w:t>
      </w:r>
    </w:p>
    <w:p w14:paraId="66E7E85E" w14:textId="77777777" w:rsidR="00BD7469" w:rsidRPr="00943D4C" w:rsidRDefault="00BD7469" w:rsidP="00BD7469">
      <w:pPr>
        <w:pStyle w:val="EW"/>
      </w:pPr>
      <w:r w:rsidRPr="00943D4C">
        <w:t>P2</w:t>
      </w:r>
      <w:r w:rsidRPr="00943D4C">
        <w:tab/>
        <w:t>Parameter 2</w:t>
      </w:r>
    </w:p>
    <w:p w14:paraId="69CA41CD" w14:textId="77777777" w:rsidR="00BD7469" w:rsidRPr="00943D4C" w:rsidRDefault="00BD7469" w:rsidP="00BD7469">
      <w:pPr>
        <w:pStyle w:val="EW"/>
      </w:pPr>
      <w:r w:rsidRPr="00943D4C">
        <w:t>P3</w:t>
      </w:r>
      <w:r w:rsidRPr="00943D4C">
        <w:tab/>
        <w:t>Parameter 3</w:t>
      </w:r>
    </w:p>
    <w:p w14:paraId="0F4B45A5" w14:textId="77777777" w:rsidR="00BD7469" w:rsidRPr="00943D4C" w:rsidRDefault="00BD7469" w:rsidP="00BD7469">
      <w:pPr>
        <w:pStyle w:val="EW"/>
      </w:pPr>
      <w:r w:rsidRPr="00943D4C">
        <w:t>PIN</w:t>
      </w:r>
      <w:r w:rsidRPr="00943D4C">
        <w:tab/>
        <w:t>Personal Identification Number</w:t>
      </w:r>
    </w:p>
    <w:p w14:paraId="55BB7B32" w14:textId="77777777" w:rsidR="00BD7469" w:rsidRPr="00943D4C" w:rsidRDefault="00BD7469" w:rsidP="00BD7469">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1472061B" w14:textId="77777777" w:rsidR="00BD7469" w:rsidRPr="00943D4C" w:rsidRDefault="00BD7469" w:rsidP="00BD7469">
      <w:pPr>
        <w:pStyle w:val="EW"/>
      </w:pPr>
      <w:r w:rsidRPr="00943D4C">
        <w:t>PS</w:t>
      </w:r>
      <w:r w:rsidRPr="00943D4C">
        <w:tab/>
        <w:t>Packet switched</w:t>
      </w:r>
    </w:p>
    <w:p w14:paraId="75610496" w14:textId="77777777" w:rsidR="00BD7469" w:rsidRPr="00943D4C" w:rsidRDefault="00BD7469" w:rsidP="00BD7469">
      <w:pPr>
        <w:pStyle w:val="EW"/>
      </w:pPr>
      <w:r w:rsidRPr="00943D4C">
        <w:t>RACH</w:t>
      </w:r>
      <w:r w:rsidRPr="00943D4C">
        <w:tab/>
        <w:t>Random Access Channel</w:t>
      </w:r>
    </w:p>
    <w:p w14:paraId="25F9D2F9" w14:textId="77777777" w:rsidR="00BD7469" w:rsidRPr="00943D4C" w:rsidRDefault="00BD7469" w:rsidP="00BD7469">
      <w:pPr>
        <w:pStyle w:val="EW"/>
      </w:pPr>
      <w:r w:rsidRPr="00943D4C">
        <w:t>RFU</w:t>
      </w:r>
      <w:r w:rsidRPr="00943D4C">
        <w:tab/>
        <w:t>Reserved for Future Use</w:t>
      </w:r>
    </w:p>
    <w:p w14:paraId="7C1F6442" w14:textId="77777777" w:rsidR="00BD7469" w:rsidRPr="00943D4C" w:rsidRDefault="00BD7469" w:rsidP="00BD7469">
      <w:pPr>
        <w:pStyle w:val="EW"/>
      </w:pPr>
      <w:r w:rsidRPr="00943D4C">
        <w:t>RRC</w:t>
      </w:r>
      <w:r w:rsidRPr="00943D4C">
        <w:tab/>
        <w:t>Radio Resource Control</w:t>
      </w:r>
    </w:p>
    <w:p w14:paraId="21CF0EF0" w14:textId="77777777" w:rsidR="008E3B5A" w:rsidRPr="00943D4C" w:rsidRDefault="008E3B5A" w:rsidP="008E3B5A">
      <w:pPr>
        <w:pStyle w:val="EW"/>
      </w:pPr>
      <w:r>
        <w:t>SAT-NG-SS</w:t>
      </w:r>
      <w:r>
        <w:tab/>
        <w:t>Satellite Next Generation System Simulator</w:t>
      </w:r>
    </w:p>
    <w:p w14:paraId="5B5634F5" w14:textId="77777777" w:rsidR="00BD7469" w:rsidRPr="00943D4C" w:rsidRDefault="00BD7469" w:rsidP="00BD7469">
      <w:pPr>
        <w:pStyle w:val="EW"/>
      </w:pPr>
      <w:r w:rsidRPr="00943D4C">
        <w:t>SFI</w:t>
      </w:r>
      <w:r w:rsidRPr="00943D4C">
        <w:tab/>
        <w:t>Short File Identifier</w:t>
      </w:r>
    </w:p>
    <w:p w14:paraId="153A73F2" w14:textId="77777777" w:rsidR="00BD7469" w:rsidRPr="00F76BBD" w:rsidRDefault="00BD7469" w:rsidP="00BD7469">
      <w:pPr>
        <w:pStyle w:val="EW"/>
      </w:pPr>
      <w:r w:rsidRPr="00F76BBD">
        <w:t>SIB</w:t>
      </w:r>
      <w:r w:rsidRPr="00F76BBD">
        <w:tab/>
        <w:t>System Information Block</w:t>
      </w:r>
    </w:p>
    <w:p w14:paraId="7E7ED5B0" w14:textId="77777777" w:rsidR="00BD7469" w:rsidRPr="00943D4C" w:rsidRDefault="00BD7469" w:rsidP="00BD7469">
      <w:pPr>
        <w:pStyle w:val="EW"/>
      </w:pPr>
      <w:r w:rsidRPr="00943D4C">
        <w:t>SM</w:t>
      </w:r>
      <w:r w:rsidRPr="00943D4C">
        <w:tab/>
        <w:t>Short Message</w:t>
      </w:r>
    </w:p>
    <w:p w14:paraId="62D8CBC7" w14:textId="77777777" w:rsidR="00BD7469" w:rsidRPr="00943D4C" w:rsidRDefault="00BD7469" w:rsidP="00BD7469">
      <w:pPr>
        <w:pStyle w:val="EW"/>
      </w:pPr>
      <w:r w:rsidRPr="00943D4C">
        <w:t>SMS</w:t>
      </w:r>
      <w:r w:rsidRPr="00943D4C">
        <w:tab/>
        <w:t>Short Message Service</w:t>
      </w:r>
    </w:p>
    <w:p w14:paraId="30C0BE98" w14:textId="77777777" w:rsidR="00AC5CD5" w:rsidRPr="007F2770" w:rsidRDefault="00AC5CD5" w:rsidP="00AC5CD5">
      <w:pPr>
        <w:pStyle w:val="EW"/>
      </w:pPr>
      <w:r w:rsidRPr="007F2770">
        <w:t>SOR</w:t>
      </w:r>
      <w:r w:rsidRPr="007F2770">
        <w:tab/>
        <w:t>Steering of Roaming</w:t>
      </w:r>
    </w:p>
    <w:p w14:paraId="320E8176" w14:textId="77777777" w:rsidR="00BD7469" w:rsidRPr="00943D4C" w:rsidRDefault="00BD7469" w:rsidP="00BD7469">
      <w:pPr>
        <w:pStyle w:val="EW"/>
      </w:pPr>
      <w:r w:rsidRPr="00943D4C">
        <w:t>SS</w:t>
      </w:r>
      <w:r w:rsidRPr="00943D4C">
        <w:tab/>
        <w:t>System Simulator (GSM)</w:t>
      </w:r>
    </w:p>
    <w:p w14:paraId="27A83399" w14:textId="28DFEF8A" w:rsidR="00733857" w:rsidRPr="00B32D78" w:rsidRDefault="00733857" w:rsidP="00733857">
      <w:pPr>
        <w:pStyle w:val="EW"/>
        <w:rPr>
          <w:lang w:val="fr-FR"/>
        </w:rPr>
      </w:pPr>
      <w:r w:rsidRPr="00B32D78">
        <w:rPr>
          <w:lang w:val="fr-FR"/>
        </w:rPr>
        <w:lastRenderedPageBreak/>
        <w:t>SUCI</w:t>
      </w:r>
      <w:r w:rsidRPr="00B32D78">
        <w:rPr>
          <w:lang w:val="fr-FR"/>
        </w:rPr>
        <w:tab/>
        <w:t>Subscription Concealed Identifier</w:t>
      </w:r>
    </w:p>
    <w:p w14:paraId="7AD039E3" w14:textId="31F559C6" w:rsidR="00733857" w:rsidRDefault="00733857" w:rsidP="00733857">
      <w:pPr>
        <w:pStyle w:val="EW"/>
        <w:rPr>
          <w:lang w:val="fr-FR"/>
        </w:rPr>
      </w:pPr>
      <w:r w:rsidRPr="00B32D78">
        <w:rPr>
          <w:lang w:val="fr-FR"/>
        </w:rPr>
        <w:t>SUPI</w:t>
      </w:r>
      <w:r w:rsidRPr="00B32D78">
        <w:rPr>
          <w:lang w:val="fr-FR"/>
        </w:rPr>
        <w:tab/>
        <w:t>Subscription Permanent Identifier</w:t>
      </w:r>
    </w:p>
    <w:p w14:paraId="2149BA58" w14:textId="77777777" w:rsidR="00733857" w:rsidRPr="00D922C7" w:rsidRDefault="00733857" w:rsidP="00733857">
      <w:pPr>
        <w:pStyle w:val="EW"/>
      </w:pPr>
      <w:r w:rsidRPr="001B7C50">
        <w:t>TAI</w:t>
      </w:r>
      <w:r w:rsidRPr="001B7C50">
        <w:tab/>
        <w:t>Tracking Area Identity</w:t>
      </w:r>
    </w:p>
    <w:p w14:paraId="7189627B" w14:textId="77777777" w:rsidR="00BD7469" w:rsidRPr="00943D4C" w:rsidRDefault="00BD7469" w:rsidP="00BD7469">
      <w:pPr>
        <w:pStyle w:val="EW"/>
      </w:pPr>
      <w:r w:rsidRPr="00943D4C">
        <w:t>TDD</w:t>
      </w:r>
      <w:r w:rsidRPr="00943D4C">
        <w:tab/>
        <w:t>Time Division Duplex</w:t>
      </w:r>
    </w:p>
    <w:p w14:paraId="3E9407FD" w14:textId="77777777" w:rsidR="00BD7469" w:rsidRPr="00943D4C" w:rsidRDefault="00BD7469" w:rsidP="00BD7469">
      <w:pPr>
        <w:pStyle w:val="EW"/>
      </w:pPr>
      <w:r w:rsidRPr="00943D4C">
        <w:t>TE</w:t>
      </w:r>
      <w:r w:rsidRPr="00943D4C">
        <w:tab/>
        <w:t>Terminal Equipment</w:t>
      </w:r>
    </w:p>
    <w:p w14:paraId="50033FC3" w14:textId="77777777" w:rsidR="00BD7469" w:rsidRPr="00943D4C" w:rsidRDefault="00BD7469" w:rsidP="00BD7469">
      <w:pPr>
        <w:pStyle w:val="EW"/>
      </w:pPr>
      <w:r w:rsidRPr="00943D4C">
        <w:t>TLV</w:t>
      </w:r>
      <w:r w:rsidRPr="00943D4C">
        <w:tab/>
        <w:t>Tag Length Value</w:t>
      </w:r>
    </w:p>
    <w:p w14:paraId="27B2074A" w14:textId="77777777" w:rsidR="00BD7469" w:rsidRPr="00943D4C" w:rsidRDefault="00BD7469" w:rsidP="00BD7469">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73CE677D" w14:textId="77777777" w:rsidR="00BD7469" w:rsidRPr="00943D4C" w:rsidRDefault="00BD7469" w:rsidP="00BD7469">
      <w:pPr>
        <w:pStyle w:val="EW"/>
      </w:pPr>
      <w:r w:rsidRPr="00943D4C">
        <w:t>TON</w:t>
      </w:r>
      <w:r w:rsidRPr="00943D4C">
        <w:tab/>
        <w:t>Type Of Number</w:t>
      </w:r>
    </w:p>
    <w:p w14:paraId="50651CCC" w14:textId="77777777" w:rsidR="00BD7469" w:rsidRDefault="00BD7469" w:rsidP="00BD7469">
      <w:pPr>
        <w:pStyle w:val="EW"/>
      </w:pPr>
      <w:r>
        <w:t>UAC</w:t>
      </w:r>
      <w:r>
        <w:tab/>
        <w:t>Unified Access Control</w:t>
      </w:r>
    </w:p>
    <w:p w14:paraId="520E97A6" w14:textId="77777777" w:rsidR="00BD7469" w:rsidRPr="00943D4C" w:rsidRDefault="00BD7469" w:rsidP="00BD7469">
      <w:pPr>
        <w:pStyle w:val="EW"/>
      </w:pPr>
      <w:r w:rsidRPr="00943D4C">
        <w:t>UE</w:t>
      </w:r>
      <w:r w:rsidRPr="00943D4C">
        <w:tab/>
        <w:t>User Equipment</w:t>
      </w:r>
    </w:p>
    <w:p w14:paraId="7E85F099" w14:textId="77777777" w:rsidR="009521E6" w:rsidRDefault="009521E6" w:rsidP="009521E6">
      <w:pPr>
        <w:pStyle w:val="EW"/>
      </w:pPr>
      <w:r>
        <w:t>URSP</w:t>
      </w:r>
      <w:r>
        <w:tab/>
        <w:t>UE Route Selection Policy</w:t>
      </w:r>
    </w:p>
    <w:p w14:paraId="14DC9778" w14:textId="77777777" w:rsidR="00BD7469" w:rsidRPr="00943D4C" w:rsidRDefault="00BD7469" w:rsidP="00BD7469">
      <w:pPr>
        <w:pStyle w:val="EW"/>
      </w:pPr>
      <w:r w:rsidRPr="00943D4C">
        <w:t>USIM</w:t>
      </w:r>
      <w:r w:rsidRPr="00943D4C">
        <w:tab/>
        <w:t>Universal Subscriber Identity Module</w:t>
      </w:r>
    </w:p>
    <w:p w14:paraId="6DAB9A1A" w14:textId="77777777" w:rsidR="00BD7469" w:rsidRPr="00943D4C" w:rsidRDefault="00BD7469" w:rsidP="00BD7469">
      <w:pPr>
        <w:pStyle w:val="EW"/>
      </w:pPr>
      <w:r w:rsidRPr="00943D4C">
        <w:t>USS</w:t>
      </w:r>
      <w:r w:rsidRPr="00943D4C">
        <w:tab/>
        <w:t>UMTS System Simulator</w:t>
      </w:r>
    </w:p>
    <w:p w14:paraId="6B43CA88" w14:textId="77777777" w:rsidR="00BD7469" w:rsidRPr="00943D4C" w:rsidRDefault="00BD7469" w:rsidP="00BD7469">
      <w:pPr>
        <w:pStyle w:val="EW"/>
      </w:pPr>
      <w:r w:rsidRPr="00943D4C">
        <w:t>UTRA</w:t>
      </w:r>
      <w:r w:rsidRPr="00943D4C">
        <w:tab/>
        <w:t>Universal Terrestrial Radio Access</w:t>
      </w:r>
    </w:p>
    <w:p w14:paraId="22BDC39C" w14:textId="77777777" w:rsidR="00BD7469" w:rsidRPr="00943D4C" w:rsidRDefault="00BD7469" w:rsidP="00BD7469">
      <w:pPr>
        <w:pStyle w:val="EW"/>
      </w:pPr>
      <w:r w:rsidRPr="00943D4C">
        <w:t>UTRAN</w:t>
      </w:r>
      <w:r w:rsidRPr="00943D4C">
        <w:tab/>
        <w:t>UMTS Terrestrial Radio Access Network</w:t>
      </w:r>
    </w:p>
    <w:p w14:paraId="6506096B" w14:textId="77777777" w:rsidR="00BD7469" w:rsidRPr="00943D4C" w:rsidRDefault="00BD7469" w:rsidP="00BD7469">
      <w:pPr>
        <w:pStyle w:val="EX"/>
      </w:pPr>
      <w:r w:rsidRPr="00943D4C">
        <w:t>VPLMN</w:t>
      </w:r>
      <w:r w:rsidRPr="00943D4C">
        <w:tab/>
        <w:t>Visitor PLMN</w:t>
      </w:r>
    </w:p>
    <w:p w14:paraId="33A42E3B" w14:textId="77777777" w:rsidR="00BD7469" w:rsidRPr="00943D4C" w:rsidRDefault="00BD7469" w:rsidP="00BD7469">
      <w:pPr>
        <w:pStyle w:val="Heading2"/>
      </w:pPr>
      <w:bookmarkStart w:id="68" w:name="_Toc10738244"/>
      <w:bookmarkStart w:id="69" w:name="_Toc20396078"/>
      <w:bookmarkStart w:id="70" w:name="_Toc29397660"/>
      <w:bookmarkStart w:id="71" w:name="_Toc29398782"/>
      <w:bookmarkStart w:id="72" w:name="_Toc36648792"/>
      <w:bookmarkStart w:id="73" w:name="_Toc36654580"/>
      <w:bookmarkStart w:id="74" w:name="_Toc44960851"/>
      <w:bookmarkStart w:id="75" w:name="_Toc50982492"/>
      <w:bookmarkStart w:id="76" w:name="_Toc50984663"/>
      <w:bookmarkStart w:id="77" w:name="_Toc57111931"/>
      <w:bookmarkStart w:id="78" w:name="_Toc146298930"/>
      <w:r w:rsidRPr="00943D4C">
        <w:t>3.4</w:t>
      </w:r>
      <w:r w:rsidRPr="00943D4C">
        <w:tab/>
        <w:t>Coding Conventions</w:t>
      </w:r>
      <w:bookmarkEnd w:id="68"/>
      <w:bookmarkEnd w:id="69"/>
      <w:bookmarkEnd w:id="70"/>
      <w:bookmarkEnd w:id="71"/>
      <w:bookmarkEnd w:id="72"/>
      <w:bookmarkEnd w:id="73"/>
      <w:bookmarkEnd w:id="74"/>
      <w:bookmarkEnd w:id="75"/>
      <w:bookmarkEnd w:id="76"/>
      <w:bookmarkEnd w:id="77"/>
      <w:bookmarkEnd w:id="78"/>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79" w:name="_Toc10738245"/>
      <w:bookmarkStart w:id="80" w:name="_Toc20396079"/>
      <w:bookmarkStart w:id="81" w:name="_Toc29397661"/>
      <w:bookmarkStart w:id="82" w:name="_Toc29398783"/>
      <w:bookmarkStart w:id="83" w:name="_Toc36648793"/>
      <w:bookmarkStart w:id="84" w:name="_Toc36654581"/>
      <w:bookmarkStart w:id="85" w:name="_Toc44960852"/>
      <w:bookmarkStart w:id="86" w:name="_Toc50982493"/>
      <w:bookmarkStart w:id="87" w:name="_Toc50984664"/>
      <w:bookmarkStart w:id="88" w:name="_Toc57111932"/>
      <w:bookmarkStart w:id="89" w:name="_Toc146298931"/>
      <w:r w:rsidRPr="00943D4C">
        <w:t>3.5</w:t>
      </w:r>
      <w:r w:rsidRPr="00943D4C">
        <w:tab/>
        <w:t>Generic procedures for E-UTRAN/UTRAN/GERAN/IMS/NB-IoT/5G-NR</w:t>
      </w:r>
      <w:bookmarkEnd w:id="79"/>
      <w:bookmarkEnd w:id="80"/>
      <w:bookmarkEnd w:id="81"/>
      <w:bookmarkEnd w:id="82"/>
      <w:bookmarkEnd w:id="83"/>
      <w:bookmarkEnd w:id="84"/>
      <w:bookmarkEnd w:id="85"/>
      <w:bookmarkEnd w:id="86"/>
      <w:bookmarkEnd w:id="87"/>
      <w:bookmarkEnd w:id="88"/>
      <w:bookmarkEnd w:id="89"/>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lastRenderedPageBreak/>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r w:rsidR="00EA6CCA">
        <w:rPr>
          <w:lang w:val="en-US"/>
        </w:rPr>
        <w:t xml:space="preserve">pc_ue_usage_voice_centric shall be set to TRUE. </w:t>
      </w:r>
    </w:p>
    <w:p w14:paraId="71E3BDA5" w14:textId="77777777" w:rsidR="00EA6CCA" w:rsidRDefault="00EA6CCA" w:rsidP="00EA6CCA">
      <w:r>
        <w:t>5G-NR</w:t>
      </w:r>
      <w:r w:rsidRPr="00C110A7">
        <w:t xml:space="preserve"> generic procedure for 5G Registration on 3GPP access with IMS service</w:t>
      </w:r>
      <w:r>
        <w:t xml:space="preserve"> is defined in Annex Z.1.</w:t>
      </w:r>
    </w:p>
    <w:p w14:paraId="7CCB83B3" w14:textId="48EF52A9" w:rsidR="008E3B5A" w:rsidRDefault="008E3B5A" w:rsidP="008E3B5A"/>
    <w:p w14:paraId="016477FF" w14:textId="328D964B" w:rsidR="00BD7469" w:rsidRPr="00943D4C" w:rsidRDefault="00BD7469" w:rsidP="008E3B5A"/>
    <w:sectPr w:rsidR="00BD7469" w:rsidRPr="00943D4C" w:rsidSect="009E53F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3"/>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22215" w14:textId="77777777" w:rsidR="002B5069" w:rsidRDefault="002B5069">
      <w:r>
        <w:separator/>
      </w:r>
    </w:p>
  </w:endnote>
  <w:endnote w:type="continuationSeparator" w:id="0">
    <w:p w14:paraId="72A90119" w14:textId="77777777" w:rsidR="002B5069" w:rsidRDefault="002B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2C170" w14:textId="77777777" w:rsidR="009E53FF" w:rsidRDefault="009E5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5E2C2663" w:rsidR="00C168B2" w:rsidRDefault="009E53F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B20C" w14:textId="77777777" w:rsidR="009E53FF" w:rsidRDefault="009E5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FB986" w14:textId="77777777" w:rsidR="002B5069" w:rsidRDefault="002B5069">
      <w:r>
        <w:separator/>
      </w:r>
    </w:p>
  </w:footnote>
  <w:footnote w:type="continuationSeparator" w:id="0">
    <w:p w14:paraId="1F4101CC" w14:textId="77777777" w:rsidR="002B5069" w:rsidRDefault="002B5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07480" w14:textId="77777777" w:rsidR="009E53FF" w:rsidRDefault="009E53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456D9D63" w:rsidR="00C168B2" w:rsidRDefault="009E53FF">
    <w:pPr>
      <w:framePr w:h="284" w:hRule="exact" w:wrap="around" w:vAnchor="text" w:hAnchor="margin" w:xAlign="right" w:y="1"/>
      <w:rPr>
        <w:rFonts w:ascii="Arial" w:hAnsi="Arial" w:cs="Arial"/>
        <w:b/>
        <w:sz w:val="18"/>
        <w:szCs w:val="18"/>
      </w:rPr>
    </w:pPr>
    <w:r>
      <w:rPr>
        <w:rFonts w:ascii="Arial" w:hAnsi="Arial" w:cs="Arial"/>
        <w:b/>
        <w:sz w:val="18"/>
        <w:szCs w:val="18"/>
      </w:rPr>
      <w:t>3GPP TS 31.121 V17.2.0 (2024-03)</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2393381" w:rsidR="00C168B2" w:rsidRDefault="009E53FF">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EF33" w14:textId="77777777" w:rsidR="009E53FF" w:rsidRDefault="009E5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4011"/>
    <w:rsid w:val="000D58AB"/>
    <w:rsid w:val="000D66A4"/>
    <w:rsid w:val="000F096C"/>
    <w:rsid w:val="001022B9"/>
    <w:rsid w:val="00105EFA"/>
    <w:rsid w:val="001137C9"/>
    <w:rsid w:val="00133525"/>
    <w:rsid w:val="00133B57"/>
    <w:rsid w:val="00161D62"/>
    <w:rsid w:val="0018242A"/>
    <w:rsid w:val="00190B8A"/>
    <w:rsid w:val="0019309C"/>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55E"/>
    <w:rsid w:val="002B0ACE"/>
    <w:rsid w:val="002B5069"/>
    <w:rsid w:val="002B5A97"/>
    <w:rsid w:val="002B6339"/>
    <w:rsid w:val="002C33E9"/>
    <w:rsid w:val="002D7337"/>
    <w:rsid w:val="002E00EE"/>
    <w:rsid w:val="002E0E7A"/>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500A88"/>
    <w:rsid w:val="00517741"/>
    <w:rsid w:val="0053388B"/>
    <w:rsid w:val="00534775"/>
    <w:rsid w:val="00535773"/>
    <w:rsid w:val="005412DA"/>
    <w:rsid w:val="00543E6C"/>
    <w:rsid w:val="00565087"/>
    <w:rsid w:val="0057391A"/>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26B"/>
    <w:rsid w:val="0068661C"/>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5845"/>
    <w:rsid w:val="00796DA0"/>
    <w:rsid w:val="007B600E"/>
    <w:rsid w:val="007C1FAF"/>
    <w:rsid w:val="007F0F4A"/>
    <w:rsid w:val="007F7A1A"/>
    <w:rsid w:val="008028A4"/>
    <w:rsid w:val="00802C5B"/>
    <w:rsid w:val="00830747"/>
    <w:rsid w:val="008343C4"/>
    <w:rsid w:val="008357F9"/>
    <w:rsid w:val="00861161"/>
    <w:rsid w:val="00870EA8"/>
    <w:rsid w:val="00870FBA"/>
    <w:rsid w:val="008768CA"/>
    <w:rsid w:val="008809E4"/>
    <w:rsid w:val="00896716"/>
    <w:rsid w:val="008A3BC9"/>
    <w:rsid w:val="008B4894"/>
    <w:rsid w:val="008C384C"/>
    <w:rsid w:val="008C3AC0"/>
    <w:rsid w:val="008E3B5A"/>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E53FF"/>
    <w:rsid w:val="009F37B7"/>
    <w:rsid w:val="009F4EE3"/>
    <w:rsid w:val="00A035B0"/>
    <w:rsid w:val="00A10F02"/>
    <w:rsid w:val="00A164B4"/>
    <w:rsid w:val="00A26956"/>
    <w:rsid w:val="00A27486"/>
    <w:rsid w:val="00A53724"/>
    <w:rsid w:val="00A56066"/>
    <w:rsid w:val="00A73129"/>
    <w:rsid w:val="00A7603F"/>
    <w:rsid w:val="00A82346"/>
    <w:rsid w:val="00A92BA1"/>
    <w:rsid w:val="00A97FC1"/>
    <w:rsid w:val="00AA2B75"/>
    <w:rsid w:val="00AC2594"/>
    <w:rsid w:val="00AC5CD5"/>
    <w:rsid w:val="00AC6BC6"/>
    <w:rsid w:val="00AE65E2"/>
    <w:rsid w:val="00B010BD"/>
    <w:rsid w:val="00B15449"/>
    <w:rsid w:val="00B47EDE"/>
    <w:rsid w:val="00B641C8"/>
    <w:rsid w:val="00B65352"/>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2871"/>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061E"/>
    <w:rsid w:val="00E54022"/>
    <w:rsid w:val="00E77645"/>
    <w:rsid w:val="00E90E72"/>
    <w:rsid w:val="00E93C03"/>
    <w:rsid w:val="00E9681A"/>
    <w:rsid w:val="00EA15B0"/>
    <w:rsid w:val="00EA5EA7"/>
    <w:rsid w:val="00EA6CCA"/>
    <w:rsid w:val="00EC4A25"/>
    <w:rsid w:val="00ED6DCA"/>
    <w:rsid w:val="00ED76E4"/>
    <w:rsid w:val="00F025A2"/>
    <w:rsid w:val="00F04712"/>
    <w:rsid w:val="00F13360"/>
    <w:rsid w:val="00F14FD0"/>
    <w:rsid w:val="00F22EC7"/>
    <w:rsid w:val="00F26758"/>
    <w:rsid w:val="00F325C8"/>
    <w:rsid w:val="00F3608D"/>
    <w:rsid w:val="00F40FEC"/>
    <w:rsid w:val="00F4792E"/>
    <w:rsid w:val="00F56200"/>
    <w:rsid w:val="00F653B8"/>
    <w:rsid w:val="00F6552E"/>
    <w:rsid w:val="00F76BBD"/>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2723</Words>
  <Characters>15524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13</cp:revision>
  <cp:lastPrinted>2019-02-25T14:05:00Z</cp:lastPrinted>
  <dcterms:created xsi:type="dcterms:W3CDTF">2023-09-25T06:48:00Z</dcterms:created>
  <dcterms:modified xsi:type="dcterms:W3CDTF">2024-04-03T18:10:00Z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