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164A8422"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60399A" w:rsidRPr="00B9381D">
              <w:t>V17</w:t>
            </w:r>
            <w:r w:rsidRPr="00B9381D">
              <w:t>.</w:t>
            </w:r>
            <w:r w:rsidR="00DF6F75">
              <w:t>1</w:t>
            </w:r>
            <w:r w:rsidR="00E23DCF">
              <w:t>4</w:t>
            </w:r>
            <w:r w:rsidRPr="00B9381D">
              <w:t>.</w:t>
            </w:r>
            <w:bookmarkEnd w:id="3"/>
            <w:r w:rsidR="00126CFE">
              <w:t>0</w:t>
            </w:r>
            <w:r w:rsidR="007D3DF7" w:rsidRPr="00B9381D">
              <w:t xml:space="preserve"> </w:t>
            </w:r>
            <w:r w:rsidRPr="00B9381D">
              <w:rPr>
                <w:sz w:val="32"/>
              </w:rPr>
              <w:t>(</w:t>
            </w:r>
            <w:bookmarkStart w:id="4" w:name="issueDate"/>
            <w:r w:rsidR="007D3DF7" w:rsidRPr="00B9381D">
              <w:rPr>
                <w:sz w:val="32"/>
              </w:rPr>
              <w:t>202</w:t>
            </w:r>
            <w:r w:rsidR="00E23DCF">
              <w:rPr>
                <w:sz w:val="32"/>
              </w:rPr>
              <w:t>4</w:t>
            </w:r>
            <w:r w:rsidRPr="00B9381D">
              <w:rPr>
                <w:sz w:val="32"/>
              </w:rPr>
              <w:t>-</w:t>
            </w:r>
            <w:bookmarkEnd w:id="4"/>
            <w:r w:rsidR="00E23DCF">
              <w:rPr>
                <w:sz w:val="32"/>
              </w:rPr>
              <w:t>03</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1EBFE748" w:rsidR="004F0988" w:rsidRPr="00B9381D" w:rsidRDefault="0060399A" w:rsidP="00133525">
            <w:pPr>
              <w:pStyle w:val="ZT"/>
              <w:framePr w:wrap="auto" w:hAnchor="text" w:yAlign="inline"/>
              <w:rPr>
                <w:i/>
                <w:sz w:val="28"/>
              </w:rPr>
            </w:pPr>
            <w:r w:rsidRPr="00B9381D">
              <w:t>(</w:t>
            </w:r>
            <w:r w:rsidRPr="00B9381D">
              <w:rPr>
                <w:rStyle w:val="ZGSM"/>
              </w:rPr>
              <w:t xml:space="preserve">Release 17 </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6AE298B1" w:rsidR="00D57972" w:rsidRPr="00B9381D" w:rsidRDefault="00A71A16">
            <w:r w:rsidRPr="00B9381D">
              <w:rPr>
                <w:i/>
                <w:noProof/>
              </w:rPr>
              <w:drawing>
                <wp:inline distT="0" distB="0" distL="0" distR="0" wp14:anchorId="7CE48586" wp14:editId="7E570187">
                  <wp:extent cx="1211580"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3195C3FC" w:rsidR="00E16509" w:rsidRPr="00B9381D" w:rsidRDefault="00E16509" w:rsidP="00133525">
            <w:pPr>
              <w:pStyle w:val="FP"/>
              <w:jc w:val="center"/>
              <w:rPr>
                <w:noProof/>
                <w:sz w:val="18"/>
              </w:rPr>
            </w:pPr>
            <w:r w:rsidRPr="00B9381D">
              <w:rPr>
                <w:noProof/>
                <w:sz w:val="18"/>
              </w:rPr>
              <w:t xml:space="preserve">© </w:t>
            </w:r>
            <w:r w:rsidR="0060399A" w:rsidRPr="00B9381D">
              <w:rPr>
                <w:noProof/>
                <w:sz w:val="18"/>
              </w:rPr>
              <w:t>202</w:t>
            </w:r>
            <w:r w:rsidR="00E23DCF">
              <w:rPr>
                <w:noProof/>
                <w:sz w:val="18"/>
              </w:rPr>
              <w:t>4</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t>Contents</w:t>
      </w:r>
    </w:p>
    <w:p w14:paraId="2700A3BF" w14:textId="73625955" w:rsidR="0048265B"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48265B">
        <w:rPr>
          <w:noProof/>
        </w:rPr>
        <w:t>Foreword</w:t>
      </w:r>
      <w:r w:rsidR="0048265B">
        <w:rPr>
          <w:noProof/>
        </w:rPr>
        <w:tab/>
      </w:r>
      <w:r w:rsidR="0048265B">
        <w:rPr>
          <w:noProof/>
        </w:rPr>
        <w:fldChar w:fldCharType="begin" w:fldLock="1"/>
      </w:r>
      <w:r w:rsidR="0048265B">
        <w:rPr>
          <w:noProof/>
        </w:rPr>
        <w:instrText xml:space="preserve"> PAGEREF _Toc163048259 \h </w:instrText>
      </w:r>
      <w:r w:rsidR="0048265B">
        <w:rPr>
          <w:noProof/>
        </w:rPr>
      </w:r>
      <w:r w:rsidR="0048265B">
        <w:rPr>
          <w:noProof/>
        </w:rPr>
        <w:fldChar w:fldCharType="separate"/>
      </w:r>
      <w:r w:rsidR="0048265B">
        <w:rPr>
          <w:noProof/>
        </w:rPr>
        <w:t>25</w:t>
      </w:r>
      <w:r w:rsidR="0048265B">
        <w:rPr>
          <w:noProof/>
        </w:rPr>
        <w:fldChar w:fldCharType="end"/>
      </w:r>
    </w:p>
    <w:p w14:paraId="5E968EBB" w14:textId="60590D6E"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_Toc163048260 \h </w:instrText>
      </w:r>
      <w:r>
        <w:rPr>
          <w:noProof/>
        </w:rPr>
      </w:r>
      <w:r>
        <w:rPr>
          <w:noProof/>
        </w:rPr>
        <w:fldChar w:fldCharType="separate"/>
      </w:r>
      <w:r>
        <w:rPr>
          <w:noProof/>
        </w:rPr>
        <w:t>26</w:t>
      </w:r>
      <w:r>
        <w:rPr>
          <w:noProof/>
        </w:rPr>
        <w:fldChar w:fldCharType="end"/>
      </w:r>
    </w:p>
    <w:p w14:paraId="50EE8C8D" w14:textId="6A3FDA40"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_Toc163048261 \h </w:instrText>
      </w:r>
      <w:r>
        <w:rPr>
          <w:noProof/>
        </w:rPr>
      </w:r>
      <w:r>
        <w:rPr>
          <w:noProof/>
        </w:rPr>
        <w:fldChar w:fldCharType="separate"/>
      </w:r>
      <w:r>
        <w:rPr>
          <w:noProof/>
        </w:rPr>
        <w:t>27</w:t>
      </w:r>
      <w:r>
        <w:rPr>
          <w:noProof/>
        </w:rPr>
        <w:fldChar w:fldCharType="end"/>
      </w:r>
    </w:p>
    <w:p w14:paraId="6A92D749" w14:textId="00057905"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_Toc163048262 \h </w:instrText>
      </w:r>
      <w:r>
        <w:rPr>
          <w:noProof/>
        </w:rPr>
      </w:r>
      <w:r>
        <w:rPr>
          <w:noProof/>
        </w:rPr>
        <w:fldChar w:fldCharType="separate"/>
      </w:r>
      <w:r>
        <w:rPr>
          <w:noProof/>
        </w:rPr>
        <w:t>27</w:t>
      </w:r>
      <w:r>
        <w:rPr>
          <w:noProof/>
        </w:rPr>
        <w:fldChar w:fldCharType="end"/>
      </w:r>
    </w:p>
    <w:p w14:paraId="1E59F219" w14:textId="4229C861"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_Toc163048263 \h </w:instrText>
      </w:r>
      <w:r>
        <w:rPr>
          <w:noProof/>
        </w:rPr>
      </w:r>
      <w:r>
        <w:rPr>
          <w:noProof/>
        </w:rPr>
        <w:fldChar w:fldCharType="separate"/>
      </w:r>
      <w:r>
        <w:rPr>
          <w:noProof/>
        </w:rPr>
        <w:t>30</w:t>
      </w:r>
      <w:r>
        <w:rPr>
          <w:noProof/>
        </w:rPr>
        <w:fldChar w:fldCharType="end"/>
      </w:r>
    </w:p>
    <w:p w14:paraId="7BA9761B" w14:textId="075059C5"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_Toc163048264 \h </w:instrText>
      </w:r>
      <w:r>
        <w:rPr>
          <w:noProof/>
        </w:rPr>
      </w:r>
      <w:r>
        <w:rPr>
          <w:noProof/>
        </w:rPr>
        <w:fldChar w:fldCharType="separate"/>
      </w:r>
      <w:r>
        <w:rPr>
          <w:noProof/>
        </w:rPr>
        <w:t>30</w:t>
      </w:r>
      <w:r>
        <w:rPr>
          <w:noProof/>
        </w:rPr>
        <w:fldChar w:fldCharType="end"/>
      </w:r>
    </w:p>
    <w:p w14:paraId="2F24DF86" w14:textId="35864395"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_Toc163048265 \h </w:instrText>
      </w:r>
      <w:r>
        <w:rPr>
          <w:noProof/>
        </w:rPr>
      </w:r>
      <w:r>
        <w:rPr>
          <w:noProof/>
        </w:rPr>
        <w:fldChar w:fldCharType="separate"/>
      </w:r>
      <w:r>
        <w:rPr>
          <w:noProof/>
        </w:rPr>
        <w:t>30</w:t>
      </w:r>
      <w:r>
        <w:rPr>
          <w:noProof/>
        </w:rPr>
        <w:fldChar w:fldCharType="end"/>
      </w:r>
    </w:p>
    <w:p w14:paraId="349FD8F1" w14:textId="504A09A1"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_Toc163048266 \h </w:instrText>
      </w:r>
      <w:r>
        <w:rPr>
          <w:noProof/>
        </w:rPr>
      </w:r>
      <w:r>
        <w:rPr>
          <w:noProof/>
        </w:rPr>
        <w:fldChar w:fldCharType="separate"/>
      </w:r>
      <w:r>
        <w:rPr>
          <w:noProof/>
        </w:rPr>
        <w:t>30</w:t>
      </w:r>
      <w:r>
        <w:rPr>
          <w:noProof/>
        </w:rPr>
        <w:fldChar w:fldCharType="end"/>
      </w:r>
    </w:p>
    <w:p w14:paraId="73527768"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31</w:t>
      </w:r>
    </w:p>
    <w:p w14:paraId="3DBBB32A"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31</w:t>
      </w:r>
    </w:p>
    <w:p w14:paraId="64D518C3"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31</w:t>
      </w:r>
    </w:p>
    <w:p w14:paraId="5E23EE1E"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31</w:t>
      </w:r>
    </w:p>
    <w:p w14:paraId="2372E9B7"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31</w:t>
      </w:r>
    </w:p>
    <w:p w14:paraId="0A7CCBC7"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31</w:t>
      </w:r>
    </w:p>
    <w:p w14:paraId="70A250E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31</w:t>
      </w:r>
    </w:p>
    <w:p w14:paraId="1E06B64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38</w:t>
      </w:r>
    </w:p>
    <w:p w14:paraId="028BFED7"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42</w:t>
      </w:r>
    </w:p>
    <w:p w14:paraId="4FBC3C4C"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GNBDUFunction</w:t>
      </w:r>
      <w:r>
        <w:rPr>
          <w:noProof/>
        </w:rPr>
        <w:tab/>
        <w:t>42</w:t>
      </w:r>
    </w:p>
    <w:p w14:paraId="0362005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42</w:t>
      </w:r>
    </w:p>
    <w:p w14:paraId="61B2B93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42</w:t>
      </w:r>
    </w:p>
    <w:p w14:paraId="2078E0C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43</w:t>
      </w:r>
    </w:p>
    <w:p w14:paraId="5855068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43</w:t>
      </w:r>
    </w:p>
    <w:p w14:paraId="50E8D5D1"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GNBCUCPFunction</w:t>
      </w:r>
      <w:r>
        <w:rPr>
          <w:noProof/>
        </w:rPr>
        <w:tab/>
        <w:t>43</w:t>
      </w:r>
    </w:p>
    <w:p w14:paraId="0F5F8C2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43</w:t>
      </w:r>
    </w:p>
    <w:p w14:paraId="5F910DE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43</w:t>
      </w:r>
    </w:p>
    <w:p w14:paraId="5ACF77A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44</w:t>
      </w:r>
    </w:p>
    <w:p w14:paraId="642D99C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44</w:t>
      </w:r>
    </w:p>
    <w:p w14:paraId="44725BC3"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GNBCUUPFunction</w:t>
      </w:r>
      <w:r>
        <w:rPr>
          <w:noProof/>
        </w:rPr>
        <w:tab/>
        <w:t>44</w:t>
      </w:r>
    </w:p>
    <w:p w14:paraId="72371F3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44</w:t>
      </w:r>
    </w:p>
    <w:p w14:paraId="47B5062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45</w:t>
      </w:r>
    </w:p>
    <w:p w14:paraId="06B9CE2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45</w:t>
      </w:r>
    </w:p>
    <w:p w14:paraId="21275D2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45</w:t>
      </w:r>
    </w:p>
    <w:p w14:paraId="7E2E7676"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NRCellCU</w:t>
      </w:r>
      <w:r>
        <w:rPr>
          <w:noProof/>
        </w:rPr>
        <w:tab/>
        <w:t>45</w:t>
      </w:r>
    </w:p>
    <w:p w14:paraId="57839B6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45</w:t>
      </w:r>
    </w:p>
    <w:p w14:paraId="6EECC4A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45</w:t>
      </w:r>
    </w:p>
    <w:p w14:paraId="0C415AD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46</w:t>
      </w:r>
    </w:p>
    <w:p w14:paraId="4247B79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46</w:t>
      </w:r>
    </w:p>
    <w:p w14:paraId="545BC80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NRCellDU</w:t>
      </w:r>
      <w:r>
        <w:rPr>
          <w:noProof/>
        </w:rPr>
        <w:tab/>
        <w:t>46</w:t>
      </w:r>
    </w:p>
    <w:p w14:paraId="6015345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46</w:t>
      </w:r>
    </w:p>
    <w:p w14:paraId="2884F2B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46</w:t>
      </w:r>
    </w:p>
    <w:p w14:paraId="0F60813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48</w:t>
      </w:r>
    </w:p>
    <w:p w14:paraId="044AFFC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48</w:t>
      </w:r>
    </w:p>
    <w:p w14:paraId="4C43C12C"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NRSectorCarrier</w:t>
      </w:r>
      <w:r>
        <w:rPr>
          <w:noProof/>
        </w:rPr>
        <w:tab/>
        <w:t>48</w:t>
      </w:r>
    </w:p>
    <w:p w14:paraId="5E56983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48</w:t>
      </w:r>
    </w:p>
    <w:p w14:paraId="3B19562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48</w:t>
      </w:r>
    </w:p>
    <w:p w14:paraId="560B2BE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49</w:t>
      </w:r>
    </w:p>
    <w:p w14:paraId="059F071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49</w:t>
      </w:r>
    </w:p>
    <w:p w14:paraId="40DEF716"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BWP</w:t>
      </w:r>
      <w:r>
        <w:rPr>
          <w:noProof/>
        </w:rPr>
        <w:tab/>
        <w:t>49</w:t>
      </w:r>
    </w:p>
    <w:p w14:paraId="44B9CDA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49</w:t>
      </w:r>
    </w:p>
    <w:p w14:paraId="27133E2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49</w:t>
      </w:r>
    </w:p>
    <w:p w14:paraId="2844711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50</w:t>
      </w:r>
    </w:p>
    <w:p w14:paraId="64B3D3D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50</w:t>
      </w:r>
    </w:p>
    <w:p w14:paraId="61D33121"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EP_E1</w:t>
      </w:r>
      <w:r>
        <w:rPr>
          <w:noProof/>
        </w:rPr>
        <w:tab/>
        <w:t>50</w:t>
      </w:r>
    </w:p>
    <w:p w14:paraId="7E109E2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50</w:t>
      </w:r>
    </w:p>
    <w:p w14:paraId="5E8FE58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50</w:t>
      </w:r>
    </w:p>
    <w:p w14:paraId="51646DA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50</w:t>
      </w:r>
    </w:p>
    <w:p w14:paraId="14CEF60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50</w:t>
      </w:r>
    </w:p>
    <w:p w14:paraId="62C084DD"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EP_XnU</w:t>
      </w:r>
      <w:r>
        <w:rPr>
          <w:noProof/>
        </w:rPr>
        <w:tab/>
        <w:t>50</w:t>
      </w:r>
    </w:p>
    <w:p w14:paraId="0EB5FFD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50</w:t>
      </w:r>
    </w:p>
    <w:p w14:paraId="7724574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50</w:t>
      </w:r>
    </w:p>
    <w:p w14:paraId="48355B3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51</w:t>
      </w:r>
    </w:p>
    <w:p w14:paraId="41FA3D8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51</w:t>
      </w:r>
    </w:p>
    <w:p w14:paraId="381836DF"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EP_NgC</w:t>
      </w:r>
      <w:r>
        <w:rPr>
          <w:noProof/>
        </w:rPr>
        <w:tab/>
        <w:t>51</w:t>
      </w:r>
    </w:p>
    <w:p w14:paraId="13FDCB0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51</w:t>
      </w:r>
    </w:p>
    <w:p w14:paraId="0A627FF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51</w:t>
      </w:r>
    </w:p>
    <w:p w14:paraId="7FD512C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51</w:t>
      </w:r>
    </w:p>
    <w:p w14:paraId="2C3F596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51</w:t>
      </w:r>
    </w:p>
    <w:p w14:paraId="1554B17D"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EP_NgU</w:t>
      </w:r>
      <w:r>
        <w:rPr>
          <w:noProof/>
        </w:rPr>
        <w:tab/>
        <w:t>51</w:t>
      </w:r>
    </w:p>
    <w:p w14:paraId="6D29B45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51</w:t>
      </w:r>
    </w:p>
    <w:p w14:paraId="73F7723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52</w:t>
      </w:r>
    </w:p>
    <w:p w14:paraId="76E4E23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52</w:t>
      </w:r>
    </w:p>
    <w:p w14:paraId="45C77A8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52</w:t>
      </w:r>
    </w:p>
    <w:p w14:paraId="10B35998"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EP_F1C</w:t>
      </w:r>
      <w:r>
        <w:rPr>
          <w:noProof/>
        </w:rPr>
        <w:tab/>
        <w:t>52</w:t>
      </w:r>
    </w:p>
    <w:p w14:paraId="4B80CE9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52</w:t>
      </w:r>
    </w:p>
    <w:p w14:paraId="2781934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52</w:t>
      </w:r>
    </w:p>
    <w:p w14:paraId="30FBD54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52</w:t>
      </w:r>
    </w:p>
    <w:p w14:paraId="4831A70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52</w:t>
      </w:r>
    </w:p>
    <w:p w14:paraId="33E1DE7C"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EP_F1U</w:t>
      </w:r>
      <w:r>
        <w:rPr>
          <w:noProof/>
        </w:rPr>
        <w:tab/>
        <w:t>53</w:t>
      </w:r>
    </w:p>
    <w:p w14:paraId="7B21093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53</w:t>
      </w:r>
    </w:p>
    <w:p w14:paraId="3D6AAE5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53</w:t>
      </w:r>
    </w:p>
    <w:p w14:paraId="40AE035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53</w:t>
      </w:r>
    </w:p>
    <w:p w14:paraId="6EC1DC2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53</w:t>
      </w:r>
    </w:p>
    <w:p w14:paraId="1E27473E"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EP_S1U</w:t>
      </w:r>
      <w:r>
        <w:rPr>
          <w:noProof/>
        </w:rPr>
        <w:tab/>
        <w:t>53</w:t>
      </w:r>
    </w:p>
    <w:p w14:paraId="63E4DA3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53</w:t>
      </w:r>
    </w:p>
    <w:p w14:paraId="5D94F8E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53</w:t>
      </w:r>
    </w:p>
    <w:p w14:paraId="371E80B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53</w:t>
      </w:r>
    </w:p>
    <w:p w14:paraId="283D373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53</w:t>
      </w:r>
    </w:p>
    <w:p w14:paraId="4F7CE691"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EP_X2C</w:t>
      </w:r>
      <w:r>
        <w:rPr>
          <w:noProof/>
        </w:rPr>
        <w:tab/>
        <w:t>54</w:t>
      </w:r>
    </w:p>
    <w:p w14:paraId="05A6267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54</w:t>
      </w:r>
    </w:p>
    <w:p w14:paraId="521F4CC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54</w:t>
      </w:r>
    </w:p>
    <w:p w14:paraId="15D106B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54</w:t>
      </w:r>
    </w:p>
    <w:p w14:paraId="0EFBA2E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54</w:t>
      </w:r>
    </w:p>
    <w:p w14:paraId="66A62F05"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EP_X2U</w:t>
      </w:r>
      <w:r>
        <w:rPr>
          <w:noProof/>
        </w:rPr>
        <w:tab/>
        <w:t>54</w:t>
      </w:r>
    </w:p>
    <w:p w14:paraId="1066B34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54</w:t>
      </w:r>
    </w:p>
    <w:p w14:paraId="4EF76F5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54</w:t>
      </w:r>
    </w:p>
    <w:p w14:paraId="05768B2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54</w:t>
      </w:r>
    </w:p>
    <w:p w14:paraId="2FC56CB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54</w:t>
      </w:r>
    </w:p>
    <w:p w14:paraId="43E8E453"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EP_XnC</w:t>
      </w:r>
      <w:r>
        <w:rPr>
          <w:noProof/>
        </w:rPr>
        <w:tab/>
        <w:t>55</w:t>
      </w:r>
    </w:p>
    <w:p w14:paraId="588C2C4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55</w:t>
      </w:r>
    </w:p>
    <w:p w14:paraId="148C723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55</w:t>
      </w:r>
    </w:p>
    <w:p w14:paraId="6B07A06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55</w:t>
      </w:r>
    </w:p>
    <w:p w14:paraId="1EA2184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55</w:t>
      </w:r>
    </w:p>
    <w:p w14:paraId="4B8AAC9E"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ExternalGNBCUCPFunction</w:t>
      </w:r>
      <w:r>
        <w:rPr>
          <w:noProof/>
        </w:rPr>
        <w:tab/>
        <w:t>55</w:t>
      </w:r>
    </w:p>
    <w:p w14:paraId="220D0C2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55</w:t>
      </w:r>
    </w:p>
    <w:p w14:paraId="69981D7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55</w:t>
      </w:r>
    </w:p>
    <w:p w14:paraId="0BAE59C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55</w:t>
      </w:r>
    </w:p>
    <w:p w14:paraId="3AB63BE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55</w:t>
      </w:r>
    </w:p>
    <w:p w14:paraId="7C259B68"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ExternalGNBCUUPFunction</w:t>
      </w:r>
      <w:r>
        <w:rPr>
          <w:noProof/>
        </w:rPr>
        <w:tab/>
        <w:t>56</w:t>
      </w:r>
    </w:p>
    <w:p w14:paraId="49C7DA5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56</w:t>
      </w:r>
    </w:p>
    <w:p w14:paraId="13103BA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56</w:t>
      </w:r>
    </w:p>
    <w:p w14:paraId="70CD862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56</w:t>
      </w:r>
    </w:p>
    <w:p w14:paraId="179F819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56</w:t>
      </w:r>
    </w:p>
    <w:p w14:paraId="5D3C7E50"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ExternalGNBDUFunction</w:t>
      </w:r>
      <w:r>
        <w:rPr>
          <w:noProof/>
        </w:rPr>
        <w:tab/>
        <w:t>56</w:t>
      </w:r>
    </w:p>
    <w:p w14:paraId="74C69CD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56</w:t>
      </w:r>
    </w:p>
    <w:p w14:paraId="027B3BB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56</w:t>
      </w:r>
    </w:p>
    <w:p w14:paraId="4CAEDF6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56</w:t>
      </w:r>
    </w:p>
    <w:p w14:paraId="6BBE53C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56</w:t>
      </w:r>
    </w:p>
    <w:p w14:paraId="7FA101CF"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ExternalUPFFunction</w:t>
      </w:r>
      <w:r>
        <w:rPr>
          <w:noProof/>
        </w:rPr>
        <w:tab/>
        <w:t>57</w:t>
      </w:r>
    </w:p>
    <w:p w14:paraId="5ECF609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54B9DE4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57</w:t>
      </w:r>
    </w:p>
    <w:p w14:paraId="7990CD3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431E84A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04D33537"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ExternalAMFFunction</w:t>
      </w:r>
      <w:r>
        <w:rPr>
          <w:noProof/>
        </w:rPr>
        <w:tab/>
        <w:t>57</w:t>
      </w:r>
    </w:p>
    <w:p w14:paraId="35AD23D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57</w:t>
      </w:r>
    </w:p>
    <w:p w14:paraId="4E44FD6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57</w:t>
      </w:r>
    </w:p>
    <w:p w14:paraId="47B9E30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57</w:t>
      </w:r>
    </w:p>
    <w:p w14:paraId="4148885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57</w:t>
      </w:r>
    </w:p>
    <w:p w14:paraId="16A3864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58</w:t>
      </w:r>
    </w:p>
    <w:p w14:paraId="1A62A091"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ENBFunction &lt;&lt;ProxyClass&gt;&gt;</w:t>
      </w:r>
      <w:r>
        <w:rPr>
          <w:noProof/>
        </w:rPr>
        <w:tab/>
        <w:t>58</w:t>
      </w:r>
    </w:p>
    <w:p w14:paraId="54B6A78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7E46B3F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79742D6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78FFAF1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03ED3FB5"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GNBCUCPFunction &lt;&lt;ProxyClass&gt;&gt;</w:t>
      </w:r>
      <w:r>
        <w:rPr>
          <w:noProof/>
        </w:rPr>
        <w:tab/>
        <w:t>58</w:t>
      </w:r>
    </w:p>
    <w:p w14:paraId="3FB1AC5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1E2D582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4C9C96A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2E4B87F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22ACC52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GNBCUUPFunction &lt;&lt;ProxyClass&gt;&gt;</w:t>
      </w:r>
      <w:r>
        <w:rPr>
          <w:noProof/>
        </w:rPr>
        <w:tab/>
        <w:t>58</w:t>
      </w:r>
    </w:p>
    <w:p w14:paraId="59147DF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0231AF9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472B2B6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5E2CAA3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58</w:t>
      </w:r>
    </w:p>
    <w:p w14:paraId="728AFFBB"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GNBDUFunction &lt;&lt;ProxyClass&gt;&gt;</w:t>
      </w:r>
      <w:r>
        <w:rPr>
          <w:noProof/>
        </w:rPr>
        <w:tab/>
        <w:t>59</w:t>
      </w:r>
    </w:p>
    <w:p w14:paraId="59819D8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5C84E96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71FC134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6E7D51D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58BA1327"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ServingGWFFunction &lt;&lt;ProxyClass&gt;&gt;</w:t>
      </w:r>
      <w:r>
        <w:rPr>
          <w:noProof/>
        </w:rPr>
        <w:tab/>
        <w:t>59</w:t>
      </w:r>
    </w:p>
    <w:p w14:paraId="757D9BD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6ED0EE7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6059E14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7324B06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6190DF3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UPFFunction &lt;&lt;ProxyClass&gt;&gt;</w:t>
      </w:r>
      <w:r>
        <w:rPr>
          <w:noProof/>
        </w:rPr>
        <w:tab/>
        <w:t>59</w:t>
      </w:r>
    </w:p>
    <w:p w14:paraId="0DD06C5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0FD92F4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19F6AEC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59</w:t>
      </w:r>
    </w:p>
    <w:p w14:paraId="279CAE5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40D8039C"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AMFFunction &lt;&lt;ProxyClass&gt;&gt;</w:t>
      </w:r>
      <w:r>
        <w:rPr>
          <w:noProof/>
        </w:rPr>
        <w:tab/>
        <w:t>60</w:t>
      </w:r>
    </w:p>
    <w:p w14:paraId="3A0F5BA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7A3AEEC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41E81AF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005F768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69532276"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60</w:t>
      </w:r>
    </w:p>
    <w:p w14:paraId="355DE7A7"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NRCellRelation</w:t>
      </w:r>
      <w:r>
        <w:rPr>
          <w:noProof/>
        </w:rPr>
        <w:tab/>
        <w:t>60</w:t>
      </w:r>
    </w:p>
    <w:p w14:paraId="6E8CD14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60</w:t>
      </w:r>
    </w:p>
    <w:p w14:paraId="2B4561F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60</w:t>
      </w:r>
    </w:p>
    <w:p w14:paraId="1FCB299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61</w:t>
      </w:r>
    </w:p>
    <w:p w14:paraId="5007C49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61</w:t>
      </w:r>
    </w:p>
    <w:p w14:paraId="550EF322"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NRFreqRelation</w:t>
      </w:r>
      <w:r>
        <w:rPr>
          <w:noProof/>
        </w:rPr>
        <w:tab/>
        <w:t>61</w:t>
      </w:r>
    </w:p>
    <w:p w14:paraId="3992445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3B552B3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61</w:t>
      </w:r>
    </w:p>
    <w:p w14:paraId="4D67430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61</w:t>
      </w:r>
    </w:p>
    <w:p w14:paraId="0D844FC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27F510AF"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62</w:t>
      </w:r>
    </w:p>
    <w:p w14:paraId="7F8DD46D"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ExternalNRCellCU</w:t>
      </w:r>
      <w:r>
        <w:rPr>
          <w:noProof/>
        </w:rPr>
        <w:tab/>
        <w:t>62</w:t>
      </w:r>
    </w:p>
    <w:p w14:paraId="7F1B450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5434A31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62</w:t>
      </w:r>
    </w:p>
    <w:p w14:paraId="026293F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62</w:t>
      </w:r>
    </w:p>
    <w:p w14:paraId="1AD2101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07C01B27"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RRMPolicyRatio</w:t>
      </w:r>
      <w:r>
        <w:rPr>
          <w:noProof/>
        </w:rPr>
        <w:tab/>
        <w:t>62</w:t>
      </w:r>
    </w:p>
    <w:p w14:paraId="6FDE54A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3F6247F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63</w:t>
      </w:r>
    </w:p>
    <w:p w14:paraId="386F725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2681985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54BE38AA"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rPr>
        <w:t>S-NSSAI &lt;&lt;dataType&gt;&gt;</w:t>
      </w:r>
      <w:r>
        <w:rPr>
          <w:noProof/>
        </w:rPr>
        <w:tab/>
        <w:t>64</w:t>
      </w:r>
    </w:p>
    <w:p w14:paraId="2090C3A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6CAE94B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008D03E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3CDBAED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52CEC2CC"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NRFrequency</w:t>
      </w:r>
      <w:r>
        <w:rPr>
          <w:noProof/>
        </w:rPr>
        <w:tab/>
        <w:t>64</w:t>
      </w:r>
    </w:p>
    <w:p w14:paraId="6113F1D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5532786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0C41444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3EE5619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00DD92C2"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CommonBeamformingFunction</w:t>
      </w:r>
      <w:r>
        <w:rPr>
          <w:noProof/>
        </w:rPr>
        <w:tab/>
        <w:t>65</w:t>
      </w:r>
    </w:p>
    <w:p w14:paraId="4F53D91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5EBC458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77C4799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4778F05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05A82D45"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Beam</w:t>
      </w:r>
      <w:r>
        <w:rPr>
          <w:noProof/>
        </w:rPr>
        <w:tab/>
        <w:t>65</w:t>
      </w:r>
    </w:p>
    <w:p w14:paraId="1FDD5B6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0A074B4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66</w:t>
      </w:r>
    </w:p>
    <w:p w14:paraId="54DF3DE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13579F37"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PLMNInfo &lt;&lt;dataType&gt;&gt;</w:t>
      </w:r>
      <w:r>
        <w:rPr>
          <w:noProof/>
        </w:rPr>
        <w:tab/>
        <w:t>66</w:t>
      </w:r>
    </w:p>
    <w:p w14:paraId="2383CCF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125AB3E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66</w:t>
      </w:r>
    </w:p>
    <w:p w14:paraId="3CB3DFF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5BA49C3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5508CEE1"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RRMPolicyMember &lt;&lt;dataType&gt;&gt;</w:t>
      </w:r>
      <w:r>
        <w:rPr>
          <w:noProof/>
        </w:rPr>
        <w:tab/>
        <w:t>67</w:t>
      </w:r>
    </w:p>
    <w:p w14:paraId="4DF567B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5A992A2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40F3F7D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6A7881E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2C1C194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RRMPolicy_</w:t>
      </w:r>
      <w:r>
        <w:rPr>
          <w:noProof/>
        </w:rPr>
        <w:tab/>
        <w:t>67</w:t>
      </w:r>
    </w:p>
    <w:p w14:paraId="4D020ED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62FFE60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0E27B26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23F3941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528560E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 xml:space="preserve">RRMPolicyManagedEntity </w:t>
      </w:r>
      <w:r>
        <w:rPr>
          <w:noProof/>
          <w:lang w:eastAsia="zh-CN"/>
        </w:rPr>
        <w:t>&lt;&lt;</w:t>
      </w:r>
      <w:r w:rsidRPr="005C5439">
        <w:rPr>
          <w:rFonts w:ascii="Courier New" w:hAnsi="Courier New" w:cs="Courier New"/>
          <w:noProof/>
          <w:lang w:eastAsia="zh-CN"/>
        </w:rPr>
        <w:t>ProxyClass</w:t>
      </w:r>
      <w:r>
        <w:rPr>
          <w:noProof/>
          <w:lang w:eastAsia="zh-CN"/>
        </w:rPr>
        <w:t>&gt;&gt;</w:t>
      </w:r>
      <w:r>
        <w:rPr>
          <w:noProof/>
        </w:rPr>
        <w:tab/>
        <w:t>68</w:t>
      </w:r>
    </w:p>
    <w:p w14:paraId="61E2F48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5ACCAA6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78B106F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3A64B5E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44A42588"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GNBCUCPNeighbour &lt;&lt;ProxyClass&gt;&gt;</w:t>
      </w:r>
      <w:r>
        <w:rPr>
          <w:noProof/>
        </w:rPr>
        <w:tab/>
        <w:t>68</w:t>
      </w:r>
    </w:p>
    <w:p w14:paraId="6840A37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12CC6DB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4798E82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500E291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4A4BD8F5"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GNBCUUPNeighbour &lt;&lt;ProxyClass&gt;&gt;</w:t>
      </w:r>
      <w:r>
        <w:rPr>
          <w:noProof/>
        </w:rPr>
        <w:tab/>
        <w:t>69</w:t>
      </w:r>
    </w:p>
    <w:p w14:paraId="5ACF1B4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5656385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44BBB79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707E39B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357863D1"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5C5439">
        <w:rPr>
          <w:rFonts w:ascii="Courier New" w:hAnsi="Courier New" w:cs="Courier New"/>
          <w:noProof/>
          <w:lang w:eastAsia="zh-CN"/>
        </w:rPr>
        <w:t>&lt;&lt;dataType&gt;&gt;</w:t>
      </w:r>
      <w:r>
        <w:rPr>
          <w:noProof/>
        </w:rPr>
        <w:tab/>
        <w:t>69</w:t>
      </w:r>
    </w:p>
    <w:p w14:paraId="669A100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3F65EB3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43FD241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615EB6B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09953A78"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5C5439">
        <w:rPr>
          <w:rFonts w:ascii="Courier New" w:hAnsi="Courier New" w:cs="Courier New"/>
          <w:noProof/>
          <w:lang w:eastAsia="zh-CN"/>
        </w:rPr>
        <w:t>&lt;&lt;dataType&gt;&gt;</w:t>
      </w:r>
      <w:r>
        <w:rPr>
          <w:noProof/>
        </w:rPr>
        <w:tab/>
        <w:t>70</w:t>
      </w:r>
    </w:p>
    <w:p w14:paraId="3CF0BDD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7AB006C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4E00A4B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09BB986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7CD1BF4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70</w:t>
      </w:r>
    </w:p>
    <w:p w14:paraId="15A3817A"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R</w:t>
      </w:r>
      <w:r w:rsidRPr="005C5439">
        <w:rPr>
          <w:rFonts w:ascii="Courier New" w:hAnsi="Courier New" w:cs="Courier New"/>
          <w:noProof/>
        </w:rPr>
        <w:t>imRSGlo</w:t>
      </w:r>
      <w:r w:rsidRPr="005C5439">
        <w:rPr>
          <w:rFonts w:ascii="Courier New" w:hAnsi="Courier New" w:cs="Courier New"/>
          <w:noProof/>
          <w:lang w:eastAsia="zh-CN"/>
        </w:rPr>
        <w:t>bal</w:t>
      </w:r>
      <w:r>
        <w:rPr>
          <w:noProof/>
        </w:rPr>
        <w:tab/>
        <w:t>70</w:t>
      </w:r>
    </w:p>
    <w:p w14:paraId="3CAADCD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01E714C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1915B72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711FC28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6A76E62C"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5C5439">
        <w:rPr>
          <w:rFonts w:ascii="Courier New" w:hAnsi="Courier New" w:cs="Courier New"/>
          <w:noProof/>
          <w:lang w:eastAsia="zh-CN"/>
        </w:rPr>
        <w:t>&lt;&lt;dataType&gt;&gt;</w:t>
      </w:r>
      <w:r>
        <w:rPr>
          <w:noProof/>
        </w:rPr>
        <w:tab/>
        <w:t>71</w:t>
      </w:r>
    </w:p>
    <w:p w14:paraId="6E690F1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4F7578F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68AD926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65D5BBD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5393820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5C5439">
        <w:rPr>
          <w:rFonts w:ascii="Courier New" w:hAnsi="Courier New" w:cs="Courier New"/>
          <w:noProof/>
          <w:lang w:eastAsia="zh-CN"/>
        </w:rPr>
        <w:t>&lt;&lt;dataType&gt;&gt;</w:t>
      </w:r>
      <w:r>
        <w:rPr>
          <w:noProof/>
        </w:rPr>
        <w:tab/>
        <w:t>71</w:t>
      </w:r>
    </w:p>
    <w:p w14:paraId="5CEFB0A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7259421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654998D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53794F5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6FE59146"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5C5439">
        <w:rPr>
          <w:rFonts w:ascii="Courier New" w:hAnsi="Courier New" w:cs="Courier New"/>
          <w:noProof/>
          <w:lang w:eastAsia="zh-CN"/>
        </w:rPr>
        <w:t>&lt;&lt;dataType&gt;&gt;</w:t>
      </w:r>
      <w:r>
        <w:rPr>
          <w:noProof/>
        </w:rPr>
        <w:tab/>
        <w:t>72</w:t>
      </w:r>
    </w:p>
    <w:p w14:paraId="55030E0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713D4C0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57997DB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36785D3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429C3C3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5C5439">
        <w:rPr>
          <w:rFonts w:ascii="Courier New" w:hAnsi="Courier New" w:cs="Courier New"/>
          <w:noProof/>
          <w:lang w:eastAsia="zh-CN"/>
        </w:rPr>
        <w:t xml:space="preserve"> &lt;&lt;dataType&gt;&gt;</w:t>
      </w:r>
      <w:r>
        <w:rPr>
          <w:noProof/>
        </w:rPr>
        <w:tab/>
        <w:t>72</w:t>
      </w:r>
    </w:p>
    <w:p w14:paraId="7EBE661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695F59F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0A0B623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71C40A7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08D21DF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5C5439">
        <w:rPr>
          <w:rFonts w:ascii="Courier New" w:hAnsi="Courier New" w:cs="Courier New"/>
          <w:noProof/>
          <w:lang w:eastAsia="zh-CN"/>
        </w:rPr>
        <w:t xml:space="preserve"> &lt;&lt;dataType&gt;&gt;</w:t>
      </w:r>
      <w:r>
        <w:rPr>
          <w:noProof/>
        </w:rPr>
        <w:tab/>
        <w:t>73</w:t>
      </w:r>
    </w:p>
    <w:p w14:paraId="7FD4897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17AB447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206DA08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28B54AF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4E08D3D8"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73</w:t>
      </w:r>
    </w:p>
    <w:p w14:paraId="43B3EC9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6887747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2F8C6B8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3906C40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539B4F81"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DANRManagementFunction</w:t>
      </w:r>
      <w:r>
        <w:rPr>
          <w:noProof/>
        </w:rPr>
        <w:tab/>
        <w:t>74</w:t>
      </w:r>
    </w:p>
    <w:p w14:paraId="0845F79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7F37E24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1DF16F4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5246BF6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7F29864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DESManagementFunction</w:t>
      </w:r>
      <w:r>
        <w:rPr>
          <w:noProof/>
        </w:rPr>
        <w:tab/>
        <w:t>74</w:t>
      </w:r>
    </w:p>
    <w:p w14:paraId="7710D33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5B83D03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6AD7320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5CA7404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75</w:t>
      </w:r>
    </w:p>
    <w:p w14:paraId="17591EC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DRACHOptimizationFunction</w:t>
      </w:r>
      <w:r>
        <w:rPr>
          <w:noProof/>
        </w:rPr>
        <w:tab/>
        <w:t>75</w:t>
      </w:r>
    </w:p>
    <w:p w14:paraId="50FED3B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5B0C22D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7BA251E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1D2CC7B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76</w:t>
      </w:r>
    </w:p>
    <w:p w14:paraId="59F56A67"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DMROFunction</w:t>
      </w:r>
      <w:r>
        <w:rPr>
          <w:noProof/>
        </w:rPr>
        <w:tab/>
        <w:t>76</w:t>
      </w:r>
    </w:p>
    <w:p w14:paraId="36FFC57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0D481E9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22CB041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6169A44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76</w:t>
      </w:r>
    </w:p>
    <w:p w14:paraId="2CD0062B"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DPCIConfigurationFunction</w:t>
      </w:r>
      <w:r>
        <w:rPr>
          <w:noProof/>
        </w:rPr>
        <w:tab/>
        <w:t>77</w:t>
      </w:r>
    </w:p>
    <w:p w14:paraId="4389794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0BFFB5C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6BEE34B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2C6A2A8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7FED4371"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CPCIConfigurationFunction</w:t>
      </w:r>
      <w:r>
        <w:rPr>
          <w:noProof/>
        </w:rPr>
        <w:tab/>
        <w:t>77</w:t>
      </w:r>
    </w:p>
    <w:p w14:paraId="4C41492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7FA1186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6231946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23166EB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2EA2004E"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CESManagementFunction</w:t>
      </w:r>
      <w:r>
        <w:rPr>
          <w:noProof/>
        </w:rPr>
        <w:tab/>
        <w:t>78</w:t>
      </w:r>
    </w:p>
    <w:p w14:paraId="17F26F0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4A9B20D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3C4786C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79</w:t>
      </w:r>
    </w:p>
    <w:p w14:paraId="1F0AAD1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79</w:t>
      </w:r>
    </w:p>
    <w:p w14:paraId="779EACDB"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rPr>
        <w:t>AddressWithVlan &lt;&lt;dataType&gt;&gt;</w:t>
      </w:r>
      <w:r>
        <w:rPr>
          <w:noProof/>
        </w:rPr>
        <w:tab/>
        <w:t>79</w:t>
      </w:r>
    </w:p>
    <w:p w14:paraId="1D5A508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79</w:t>
      </w:r>
    </w:p>
    <w:p w14:paraId="2CD05EB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50CEDFE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79</w:t>
      </w:r>
    </w:p>
    <w:p w14:paraId="2B71AFE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79</w:t>
      </w:r>
    </w:p>
    <w:p w14:paraId="4376608D"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5C5439">
        <w:rPr>
          <w:rFonts w:ascii="Courier New" w:hAnsi="Courier New" w:cs="Courier New"/>
          <w:noProof/>
          <w:lang w:eastAsia="zh-CN"/>
        </w:rPr>
        <w:t>&lt;&lt;dataType&gt;&gt;</w:t>
      </w:r>
      <w:r>
        <w:rPr>
          <w:noProof/>
        </w:rPr>
        <w:tab/>
        <w:t>80</w:t>
      </w:r>
    </w:p>
    <w:p w14:paraId="2F62D21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7D21D60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161BB98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40AA6AA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64CA825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NPNIdentity &lt;&lt;dataType&gt;&gt;</w:t>
      </w:r>
      <w:r>
        <w:rPr>
          <w:noProof/>
        </w:rPr>
        <w:tab/>
        <w:t>80</w:t>
      </w:r>
    </w:p>
    <w:p w14:paraId="47F78FE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7F59AA7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2DEDDE5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197694B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75349276"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5C5439">
        <w:rPr>
          <w:rFonts w:eastAsiaTheme="minorEastAsia"/>
          <w:noProof/>
        </w:rPr>
        <w:t>OperatorDU</w:t>
      </w:r>
      <w:r>
        <w:rPr>
          <w:noProof/>
        </w:rPr>
        <w:tab/>
        <w:t>81</w:t>
      </w:r>
    </w:p>
    <w:p w14:paraId="7CE3B27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sidRPr="005C5439">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5C5439">
        <w:rPr>
          <w:rFonts w:eastAsiaTheme="minorEastAsia"/>
          <w:noProof/>
        </w:rPr>
        <w:t>Definition</w:t>
      </w:r>
      <w:r>
        <w:rPr>
          <w:noProof/>
        </w:rPr>
        <w:tab/>
        <w:t>81</w:t>
      </w:r>
    </w:p>
    <w:p w14:paraId="4642C4A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sidRPr="005C5439">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5C5439">
        <w:rPr>
          <w:rFonts w:eastAsiaTheme="minorEastAsia"/>
          <w:noProof/>
        </w:rPr>
        <w:t>Attributes</w:t>
      </w:r>
      <w:r>
        <w:rPr>
          <w:noProof/>
        </w:rPr>
        <w:tab/>
        <w:t>81</w:t>
      </w:r>
    </w:p>
    <w:p w14:paraId="0A7F9F9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sidRPr="005C5439">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5C5439">
        <w:rPr>
          <w:rFonts w:eastAsiaTheme="minorEastAsia"/>
          <w:noProof/>
        </w:rPr>
        <w:t>Attribute Constraints</w:t>
      </w:r>
      <w:r>
        <w:rPr>
          <w:noProof/>
        </w:rPr>
        <w:tab/>
        <w:t>81</w:t>
      </w:r>
    </w:p>
    <w:p w14:paraId="5D19A0D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sidRPr="005C5439">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5C5439">
        <w:rPr>
          <w:rFonts w:eastAsiaTheme="minorEastAsia"/>
          <w:noProof/>
        </w:rPr>
        <w:t>Notifications</w:t>
      </w:r>
      <w:r>
        <w:rPr>
          <w:noProof/>
        </w:rPr>
        <w:tab/>
        <w:t>81</w:t>
      </w:r>
    </w:p>
    <w:p w14:paraId="3B3D560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5C5439">
        <w:rPr>
          <w:rFonts w:eastAsiaTheme="minorEastAsia"/>
          <w:noProof/>
        </w:rPr>
        <w:t>NROperatorCellDU</w:t>
      </w:r>
      <w:r>
        <w:rPr>
          <w:noProof/>
        </w:rPr>
        <w:tab/>
        <w:t>81</w:t>
      </w:r>
    </w:p>
    <w:p w14:paraId="3B19AA7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sidRPr="005C5439">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5C5439">
        <w:rPr>
          <w:rFonts w:eastAsiaTheme="minorEastAsia"/>
          <w:noProof/>
        </w:rPr>
        <w:t>Definition</w:t>
      </w:r>
      <w:r>
        <w:rPr>
          <w:noProof/>
        </w:rPr>
        <w:tab/>
        <w:t>81</w:t>
      </w:r>
    </w:p>
    <w:p w14:paraId="62ADC7A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sidRPr="005C5439">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5C5439">
        <w:rPr>
          <w:rFonts w:eastAsiaTheme="minorEastAsia"/>
          <w:noProof/>
        </w:rPr>
        <w:t>Attributes</w:t>
      </w:r>
      <w:r>
        <w:rPr>
          <w:noProof/>
        </w:rPr>
        <w:tab/>
        <w:t>82</w:t>
      </w:r>
    </w:p>
    <w:p w14:paraId="3FD27BB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sidRPr="005C5439">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5C5439">
        <w:rPr>
          <w:rFonts w:eastAsiaTheme="minorEastAsia"/>
          <w:noProof/>
        </w:rPr>
        <w:t>Attribute Constraints</w:t>
      </w:r>
      <w:r>
        <w:rPr>
          <w:noProof/>
        </w:rPr>
        <w:tab/>
        <w:t>82</w:t>
      </w:r>
    </w:p>
    <w:p w14:paraId="08E0C79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sidRPr="005C5439">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5C5439">
        <w:rPr>
          <w:rFonts w:eastAsiaTheme="minorEastAsia"/>
          <w:noProof/>
        </w:rPr>
        <w:t>Notifications</w:t>
      </w:r>
      <w:r>
        <w:rPr>
          <w:noProof/>
        </w:rPr>
        <w:tab/>
        <w:t>82</w:t>
      </w:r>
    </w:p>
    <w:p w14:paraId="3256AB5A"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DLBOFunction</w:t>
      </w:r>
      <w:r>
        <w:rPr>
          <w:noProof/>
        </w:rPr>
        <w:tab/>
        <w:t>82</w:t>
      </w:r>
    </w:p>
    <w:p w14:paraId="41F862F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70F8FA8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1AAF658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55D7DD1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55489EE7"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CCOFunction</w:t>
      </w:r>
      <w:r>
        <w:rPr>
          <w:noProof/>
        </w:rPr>
        <w:tab/>
        <w:t>83</w:t>
      </w:r>
    </w:p>
    <w:p w14:paraId="5E04F9E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7FF4FC8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74886B1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3080ECB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5D059AC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CCOWeakCoverageParameters</w:t>
      </w:r>
      <w:r>
        <w:rPr>
          <w:noProof/>
        </w:rPr>
        <w:tab/>
        <w:t>83</w:t>
      </w:r>
    </w:p>
    <w:p w14:paraId="3B0F483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5451445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4CB85EF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582089B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734F2237"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CCOPilotPollutionParameters</w:t>
      </w:r>
      <w:r>
        <w:rPr>
          <w:noProof/>
        </w:rPr>
        <w:tab/>
        <w:t>83</w:t>
      </w:r>
    </w:p>
    <w:p w14:paraId="3DE08CC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6A86287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37CBBD4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1E28B79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1B17E630"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CCOOvershootCoverageParameters</w:t>
      </w:r>
      <w:r>
        <w:rPr>
          <w:noProof/>
        </w:rPr>
        <w:tab/>
        <w:t>84</w:t>
      </w:r>
    </w:p>
    <w:p w14:paraId="7EE67A1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6AE7404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44993E4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45F61D7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0DD4BCD1"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i/>
          <w:noProof/>
          <w:lang w:eastAsia="zh-CN"/>
        </w:rPr>
        <w:t>CCO</w:t>
      </w:r>
      <w:r w:rsidRPr="005C5439">
        <w:rPr>
          <w:rFonts w:ascii="Courier New" w:hAnsi="Courier New" w:cs="Courier New"/>
          <w:i/>
          <w:noProof/>
          <w:color w:val="000000"/>
          <w:lang w:eastAsia="ja-JP"/>
        </w:rPr>
        <w:t>Parameters</w:t>
      </w:r>
      <w:r>
        <w:rPr>
          <w:noProof/>
        </w:rPr>
        <w:tab/>
        <w:t>84</w:t>
      </w:r>
    </w:p>
    <w:p w14:paraId="355C50F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319A6ED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0C9C066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58AE696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360E2893"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Parameter</w:t>
      </w:r>
      <w:r w:rsidRPr="005C5439">
        <w:rPr>
          <w:rFonts w:ascii="Courier New" w:hAnsi="Courier New" w:cs="Courier New"/>
          <w:noProof/>
          <w:lang w:eastAsia="zh-CN"/>
        </w:rPr>
        <w:t>Range</w:t>
      </w:r>
      <w:r w:rsidRPr="005C5439">
        <w:rPr>
          <w:rFonts w:ascii="Courier New" w:hAnsi="Courier New"/>
          <w:noProof/>
          <w:lang w:eastAsia="zh-CN"/>
        </w:rPr>
        <w:t xml:space="preserve"> &lt;&lt;dataType&gt;&gt;</w:t>
      </w:r>
      <w:r>
        <w:rPr>
          <w:noProof/>
        </w:rPr>
        <w:tab/>
        <w:t>85</w:t>
      </w:r>
    </w:p>
    <w:p w14:paraId="583763E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85</w:t>
      </w:r>
    </w:p>
    <w:p w14:paraId="60012A6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85</w:t>
      </w:r>
    </w:p>
    <w:p w14:paraId="27C3965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85</w:t>
      </w:r>
    </w:p>
    <w:p w14:paraId="156A7B6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85</w:t>
      </w:r>
    </w:p>
    <w:p w14:paraId="310D711E"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86</w:t>
      </w:r>
    </w:p>
    <w:p w14:paraId="6BB95D0B"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86</w:t>
      </w:r>
    </w:p>
    <w:p w14:paraId="41336456"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117</w:t>
      </w:r>
    </w:p>
    <w:p w14:paraId="6B9CFC1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117</w:t>
      </w:r>
    </w:p>
    <w:p w14:paraId="0080488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118</w:t>
      </w:r>
    </w:p>
    <w:p w14:paraId="546AA620"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118</w:t>
      </w:r>
    </w:p>
    <w:p w14:paraId="1A73FFFB"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119</w:t>
      </w:r>
    </w:p>
    <w:p w14:paraId="6F3003C4"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119</w:t>
      </w:r>
    </w:p>
    <w:p w14:paraId="200D7043"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119</w:t>
      </w:r>
    </w:p>
    <w:p w14:paraId="3E989022"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119</w:t>
      </w:r>
    </w:p>
    <w:p w14:paraId="7DDE415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119</w:t>
      </w:r>
    </w:p>
    <w:p w14:paraId="527E84E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5C5439">
        <w:rPr>
          <w:rFonts w:cs="Arial"/>
          <w:noProof/>
          <w:lang w:eastAsia="zh-CN"/>
        </w:rPr>
        <w:t>Inheritance</w:t>
      </w:r>
      <w:r>
        <w:rPr>
          <w:noProof/>
        </w:rPr>
        <w:tab/>
        <w:t>128</w:t>
      </w:r>
    </w:p>
    <w:p w14:paraId="5ABD259F"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132</w:t>
      </w:r>
    </w:p>
    <w:p w14:paraId="25593C3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132</w:t>
      </w:r>
    </w:p>
    <w:p w14:paraId="6B67388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132</w:t>
      </w:r>
    </w:p>
    <w:p w14:paraId="71F0A899"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133</w:t>
      </w:r>
    </w:p>
    <w:p w14:paraId="3880E4B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AMFFunction</w:t>
      </w:r>
      <w:r>
        <w:rPr>
          <w:noProof/>
        </w:rPr>
        <w:tab/>
        <w:t>133</w:t>
      </w:r>
    </w:p>
    <w:p w14:paraId="43D28F4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133</w:t>
      </w:r>
    </w:p>
    <w:p w14:paraId="7FCE7D7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133</w:t>
      </w:r>
    </w:p>
    <w:p w14:paraId="2FB10C3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133</w:t>
      </w:r>
    </w:p>
    <w:p w14:paraId="362D56F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134</w:t>
      </w:r>
    </w:p>
    <w:p w14:paraId="046D3CA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SMFFunction</w:t>
      </w:r>
      <w:r>
        <w:rPr>
          <w:noProof/>
        </w:rPr>
        <w:tab/>
        <w:t>134</w:t>
      </w:r>
    </w:p>
    <w:p w14:paraId="6DBCE27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134</w:t>
      </w:r>
    </w:p>
    <w:p w14:paraId="02486BC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134</w:t>
      </w:r>
    </w:p>
    <w:p w14:paraId="2F5BCA5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134</w:t>
      </w:r>
    </w:p>
    <w:p w14:paraId="6F6F7BD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134</w:t>
      </w:r>
    </w:p>
    <w:p w14:paraId="22F0174B"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UPFFunction</w:t>
      </w:r>
      <w:r>
        <w:rPr>
          <w:noProof/>
        </w:rPr>
        <w:tab/>
        <w:t>134</w:t>
      </w:r>
    </w:p>
    <w:p w14:paraId="6FBA66B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134</w:t>
      </w:r>
    </w:p>
    <w:p w14:paraId="5D029B5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135</w:t>
      </w:r>
    </w:p>
    <w:p w14:paraId="480D7EE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135</w:t>
      </w:r>
    </w:p>
    <w:p w14:paraId="48CAC6F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135</w:t>
      </w:r>
    </w:p>
    <w:p w14:paraId="263F405B"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N3IWFFunction</w:t>
      </w:r>
      <w:r>
        <w:rPr>
          <w:noProof/>
        </w:rPr>
        <w:tab/>
        <w:t>135</w:t>
      </w:r>
    </w:p>
    <w:p w14:paraId="6394A1F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135</w:t>
      </w:r>
    </w:p>
    <w:p w14:paraId="5817A3A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135</w:t>
      </w:r>
    </w:p>
    <w:p w14:paraId="1DEE2CB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135</w:t>
      </w:r>
    </w:p>
    <w:p w14:paraId="5536234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135</w:t>
      </w:r>
    </w:p>
    <w:p w14:paraId="18F50B01"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PCFFunction</w:t>
      </w:r>
      <w:r>
        <w:rPr>
          <w:noProof/>
        </w:rPr>
        <w:tab/>
        <w:t>135</w:t>
      </w:r>
    </w:p>
    <w:p w14:paraId="0BB3EA8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135</w:t>
      </w:r>
    </w:p>
    <w:p w14:paraId="1038E34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136</w:t>
      </w:r>
    </w:p>
    <w:p w14:paraId="717326E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136</w:t>
      </w:r>
    </w:p>
    <w:p w14:paraId="69A75FA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136</w:t>
      </w:r>
    </w:p>
    <w:p w14:paraId="550D624F"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AUSFFunction</w:t>
      </w:r>
      <w:r>
        <w:rPr>
          <w:noProof/>
        </w:rPr>
        <w:tab/>
        <w:t>136</w:t>
      </w:r>
    </w:p>
    <w:p w14:paraId="7D8145F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136</w:t>
      </w:r>
    </w:p>
    <w:p w14:paraId="636609B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136</w:t>
      </w:r>
    </w:p>
    <w:p w14:paraId="5C8EB9F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136</w:t>
      </w:r>
    </w:p>
    <w:p w14:paraId="6A8143C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137</w:t>
      </w:r>
    </w:p>
    <w:p w14:paraId="7C12C7BE"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UDMFunction</w:t>
      </w:r>
      <w:r>
        <w:rPr>
          <w:noProof/>
        </w:rPr>
        <w:tab/>
        <w:t>137</w:t>
      </w:r>
    </w:p>
    <w:p w14:paraId="7785ADA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137</w:t>
      </w:r>
    </w:p>
    <w:p w14:paraId="5E647DD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137</w:t>
      </w:r>
    </w:p>
    <w:p w14:paraId="503BAF2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137</w:t>
      </w:r>
    </w:p>
    <w:p w14:paraId="1CBAC75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137</w:t>
      </w:r>
    </w:p>
    <w:p w14:paraId="447EA847"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UDRFunction</w:t>
      </w:r>
      <w:r>
        <w:rPr>
          <w:noProof/>
        </w:rPr>
        <w:tab/>
        <w:t>137</w:t>
      </w:r>
    </w:p>
    <w:p w14:paraId="4A0A8AC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137</w:t>
      </w:r>
    </w:p>
    <w:p w14:paraId="117BC09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137</w:t>
      </w:r>
    </w:p>
    <w:p w14:paraId="53989D8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138</w:t>
      </w:r>
    </w:p>
    <w:p w14:paraId="20E005C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138</w:t>
      </w:r>
    </w:p>
    <w:p w14:paraId="4D49A26A"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UDSFFunction</w:t>
      </w:r>
      <w:r>
        <w:rPr>
          <w:noProof/>
        </w:rPr>
        <w:tab/>
        <w:t>138</w:t>
      </w:r>
    </w:p>
    <w:p w14:paraId="1CE8AC8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138</w:t>
      </w:r>
    </w:p>
    <w:p w14:paraId="252F7FB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138</w:t>
      </w:r>
    </w:p>
    <w:p w14:paraId="2A43BD6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138</w:t>
      </w:r>
    </w:p>
    <w:p w14:paraId="03C56F5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138</w:t>
      </w:r>
    </w:p>
    <w:p w14:paraId="484DE195"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NRFFunction</w:t>
      </w:r>
      <w:r>
        <w:rPr>
          <w:noProof/>
        </w:rPr>
        <w:tab/>
        <w:t>138</w:t>
      </w:r>
    </w:p>
    <w:p w14:paraId="6ED3DDB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138</w:t>
      </w:r>
    </w:p>
    <w:p w14:paraId="50ED34A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138</w:t>
      </w:r>
    </w:p>
    <w:p w14:paraId="3709EB0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139</w:t>
      </w:r>
    </w:p>
    <w:p w14:paraId="1289FE6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139</w:t>
      </w:r>
    </w:p>
    <w:p w14:paraId="52F26CBF"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NSSFFunction</w:t>
      </w:r>
      <w:r>
        <w:rPr>
          <w:noProof/>
        </w:rPr>
        <w:tab/>
        <w:t>139</w:t>
      </w:r>
    </w:p>
    <w:p w14:paraId="3942AA5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139</w:t>
      </w:r>
    </w:p>
    <w:p w14:paraId="4D8E767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139</w:t>
      </w:r>
    </w:p>
    <w:p w14:paraId="6D64AF4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139</w:t>
      </w:r>
    </w:p>
    <w:p w14:paraId="4AA4A85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139</w:t>
      </w:r>
    </w:p>
    <w:p w14:paraId="29DA9C9F"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AFFunction</w:t>
      </w:r>
      <w:r>
        <w:rPr>
          <w:noProof/>
        </w:rPr>
        <w:tab/>
        <w:t>140</w:t>
      </w:r>
    </w:p>
    <w:p w14:paraId="42B74E2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140</w:t>
      </w:r>
    </w:p>
    <w:p w14:paraId="0D3D6E68"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DNFunction</w:t>
      </w:r>
      <w:r>
        <w:rPr>
          <w:noProof/>
        </w:rPr>
        <w:tab/>
        <w:t>140</w:t>
      </w:r>
    </w:p>
    <w:p w14:paraId="08C14F8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140</w:t>
      </w:r>
    </w:p>
    <w:p w14:paraId="7B145C95"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SMSFFunction</w:t>
      </w:r>
      <w:r>
        <w:rPr>
          <w:noProof/>
        </w:rPr>
        <w:tab/>
        <w:t>140</w:t>
      </w:r>
    </w:p>
    <w:p w14:paraId="5730B3F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140</w:t>
      </w:r>
    </w:p>
    <w:p w14:paraId="0275040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140</w:t>
      </w:r>
    </w:p>
    <w:p w14:paraId="5E28D06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140</w:t>
      </w:r>
    </w:p>
    <w:p w14:paraId="5ECF879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140</w:t>
      </w:r>
    </w:p>
    <w:p w14:paraId="5A916E9E"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LMFFunction</w:t>
      </w:r>
      <w:r>
        <w:rPr>
          <w:noProof/>
        </w:rPr>
        <w:tab/>
        <w:t>140</w:t>
      </w:r>
    </w:p>
    <w:p w14:paraId="184D772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140</w:t>
      </w:r>
    </w:p>
    <w:p w14:paraId="6EE1894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140</w:t>
      </w:r>
    </w:p>
    <w:p w14:paraId="5D5D69A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141</w:t>
      </w:r>
    </w:p>
    <w:p w14:paraId="63A9F55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141</w:t>
      </w:r>
    </w:p>
    <w:p w14:paraId="0A36F39D"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NGEIRFunction</w:t>
      </w:r>
      <w:r>
        <w:rPr>
          <w:noProof/>
        </w:rPr>
        <w:tab/>
        <w:t>141</w:t>
      </w:r>
    </w:p>
    <w:p w14:paraId="792C870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141</w:t>
      </w:r>
    </w:p>
    <w:p w14:paraId="3C4606B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141</w:t>
      </w:r>
    </w:p>
    <w:p w14:paraId="657B8FA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141</w:t>
      </w:r>
    </w:p>
    <w:p w14:paraId="50424A2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141</w:t>
      </w:r>
    </w:p>
    <w:p w14:paraId="1A2400F5"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SEPPFunction</w:t>
      </w:r>
      <w:r>
        <w:rPr>
          <w:noProof/>
        </w:rPr>
        <w:tab/>
        <w:t>141</w:t>
      </w:r>
    </w:p>
    <w:p w14:paraId="7245665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141</w:t>
      </w:r>
    </w:p>
    <w:p w14:paraId="6B74A97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142</w:t>
      </w:r>
    </w:p>
    <w:p w14:paraId="7596368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142</w:t>
      </w:r>
    </w:p>
    <w:p w14:paraId="1EB70CC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142</w:t>
      </w:r>
    </w:p>
    <w:p w14:paraId="6F72BEA8"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NWDAFFunction</w:t>
      </w:r>
      <w:r>
        <w:rPr>
          <w:noProof/>
        </w:rPr>
        <w:tab/>
        <w:t>142</w:t>
      </w:r>
    </w:p>
    <w:p w14:paraId="200916F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142</w:t>
      </w:r>
    </w:p>
    <w:p w14:paraId="17C3A76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142</w:t>
      </w:r>
    </w:p>
    <w:p w14:paraId="47F8E1F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142</w:t>
      </w:r>
    </w:p>
    <w:p w14:paraId="3200D31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142</w:t>
      </w:r>
    </w:p>
    <w:p w14:paraId="64AFBCF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EP_N2</w:t>
      </w:r>
      <w:r>
        <w:rPr>
          <w:noProof/>
        </w:rPr>
        <w:tab/>
        <w:t>143</w:t>
      </w:r>
    </w:p>
    <w:p w14:paraId="44F19A9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143</w:t>
      </w:r>
    </w:p>
    <w:p w14:paraId="03C354B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143</w:t>
      </w:r>
    </w:p>
    <w:p w14:paraId="7794BDA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143</w:t>
      </w:r>
    </w:p>
    <w:p w14:paraId="203B8D3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143</w:t>
      </w:r>
    </w:p>
    <w:p w14:paraId="27A5A557"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EP_N3</w:t>
      </w:r>
      <w:r>
        <w:rPr>
          <w:noProof/>
        </w:rPr>
        <w:tab/>
        <w:t>143</w:t>
      </w:r>
    </w:p>
    <w:p w14:paraId="18C4C81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143</w:t>
      </w:r>
    </w:p>
    <w:p w14:paraId="503CA06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143</w:t>
      </w:r>
    </w:p>
    <w:p w14:paraId="40E3446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143</w:t>
      </w:r>
    </w:p>
    <w:p w14:paraId="69C4C05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143</w:t>
      </w:r>
    </w:p>
    <w:p w14:paraId="3C14CDE2"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EP_N4</w:t>
      </w:r>
      <w:r>
        <w:rPr>
          <w:noProof/>
        </w:rPr>
        <w:tab/>
        <w:t>143</w:t>
      </w:r>
    </w:p>
    <w:p w14:paraId="052B3AF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143</w:t>
      </w:r>
    </w:p>
    <w:p w14:paraId="66828DE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144</w:t>
      </w:r>
    </w:p>
    <w:p w14:paraId="398A547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144</w:t>
      </w:r>
    </w:p>
    <w:p w14:paraId="0AD6737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144</w:t>
      </w:r>
    </w:p>
    <w:p w14:paraId="6018F5E5"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EP_N5</w:t>
      </w:r>
      <w:r>
        <w:rPr>
          <w:noProof/>
        </w:rPr>
        <w:tab/>
        <w:t>144</w:t>
      </w:r>
    </w:p>
    <w:p w14:paraId="389E459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2AE0347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144</w:t>
      </w:r>
    </w:p>
    <w:p w14:paraId="764A13D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144</w:t>
      </w:r>
    </w:p>
    <w:p w14:paraId="12E92CE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144</w:t>
      </w:r>
    </w:p>
    <w:p w14:paraId="166C5A22"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EP_N6</w:t>
      </w:r>
      <w:r>
        <w:rPr>
          <w:noProof/>
        </w:rPr>
        <w:tab/>
        <w:t>144</w:t>
      </w:r>
    </w:p>
    <w:p w14:paraId="55CA976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144</w:t>
      </w:r>
    </w:p>
    <w:p w14:paraId="581E339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144</w:t>
      </w:r>
    </w:p>
    <w:p w14:paraId="19ADE90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145</w:t>
      </w:r>
    </w:p>
    <w:p w14:paraId="3FD225E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145</w:t>
      </w:r>
    </w:p>
    <w:p w14:paraId="7C04359A"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EP_N7</w:t>
      </w:r>
      <w:r>
        <w:rPr>
          <w:noProof/>
        </w:rPr>
        <w:tab/>
        <w:t>145</w:t>
      </w:r>
    </w:p>
    <w:p w14:paraId="4889415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145</w:t>
      </w:r>
    </w:p>
    <w:p w14:paraId="549D86B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145</w:t>
      </w:r>
    </w:p>
    <w:p w14:paraId="3A45227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145</w:t>
      </w:r>
    </w:p>
    <w:p w14:paraId="094749B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145</w:t>
      </w:r>
    </w:p>
    <w:p w14:paraId="0EE35383"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EP_N8</w:t>
      </w:r>
      <w:r>
        <w:rPr>
          <w:noProof/>
        </w:rPr>
        <w:tab/>
        <w:t>145</w:t>
      </w:r>
    </w:p>
    <w:p w14:paraId="4207894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145</w:t>
      </w:r>
    </w:p>
    <w:p w14:paraId="3629531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145</w:t>
      </w:r>
    </w:p>
    <w:p w14:paraId="6A654FF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146</w:t>
      </w:r>
    </w:p>
    <w:p w14:paraId="4BBA139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146</w:t>
      </w:r>
    </w:p>
    <w:p w14:paraId="3C8F8085"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EP_N9</w:t>
      </w:r>
      <w:r>
        <w:rPr>
          <w:noProof/>
        </w:rPr>
        <w:tab/>
        <w:t>146</w:t>
      </w:r>
    </w:p>
    <w:p w14:paraId="68424C4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146</w:t>
      </w:r>
    </w:p>
    <w:p w14:paraId="5275111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146</w:t>
      </w:r>
    </w:p>
    <w:p w14:paraId="701D7C4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146</w:t>
      </w:r>
    </w:p>
    <w:p w14:paraId="36351F8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146</w:t>
      </w:r>
    </w:p>
    <w:p w14:paraId="2F0794BA"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EP_N10</w:t>
      </w:r>
      <w:r>
        <w:rPr>
          <w:noProof/>
        </w:rPr>
        <w:tab/>
        <w:t>146</w:t>
      </w:r>
    </w:p>
    <w:p w14:paraId="50E161C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146</w:t>
      </w:r>
    </w:p>
    <w:p w14:paraId="7170468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146</w:t>
      </w:r>
    </w:p>
    <w:p w14:paraId="7B4EE7A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146</w:t>
      </w:r>
    </w:p>
    <w:p w14:paraId="1D1A1BD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146</w:t>
      </w:r>
    </w:p>
    <w:p w14:paraId="0DAA8157"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EP_N11</w:t>
      </w:r>
      <w:r>
        <w:rPr>
          <w:noProof/>
        </w:rPr>
        <w:tab/>
        <w:t>147</w:t>
      </w:r>
    </w:p>
    <w:p w14:paraId="61309A9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147</w:t>
      </w:r>
    </w:p>
    <w:p w14:paraId="20A8086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147</w:t>
      </w:r>
    </w:p>
    <w:p w14:paraId="6956ED9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147</w:t>
      </w:r>
    </w:p>
    <w:p w14:paraId="46E5D76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147</w:t>
      </w:r>
    </w:p>
    <w:p w14:paraId="7A86706C"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EP_N12</w:t>
      </w:r>
      <w:r>
        <w:rPr>
          <w:noProof/>
        </w:rPr>
        <w:tab/>
        <w:t>147</w:t>
      </w:r>
    </w:p>
    <w:p w14:paraId="1293DAC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147</w:t>
      </w:r>
    </w:p>
    <w:p w14:paraId="4D3D657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147</w:t>
      </w:r>
    </w:p>
    <w:p w14:paraId="4769E67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147</w:t>
      </w:r>
    </w:p>
    <w:p w14:paraId="44BB161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147</w:t>
      </w:r>
    </w:p>
    <w:p w14:paraId="584BF076"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EP_N13</w:t>
      </w:r>
      <w:r>
        <w:rPr>
          <w:noProof/>
        </w:rPr>
        <w:tab/>
        <w:t>147</w:t>
      </w:r>
    </w:p>
    <w:p w14:paraId="7454B2D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147</w:t>
      </w:r>
    </w:p>
    <w:p w14:paraId="705E938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148</w:t>
      </w:r>
    </w:p>
    <w:p w14:paraId="774DF08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148</w:t>
      </w:r>
    </w:p>
    <w:p w14:paraId="0410CF6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148</w:t>
      </w:r>
    </w:p>
    <w:p w14:paraId="13F12EA2"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EP_N14</w:t>
      </w:r>
      <w:r>
        <w:rPr>
          <w:noProof/>
        </w:rPr>
        <w:tab/>
        <w:t>148</w:t>
      </w:r>
    </w:p>
    <w:p w14:paraId="2696C7A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148</w:t>
      </w:r>
    </w:p>
    <w:p w14:paraId="01754FF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148</w:t>
      </w:r>
    </w:p>
    <w:p w14:paraId="0C89A6D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148</w:t>
      </w:r>
    </w:p>
    <w:p w14:paraId="17D1BC4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148</w:t>
      </w:r>
    </w:p>
    <w:p w14:paraId="6431BE88"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EP_N15</w:t>
      </w:r>
      <w:r>
        <w:rPr>
          <w:noProof/>
        </w:rPr>
        <w:tab/>
        <w:t>148</w:t>
      </w:r>
    </w:p>
    <w:p w14:paraId="636766D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148</w:t>
      </w:r>
    </w:p>
    <w:p w14:paraId="10E06EB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148</w:t>
      </w:r>
    </w:p>
    <w:p w14:paraId="0D052A7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149</w:t>
      </w:r>
    </w:p>
    <w:p w14:paraId="1A3A0C7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149</w:t>
      </w:r>
    </w:p>
    <w:p w14:paraId="3FFCFBC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EP_N16</w:t>
      </w:r>
      <w:r>
        <w:rPr>
          <w:noProof/>
        </w:rPr>
        <w:tab/>
        <w:t>149</w:t>
      </w:r>
    </w:p>
    <w:p w14:paraId="67541D9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149</w:t>
      </w:r>
    </w:p>
    <w:p w14:paraId="2100265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149</w:t>
      </w:r>
    </w:p>
    <w:p w14:paraId="1DCA999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149</w:t>
      </w:r>
    </w:p>
    <w:p w14:paraId="0072F71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149</w:t>
      </w:r>
    </w:p>
    <w:p w14:paraId="557F1BC1"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EP_N17</w:t>
      </w:r>
      <w:r>
        <w:rPr>
          <w:noProof/>
        </w:rPr>
        <w:tab/>
        <w:t>149</w:t>
      </w:r>
    </w:p>
    <w:p w14:paraId="08589D8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149</w:t>
      </w:r>
    </w:p>
    <w:p w14:paraId="4A9EE30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149</w:t>
      </w:r>
    </w:p>
    <w:p w14:paraId="4C78983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150</w:t>
      </w:r>
    </w:p>
    <w:p w14:paraId="4973C4C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150</w:t>
      </w:r>
    </w:p>
    <w:p w14:paraId="794FECFD"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EP_N20</w:t>
      </w:r>
      <w:r>
        <w:rPr>
          <w:noProof/>
        </w:rPr>
        <w:tab/>
        <w:t>150</w:t>
      </w:r>
    </w:p>
    <w:p w14:paraId="0A438DB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150</w:t>
      </w:r>
    </w:p>
    <w:p w14:paraId="5C9F627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150</w:t>
      </w:r>
    </w:p>
    <w:p w14:paraId="69906A2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150</w:t>
      </w:r>
    </w:p>
    <w:p w14:paraId="644569F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150</w:t>
      </w:r>
    </w:p>
    <w:p w14:paraId="55FEA548"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EP_N21</w:t>
      </w:r>
      <w:r>
        <w:rPr>
          <w:noProof/>
        </w:rPr>
        <w:tab/>
        <w:t>150</w:t>
      </w:r>
    </w:p>
    <w:p w14:paraId="2517ADB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150</w:t>
      </w:r>
    </w:p>
    <w:p w14:paraId="187061A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150</w:t>
      </w:r>
    </w:p>
    <w:p w14:paraId="2A5E4C0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150</w:t>
      </w:r>
    </w:p>
    <w:p w14:paraId="7E96BF7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151</w:t>
      </w:r>
    </w:p>
    <w:p w14:paraId="783D2BA6"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EP_N22</w:t>
      </w:r>
      <w:r>
        <w:rPr>
          <w:noProof/>
        </w:rPr>
        <w:tab/>
        <w:t>151</w:t>
      </w:r>
    </w:p>
    <w:p w14:paraId="5DC0684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151</w:t>
      </w:r>
    </w:p>
    <w:p w14:paraId="396D581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151</w:t>
      </w:r>
    </w:p>
    <w:p w14:paraId="32D849B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151</w:t>
      </w:r>
    </w:p>
    <w:p w14:paraId="2E90942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151</w:t>
      </w:r>
    </w:p>
    <w:p w14:paraId="7B9139A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EP_N26</w:t>
      </w:r>
      <w:r>
        <w:rPr>
          <w:noProof/>
        </w:rPr>
        <w:tab/>
        <w:t>151</w:t>
      </w:r>
    </w:p>
    <w:p w14:paraId="0D5D4AB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151</w:t>
      </w:r>
    </w:p>
    <w:p w14:paraId="4F08AF0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151</w:t>
      </w:r>
    </w:p>
    <w:p w14:paraId="1B2FFAF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151</w:t>
      </w:r>
    </w:p>
    <w:p w14:paraId="1ABA76A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151</w:t>
      </w:r>
    </w:p>
    <w:p w14:paraId="7E6761C6"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152</w:t>
      </w:r>
    </w:p>
    <w:p w14:paraId="5F1ED91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152</w:t>
      </w:r>
    </w:p>
    <w:p w14:paraId="3D7B6AC6"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EP_S5C</w:t>
      </w:r>
      <w:r>
        <w:rPr>
          <w:noProof/>
        </w:rPr>
        <w:tab/>
        <w:t>152</w:t>
      </w:r>
    </w:p>
    <w:p w14:paraId="42BC0DD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436BB7C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167598B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386FAAD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2EFB0E6B"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EP_S5U</w:t>
      </w:r>
      <w:r>
        <w:rPr>
          <w:noProof/>
        </w:rPr>
        <w:tab/>
        <w:t>152</w:t>
      </w:r>
    </w:p>
    <w:p w14:paraId="7064FDC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152</w:t>
      </w:r>
    </w:p>
    <w:p w14:paraId="6D69A6F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152</w:t>
      </w:r>
    </w:p>
    <w:p w14:paraId="0938527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152</w:t>
      </w:r>
    </w:p>
    <w:p w14:paraId="50C154C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152</w:t>
      </w:r>
    </w:p>
    <w:p w14:paraId="23DD7E08"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EP_Rx</w:t>
      </w:r>
      <w:r>
        <w:rPr>
          <w:noProof/>
        </w:rPr>
        <w:tab/>
        <w:t>153</w:t>
      </w:r>
    </w:p>
    <w:p w14:paraId="0338AD6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153</w:t>
      </w:r>
    </w:p>
    <w:p w14:paraId="30623B7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153</w:t>
      </w:r>
    </w:p>
    <w:p w14:paraId="43900A4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153</w:t>
      </w:r>
    </w:p>
    <w:p w14:paraId="07E7A35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153</w:t>
      </w:r>
    </w:p>
    <w:p w14:paraId="5C72B82B"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EP_MAP_SMSC</w:t>
      </w:r>
      <w:r>
        <w:rPr>
          <w:noProof/>
        </w:rPr>
        <w:tab/>
        <w:t>153</w:t>
      </w:r>
    </w:p>
    <w:p w14:paraId="381028D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153</w:t>
      </w:r>
    </w:p>
    <w:p w14:paraId="5EFC2E3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153</w:t>
      </w:r>
    </w:p>
    <w:p w14:paraId="0B864AA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153</w:t>
      </w:r>
    </w:p>
    <w:p w14:paraId="39EAAB8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153</w:t>
      </w:r>
    </w:p>
    <w:p w14:paraId="7AC24E9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EP_NLS</w:t>
      </w:r>
      <w:r>
        <w:rPr>
          <w:noProof/>
        </w:rPr>
        <w:tab/>
        <w:t>153</w:t>
      </w:r>
    </w:p>
    <w:p w14:paraId="0B4E428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153</w:t>
      </w:r>
    </w:p>
    <w:p w14:paraId="545A6A0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154</w:t>
      </w:r>
    </w:p>
    <w:p w14:paraId="2BA2E24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154</w:t>
      </w:r>
    </w:p>
    <w:p w14:paraId="22D016D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154</w:t>
      </w:r>
    </w:p>
    <w:p w14:paraId="2409D7EE"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EP_NLG</w:t>
      </w:r>
      <w:r>
        <w:rPr>
          <w:noProof/>
        </w:rPr>
        <w:tab/>
        <w:t>154</w:t>
      </w:r>
    </w:p>
    <w:p w14:paraId="28AD8F6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154</w:t>
      </w:r>
    </w:p>
    <w:p w14:paraId="2563BA1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154</w:t>
      </w:r>
    </w:p>
    <w:p w14:paraId="7DE5C88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154</w:t>
      </w:r>
    </w:p>
    <w:p w14:paraId="734A151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154</w:t>
      </w:r>
    </w:p>
    <w:p w14:paraId="7C18FD55"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EP_N27</w:t>
      </w:r>
      <w:r>
        <w:rPr>
          <w:noProof/>
        </w:rPr>
        <w:tab/>
        <w:t>154</w:t>
      </w:r>
    </w:p>
    <w:p w14:paraId="65BB933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154</w:t>
      </w:r>
    </w:p>
    <w:p w14:paraId="680AE5F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154</w:t>
      </w:r>
    </w:p>
    <w:p w14:paraId="052517C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155</w:t>
      </w:r>
    </w:p>
    <w:p w14:paraId="7B0E58C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155</w:t>
      </w:r>
    </w:p>
    <w:p w14:paraId="7071A80E"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EP_N31</w:t>
      </w:r>
      <w:r>
        <w:rPr>
          <w:noProof/>
        </w:rPr>
        <w:tab/>
        <w:t>155</w:t>
      </w:r>
    </w:p>
    <w:p w14:paraId="53491D6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155</w:t>
      </w:r>
    </w:p>
    <w:p w14:paraId="36F96C5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155</w:t>
      </w:r>
    </w:p>
    <w:p w14:paraId="19BEAF8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155</w:t>
      </w:r>
    </w:p>
    <w:p w14:paraId="4360D16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155</w:t>
      </w:r>
    </w:p>
    <w:p w14:paraId="744DD320"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rPr>
        <w:t>ExternalNRFFunction</w:t>
      </w:r>
      <w:r>
        <w:rPr>
          <w:noProof/>
        </w:rPr>
        <w:tab/>
        <w:t>155</w:t>
      </w:r>
    </w:p>
    <w:p w14:paraId="68A95EB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155</w:t>
      </w:r>
    </w:p>
    <w:p w14:paraId="44A4A36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155</w:t>
      </w:r>
    </w:p>
    <w:p w14:paraId="7B1E3E7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156</w:t>
      </w:r>
    </w:p>
    <w:p w14:paraId="52508D4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156</w:t>
      </w:r>
    </w:p>
    <w:p w14:paraId="7749332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rPr>
        <w:t>ExternalNSSFFunction</w:t>
      </w:r>
      <w:r>
        <w:rPr>
          <w:noProof/>
        </w:rPr>
        <w:tab/>
        <w:t>156</w:t>
      </w:r>
    </w:p>
    <w:p w14:paraId="4E3C9F9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156</w:t>
      </w:r>
    </w:p>
    <w:p w14:paraId="06C3025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156</w:t>
      </w:r>
    </w:p>
    <w:p w14:paraId="023E0DC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156</w:t>
      </w:r>
    </w:p>
    <w:p w14:paraId="21A2CE3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156</w:t>
      </w:r>
    </w:p>
    <w:p w14:paraId="7DCE5F7C"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AMFSet</w:t>
      </w:r>
      <w:r>
        <w:rPr>
          <w:noProof/>
        </w:rPr>
        <w:tab/>
        <w:t>156</w:t>
      </w:r>
    </w:p>
    <w:p w14:paraId="713215C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156</w:t>
      </w:r>
    </w:p>
    <w:p w14:paraId="297A455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156</w:t>
      </w:r>
    </w:p>
    <w:p w14:paraId="52C2F08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157</w:t>
      </w:r>
    </w:p>
    <w:p w14:paraId="1B9311D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157</w:t>
      </w:r>
    </w:p>
    <w:p w14:paraId="741F2210"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5.3.52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AMFRegion</w:t>
      </w:r>
      <w:r>
        <w:rPr>
          <w:noProof/>
        </w:rPr>
        <w:tab/>
        <w:t>157</w:t>
      </w:r>
    </w:p>
    <w:p w14:paraId="696AC74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157</w:t>
      </w:r>
    </w:p>
    <w:p w14:paraId="406BFE9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157</w:t>
      </w:r>
    </w:p>
    <w:p w14:paraId="0A12636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157</w:t>
      </w:r>
    </w:p>
    <w:p w14:paraId="7E7C7F5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157</w:t>
      </w:r>
    </w:p>
    <w:p w14:paraId="092E48C2"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ExternalAMFFunction</w:t>
      </w:r>
      <w:r>
        <w:rPr>
          <w:noProof/>
        </w:rPr>
        <w:tab/>
        <w:t>158</w:t>
      </w:r>
    </w:p>
    <w:p w14:paraId="4FAA02A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158</w:t>
      </w:r>
    </w:p>
    <w:p w14:paraId="4833D79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158</w:t>
      </w:r>
    </w:p>
    <w:p w14:paraId="07E3AF4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158</w:t>
      </w:r>
    </w:p>
    <w:p w14:paraId="44C7F95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158</w:t>
      </w:r>
    </w:p>
    <w:p w14:paraId="46B4F0BE"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158</w:t>
      </w:r>
    </w:p>
    <w:p w14:paraId="2684921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158</w:t>
      </w:r>
    </w:p>
    <w:p w14:paraId="46E4AFB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159</w:t>
      </w:r>
    </w:p>
    <w:p w14:paraId="4E356D3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159</w:t>
      </w:r>
    </w:p>
    <w:p w14:paraId="72AB0B1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159</w:t>
      </w:r>
    </w:p>
    <w:p w14:paraId="26D4D808"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159</w:t>
      </w:r>
    </w:p>
    <w:p w14:paraId="4E7075C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159</w:t>
      </w:r>
    </w:p>
    <w:p w14:paraId="4B627EEC"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5.3.56</w:t>
      </w:r>
      <w:r>
        <w:rPr>
          <w:rFonts w:asciiTheme="minorHAnsi" w:eastAsiaTheme="minorEastAsia" w:hAnsiTheme="minorHAnsi" w:cstheme="minorBidi"/>
          <w:noProof/>
          <w:kern w:val="2"/>
          <w:sz w:val="22"/>
          <w:szCs w:val="22"/>
          <w:lang w:eastAsia="en-GB"/>
          <w14:ligatures w14:val="standardContextual"/>
        </w:rPr>
        <w:tab/>
      </w:r>
      <w:r>
        <w:rPr>
          <w:noProof/>
        </w:rPr>
        <w:t>NFInfo &lt;&lt;choice&gt;&gt;</w:t>
      </w:r>
      <w:r>
        <w:rPr>
          <w:noProof/>
        </w:rPr>
        <w:tab/>
        <w:t>160</w:t>
      </w:r>
    </w:p>
    <w:p w14:paraId="1CAC0FB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0FE362C8"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UdmInfo &lt;&lt;dataType&gt;&gt;</w:t>
      </w:r>
      <w:r>
        <w:rPr>
          <w:noProof/>
        </w:rPr>
        <w:tab/>
        <w:t>160</w:t>
      </w:r>
    </w:p>
    <w:p w14:paraId="215145D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160</w:t>
      </w:r>
    </w:p>
    <w:p w14:paraId="45F0D88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160</w:t>
      </w:r>
    </w:p>
    <w:p w14:paraId="43B0100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5462E97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71A2E0FA"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161</w:t>
      </w:r>
    </w:p>
    <w:p w14:paraId="109DCED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161</w:t>
      </w:r>
    </w:p>
    <w:p w14:paraId="1115811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0106783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703FCC6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5A9131C8"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UpfInfo &lt;&lt;dataType&gt;&gt;</w:t>
      </w:r>
      <w:r>
        <w:rPr>
          <w:noProof/>
        </w:rPr>
        <w:tab/>
        <w:t>161</w:t>
      </w:r>
    </w:p>
    <w:p w14:paraId="0F2FAB0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161</w:t>
      </w:r>
    </w:p>
    <w:p w14:paraId="32C148E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161</w:t>
      </w:r>
    </w:p>
    <w:p w14:paraId="3C163DC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161</w:t>
      </w:r>
    </w:p>
    <w:p w14:paraId="3C4BD04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161</w:t>
      </w:r>
    </w:p>
    <w:p w14:paraId="43832D35"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161</w:t>
      </w:r>
    </w:p>
    <w:p w14:paraId="1A6A212C"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Udrinfo &lt;&lt;dataType&gt;&gt;</w:t>
      </w:r>
      <w:r>
        <w:rPr>
          <w:noProof/>
        </w:rPr>
        <w:tab/>
        <w:t>162</w:t>
      </w:r>
    </w:p>
    <w:p w14:paraId="7487636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162</w:t>
      </w:r>
    </w:p>
    <w:p w14:paraId="08FE79F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162</w:t>
      </w:r>
    </w:p>
    <w:p w14:paraId="259A785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162</w:t>
      </w:r>
    </w:p>
    <w:p w14:paraId="32065EA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162</w:t>
      </w:r>
    </w:p>
    <w:p w14:paraId="3969A1A7"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EP_N32</w:t>
      </w:r>
      <w:r>
        <w:rPr>
          <w:noProof/>
        </w:rPr>
        <w:tab/>
        <w:t>162</w:t>
      </w:r>
    </w:p>
    <w:p w14:paraId="246B68F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162</w:t>
      </w:r>
    </w:p>
    <w:p w14:paraId="47A6E21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162</w:t>
      </w:r>
    </w:p>
    <w:p w14:paraId="683D3B3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162</w:t>
      </w:r>
    </w:p>
    <w:p w14:paraId="10158E2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162</w:t>
      </w:r>
    </w:p>
    <w:p w14:paraId="25FBAB4A"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ExternalSEPPFunction</w:t>
      </w:r>
      <w:r>
        <w:rPr>
          <w:noProof/>
        </w:rPr>
        <w:tab/>
        <w:t>163</w:t>
      </w:r>
    </w:p>
    <w:p w14:paraId="42E6FB0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163</w:t>
      </w:r>
    </w:p>
    <w:p w14:paraId="3239A19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163</w:t>
      </w:r>
    </w:p>
    <w:p w14:paraId="67F8504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163</w:t>
      </w:r>
    </w:p>
    <w:p w14:paraId="3C2D9A4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163</w:t>
      </w:r>
    </w:p>
    <w:p w14:paraId="3C8361E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SEPPFunction &lt;&lt;ProxyClass&gt;&gt;</w:t>
      </w:r>
      <w:r>
        <w:rPr>
          <w:noProof/>
        </w:rPr>
        <w:tab/>
        <w:t>163</w:t>
      </w:r>
    </w:p>
    <w:p w14:paraId="174F3D1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163</w:t>
      </w:r>
    </w:p>
    <w:p w14:paraId="55E7B6A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163</w:t>
      </w:r>
    </w:p>
    <w:p w14:paraId="35581FC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163</w:t>
      </w:r>
    </w:p>
    <w:p w14:paraId="10C8FF9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163</w:t>
      </w:r>
    </w:p>
    <w:p w14:paraId="0A0166CC"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NEFFunction</w:t>
      </w:r>
      <w:r>
        <w:rPr>
          <w:noProof/>
        </w:rPr>
        <w:tab/>
        <w:t>163</w:t>
      </w:r>
    </w:p>
    <w:p w14:paraId="72D1630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163</w:t>
      </w:r>
    </w:p>
    <w:p w14:paraId="65D0988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163</w:t>
      </w:r>
    </w:p>
    <w:p w14:paraId="0E78212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164</w:t>
      </w:r>
    </w:p>
    <w:p w14:paraId="319B974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164</w:t>
      </w:r>
    </w:p>
    <w:p w14:paraId="3908342C"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SCPFunction</w:t>
      </w:r>
      <w:r>
        <w:rPr>
          <w:noProof/>
        </w:rPr>
        <w:tab/>
        <w:t>164</w:t>
      </w:r>
    </w:p>
    <w:p w14:paraId="0AC6559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164</w:t>
      </w:r>
    </w:p>
    <w:p w14:paraId="75CEB1B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164</w:t>
      </w:r>
    </w:p>
    <w:p w14:paraId="158478D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164</w:t>
      </w:r>
    </w:p>
    <w:p w14:paraId="161DD04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164</w:t>
      </w:r>
    </w:p>
    <w:p w14:paraId="10CB7E9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SupportedFunction &lt;&lt;dataType&gt;&gt;</w:t>
      </w:r>
      <w:r>
        <w:rPr>
          <w:noProof/>
        </w:rPr>
        <w:tab/>
        <w:t>164</w:t>
      </w:r>
    </w:p>
    <w:p w14:paraId="69C4686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164</w:t>
      </w:r>
    </w:p>
    <w:p w14:paraId="2EE639C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5143FCA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38419A8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47D29F96"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165</w:t>
      </w:r>
    </w:p>
    <w:p w14:paraId="7641163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39FDCB7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58746B5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165</w:t>
      </w:r>
    </w:p>
    <w:p w14:paraId="0546451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165</w:t>
      </w:r>
    </w:p>
    <w:p w14:paraId="73D55972"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QFQoSMonitoringControl</w:t>
      </w:r>
      <w:r>
        <w:rPr>
          <w:noProof/>
        </w:rPr>
        <w:tab/>
        <w:t>165</w:t>
      </w:r>
    </w:p>
    <w:p w14:paraId="5AD55F4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165</w:t>
      </w:r>
    </w:p>
    <w:p w14:paraId="46B5F49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165</w:t>
      </w:r>
    </w:p>
    <w:p w14:paraId="4D75737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2DDA721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3056E2F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QFPacketDelayThresholdsType</w:t>
      </w:r>
      <w:r>
        <w:rPr>
          <w:noProof/>
        </w:rPr>
        <w:t xml:space="preserve"> &lt;&lt;dataType&gt;&gt;</w:t>
      </w:r>
      <w:r>
        <w:rPr>
          <w:noProof/>
        </w:rPr>
        <w:tab/>
        <w:t>166</w:t>
      </w:r>
    </w:p>
    <w:p w14:paraId="104E3A6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166</w:t>
      </w:r>
    </w:p>
    <w:p w14:paraId="24237A5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166</w:t>
      </w:r>
    </w:p>
    <w:p w14:paraId="0019AEF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166</w:t>
      </w:r>
    </w:p>
    <w:p w14:paraId="745A965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166</w:t>
      </w:r>
    </w:p>
    <w:p w14:paraId="5245980A"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GtpUPathQoSMonitoringControl</w:t>
      </w:r>
      <w:r>
        <w:rPr>
          <w:noProof/>
        </w:rPr>
        <w:tab/>
        <w:t>167</w:t>
      </w:r>
    </w:p>
    <w:p w14:paraId="52E68D6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71CC679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167</w:t>
      </w:r>
    </w:p>
    <w:p w14:paraId="49AFC3C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167</w:t>
      </w:r>
    </w:p>
    <w:p w14:paraId="76F6B01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167</w:t>
      </w:r>
    </w:p>
    <w:p w14:paraId="70CE336D"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GtpUPathDelayThresholdsType</w:t>
      </w:r>
      <w:r>
        <w:rPr>
          <w:noProof/>
        </w:rPr>
        <w:t xml:space="preserve"> &lt;&lt;dataType&gt;&gt;</w:t>
      </w:r>
      <w:r>
        <w:rPr>
          <w:noProof/>
        </w:rPr>
        <w:tab/>
        <w:t>167</w:t>
      </w:r>
    </w:p>
    <w:p w14:paraId="3197CB1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167</w:t>
      </w:r>
    </w:p>
    <w:p w14:paraId="275814B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7920848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6F882DA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564BD241"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5.3.75</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Configurable5QISet</w:t>
      </w:r>
      <w:r>
        <w:rPr>
          <w:noProof/>
        </w:rPr>
        <w:tab/>
        <w:t>168</w:t>
      </w:r>
    </w:p>
    <w:p w14:paraId="35CDF42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391D907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3E3C9D9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168</w:t>
      </w:r>
    </w:p>
    <w:p w14:paraId="3677958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168</w:t>
      </w:r>
    </w:p>
    <w:p w14:paraId="24B15CA7"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FiveQICharacteristics</w:t>
      </w:r>
      <w:r>
        <w:rPr>
          <w:noProof/>
        </w:rPr>
        <w:tab/>
        <w:t>168</w:t>
      </w:r>
    </w:p>
    <w:p w14:paraId="433C340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77A3F32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168</w:t>
      </w:r>
    </w:p>
    <w:p w14:paraId="67B556B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32CBD7F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5129B8E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PacketErrorRate</w:t>
      </w:r>
      <w:r>
        <w:rPr>
          <w:noProof/>
        </w:rPr>
        <w:t xml:space="preserve"> &lt;&lt;dataType&gt;&gt;</w:t>
      </w:r>
      <w:r>
        <w:rPr>
          <w:noProof/>
        </w:rPr>
        <w:tab/>
        <w:t>169</w:t>
      </w:r>
    </w:p>
    <w:p w14:paraId="48A79EB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61814ED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38BA5EF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60D9901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157A3101"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FiveQiDscpMappingSet</w:t>
      </w:r>
      <w:r>
        <w:rPr>
          <w:noProof/>
        </w:rPr>
        <w:tab/>
        <w:t>169</w:t>
      </w:r>
    </w:p>
    <w:p w14:paraId="0BB6BB0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7C3094F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6ED08B4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517BBC7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12FB134E"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FiveQiDscpMapping</w:t>
      </w:r>
      <w:r>
        <w:rPr>
          <w:noProof/>
        </w:rPr>
        <w:t xml:space="preserve"> &lt;&lt;dataType&gt;&gt;</w:t>
      </w:r>
      <w:r>
        <w:rPr>
          <w:noProof/>
        </w:rPr>
        <w:tab/>
        <w:t>170</w:t>
      </w:r>
    </w:p>
    <w:p w14:paraId="45204F8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0397F71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77EEE94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2378EE7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716012D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PredefinedPccRuleSet</w:t>
      </w:r>
      <w:r>
        <w:rPr>
          <w:noProof/>
        </w:rPr>
        <w:tab/>
        <w:t>170</w:t>
      </w:r>
    </w:p>
    <w:p w14:paraId="0DBF4E8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7F350A5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30DA1E9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3AD389C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605A513E"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 xml:space="preserve">PccRule </w:t>
      </w:r>
      <w:r>
        <w:rPr>
          <w:noProof/>
        </w:rPr>
        <w:t>&lt;&lt;dataType&gt;&gt;</w:t>
      </w:r>
      <w:r>
        <w:rPr>
          <w:noProof/>
        </w:rPr>
        <w:tab/>
        <w:t>171</w:t>
      </w:r>
    </w:p>
    <w:p w14:paraId="03EB943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7FA1A98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77F20FB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1C52A23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29253E98"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FlowInformation</w:t>
      </w:r>
      <w:r>
        <w:rPr>
          <w:noProof/>
        </w:rPr>
        <w:t xml:space="preserve"> &lt;&lt;dataType&gt;&gt;</w:t>
      </w:r>
      <w:r>
        <w:rPr>
          <w:noProof/>
        </w:rPr>
        <w:tab/>
        <w:t>171</w:t>
      </w:r>
    </w:p>
    <w:p w14:paraId="14DF0C5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4BE80A4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1FDF9FB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60FDDE8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064DE437"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EthFlowDescription</w:t>
      </w:r>
      <w:r>
        <w:rPr>
          <w:noProof/>
        </w:rPr>
        <w:t xml:space="preserve"> &lt;&lt;dataType&gt;&gt;</w:t>
      </w:r>
      <w:r>
        <w:rPr>
          <w:noProof/>
        </w:rPr>
        <w:tab/>
        <w:t>172</w:t>
      </w:r>
    </w:p>
    <w:p w14:paraId="7538D44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2035119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2EEFDD1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4301870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2CA62948"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QoSData</w:t>
      </w:r>
      <w:r>
        <w:rPr>
          <w:noProof/>
        </w:rPr>
        <w:t xml:space="preserve"> &lt;&lt;dataType&gt;&gt;</w:t>
      </w:r>
      <w:r>
        <w:rPr>
          <w:noProof/>
        </w:rPr>
        <w:tab/>
        <w:t>173</w:t>
      </w:r>
    </w:p>
    <w:p w14:paraId="7D8A6DC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42A2FF4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022739D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35E346D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6B21C6D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ARP</w:t>
      </w:r>
      <w:r>
        <w:rPr>
          <w:noProof/>
        </w:rPr>
        <w:t xml:space="preserve"> &lt;&lt;dataType&gt;&gt;</w:t>
      </w:r>
      <w:r>
        <w:rPr>
          <w:noProof/>
        </w:rPr>
        <w:tab/>
        <w:t>173</w:t>
      </w:r>
    </w:p>
    <w:p w14:paraId="09D5954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61CB70D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54B4077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198E947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0DE2F406"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TrafficControlData</w:t>
      </w:r>
      <w:r>
        <w:rPr>
          <w:noProof/>
        </w:rPr>
        <w:t xml:space="preserve"> &lt;&lt;dataType&gt;&gt;</w:t>
      </w:r>
      <w:r>
        <w:rPr>
          <w:noProof/>
        </w:rPr>
        <w:tab/>
        <w:t>174</w:t>
      </w:r>
    </w:p>
    <w:p w14:paraId="56B84CA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77610DD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615CB7E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3D08588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04385E87"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RedirectInformation</w:t>
      </w:r>
      <w:r>
        <w:rPr>
          <w:noProof/>
        </w:rPr>
        <w:t xml:space="preserve"> &lt;&lt;dataType&gt;&gt;</w:t>
      </w:r>
      <w:r>
        <w:rPr>
          <w:noProof/>
        </w:rPr>
        <w:tab/>
        <w:t>174</w:t>
      </w:r>
    </w:p>
    <w:p w14:paraId="018F18B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69B3FCB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38F4042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0451210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376C7B28"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RouteToLocation</w:t>
      </w:r>
      <w:r>
        <w:rPr>
          <w:noProof/>
        </w:rPr>
        <w:t xml:space="preserve"> &lt;&lt;dataType&gt;&gt;</w:t>
      </w:r>
      <w:r>
        <w:rPr>
          <w:noProof/>
        </w:rPr>
        <w:tab/>
        <w:t>175</w:t>
      </w:r>
    </w:p>
    <w:p w14:paraId="57BD8C2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1DB710E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1310727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7904256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2F1CE3E0"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RouteInformation</w:t>
      </w:r>
      <w:r>
        <w:rPr>
          <w:noProof/>
        </w:rPr>
        <w:t xml:space="preserve"> &lt;&lt;dataType&gt;&gt;</w:t>
      </w:r>
      <w:r>
        <w:rPr>
          <w:noProof/>
        </w:rPr>
        <w:tab/>
        <w:t>175</w:t>
      </w:r>
    </w:p>
    <w:p w14:paraId="025EC60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08E05A4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21F43E2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3201E96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0E64E82F"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UpPathChgEvent</w:t>
      </w:r>
      <w:r>
        <w:rPr>
          <w:noProof/>
        </w:rPr>
        <w:t xml:space="preserve"> &lt;&lt;dataType&gt;&gt;</w:t>
      </w:r>
      <w:r>
        <w:rPr>
          <w:noProof/>
        </w:rPr>
        <w:tab/>
        <w:t>176</w:t>
      </w:r>
    </w:p>
    <w:p w14:paraId="502C0C4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44E0070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61796F4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0AADEBC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4D3BF37C"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SteeringMode</w:t>
      </w:r>
      <w:r>
        <w:rPr>
          <w:noProof/>
        </w:rPr>
        <w:t xml:space="preserve"> &lt;&lt;dataType&gt;&gt;</w:t>
      </w:r>
      <w:r>
        <w:rPr>
          <w:noProof/>
        </w:rPr>
        <w:tab/>
        <w:t>176</w:t>
      </w:r>
    </w:p>
    <w:p w14:paraId="0FF8B7F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53B7138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3174880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5E93E6B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6B06B05A"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 xml:space="preserve">ConditionData </w:t>
      </w:r>
      <w:r>
        <w:rPr>
          <w:noProof/>
        </w:rPr>
        <w:t xml:space="preserve"> &lt;&lt;dataType&gt;&gt;</w:t>
      </w:r>
      <w:r>
        <w:rPr>
          <w:noProof/>
        </w:rPr>
        <w:tab/>
        <w:t>177</w:t>
      </w:r>
    </w:p>
    <w:p w14:paraId="7AA85D8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28193FE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6BB4CFB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1290862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4D785446"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 xml:space="preserve">TscaiInputContainer </w:t>
      </w:r>
      <w:r>
        <w:rPr>
          <w:noProof/>
        </w:rPr>
        <w:t xml:space="preserve"> &lt;&lt;dataType&gt;&gt;</w:t>
      </w:r>
      <w:r>
        <w:rPr>
          <w:noProof/>
        </w:rPr>
        <w:tab/>
        <w:t>177</w:t>
      </w:r>
    </w:p>
    <w:p w14:paraId="1C45D8C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3E9ADC0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55F700A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7FE1154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78F951DA"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Dynamic5QISet</w:t>
      </w:r>
      <w:r>
        <w:rPr>
          <w:noProof/>
        </w:rPr>
        <w:tab/>
        <w:t>178</w:t>
      </w:r>
    </w:p>
    <w:p w14:paraId="0FC6002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39FF7CB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195FDE4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0DDE4DC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245B009F"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178</w:t>
      </w:r>
    </w:p>
    <w:p w14:paraId="52339D1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211F5B1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4AF58CD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4929030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4564EA3F"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NSACFFunction</w:t>
      </w:r>
      <w:r>
        <w:rPr>
          <w:noProof/>
        </w:rPr>
        <w:tab/>
        <w:t>179</w:t>
      </w:r>
    </w:p>
    <w:p w14:paraId="4B7B452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5318FA4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004755F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4BB966C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22A7D04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179</w:t>
      </w:r>
    </w:p>
    <w:p w14:paraId="1AEE3E0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40CEBDF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565B107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7E9272B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53491653"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180</w:t>
      </w:r>
    </w:p>
    <w:p w14:paraId="35EA619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7BAFC0B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20810FE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124C38F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1132DF23"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EP_N60</w:t>
      </w:r>
      <w:r>
        <w:rPr>
          <w:noProof/>
        </w:rPr>
        <w:tab/>
        <w:t>180</w:t>
      </w:r>
    </w:p>
    <w:p w14:paraId="67A6EF0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0A2D751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0CF1525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20EF9CE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23643672"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eastAsia="DengXian" w:hAnsi="Courier New"/>
          <w:noProof/>
          <w:lang w:eastAsia="zh-CN"/>
        </w:rPr>
        <w:t>EP_N33</w:t>
      </w:r>
      <w:r>
        <w:rPr>
          <w:noProof/>
        </w:rPr>
        <w:tab/>
        <w:t>181</w:t>
      </w:r>
    </w:p>
    <w:p w14:paraId="5689810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sidRPr="005C5439">
        <w:rPr>
          <w:rFonts w:eastAsia="DengXian"/>
          <w:noProof/>
          <w:lang w:eastAsia="zh-CN"/>
        </w:rPr>
        <w:t>5.3.100</w:t>
      </w:r>
      <w:r w:rsidRPr="005C5439">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5C5439">
        <w:rPr>
          <w:rFonts w:eastAsia="DengXian"/>
          <w:noProof/>
        </w:rPr>
        <w:t>Definition</w:t>
      </w:r>
      <w:r>
        <w:rPr>
          <w:noProof/>
        </w:rPr>
        <w:tab/>
        <w:t>181</w:t>
      </w:r>
    </w:p>
    <w:p w14:paraId="74283D5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sidRPr="005C5439">
        <w:rPr>
          <w:rFonts w:eastAsia="DengXian"/>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5C5439">
        <w:rPr>
          <w:rFonts w:eastAsia="DengXian"/>
          <w:noProof/>
        </w:rPr>
        <w:t>Attributes</w:t>
      </w:r>
      <w:r>
        <w:rPr>
          <w:noProof/>
        </w:rPr>
        <w:tab/>
        <w:t>181</w:t>
      </w:r>
    </w:p>
    <w:p w14:paraId="46C705B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sidRPr="005C5439">
        <w:rPr>
          <w:rFonts w:eastAsia="DengXian"/>
          <w:noProof/>
          <w:lang w:eastAsia="zh-CN"/>
        </w:rPr>
        <w:t>5</w:t>
      </w:r>
      <w:r w:rsidRPr="005C5439">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5C5439">
        <w:rPr>
          <w:rFonts w:eastAsia="DengXian"/>
          <w:noProof/>
        </w:rPr>
        <w:t>Attribute constraints</w:t>
      </w:r>
      <w:r>
        <w:rPr>
          <w:noProof/>
        </w:rPr>
        <w:tab/>
        <w:t>181</w:t>
      </w:r>
    </w:p>
    <w:p w14:paraId="5C33B4F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sidRPr="005C5439">
        <w:rPr>
          <w:rFonts w:eastAsia="DengXian"/>
          <w:noProof/>
          <w:lang w:eastAsia="zh-CN"/>
        </w:rPr>
        <w:t>5</w:t>
      </w:r>
      <w:r w:rsidRPr="005C5439">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5C5439">
        <w:rPr>
          <w:rFonts w:eastAsia="DengXian"/>
          <w:noProof/>
        </w:rPr>
        <w:t>Notifications</w:t>
      </w:r>
      <w:r>
        <w:rPr>
          <w:noProof/>
        </w:rPr>
        <w:tab/>
        <w:t>181</w:t>
      </w:r>
    </w:p>
    <w:p w14:paraId="46B2665C"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DDNMF</w:t>
      </w:r>
      <w:r w:rsidRPr="005C5439">
        <w:rPr>
          <w:rFonts w:ascii="Courier New" w:hAnsi="Courier New"/>
          <w:noProof/>
        </w:rPr>
        <w:t>Function</w:t>
      </w:r>
      <w:r>
        <w:rPr>
          <w:noProof/>
        </w:rPr>
        <w:tab/>
        <w:t>181</w:t>
      </w:r>
    </w:p>
    <w:p w14:paraId="450DB03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392DEAD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3196670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71FAA71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37E8343B"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EP_Npc4</w:t>
      </w:r>
      <w:r>
        <w:rPr>
          <w:noProof/>
        </w:rPr>
        <w:tab/>
        <w:t>182</w:t>
      </w:r>
    </w:p>
    <w:p w14:paraId="62289B6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4ADF257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6DAE59D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54BA869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12CA5342"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EP_Npc6</w:t>
      </w:r>
      <w:r>
        <w:rPr>
          <w:noProof/>
        </w:rPr>
        <w:tab/>
        <w:t>182</w:t>
      </w:r>
    </w:p>
    <w:p w14:paraId="76E8BCE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59A2DC8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57F30A5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21DFDF7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248D368B"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EP_Npc7</w:t>
      </w:r>
      <w:r>
        <w:rPr>
          <w:noProof/>
        </w:rPr>
        <w:tab/>
        <w:t>183</w:t>
      </w:r>
    </w:p>
    <w:p w14:paraId="5872499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337CF5B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5BEAAC7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54E651C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22DC1A42"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5C5439">
        <w:rPr>
          <w:rFonts w:ascii="Courier New" w:hAnsi="Courier New" w:cs="Courier New"/>
          <w:noProof/>
          <w:lang w:eastAsia="zh-CN"/>
        </w:rPr>
        <w:t>&lt;&lt;dataType&gt;&gt;</w:t>
      </w:r>
      <w:r>
        <w:rPr>
          <w:noProof/>
        </w:rPr>
        <w:tab/>
        <w:t>183</w:t>
      </w:r>
    </w:p>
    <w:p w14:paraId="70E81D1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13B096E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789AFC4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6CCE1FFD"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5C5439">
        <w:rPr>
          <w:rFonts w:ascii="Courier New" w:hAnsi="Courier New" w:cs="Courier New"/>
          <w:noProof/>
          <w:lang w:eastAsia="zh-CN"/>
        </w:rPr>
        <w:t>&lt;&lt;dataType&gt;&gt;</w:t>
      </w:r>
      <w:r>
        <w:rPr>
          <w:noProof/>
        </w:rPr>
        <w:tab/>
        <w:t>183</w:t>
      </w:r>
    </w:p>
    <w:p w14:paraId="3AAE1D3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44A41EB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673A90B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4CCDC412"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nRTACRange </w:t>
      </w:r>
      <w:r w:rsidRPr="005C5439">
        <w:rPr>
          <w:rFonts w:ascii="Courier New" w:hAnsi="Courier New" w:cs="Courier New"/>
          <w:noProof/>
          <w:lang w:eastAsia="zh-CN"/>
        </w:rPr>
        <w:t>&lt;&lt;dataType&gt;&gt;</w:t>
      </w:r>
      <w:r>
        <w:rPr>
          <w:noProof/>
        </w:rPr>
        <w:tab/>
        <w:t>184</w:t>
      </w:r>
    </w:p>
    <w:p w14:paraId="0CE7C45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3264740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52C5223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6FBF603D"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5C5439">
        <w:rPr>
          <w:rFonts w:ascii="Courier New" w:hAnsi="Courier New" w:cs="Courier New"/>
          <w:noProof/>
          <w:lang w:eastAsia="zh-CN"/>
        </w:rPr>
        <w:t>&lt;&lt;dataType&gt;&gt;</w:t>
      </w:r>
      <w:r>
        <w:rPr>
          <w:noProof/>
        </w:rPr>
        <w:tab/>
        <w:t>184</w:t>
      </w:r>
    </w:p>
    <w:p w14:paraId="1BDBFB7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614A24D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747469E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310FB14A"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5C5439">
        <w:rPr>
          <w:rFonts w:ascii="Courier New" w:hAnsi="Courier New" w:cs="Courier New"/>
          <w:noProof/>
          <w:lang w:eastAsia="zh-CN"/>
        </w:rPr>
        <w:t>&lt;&lt;dataType&gt;&gt;</w:t>
      </w:r>
      <w:r>
        <w:rPr>
          <w:noProof/>
        </w:rPr>
        <w:tab/>
        <w:t>184</w:t>
      </w:r>
    </w:p>
    <w:p w14:paraId="42112CC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27F0111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3FCD1CD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3AD82A6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5C5439">
        <w:rPr>
          <w:rFonts w:ascii="Courier New" w:hAnsi="Courier New" w:cs="Courier New"/>
          <w:noProof/>
          <w:lang w:eastAsia="zh-CN"/>
        </w:rPr>
        <w:t>&lt;&lt;dataType&gt;&gt;</w:t>
      </w:r>
      <w:r>
        <w:rPr>
          <w:noProof/>
        </w:rPr>
        <w:tab/>
        <w:t>185</w:t>
      </w:r>
    </w:p>
    <w:p w14:paraId="11DF005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331CE46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7673BC6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5.3.110.3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510FABF6"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5C5439">
        <w:rPr>
          <w:rFonts w:ascii="Courier New" w:hAnsi="Courier New" w:cs="Courier New"/>
          <w:noProof/>
          <w:lang w:eastAsia="zh-CN"/>
        </w:rPr>
        <w:t>&lt;&lt;dataType&gt;&gt;</w:t>
      </w:r>
      <w:r>
        <w:rPr>
          <w:noProof/>
        </w:rPr>
        <w:tab/>
        <w:t>185</w:t>
      </w:r>
    </w:p>
    <w:p w14:paraId="6144CF9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27DD8C4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795C771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5.3.111.3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6B5240CA"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5C5439">
        <w:rPr>
          <w:rFonts w:ascii="Courier New" w:hAnsi="Courier New" w:cs="Courier New"/>
          <w:noProof/>
          <w:lang w:eastAsia="zh-CN"/>
        </w:rPr>
        <w:t>&lt;&lt;dataType&gt;&gt;</w:t>
      </w:r>
      <w:r>
        <w:rPr>
          <w:noProof/>
        </w:rPr>
        <w:tab/>
        <w:t>186</w:t>
      </w:r>
    </w:p>
    <w:p w14:paraId="4D8C7A7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2144306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5000D5B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4B13136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EASDFFunction</w:t>
      </w:r>
      <w:r>
        <w:rPr>
          <w:noProof/>
        </w:rPr>
        <w:tab/>
        <w:t>186</w:t>
      </w:r>
    </w:p>
    <w:p w14:paraId="35DC85C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6803F21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7A6B1FF0"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EP_N88</w:t>
      </w:r>
      <w:r>
        <w:rPr>
          <w:noProof/>
        </w:rPr>
        <w:tab/>
        <w:t>186</w:t>
      </w:r>
    </w:p>
    <w:p w14:paraId="7AB5343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14A22AA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2C4C2E4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019918B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6954F42C"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5C5439">
        <w:rPr>
          <w:rFonts w:ascii="Courier New" w:hAnsi="Courier New" w:cs="Courier New"/>
          <w:noProof/>
          <w:lang w:eastAsia="zh-CN"/>
        </w:rPr>
        <w:t>&lt;&lt;dataType&gt;&gt;</w:t>
      </w:r>
      <w:r>
        <w:rPr>
          <w:noProof/>
        </w:rPr>
        <w:tab/>
        <w:t>187</w:t>
      </w:r>
    </w:p>
    <w:p w14:paraId="7B282CD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4F4C951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48003F5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4C8AB7F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00C10E0D"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5C5439">
        <w:rPr>
          <w:rFonts w:ascii="Courier New" w:hAnsi="Courier New" w:cs="Courier New"/>
          <w:noProof/>
          <w:lang w:eastAsia="zh-CN"/>
        </w:rPr>
        <w:t>&lt;&lt;dataType&gt;&gt;</w:t>
      </w:r>
      <w:r>
        <w:rPr>
          <w:noProof/>
        </w:rPr>
        <w:tab/>
        <w:t>187</w:t>
      </w:r>
    </w:p>
    <w:p w14:paraId="0944B17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2B59B4B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2B75DD0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63AE2FBF"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EP_Npc8</w:t>
      </w:r>
      <w:r>
        <w:rPr>
          <w:noProof/>
        </w:rPr>
        <w:tab/>
        <w:t>187</w:t>
      </w:r>
    </w:p>
    <w:p w14:paraId="2C6AA9C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13005BB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0FCA365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5B93ABC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4B31DB0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5C5439">
        <w:rPr>
          <w:rFonts w:ascii="Courier New" w:hAnsi="Courier New" w:cs="Courier New"/>
          <w:noProof/>
          <w:lang w:eastAsia="zh-CN"/>
        </w:rPr>
        <w:t>&lt;&lt;dataType&gt;&gt;</w:t>
      </w:r>
      <w:r>
        <w:rPr>
          <w:noProof/>
        </w:rPr>
        <w:tab/>
        <w:t>188</w:t>
      </w:r>
    </w:p>
    <w:p w14:paraId="52AC0D9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2D92D56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75112E3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2F282DAF"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EcmConnectionInfo</w:t>
      </w:r>
      <w:r>
        <w:rPr>
          <w:noProof/>
        </w:rPr>
        <w:tab/>
        <w:t>188</w:t>
      </w:r>
    </w:p>
    <w:p w14:paraId="336D63B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06977F2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7CF6F2C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28CCD22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54A6E06F"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5GCNfConnEcmInfo</w:t>
      </w:r>
      <w:r>
        <w:rPr>
          <w:noProof/>
        </w:rPr>
        <w:t xml:space="preserve"> &lt;&lt;dataType&gt;&gt;</w:t>
      </w:r>
      <w:r>
        <w:rPr>
          <w:noProof/>
        </w:rPr>
        <w:tab/>
        <w:t>189</w:t>
      </w:r>
    </w:p>
    <w:p w14:paraId="20FCD9F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1F43ACA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02446D0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1617428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15608D4B"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UPFConnInfo</w:t>
      </w:r>
      <w:r>
        <w:rPr>
          <w:noProof/>
        </w:rPr>
        <w:t xml:space="preserve"> &lt;&lt;dataType&gt;&gt;</w:t>
      </w:r>
      <w:r>
        <w:rPr>
          <w:noProof/>
        </w:rPr>
        <w:tab/>
        <w:t>190</w:t>
      </w:r>
    </w:p>
    <w:p w14:paraId="3419229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43515C2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2349988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596CD0F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3E98E1AE"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5C5439">
        <w:rPr>
          <w:rFonts w:ascii="Courier New" w:hAnsi="Courier New" w:cs="Courier New"/>
          <w:noProof/>
          <w:lang w:eastAsia="zh-CN"/>
        </w:rPr>
        <w:t>&lt;&lt;dataType&gt;&gt;</w:t>
      </w:r>
      <w:r>
        <w:rPr>
          <w:noProof/>
        </w:rPr>
        <w:tab/>
        <w:t>190</w:t>
      </w:r>
    </w:p>
    <w:p w14:paraId="0A169D2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20981CA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068F84E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4AE9D2FA"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5C5439">
        <w:rPr>
          <w:rFonts w:ascii="Courier New" w:hAnsi="Courier New" w:cs="Courier New"/>
          <w:noProof/>
          <w:lang w:eastAsia="zh-CN"/>
        </w:rPr>
        <w:t>&lt;&lt;dataType&gt;&gt;</w:t>
      </w:r>
      <w:r>
        <w:rPr>
          <w:noProof/>
        </w:rPr>
        <w:tab/>
        <w:t>190</w:t>
      </w:r>
    </w:p>
    <w:p w14:paraId="074FAAD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1659FB2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150418F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593DF4B2"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191</w:t>
      </w:r>
    </w:p>
    <w:p w14:paraId="38E14960"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EP_N34</w:t>
      </w:r>
      <w:r>
        <w:rPr>
          <w:noProof/>
        </w:rPr>
        <w:tab/>
        <w:t>191</w:t>
      </w:r>
    </w:p>
    <w:p w14:paraId="35C8B34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6F91941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3EEBEBA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7BBC850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0A48B7E3"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192</w:t>
      </w:r>
    </w:p>
    <w:p w14:paraId="22C33EA2"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5C5439">
        <w:rPr>
          <w:rFonts w:cs="Arial"/>
          <w:noProof/>
          <w:lang w:eastAsia="zh-CN"/>
        </w:rPr>
        <w:t>Attribute properties</w:t>
      </w:r>
      <w:r>
        <w:rPr>
          <w:noProof/>
        </w:rPr>
        <w:tab/>
        <w:t>192</w:t>
      </w:r>
    </w:p>
    <w:p w14:paraId="3746850C"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220</w:t>
      </w:r>
    </w:p>
    <w:p w14:paraId="276B000B"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220</w:t>
      </w:r>
    </w:p>
    <w:p w14:paraId="4EED61F0"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220</w:t>
      </w:r>
    </w:p>
    <w:p w14:paraId="03D31A05"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221</w:t>
      </w:r>
    </w:p>
    <w:p w14:paraId="5499DF86"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221</w:t>
      </w:r>
    </w:p>
    <w:p w14:paraId="2E20E9E1"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221</w:t>
      </w:r>
    </w:p>
    <w:p w14:paraId="3FB91A2E"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221</w:t>
      </w:r>
    </w:p>
    <w:p w14:paraId="3B2E2E7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221</w:t>
      </w:r>
    </w:p>
    <w:p w14:paraId="75B8E68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221</w:t>
      </w:r>
    </w:p>
    <w:p w14:paraId="51702FA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sidRPr="005C5439">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5C5439">
        <w:rPr>
          <w:rFonts w:cs="Arial"/>
          <w:noProof/>
          <w:lang w:eastAsia="zh-CN"/>
        </w:rPr>
        <w:t>Inheritance</w:t>
      </w:r>
      <w:r>
        <w:rPr>
          <w:noProof/>
        </w:rPr>
        <w:tab/>
        <w:t>222</w:t>
      </w:r>
    </w:p>
    <w:p w14:paraId="57E090C0"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223</w:t>
      </w:r>
    </w:p>
    <w:p w14:paraId="5D1DFE5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EP_N5</w:t>
      </w:r>
      <w:r>
        <w:rPr>
          <w:noProof/>
        </w:rPr>
        <w:tab/>
        <w:t>223</w:t>
      </w:r>
    </w:p>
    <w:p w14:paraId="62B38C0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1D10A1E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221F997F"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EP_N70</w:t>
      </w:r>
      <w:r>
        <w:rPr>
          <w:noProof/>
        </w:rPr>
        <w:tab/>
        <w:t>223</w:t>
      </w:r>
    </w:p>
    <w:p w14:paraId="315065A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7459245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1AD4FC6C"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EP_N71</w:t>
      </w:r>
      <w:r>
        <w:rPr>
          <w:noProof/>
        </w:rPr>
        <w:tab/>
        <w:t>223</w:t>
      </w:r>
    </w:p>
    <w:p w14:paraId="77E47FC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1407704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7C6C26FD"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224</w:t>
      </w:r>
    </w:p>
    <w:p w14:paraId="5C20C320"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224</w:t>
      </w:r>
    </w:p>
    <w:p w14:paraId="6FEA8F58"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224</w:t>
      </w:r>
    </w:p>
    <w:p w14:paraId="148A1251"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224</w:t>
      </w:r>
    </w:p>
    <w:p w14:paraId="0FED5DE8"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226</w:t>
      </w:r>
    </w:p>
    <w:p w14:paraId="203854C4"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227</w:t>
      </w:r>
    </w:p>
    <w:p w14:paraId="2C18A19F"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NetworkSlice</w:t>
      </w:r>
      <w:r>
        <w:rPr>
          <w:noProof/>
        </w:rPr>
        <w:tab/>
        <w:t>227</w:t>
      </w:r>
    </w:p>
    <w:p w14:paraId="47FD100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525BB58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234FDA9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498228A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215D646F"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NetworkSliceSubnet</w:t>
      </w:r>
      <w:r>
        <w:rPr>
          <w:noProof/>
        </w:rPr>
        <w:tab/>
        <w:t>227</w:t>
      </w:r>
    </w:p>
    <w:p w14:paraId="16E2B5C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1264DA7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421D665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228</w:t>
      </w:r>
    </w:p>
    <w:p w14:paraId="7CEBD50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228</w:t>
      </w:r>
    </w:p>
    <w:p w14:paraId="7E59051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ServiceProfile &lt;&lt;dataType&gt;&gt;</w:t>
      </w:r>
      <w:r>
        <w:rPr>
          <w:noProof/>
        </w:rPr>
        <w:tab/>
        <w:t>228</w:t>
      </w:r>
    </w:p>
    <w:p w14:paraId="382584E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126825E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4083BBA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18C3E01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2D78E96A"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SliceProfile &lt;&lt;dataType&gt;&gt;</w:t>
      </w:r>
      <w:r>
        <w:rPr>
          <w:noProof/>
        </w:rPr>
        <w:tab/>
        <w:t>230</w:t>
      </w:r>
    </w:p>
    <w:p w14:paraId="129F422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02BA9AC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4BD19E3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43B055F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5EDFB4DB"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NsInfo &lt;&lt;dataType&gt;&gt;</w:t>
      </w:r>
      <w:r>
        <w:rPr>
          <w:noProof/>
        </w:rPr>
        <w:tab/>
        <w:t>230</w:t>
      </w:r>
    </w:p>
    <w:p w14:paraId="472A2F9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3871961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7898CEF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1947EFC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77C6ABC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ServAttrCom &lt;&lt;dataType&gt;&gt;</w:t>
      </w:r>
      <w:r>
        <w:rPr>
          <w:noProof/>
        </w:rPr>
        <w:tab/>
        <w:t>231</w:t>
      </w:r>
    </w:p>
    <w:p w14:paraId="1BB93FF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2CD6FF8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4F16BFD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36CB032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25450421"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DelayTolerance&lt;&lt;dataType&gt;&gt;</w:t>
      </w:r>
      <w:r>
        <w:rPr>
          <w:noProof/>
        </w:rPr>
        <w:tab/>
        <w:t>231</w:t>
      </w:r>
    </w:p>
    <w:p w14:paraId="63BC1D5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42BF352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3C67E89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7953FD7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262FB90A"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DeterministicComm &lt;&lt;dataType&gt;&gt;</w:t>
      </w:r>
      <w:r>
        <w:rPr>
          <w:noProof/>
        </w:rPr>
        <w:tab/>
        <w:t>232</w:t>
      </w:r>
    </w:p>
    <w:p w14:paraId="0FDA836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4CEF1CC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0C2F871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165D2DF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0FB8CBE0"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XLThpt&lt;&lt;dataType&gt;&gt;</w:t>
      </w:r>
      <w:r>
        <w:rPr>
          <w:noProof/>
        </w:rPr>
        <w:tab/>
        <w:t>232</w:t>
      </w:r>
    </w:p>
    <w:p w14:paraId="3F7208D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14CB2B3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51453BB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68109C7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604E8765"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5C5439">
        <w:rPr>
          <w:rFonts w:cs="Arial"/>
          <w:noProof/>
          <w:lang w:eastAsia="zh-CN"/>
        </w:rPr>
        <w:t>Void</w:t>
      </w:r>
      <w:r>
        <w:rPr>
          <w:noProof/>
        </w:rPr>
        <w:tab/>
        <w:t>233</w:t>
      </w:r>
    </w:p>
    <w:p w14:paraId="3FAD208F"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MaxPktSize &lt;&lt;dataType&gt;&gt;</w:t>
      </w:r>
      <w:r>
        <w:rPr>
          <w:noProof/>
        </w:rPr>
        <w:tab/>
        <w:t>233</w:t>
      </w:r>
    </w:p>
    <w:p w14:paraId="6FC6D2E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3995062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2519450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557B09D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6C35828D"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MaxNumberofPDU</w:t>
      </w:r>
      <w:r w:rsidRPr="005C5439">
        <w:rPr>
          <w:rFonts w:ascii="Courier New" w:hAnsi="Courier New" w:cs="Courier New"/>
          <w:noProof/>
          <w:color w:val="000000"/>
        </w:rPr>
        <w:t>Sessions</w:t>
      </w:r>
      <w:r w:rsidRPr="005C5439">
        <w:rPr>
          <w:rFonts w:ascii="Courier New" w:hAnsi="Courier New" w:cs="Courier New"/>
          <w:noProof/>
          <w:lang w:eastAsia="zh-CN"/>
        </w:rPr>
        <w:t xml:space="preserve"> &lt;&lt;dataType&gt;&gt;</w:t>
      </w:r>
      <w:r>
        <w:rPr>
          <w:noProof/>
        </w:rPr>
        <w:tab/>
        <w:t>233</w:t>
      </w:r>
    </w:p>
    <w:p w14:paraId="5BDE485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7989373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2019545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06C5492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59950655"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234</w:t>
      </w:r>
    </w:p>
    <w:p w14:paraId="4520D38E"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KPIMonitoring &lt;&lt;dataType&gt;&gt;</w:t>
      </w:r>
      <w:r>
        <w:rPr>
          <w:noProof/>
        </w:rPr>
        <w:tab/>
        <w:t>234</w:t>
      </w:r>
    </w:p>
    <w:p w14:paraId="1760BEE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7588BFB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1A2EDB5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12A1842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5956B290"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UserMgmtOpen&lt;&lt;dataType&gt;&gt;</w:t>
      </w:r>
      <w:r>
        <w:rPr>
          <w:noProof/>
        </w:rPr>
        <w:tab/>
        <w:t>234</w:t>
      </w:r>
    </w:p>
    <w:p w14:paraId="6E0D309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0B0D77A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1EB526D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26A04E7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6EEEF9D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V2XCommMode&lt;&lt;dataType&gt;&gt;</w:t>
      </w:r>
      <w:r>
        <w:rPr>
          <w:noProof/>
        </w:rPr>
        <w:tab/>
        <w:t>235</w:t>
      </w:r>
    </w:p>
    <w:p w14:paraId="60F3289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6B69C66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53ED668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55837F3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30B36A72"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TermDensity&lt;&lt;dataType&gt;&gt;</w:t>
      </w:r>
      <w:r>
        <w:rPr>
          <w:noProof/>
        </w:rPr>
        <w:tab/>
        <w:t>235</w:t>
      </w:r>
    </w:p>
    <w:p w14:paraId="6E07639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2C8573D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16B92DD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591F34F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1D3FCE9C"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EP_Transport</w:t>
      </w:r>
      <w:r>
        <w:rPr>
          <w:noProof/>
        </w:rPr>
        <w:tab/>
        <w:t>236</w:t>
      </w:r>
    </w:p>
    <w:p w14:paraId="33E5F93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18964B7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58DA96B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236</w:t>
      </w:r>
    </w:p>
    <w:p w14:paraId="54D5771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236</w:t>
      </w:r>
    </w:p>
    <w:p w14:paraId="1C46DAE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lang w:eastAsia="zh-CN"/>
        </w:rPr>
        <w:t>EP_Application &lt;&lt;ProxyClass&gt;&gt;</w:t>
      </w:r>
      <w:r>
        <w:rPr>
          <w:noProof/>
        </w:rPr>
        <w:tab/>
        <w:t>236</w:t>
      </w:r>
    </w:p>
    <w:p w14:paraId="65482A6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1C8EA50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275CE21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315983B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521DC4CA"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NBIoT &lt;&lt;dataType&gt;&gt;</w:t>
      </w:r>
      <w:r>
        <w:rPr>
          <w:noProof/>
        </w:rPr>
        <w:tab/>
        <w:t>237</w:t>
      </w:r>
    </w:p>
    <w:p w14:paraId="5B1348A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0DD7359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430A70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2985372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76A0903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237</w:t>
      </w:r>
    </w:p>
    <w:p w14:paraId="08C902F8"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237</w:t>
      </w:r>
    </w:p>
    <w:p w14:paraId="2283A31C"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CNSliceSubnetProfile&lt;&lt;dataType&gt;&gt;</w:t>
      </w:r>
      <w:r>
        <w:rPr>
          <w:noProof/>
        </w:rPr>
        <w:tab/>
        <w:t>237</w:t>
      </w:r>
    </w:p>
    <w:p w14:paraId="2F1539C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5C570BA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126780A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27C059B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193EBEC3"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RANSliceSubnetProfile&lt;&lt;dataType&gt;&gt;</w:t>
      </w:r>
      <w:r>
        <w:rPr>
          <w:noProof/>
        </w:rPr>
        <w:tab/>
        <w:t>238</w:t>
      </w:r>
    </w:p>
    <w:p w14:paraId="17290D4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1CEFB08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3254841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6F5D082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5F0F96AA"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TopSliceSubnetProfile&lt;&lt;dataType&gt;&gt;</w:t>
      </w:r>
      <w:r>
        <w:rPr>
          <w:noProof/>
        </w:rPr>
        <w:tab/>
        <w:t>239</w:t>
      </w:r>
    </w:p>
    <w:p w14:paraId="7413DC6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38FA99A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00E4A36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sidRPr="005C5439">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5C5439">
        <w:rPr>
          <w:noProof/>
          <w:lang w:val="fr-FR"/>
        </w:rPr>
        <w:t>Attribute constraints</w:t>
      </w:r>
      <w:r>
        <w:rPr>
          <w:noProof/>
        </w:rPr>
        <w:tab/>
        <w:t>240</w:t>
      </w:r>
    </w:p>
    <w:p w14:paraId="5E5DB88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sidRPr="005C5439">
        <w:rPr>
          <w:noProof/>
          <w:lang w:val="fr-FR" w:eastAsia="zh-CN"/>
        </w:rPr>
        <w:t>6.3.25.</w:t>
      </w:r>
      <w:r w:rsidRPr="005C5439">
        <w:rPr>
          <w:noProof/>
          <w:lang w:val="fr-FR"/>
        </w:rPr>
        <w:t>4</w:t>
      </w:r>
      <w:r>
        <w:rPr>
          <w:rFonts w:asciiTheme="minorHAnsi" w:eastAsiaTheme="minorEastAsia" w:hAnsiTheme="minorHAnsi" w:cstheme="minorBidi"/>
          <w:noProof/>
          <w:kern w:val="2"/>
          <w:sz w:val="22"/>
          <w:szCs w:val="22"/>
          <w:lang w:eastAsia="en-GB"/>
          <w14:ligatures w14:val="standardContextual"/>
        </w:rPr>
        <w:tab/>
      </w:r>
      <w:r w:rsidRPr="005C5439">
        <w:rPr>
          <w:noProof/>
          <w:lang w:val="fr-FR"/>
        </w:rPr>
        <w:t>Notifications</w:t>
      </w:r>
      <w:r>
        <w:rPr>
          <w:noProof/>
        </w:rPr>
        <w:tab/>
        <w:t>240</w:t>
      </w:r>
    </w:p>
    <w:p w14:paraId="4C7CF487"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Positioning &lt;&lt;dataType&gt;&gt;</w:t>
      </w:r>
      <w:r>
        <w:rPr>
          <w:noProof/>
        </w:rPr>
        <w:tab/>
        <w:t>240</w:t>
      </w:r>
    </w:p>
    <w:p w14:paraId="70BDAA0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3731616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7C71A9F7"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2F925FD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1D749A4C"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Synchronicity &lt;&lt;dataType&gt;&gt;</w:t>
      </w:r>
      <w:r>
        <w:rPr>
          <w:noProof/>
        </w:rPr>
        <w:tab/>
        <w:t>241</w:t>
      </w:r>
    </w:p>
    <w:p w14:paraId="1D501680"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247BEB8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4106F79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sidRPr="005C5439">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5C5439">
        <w:rPr>
          <w:noProof/>
          <w:lang w:val="fr-FR"/>
        </w:rPr>
        <w:t>Attribute constraints</w:t>
      </w:r>
      <w:r>
        <w:rPr>
          <w:noProof/>
        </w:rPr>
        <w:tab/>
        <w:t>241</w:t>
      </w:r>
    </w:p>
    <w:p w14:paraId="4354AD5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228A2AB6"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Void</w:t>
      </w:r>
      <w:r>
        <w:rPr>
          <w:noProof/>
        </w:rPr>
        <w:tab/>
        <w:t>241</w:t>
      </w:r>
    </w:p>
    <w:p w14:paraId="29954EA0"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241</w:t>
      </w:r>
    </w:p>
    <w:p w14:paraId="5FF6270A"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EnergyEfficiency &lt;&lt;dataType&gt;&gt;</w:t>
      </w:r>
      <w:r>
        <w:rPr>
          <w:noProof/>
        </w:rPr>
        <w:tab/>
        <w:t>241</w:t>
      </w:r>
    </w:p>
    <w:p w14:paraId="01449F7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40A5B91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30B9CD8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sidRPr="005C5439">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5C5439">
        <w:rPr>
          <w:noProof/>
          <w:lang w:val="fr-FR"/>
        </w:rPr>
        <w:t>Attribute constraints</w:t>
      </w:r>
      <w:r>
        <w:rPr>
          <w:noProof/>
        </w:rPr>
        <w:tab/>
        <w:t>242</w:t>
      </w:r>
    </w:p>
    <w:p w14:paraId="630E2E6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3217CD8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RadioSpectrum &lt;&lt;dataType&gt;&gt;</w:t>
      </w:r>
      <w:r>
        <w:rPr>
          <w:noProof/>
        </w:rPr>
        <w:tab/>
        <w:t>242</w:t>
      </w:r>
    </w:p>
    <w:p w14:paraId="5634D49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43CD6EB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3B1C461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46BA506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74AC3E89"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N6Protection &lt;&lt;dataType&gt;&gt;</w:t>
      </w:r>
      <w:r>
        <w:rPr>
          <w:noProof/>
        </w:rPr>
        <w:tab/>
        <w:t>242</w:t>
      </w:r>
    </w:p>
    <w:p w14:paraId="0EE7FEEA"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752B1545"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10DBF61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617CE4A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0F5C2CF7"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SecFunc &lt;&lt;dataType&gt;&gt;</w:t>
      </w:r>
      <w:r>
        <w:rPr>
          <w:noProof/>
        </w:rPr>
        <w:tab/>
        <w:t>243</w:t>
      </w:r>
    </w:p>
    <w:p w14:paraId="5E35BAD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4E4DFCB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20E5935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2252185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427BBF9B"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NSSAASupport &lt;&lt;dataType&gt;&gt;</w:t>
      </w:r>
      <w:r>
        <w:rPr>
          <w:noProof/>
        </w:rPr>
        <w:tab/>
        <w:t>243</w:t>
      </w:r>
    </w:p>
    <w:p w14:paraId="20727188"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617A282D"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266421E9"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6A75C022"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4258C60C"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LogicalInterfaceInfo &lt;&lt;dataType&gt;&gt;</w:t>
      </w:r>
      <w:r>
        <w:rPr>
          <w:noProof/>
        </w:rPr>
        <w:tab/>
        <w:t>244</w:t>
      </w:r>
    </w:p>
    <w:p w14:paraId="62B29133"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77793F5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0181044B"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4D8E708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6C810A72"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6.3.36</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cs="Courier New"/>
          <w:noProof/>
          <w:lang w:eastAsia="zh-CN"/>
        </w:rPr>
        <w:t>NetworkSliceSubnetProviderCapabilities</w:t>
      </w:r>
      <w:r>
        <w:rPr>
          <w:noProof/>
        </w:rPr>
        <w:tab/>
        <w:t>244</w:t>
      </w:r>
    </w:p>
    <w:p w14:paraId="2D7A9D5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53F2077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07152E4F"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245</w:t>
      </w:r>
    </w:p>
    <w:p w14:paraId="529E4A84"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245</w:t>
      </w:r>
    </w:p>
    <w:p w14:paraId="1D9D7E2D"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5C5439">
        <w:rPr>
          <w:rFonts w:ascii="Courier New" w:hAnsi="Courier New"/>
          <w:noProof/>
        </w:rPr>
        <w:t>FeasibilityCheckAndReservationJob</w:t>
      </w:r>
      <w:r>
        <w:rPr>
          <w:noProof/>
        </w:rPr>
        <w:tab/>
        <w:t>245</w:t>
      </w:r>
    </w:p>
    <w:p w14:paraId="3DFE3E1E"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5DA1E076"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262CE75C"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23B47BC1" w14:textId="77777777" w:rsidR="0048265B" w:rsidRDefault="0048265B">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5DFC71F4"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247</w:t>
      </w:r>
    </w:p>
    <w:p w14:paraId="38AC8B7C"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247</w:t>
      </w:r>
    </w:p>
    <w:p w14:paraId="4E6FF8D3"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262</w:t>
      </w:r>
    </w:p>
    <w:p w14:paraId="38A99C42"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262</w:t>
      </w:r>
    </w:p>
    <w:p w14:paraId="5DDC4F24"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262</w:t>
      </w:r>
    </w:p>
    <w:p w14:paraId="67D4F6A3"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262</w:t>
      </w:r>
    </w:p>
    <w:p w14:paraId="7006ADE5"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262</w:t>
      </w:r>
    </w:p>
    <w:p w14:paraId="4B4A0C7F" w14:textId="6127ABA1" w:rsidR="0048265B" w:rsidRDefault="0048265B" w:rsidP="0048265B">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Cell state handling</w:t>
      </w:r>
      <w:r>
        <w:rPr>
          <w:noProof/>
        </w:rPr>
        <w:tab/>
        <w:t>268</w:t>
      </w:r>
    </w:p>
    <w:p w14:paraId="72CE49F6"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268</w:t>
      </w:r>
    </w:p>
    <w:p w14:paraId="6EF85CCC"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268</w:t>
      </w:r>
    </w:p>
    <w:p w14:paraId="490CF6D2" w14:textId="1F8089B8" w:rsidR="0048265B" w:rsidRDefault="0048265B" w:rsidP="0048265B">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instance and NetworkSliceSubnet instance state handling</w:t>
      </w:r>
      <w:r>
        <w:rPr>
          <w:noProof/>
        </w:rPr>
        <w:tab/>
        <w:t>271</w:t>
      </w:r>
    </w:p>
    <w:p w14:paraId="1165A1BF"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271</w:t>
      </w:r>
    </w:p>
    <w:p w14:paraId="02FACC7F"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272</w:t>
      </w:r>
    </w:p>
    <w:p w14:paraId="6A83C8C6" w14:textId="4C880AF1" w:rsidR="0048265B" w:rsidRDefault="0048265B" w:rsidP="0048265B">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Void</w:t>
      </w:r>
      <w:r>
        <w:rPr>
          <w:noProof/>
        </w:rPr>
        <w:tab/>
        <w:t>274</w:t>
      </w:r>
    </w:p>
    <w:p w14:paraId="5CBA4D50" w14:textId="3D511C89" w:rsidR="0048265B" w:rsidRDefault="0048265B" w:rsidP="0048265B">
      <w:pPr>
        <w:pStyle w:val="TOC8"/>
        <w:rPr>
          <w:rFonts w:asciiTheme="minorHAnsi" w:eastAsiaTheme="minorEastAsia" w:hAnsiTheme="minorHAnsi" w:cstheme="minorBidi"/>
          <w:b w:val="0"/>
          <w:noProof/>
          <w:kern w:val="2"/>
          <w:szCs w:val="22"/>
          <w:lang w:eastAsia="en-GB"/>
          <w14:ligatures w14:val="standardContextual"/>
        </w:rPr>
      </w:pPr>
      <w:r>
        <w:rPr>
          <w:noProof/>
        </w:rPr>
        <w:t>Annex D (normative):</w:t>
      </w:r>
      <w:r>
        <w:rPr>
          <w:noProof/>
        </w:rPr>
        <w:tab/>
        <w:t>OpenAPI definition of the NR NRM</w:t>
      </w:r>
      <w:r>
        <w:rPr>
          <w:noProof/>
        </w:rPr>
        <w:tab/>
        <w:t>275</w:t>
      </w:r>
    </w:p>
    <w:p w14:paraId="7234F0CB"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D.1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275</w:t>
      </w:r>
    </w:p>
    <w:p w14:paraId="740689D0"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D.2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275</w:t>
      </w:r>
    </w:p>
    <w:p w14:paraId="39E1EA52"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D.3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275</w:t>
      </w:r>
    </w:p>
    <w:p w14:paraId="2AE72C13"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D.4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275</w:t>
      </w:r>
    </w:p>
    <w:p w14:paraId="0192980B"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275</w:t>
      </w:r>
    </w:p>
    <w:p w14:paraId="6FDF87E1"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275</w:t>
      </w:r>
    </w:p>
    <w:p w14:paraId="6D6CB12E"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D.4.3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5C5439">
        <w:rPr>
          <w:rFonts w:ascii="Courier" w:eastAsia="MS Mincho" w:hAnsi="Courier"/>
          <w:noProof/>
        </w:rPr>
        <w:t>"TS28541_NrNrm.yaml"</w:t>
      </w:r>
      <w:r>
        <w:rPr>
          <w:noProof/>
        </w:rPr>
        <w:tab/>
        <w:t>275</w:t>
      </w:r>
    </w:p>
    <w:p w14:paraId="7DD63369" w14:textId="52D204B1" w:rsidR="0048265B" w:rsidRDefault="0048265B" w:rsidP="0048265B">
      <w:pPr>
        <w:pStyle w:val="TOC8"/>
        <w:rPr>
          <w:rFonts w:asciiTheme="minorHAnsi" w:eastAsiaTheme="minorEastAsia" w:hAnsiTheme="minorHAnsi" w:cstheme="minorBidi"/>
          <w:b w:val="0"/>
          <w:noProof/>
          <w:kern w:val="2"/>
          <w:szCs w:val="22"/>
          <w:lang w:eastAsia="en-GB"/>
          <w14:ligatures w14:val="standardContextual"/>
        </w:rPr>
      </w:pPr>
      <w:r>
        <w:rPr>
          <w:noProof/>
        </w:rPr>
        <w:t>Annex E (normative):</w:t>
      </w:r>
      <w:r>
        <w:rPr>
          <w:noProof/>
        </w:rPr>
        <w:tab/>
        <w:t>YANG definitions for NR NRM</w:t>
      </w:r>
      <w:r>
        <w:rPr>
          <w:noProof/>
        </w:rPr>
        <w:tab/>
        <w:t>329</w:t>
      </w:r>
    </w:p>
    <w:p w14:paraId="1D7F2D2C"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rPr>
        <w:t>E.1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t>329</w:t>
      </w:r>
    </w:p>
    <w:p w14:paraId="32F4A55C"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E.2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329</w:t>
      </w:r>
    </w:p>
    <w:p w14:paraId="6E7892FC"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E.3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329</w:t>
      </w:r>
    </w:p>
    <w:p w14:paraId="22ABC236"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E.4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329</w:t>
      </w:r>
    </w:p>
    <w:p w14:paraId="3246646A"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sidRPr="005C5439">
        <w:rPr>
          <w:noProof/>
          <w:lang w:val="fr-FR" w:eastAsia="zh-CN"/>
        </w:rPr>
        <w:t>E.6</w:t>
      </w:r>
      <w:r>
        <w:rPr>
          <w:rFonts w:asciiTheme="minorHAnsi" w:eastAsiaTheme="minorEastAsia" w:hAnsiTheme="minorHAnsi" w:cstheme="minorBidi"/>
          <w:noProof/>
          <w:kern w:val="2"/>
          <w:szCs w:val="22"/>
          <w:lang w:eastAsia="en-GB"/>
          <w14:ligatures w14:val="standardContextual"/>
        </w:rPr>
        <w:tab/>
      </w:r>
      <w:r w:rsidRPr="005C5439">
        <w:rPr>
          <w:noProof/>
          <w:lang w:val="fr-FR" w:eastAsia="zh-CN"/>
        </w:rPr>
        <w:t>Void</w:t>
      </w:r>
      <w:r>
        <w:rPr>
          <w:noProof/>
        </w:rPr>
        <w:tab/>
        <w:t>401</w:t>
      </w:r>
    </w:p>
    <w:p w14:paraId="51870555"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lang w:eastAsia="zh-CN"/>
        </w:rPr>
        <w:t>E.7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401</w:t>
      </w:r>
    </w:p>
    <w:p w14:paraId="43E46B04" w14:textId="60BE37A5" w:rsidR="0048265B" w:rsidRDefault="0048265B" w:rsidP="0048265B">
      <w:pPr>
        <w:pStyle w:val="TOC8"/>
        <w:rPr>
          <w:rFonts w:asciiTheme="minorHAnsi" w:eastAsiaTheme="minorEastAsia" w:hAnsiTheme="minorHAnsi" w:cstheme="minorBidi"/>
          <w:b w:val="0"/>
          <w:noProof/>
          <w:kern w:val="2"/>
          <w:szCs w:val="22"/>
          <w:lang w:eastAsia="en-GB"/>
          <w14:ligatures w14:val="standardContextual"/>
        </w:rPr>
      </w:pPr>
      <w:r>
        <w:rPr>
          <w:noProof/>
        </w:rPr>
        <w:t>Annex F (normative):</w:t>
      </w:r>
      <w:r>
        <w:rPr>
          <w:noProof/>
        </w:rPr>
        <w:tab/>
        <w:t>Void</w:t>
      </w:r>
      <w:r>
        <w:rPr>
          <w:noProof/>
        </w:rPr>
        <w:tab/>
        <w:t>402</w:t>
      </w:r>
    </w:p>
    <w:p w14:paraId="2CEA49D4" w14:textId="7AF3052B" w:rsidR="0048265B" w:rsidRDefault="0048265B" w:rsidP="0048265B">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OpenAPI definition of the 5GC NRM</w:t>
      </w:r>
      <w:r>
        <w:rPr>
          <w:noProof/>
        </w:rPr>
        <w:tab/>
        <w:t>403</w:t>
      </w:r>
    </w:p>
    <w:p w14:paraId="331F0788"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G.1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403</w:t>
      </w:r>
    </w:p>
    <w:p w14:paraId="4870CB1E"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G.2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403</w:t>
      </w:r>
    </w:p>
    <w:p w14:paraId="2A2D0827"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G.3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403</w:t>
      </w:r>
    </w:p>
    <w:p w14:paraId="1C9E9A3C"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G.4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403</w:t>
      </w:r>
    </w:p>
    <w:p w14:paraId="0B8FB004"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403</w:t>
      </w:r>
    </w:p>
    <w:p w14:paraId="2260301E"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403</w:t>
      </w:r>
    </w:p>
    <w:p w14:paraId="5F22BE3F"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G.4.3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5C5439">
        <w:rPr>
          <w:rFonts w:ascii="Courier" w:eastAsia="MS Mincho" w:hAnsi="Courier"/>
          <w:noProof/>
        </w:rPr>
        <w:t>"TS28541_5GcNrm.yaml"</w:t>
      </w:r>
      <w:r>
        <w:rPr>
          <w:noProof/>
        </w:rPr>
        <w:tab/>
        <w:t>403</w:t>
      </w:r>
    </w:p>
    <w:p w14:paraId="52E95E70" w14:textId="7F3B1029" w:rsidR="0048265B" w:rsidRDefault="0048265B" w:rsidP="0048265B">
      <w:pPr>
        <w:pStyle w:val="TOC8"/>
        <w:rPr>
          <w:rFonts w:asciiTheme="minorHAnsi" w:eastAsiaTheme="minorEastAsia" w:hAnsiTheme="minorHAnsi" w:cstheme="minorBidi"/>
          <w:b w:val="0"/>
          <w:noProof/>
          <w:kern w:val="2"/>
          <w:szCs w:val="22"/>
          <w:lang w:eastAsia="en-GB"/>
          <w14:ligatures w14:val="standardContextual"/>
        </w:rPr>
      </w:pPr>
      <w:r>
        <w:rPr>
          <w:noProof/>
        </w:rPr>
        <w:t>Annex H (normative):</w:t>
      </w:r>
      <w:r>
        <w:rPr>
          <w:noProof/>
        </w:rPr>
        <w:tab/>
        <w:t>YANG definitions for 5GC</w:t>
      </w:r>
      <w:r>
        <w:rPr>
          <w:noProof/>
        </w:rPr>
        <w:tab/>
        <w:t>540</w:t>
      </w:r>
    </w:p>
    <w:p w14:paraId="5DD8C993"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H.1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540</w:t>
      </w:r>
    </w:p>
    <w:p w14:paraId="60B9F2E7"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H.2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540</w:t>
      </w:r>
    </w:p>
    <w:p w14:paraId="58A87457"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H.3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540</w:t>
      </w:r>
    </w:p>
    <w:p w14:paraId="51840113"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H.4</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540</w:t>
      </w:r>
    </w:p>
    <w:p w14:paraId="502A1D14"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H.5</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540</w:t>
      </w:r>
    </w:p>
    <w:p w14:paraId="7AAA66AC"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_3gpp-5g-common-yang-types.yang</w:t>
      </w:r>
      <w:r>
        <w:rPr>
          <w:noProof/>
        </w:rPr>
        <w:tab/>
        <w:t>540</w:t>
      </w:r>
    </w:p>
    <w:p w14:paraId="7631CF97"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_3gpp-5gc-nrm-affunction.yang</w:t>
      </w:r>
      <w:r>
        <w:rPr>
          <w:noProof/>
        </w:rPr>
        <w:tab/>
        <w:t>542</w:t>
      </w:r>
    </w:p>
    <w:p w14:paraId="6FF5BE7A"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_3gpp-5gc-nrm-amffunction.yang</w:t>
      </w:r>
      <w:r>
        <w:rPr>
          <w:noProof/>
        </w:rPr>
        <w:tab/>
        <w:t>543</w:t>
      </w:r>
    </w:p>
    <w:p w14:paraId="41993A71"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_3gpp-5gc-nrm-amfregion.yang</w:t>
      </w:r>
      <w:r>
        <w:rPr>
          <w:noProof/>
        </w:rPr>
        <w:tab/>
        <w:t>544</w:t>
      </w:r>
    </w:p>
    <w:p w14:paraId="2E63DF16"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_3gpp-5gc-nrm-amfset.yang</w:t>
      </w:r>
      <w:r>
        <w:rPr>
          <w:noProof/>
        </w:rPr>
        <w:tab/>
        <w:t>545</w:t>
      </w:r>
    </w:p>
    <w:p w14:paraId="48722742"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_3gpp-5gc-nrm-ausffunction.yang</w:t>
      </w:r>
      <w:r>
        <w:rPr>
          <w:noProof/>
        </w:rPr>
        <w:tab/>
        <w:t>546</w:t>
      </w:r>
    </w:p>
    <w:p w14:paraId="5E58E7C4"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_3gpp-5gc-nrm-dnfunction.yang</w:t>
      </w:r>
      <w:r>
        <w:rPr>
          <w:noProof/>
        </w:rPr>
        <w:tab/>
        <w:t>548</w:t>
      </w:r>
    </w:p>
    <w:p w14:paraId="13C02D69"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_3gpp-5gc-nrm-ep.yang</w:t>
      </w:r>
      <w:r>
        <w:rPr>
          <w:noProof/>
        </w:rPr>
        <w:tab/>
        <w:t>548</w:t>
      </w:r>
    </w:p>
    <w:p w14:paraId="4E9ADB80"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sidRPr="005C5439">
        <w:rPr>
          <w:noProof/>
          <w:lang w:val="fr-FR" w:eastAsia="zh-CN"/>
        </w:rPr>
        <w:t>H.5.8</w:t>
      </w:r>
      <w:r>
        <w:rPr>
          <w:rFonts w:asciiTheme="minorHAnsi" w:eastAsiaTheme="minorEastAsia" w:hAnsiTheme="minorHAnsi" w:cstheme="minorBidi"/>
          <w:noProof/>
          <w:kern w:val="2"/>
          <w:sz w:val="22"/>
          <w:szCs w:val="22"/>
          <w:lang w:eastAsia="en-GB"/>
          <w14:ligatures w14:val="standardContextual"/>
        </w:rPr>
        <w:tab/>
      </w:r>
      <w:r w:rsidRPr="005C5439">
        <w:rPr>
          <w:noProof/>
          <w:lang w:val="fr-FR" w:eastAsia="zh-CN"/>
        </w:rPr>
        <w:t>module _3gpp-5gc-nrm-externalnrffunction.yang</w:t>
      </w:r>
      <w:r>
        <w:rPr>
          <w:noProof/>
        </w:rPr>
        <w:tab/>
        <w:t>557</w:t>
      </w:r>
    </w:p>
    <w:p w14:paraId="25E3ACD8"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_3gpp-5gc-nrm-externalnssffunction.yang</w:t>
      </w:r>
      <w:r>
        <w:rPr>
          <w:noProof/>
        </w:rPr>
        <w:tab/>
        <w:t>557</w:t>
      </w:r>
    </w:p>
    <w:p w14:paraId="2A6AB12A"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_3gpp-5gc-nrm-lmffunction.yang</w:t>
      </w:r>
      <w:r>
        <w:rPr>
          <w:noProof/>
        </w:rPr>
        <w:tab/>
        <w:t>558</w:t>
      </w:r>
    </w:p>
    <w:p w14:paraId="5A1B51CD"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_3gpp-5gc-nrm-n3iwffunction.yang</w:t>
      </w:r>
      <w:r>
        <w:rPr>
          <w:noProof/>
        </w:rPr>
        <w:tab/>
        <w:t>559</w:t>
      </w:r>
    </w:p>
    <w:p w14:paraId="651E127E"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_3gpp-5gc-nrm-nfprofile.yang</w:t>
      </w:r>
      <w:r>
        <w:rPr>
          <w:noProof/>
        </w:rPr>
        <w:tab/>
        <w:t>560</w:t>
      </w:r>
    </w:p>
    <w:p w14:paraId="4DB850A0"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sidRPr="005C5439">
        <w:rPr>
          <w:noProof/>
          <w:lang w:val="fr-FR" w:eastAsia="zh-CN"/>
        </w:rPr>
        <w:t>H.5.13</w:t>
      </w:r>
      <w:r>
        <w:rPr>
          <w:rFonts w:asciiTheme="minorHAnsi" w:eastAsiaTheme="minorEastAsia" w:hAnsiTheme="minorHAnsi" w:cstheme="minorBidi"/>
          <w:noProof/>
          <w:kern w:val="2"/>
          <w:sz w:val="22"/>
          <w:szCs w:val="22"/>
          <w:lang w:eastAsia="en-GB"/>
          <w14:ligatures w14:val="standardContextual"/>
        </w:rPr>
        <w:tab/>
      </w:r>
      <w:r w:rsidRPr="005C5439">
        <w:rPr>
          <w:noProof/>
          <w:lang w:val="fr-FR" w:eastAsia="zh-CN"/>
        </w:rPr>
        <w:t>module _3gpp-5gc-nrm-nfservice.yang</w:t>
      </w:r>
      <w:r>
        <w:rPr>
          <w:noProof/>
        </w:rPr>
        <w:tab/>
        <w:t>574</w:t>
      </w:r>
    </w:p>
    <w:p w14:paraId="32F9F6B2"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_3gpp-5gc-nrm-ngeirfunction.yang</w:t>
      </w:r>
      <w:r>
        <w:rPr>
          <w:noProof/>
        </w:rPr>
        <w:tab/>
        <w:t>578</w:t>
      </w:r>
    </w:p>
    <w:p w14:paraId="3A79EC12"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_3gpp-5gc-nrm-nrffunction.yang</w:t>
      </w:r>
      <w:r>
        <w:rPr>
          <w:noProof/>
        </w:rPr>
        <w:tab/>
        <w:t>579</w:t>
      </w:r>
    </w:p>
    <w:p w14:paraId="72624D78"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_3gpp-5gc-nrm-nssffunction.yang</w:t>
      </w:r>
      <w:r>
        <w:rPr>
          <w:noProof/>
        </w:rPr>
        <w:tab/>
        <w:t>581</w:t>
      </w:r>
    </w:p>
    <w:p w14:paraId="4042FA1E"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_3gpp-5gc-nrm-nwdaffunction.yang</w:t>
      </w:r>
      <w:r>
        <w:rPr>
          <w:noProof/>
        </w:rPr>
        <w:tab/>
        <w:t>582</w:t>
      </w:r>
    </w:p>
    <w:p w14:paraId="64821EBF"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_3gpp-5gc-nrm-pcffunction.yang</w:t>
      </w:r>
      <w:r>
        <w:rPr>
          <w:noProof/>
        </w:rPr>
        <w:tab/>
        <w:t>584</w:t>
      </w:r>
    </w:p>
    <w:p w14:paraId="6EE27B06"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_3gpp-5gc-nrm-seppfunction.yang</w:t>
      </w:r>
      <w:r>
        <w:rPr>
          <w:noProof/>
        </w:rPr>
        <w:tab/>
        <w:t>585</w:t>
      </w:r>
    </w:p>
    <w:p w14:paraId="019675C4"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H.5.19a</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sidRPr="005C5439">
        <w:rPr>
          <w:rFonts w:eastAsia="SimSun"/>
          <w:noProof/>
        </w:rPr>
        <w:t xml:space="preserve"> externalseppfunction</w:t>
      </w:r>
      <w:r>
        <w:rPr>
          <w:noProof/>
          <w:lang w:eastAsia="zh-CN"/>
        </w:rPr>
        <w:t>.yang</w:t>
      </w:r>
      <w:r>
        <w:rPr>
          <w:noProof/>
        </w:rPr>
        <w:tab/>
        <w:t>586</w:t>
      </w:r>
    </w:p>
    <w:p w14:paraId="043098EE"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_3gpp-5gc-nrm-smffunction.yang</w:t>
      </w:r>
      <w:r>
        <w:rPr>
          <w:noProof/>
        </w:rPr>
        <w:tab/>
        <w:t>587</w:t>
      </w:r>
    </w:p>
    <w:p w14:paraId="576782D4"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_3gpp-5gc-nrm-smsffunction.yang</w:t>
      </w:r>
      <w:r>
        <w:rPr>
          <w:noProof/>
        </w:rPr>
        <w:tab/>
        <w:t>588</w:t>
      </w:r>
    </w:p>
    <w:p w14:paraId="3912F656"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_3gpp-5gc-nrm-udmfunction.yang</w:t>
      </w:r>
      <w:r>
        <w:rPr>
          <w:noProof/>
        </w:rPr>
        <w:tab/>
        <w:t>589</w:t>
      </w:r>
    </w:p>
    <w:p w14:paraId="27810A60"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_3gpp-5gc-nrm-udrfunction.yang</w:t>
      </w:r>
      <w:r>
        <w:rPr>
          <w:noProof/>
        </w:rPr>
        <w:tab/>
        <w:t>591</w:t>
      </w:r>
    </w:p>
    <w:p w14:paraId="1C77C325"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_3gpp-5gc-nrm-udsffunction.yang</w:t>
      </w:r>
      <w:r>
        <w:rPr>
          <w:noProof/>
        </w:rPr>
        <w:tab/>
        <w:t>592</w:t>
      </w:r>
    </w:p>
    <w:p w14:paraId="398613BF"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H.5.25</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_3gpp-5gc-nrm-upffunction.yang</w:t>
      </w:r>
      <w:r>
        <w:rPr>
          <w:noProof/>
        </w:rPr>
        <w:tab/>
        <w:t>593</w:t>
      </w:r>
    </w:p>
    <w:p w14:paraId="67B04DCB"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H.5.26</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_3gpp-5gc-nrm-scpfunction.yang</w:t>
      </w:r>
      <w:r>
        <w:rPr>
          <w:noProof/>
        </w:rPr>
        <w:tab/>
        <w:t>594</w:t>
      </w:r>
    </w:p>
    <w:p w14:paraId="71A5428E"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H.5.27</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_3gpp-5gc-nrm-neffunction.yang</w:t>
      </w:r>
      <w:r>
        <w:rPr>
          <w:noProof/>
        </w:rPr>
        <w:tab/>
        <w:t>595</w:t>
      </w:r>
    </w:p>
    <w:p w14:paraId="6BF72B4F"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H.5.28</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w:t>
      </w:r>
      <w:r>
        <w:rPr>
          <w:noProof/>
        </w:rPr>
        <w:t>QFQoSMonitoringControl</w:t>
      </w:r>
      <w:r>
        <w:rPr>
          <w:noProof/>
          <w:lang w:eastAsia="zh-CN"/>
        </w:rPr>
        <w:t>.yang</w:t>
      </w:r>
      <w:r>
        <w:rPr>
          <w:noProof/>
        </w:rPr>
        <w:tab/>
        <w:t>596</w:t>
      </w:r>
    </w:p>
    <w:p w14:paraId="04455AEE"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H.5.29</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_3gpp-5gc-nrm-GtpUPathQoSMonitoringControl.yang</w:t>
      </w:r>
      <w:r>
        <w:rPr>
          <w:noProof/>
        </w:rPr>
        <w:tab/>
        <w:t>598</w:t>
      </w:r>
    </w:p>
    <w:p w14:paraId="73BE1F38"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H.5.30</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_3gpp-5gc-nrm-configurable5qiSet.yang</w:t>
      </w:r>
      <w:r>
        <w:rPr>
          <w:noProof/>
        </w:rPr>
        <w:tab/>
        <w:t>600</w:t>
      </w:r>
    </w:p>
    <w:p w14:paraId="5FC0A17A"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H.5.31</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_3gpp-5gc-nrm-FiveQiDscpMappingSet.yang</w:t>
      </w:r>
      <w:r>
        <w:rPr>
          <w:noProof/>
        </w:rPr>
        <w:tab/>
        <w:t>602</w:t>
      </w:r>
    </w:p>
    <w:p w14:paraId="7BFFA227"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H.5.32</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_3gpp-5gc-nrm-predefinedpccruleset.yang</w:t>
      </w:r>
      <w:r>
        <w:rPr>
          <w:noProof/>
        </w:rPr>
        <w:tab/>
        <w:t>603</w:t>
      </w:r>
    </w:p>
    <w:p w14:paraId="18FCB465"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H.5.33</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_3gpp-5gc-nrm-dynamic5qiset.yang</w:t>
      </w:r>
      <w:r>
        <w:rPr>
          <w:noProof/>
        </w:rPr>
        <w:tab/>
        <w:t>612</w:t>
      </w:r>
    </w:p>
    <w:p w14:paraId="31A154D8"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H.5.34</w:t>
      </w:r>
      <w:r>
        <w:rPr>
          <w:rFonts w:asciiTheme="minorHAnsi" w:eastAsiaTheme="minorEastAsia" w:hAnsiTheme="minorHAnsi" w:cstheme="minorBidi"/>
          <w:noProof/>
          <w:kern w:val="2"/>
          <w:sz w:val="22"/>
          <w:szCs w:val="22"/>
          <w:lang w:eastAsia="en-GB"/>
          <w14:ligatures w14:val="standardContextual"/>
        </w:rPr>
        <w:tab/>
      </w:r>
      <w:r>
        <w:rPr>
          <w:noProof/>
          <w:lang w:eastAsia="zh-CN"/>
        </w:rPr>
        <w:t>module _3gpp-5gc-nrm-ecmconnectioninfo.yang</w:t>
      </w:r>
      <w:r>
        <w:rPr>
          <w:noProof/>
        </w:rPr>
        <w:tab/>
        <w:t>612</w:t>
      </w:r>
    </w:p>
    <w:p w14:paraId="1540A741"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lang w:eastAsia="zh-CN"/>
        </w:rPr>
        <w:t>H.6</w:t>
      </w:r>
      <w:r>
        <w:rPr>
          <w:rFonts w:asciiTheme="minorHAnsi" w:eastAsiaTheme="minorEastAsia" w:hAnsiTheme="minorHAnsi" w:cstheme="minorBidi"/>
          <w:noProof/>
          <w:kern w:val="2"/>
          <w:szCs w:val="22"/>
          <w:lang w:eastAsia="en-GB"/>
          <w14:ligatures w14:val="standardContextual"/>
        </w:rPr>
        <w:tab/>
      </w:r>
      <w:r>
        <w:rPr>
          <w:noProof/>
          <w:lang w:eastAsia="zh-CN"/>
        </w:rPr>
        <w:t>Void</w:t>
      </w:r>
      <w:r>
        <w:rPr>
          <w:noProof/>
        </w:rPr>
        <w:tab/>
        <w:t>616</w:t>
      </w:r>
    </w:p>
    <w:p w14:paraId="6C5D38B6"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lang w:eastAsia="zh-CN"/>
        </w:rPr>
        <w:t>H.7</w:t>
      </w:r>
      <w:r>
        <w:rPr>
          <w:rFonts w:asciiTheme="minorHAnsi" w:eastAsiaTheme="minorEastAsia" w:hAnsiTheme="minorHAnsi" w:cstheme="minorBidi"/>
          <w:noProof/>
          <w:kern w:val="2"/>
          <w:szCs w:val="22"/>
          <w:lang w:eastAsia="en-GB"/>
          <w14:ligatures w14:val="standardContextual"/>
        </w:rPr>
        <w:tab/>
      </w:r>
      <w:r>
        <w:rPr>
          <w:noProof/>
          <w:lang w:eastAsia="zh-CN"/>
        </w:rPr>
        <w:t>Mount information</w:t>
      </w:r>
      <w:r>
        <w:rPr>
          <w:noProof/>
        </w:rPr>
        <w:tab/>
        <w:t>616</w:t>
      </w:r>
    </w:p>
    <w:p w14:paraId="4F557EA0" w14:textId="3609508E" w:rsidR="0048265B" w:rsidRDefault="0048265B" w:rsidP="0048265B">
      <w:pPr>
        <w:pStyle w:val="TOC8"/>
        <w:rPr>
          <w:rFonts w:asciiTheme="minorHAnsi" w:eastAsiaTheme="minorEastAsia" w:hAnsiTheme="minorHAnsi" w:cstheme="minorBidi"/>
          <w:b w:val="0"/>
          <w:noProof/>
          <w:kern w:val="2"/>
          <w:szCs w:val="22"/>
          <w:lang w:eastAsia="en-GB"/>
          <w14:ligatures w14:val="standardContextual"/>
        </w:rPr>
      </w:pPr>
      <w:r>
        <w:rPr>
          <w:noProof/>
        </w:rPr>
        <w:t>Annex I (normative):</w:t>
      </w:r>
      <w:r>
        <w:rPr>
          <w:noProof/>
        </w:rPr>
        <w:tab/>
        <w:t>Void</w:t>
      </w:r>
      <w:r>
        <w:rPr>
          <w:noProof/>
        </w:rPr>
        <w:tab/>
        <w:t>617</w:t>
      </w:r>
    </w:p>
    <w:p w14:paraId="1DE7982B" w14:textId="03B220D1" w:rsidR="0048265B" w:rsidRDefault="0048265B" w:rsidP="0048265B">
      <w:pPr>
        <w:pStyle w:val="TOC8"/>
        <w:rPr>
          <w:rFonts w:asciiTheme="minorHAnsi" w:eastAsiaTheme="minorEastAsia" w:hAnsiTheme="minorHAnsi" w:cstheme="minorBidi"/>
          <w:b w:val="0"/>
          <w:noProof/>
          <w:kern w:val="2"/>
          <w:szCs w:val="22"/>
          <w:lang w:eastAsia="en-GB"/>
          <w14:ligatures w14:val="standardContextual"/>
        </w:rPr>
      </w:pPr>
      <w:r>
        <w:rPr>
          <w:noProof/>
        </w:rPr>
        <w:t>Annex J (normative):</w:t>
      </w:r>
      <w:r>
        <w:rPr>
          <w:noProof/>
        </w:rPr>
        <w:tab/>
        <w:t>OpenAPI definition of the Slice NRM</w:t>
      </w:r>
      <w:r>
        <w:rPr>
          <w:noProof/>
        </w:rPr>
        <w:tab/>
        <w:t>618</w:t>
      </w:r>
    </w:p>
    <w:p w14:paraId="58C56D81"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J.1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618</w:t>
      </w:r>
    </w:p>
    <w:p w14:paraId="2906DD6F"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J.2</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618</w:t>
      </w:r>
    </w:p>
    <w:p w14:paraId="0769B090"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J.3</w:t>
      </w:r>
      <w:r>
        <w:rPr>
          <w:rFonts w:asciiTheme="minorHAnsi" w:eastAsiaTheme="minorEastAsia" w:hAnsiTheme="minorHAnsi" w:cstheme="minorBidi"/>
          <w:noProof/>
          <w:kern w:val="2"/>
          <w:szCs w:val="22"/>
          <w:lang w:eastAsia="en-GB"/>
          <w14:ligatures w14:val="standardContextual"/>
        </w:rPr>
        <w:tab/>
      </w:r>
      <w:r>
        <w:rPr>
          <w:noProof/>
        </w:rPr>
        <w:t>Void</w:t>
      </w:r>
      <w:r>
        <w:rPr>
          <w:noProof/>
        </w:rPr>
        <w:tab/>
        <w:t>618</w:t>
      </w:r>
    </w:p>
    <w:p w14:paraId="7CA7317E"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J.4</w:t>
      </w:r>
      <w:r>
        <w:rPr>
          <w:rFonts w:asciiTheme="minorHAnsi" w:eastAsiaTheme="minorEastAsia" w:hAnsiTheme="minorHAnsi" w:cstheme="minorBidi"/>
          <w:noProof/>
          <w:kern w:val="2"/>
          <w:szCs w:val="22"/>
          <w:lang w:eastAsia="en-GB"/>
          <w14:ligatures w14:val="standardContextual"/>
        </w:rPr>
        <w:tab/>
      </w:r>
      <w:r>
        <w:rPr>
          <w:noProof/>
        </w:rPr>
        <w:t>Solution Set (SS) definitions</w:t>
      </w:r>
      <w:r>
        <w:rPr>
          <w:noProof/>
        </w:rPr>
        <w:tab/>
        <w:t>618</w:t>
      </w:r>
    </w:p>
    <w:p w14:paraId="35229CEB"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618</w:t>
      </w:r>
    </w:p>
    <w:p w14:paraId="0BEABDD0"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J.4.2</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618</w:t>
      </w:r>
    </w:p>
    <w:p w14:paraId="47809141" w14:textId="77777777" w:rsidR="0048265B" w:rsidRDefault="0048265B">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J.4.3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OpenAPI document </w:t>
      </w:r>
      <w:r w:rsidRPr="005C5439">
        <w:rPr>
          <w:rFonts w:ascii="Courier" w:eastAsia="MS Mincho" w:hAnsi="Courier"/>
          <w:noProof/>
        </w:rPr>
        <w:t>"TS28541_SliceNrm.yaml"</w:t>
      </w:r>
      <w:r>
        <w:rPr>
          <w:noProof/>
        </w:rPr>
        <w:tab/>
        <w:t>618</w:t>
      </w:r>
    </w:p>
    <w:p w14:paraId="2A514966" w14:textId="4DABF70F" w:rsidR="0048265B" w:rsidRDefault="0048265B" w:rsidP="0048265B">
      <w:pPr>
        <w:pStyle w:val="TOC8"/>
        <w:rPr>
          <w:rFonts w:asciiTheme="minorHAnsi" w:eastAsiaTheme="minorEastAsia" w:hAnsiTheme="minorHAnsi" w:cstheme="minorBidi"/>
          <w:b w:val="0"/>
          <w:noProof/>
          <w:kern w:val="2"/>
          <w:szCs w:val="22"/>
          <w:lang w:eastAsia="en-GB"/>
          <w14:ligatures w14:val="standardContextual"/>
        </w:rPr>
      </w:pPr>
      <w:r>
        <w:rPr>
          <w:noProof/>
        </w:rPr>
        <w:t>Annex K (normative):</w:t>
      </w:r>
      <w:r>
        <w:rPr>
          <w:noProof/>
        </w:rPr>
        <w:tab/>
        <w:t>Void</w:t>
      </w:r>
      <w:r>
        <w:rPr>
          <w:noProof/>
        </w:rPr>
        <w:tab/>
        <w:t>630</w:t>
      </w:r>
    </w:p>
    <w:p w14:paraId="0B799F48" w14:textId="6AC068FD" w:rsidR="0048265B" w:rsidRDefault="0048265B" w:rsidP="0048265B">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631</w:t>
      </w:r>
    </w:p>
    <w:p w14:paraId="53E03CBC"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631</w:t>
      </w:r>
    </w:p>
    <w:p w14:paraId="5C86DF3F"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631</w:t>
      </w:r>
    </w:p>
    <w:p w14:paraId="3D2F63C1" w14:textId="7DF858CE" w:rsidR="0048265B" w:rsidRDefault="0048265B" w:rsidP="0048265B">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633</w:t>
      </w:r>
    </w:p>
    <w:p w14:paraId="5E12C438"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633</w:t>
      </w:r>
    </w:p>
    <w:p w14:paraId="10FE81C5" w14:textId="628C94BA" w:rsidR="0048265B" w:rsidRDefault="0048265B" w:rsidP="0048265B">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YANG definition of the Slice NRM</w:t>
      </w:r>
      <w:r>
        <w:rPr>
          <w:noProof/>
        </w:rPr>
        <w:tab/>
        <w:t>635</w:t>
      </w:r>
    </w:p>
    <w:p w14:paraId="0EC52BD9"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N.1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635</w:t>
      </w:r>
    </w:p>
    <w:p w14:paraId="3D2FF009" w14:textId="77777777" w:rsidR="0048265B" w:rsidRDefault="0048265B">
      <w:pPr>
        <w:pStyle w:val="TOC1"/>
        <w:rPr>
          <w:rFonts w:asciiTheme="minorHAnsi" w:eastAsiaTheme="minorEastAsia" w:hAnsiTheme="minorHAnsi" w:cstheme="minorBidi"/>
          <w:noProof/>
          <w:kern w:val="2"/>
          <w:szCs w:val="22"/>
          <w:lang w:eastAsia="en-GB"/>
          <w14:ligatures w14:val="standardContextual"/>
        </w:rPr>
      </w:pPr>
      <w:r>
        <w:rPr>
          <w:noProof/>
        </w:rPr>
        <w:t>N.2</w:t>
      </w:r>
      <w:r>
        <w:rPr>
          <w:rFonts w:asciiTheme="minorHAnsi" w:eastAsiaTheme="minorEastAsia" w:hAnsiTheme="minorHAnsi" w:cstheme="minorBidi"/>
          <w:noProof/>
          <w:kern w:val="2"/>
          <w:szCs w:val="22"/>
          <w:lang w:eastAsia="en-GB"/>
          <w14:ligatures w14:val="standardContextual"/>
        </w:rPr>
        <w:tab/>
      </w:r>
      <w:r>
        <w:rPr>
          <w:noProof/>
        </w:rPr>
        <w:t>Modules</w:t>
      </w:r>
      <w:r>
        <w:rPr>
          <w:noProof/>
        </w:rPr>
        <w:tab/>
        <w:t>635</w:t>
      </w:r>
    </w:p>
    <w:p w14:paraId="731858B1"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N.2.1</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_3gpp-ns-nrm-networkslice.yang</w:t>
      </w:r>
      <w:r>
        <w:rPr>
          <w:noProof/>
        </w:rPr>
        <w:tab/>
        <w:t>635</w:t>
      </w:r>
    </w:p>
    <w:p w14:paraId="080F6CD3"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N.2.2</w:t>
      </w:r>
      <w:r>
        <w:rPr>
          <w:rFonts w:asciiTheme="minorHAnsi" w:eastAsiaTheme="minorEastAsia" w:hAnsiTheme="minorHAnsi" w:cstheme="minorBidi"/>
          <w:noProof/>
          <w:kern w:val="2"/>
          <w:sz w:val="22"/>
          <w:szCs w:val="22"/>
          <w:lang w:eastAsia="en-GB"/>
          <w14:ligatures w14:val="standardContextual"/>
        </w:rPr>
        <w:tab/>
      </w:r>
      <w:r>
        <w:rPr>
          <w:noProof/>
        </w:rPr>
        <w:t>module _3gpp-ns-nrm-networkslicesubnet.yang</w:t>
      </w:r>
      <w:r>
        <w:rPr>
          <w:noProof/>
        </w:rPr>
        <w:tab/>
        <w:t>636</w:t>
      </w:r>
    </w:p>
    <w:p w14:paraId="52CE8B21"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N.2.3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639</w:t>
      </w:r>
    </w:p>
    <w:p w14:paraId="58BC5ED5"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N.2.4</w:t>
      </w:r>
      <w:r>
        <w:rPr>
          <w:rFonts w:asciiTheme="minorHAnsi" w:eastAsiaTheme="minorEastAsia" w:hAnsiTheme="minorHAnsi" w:cstheme="minorBidi"/>
          <w:noProof/>
          <w:kern w:val="2"/>
          <w:sz w:val="22"/>
          <w:szCs w:val="22"/>
          <w:lang w:eastAsia="en-GB"/>
          <w14:ligatures w14:val="standardContextual"/>
        </w:rPr>
        <w:tab/>
      </w:r>
      <w:r>
        <w:rPr>
          <w:noProof/>
        </w:rPr>
        <w:t>module _3gpp-ns-nrm-serviceprofile.yang</w:t>
      </w:r>
      <w:r>
        <w:rPr>
          <w:noProof/>
        </w:rPr>
        <w:tab/>
        <w:t>639</w:t>
      </w:r>
    </w:p>
    <w:p w14:paraId="4D8EF628"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N.2.5</w:t>
      </w:r>
      <w:r>
        <w:rPr>
          <w:rFonts w:asciiTheme="minorHAnsi" w:eastAsiaTheme="minorEastAsia" w:hAnsiTheme="minorHAnsi" w:cstheme="minorBidi"/>
          <w:noProof/>
          <w:kern w:val="2"/>
          <w:sz w:val="22"/>
          <w:szCs w:val="22"/>
          <w:lang w:eastAsia="en-GB"/>
          <w14:ligatures w14:val="standardContextual"/>
        </w:rPr>
        <w:tab/>
      </w:r>
      <w:r>
        <w:rPr>
          <w:noProof/>
        </w:rPr>
        <w:t>module _3gpp-ns-nrm-sliceprofile.yang</w:t>
      </w:r>
      <w:r>
        <w:rPr>
          <w:noProof/>
        </w:rPr>
        <w:tab/>
        <w:t>646</w:t>
      </w:r>
    </w:p>
    <w:p w14:paraId="00864223" w14:textId="77777777" w:rsidR="0048265B" w:rsidRDefault="0048265B">
      <w:pPr>
        <w:pStyle w:val="TOC3"/>
        <w:rPr>
          <w:rFonts w:asciiTheme="minorHAnsi" w:eastAsiaTheme="minorEastAsia" w:hAnsiTheme="minorHAnsi" w:cstheme="minorBidi"/>
          <w:noProof/>
          <w:kern w:val="2"/>
          <w:sz w:val="22"/>
          <w:szCs w:val="22"/>
          <w:lang w:eastAsia="en-GB"/>
          <w14:ligatures w14:val="standardContextual"/>
        </w:rPr>
      </w:pPr>
      <w:r>
        <w:rPr>
          <w:noProof/>
        </w:rPr>
        <w:t>N.2.6</w:t>
      </w:r>
      <w:r>
        <w:rPr>
          <w:rFonts w:asciiTheme="minorHAnsi" w:eastAsiaTheme="minorEastAsia" w:hAnsiTheme="minorHAnsi" w:cstheme="minorBidi"/>
          <w:noProof/>
          <w:kern w:val="2"/>
          <w:sz w:val="22"/>
          <w:szCs w:val="22"/>
          <w:lang w:eastAsia="en-GB"/>
          <w14:ligatures w14:val="standardContextual"/>
        </w:rPr>
        <w:tab/>
      </w:r>
      <w:r>
        <w:rPr>
          <w:noProof/>
        </w:rPr>
        <w:t>module _3gpp-ns-nrm-common.yang</w:t>
      </w:r>
      <w:r>
        <w:rPr>
          <w:noProof/>
        </w:rPr>
        <w:tab/>
        <w:t>659</w:t>
      </w:r>
    </w:p>
    <w:p w14:paraId="39A3F7E1" w14:textId="1DF2E96D" w:rsidR="0048265B" w:rsidRDefault="0048265B" w:rsidP="0048265B">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Mapping between GSMA GST and ServiceProfile</w:t>
      </w:r>
      <w:r>
        <w:rPr>
          <w:noProof/>
        </w:rPr>
        <w:tab/>
        <w:t>662</w:t>
      </w:r>
    </w:p>
    <w:p w14:paraId="6269514C" w14:textId="7650ADD2" w:rsidR="0048265B" w:rsidRDefault="0048265B" w:rsidP="0048265B">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Change history</w:t>
      </w:r>
      <w:r>
        <w:rPr>
          <w:noProof/>
        </w:rPr>
        <w:tab/>
        <w:t>666</w:t>
      </w:r>
    </w:p>
    <w:p w14:paraId="4920DD31" w14:textId="7D60BEC0"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63048259"/>
      <w:bookmarkEnd w:id="14"/>
      <w:r>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63048260"/>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rPr>
          <w:rFonts w:eastAsia="SimSun"/>
        </w:rPr>
      </w:pPr>
      <w:r>
        <w:rPr>
          <w:rFonts w:eastAsia="SimSun"/>
        </w:rPr>
        <w:t>TS 28.540:</w:t>
      </w:r>
      <w:r>
        <w:rPr>
          <w:rFonts w:eastAsia="SimSun"/>
        </w:rPr>
        <w:tab/>
        <w:t>Management and orchestration of 5G networks; Network Resource Model (NRM); Stage 1.</w:t>
      </w:r>
    </w:p>
    <w:p w14:paraId="46982D1C" w14:textId="77777777" w:rsidR="003F3082" w:rsidRDefault="003F3082" w:rsidP="0027733D">
      <w:pPr>
        <w:pStyle w:val="EX"/>
        <w:rPr>
          <w:rFonts w:eastAsia="SimSun"/>
          <w:b/>
        </w:rPr>
      </w:pPr>
      <w:r>
        <w:rPr>
          <w:rFonts w:eastAsia="SimSun"/>
          <w:b/>
        </w:rPr>
        <w:t>TS 28.541:</w:t>
      </w:r>
      <w:r>
        <w:rPr>
          <w:rFonts w:eastAsia="SimSun"/>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63048261"/>
      <w:r>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63048262"/>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28D453F2" w:rsidR="003F3082" w:rsidRDefault="003F3082" w:rsidP="003F3082">
      <w:pPr>
        <w:pStyle w:val="EX"/>
      </w:pPr>
      <w:r>
        <w:t>[34]</w:t>
      </w:r>
      <w:r>
        <w:tab/>
      </w:r>
      <w:r w:rsidR="004A6017" w:rsidRPr="004A6017">
        <w:t xml:space="preserve"> Void</w:t>
      </w:r>
      <w:r>
        <w:t>.</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rPr>
          <w:rFonts w:eastAsia="SimSun"/>
        </w:rPr>
      </w:pPr>
      <w:r>
        <w:t>[42]</w:t>
      </w:r>
      <w:r>
        <w:tab/>
      </w:r>
      <w:r w:rsidR="0027733D">
        <w:t>3GPP TS </w:t>
      </w:r>
      <w:r>
        <w:t xml:space="preserve">38.101-1: "NR; </w:t>
      </w:r>
      <w:r>
        <w:rPr>
          <w:rFonts w:eastAsia="SimSun"/>
        </w:rPr>
        <w:t>User Equipment (UE) radio transmission and reception; Part 1: Range 1 Standalone</w:t>
      </w:r>
      <w:r>
        <w:t>"</w:t>
      </w:r>
      <w:r>
        <w:rPr>
          <w:rFonts w:eastAsia="SimSun"/>
        </w:rPr>
        <w:t>.</w:t>
      </w:r>
    </w:p>
    <w:p w14:paraId="13718201" w14:textId="473CFA6E" w:rsidR="003F3082" w:rsidRPr="00F07CC9" w:rsidRDefault="003F3082" w:rsidP="003F3082">
      <w:pPr>
        <w:pStyle w:val="EX"/>
      </w:pPr>
      <w:r w:rsidRPr="00F07CC9">
        <w:rPr>
          <w:lang w:eastAsia="zh-CN"/>
        </w:rPr>
        <w:t>[43]</w:t>
      </w:r>
      <w:r w:rsidRPr="00F07CC9">
        <w:rPr>
          <w:lang w:eastAsia="zh-CN"/>
        </w:rPr>
        <w:tab/>
      </w:r>
      <w:r w:rsidR="0027733D" w:rsidRPr="00F07CC9">
        <w:t>3GPP TS </w:t>
      </w:r>
      <w:r w:rsidRPr="00F07CC9">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6BAF4007" w14:textId="27FC272D" w:rsidR="003F3082" w:rsidRDefault="003F3082" w:rsidP="003F3082">
      <w:pPr>
        <w:pStyle w:val="EX"/>
      </w:pPr>
      <w:r>
        <w:rPr>
          <w:lang w:eastAsia="zh-CN"/>
        </w:rPr>
        <w:t>[50]</w:t>
      </w:r>
      <w:r>
        <w:rPr>
          <w:lang w:eastAsia="zh-CN"/>
        </w:rPr>
        <w:tab/>
      </w:r>
      <w:r>
        <w:t xml:space="preserve">GSMA NG.116 - Generic Network Slice Template Version </w:t>
      </w:r>
      <w:r w:rsidR="00E60C40">
        <w:t>6</w:t>
      </w:r>
      <w:r>
        <w:t>.0.</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rPr>
          <w:rFonts w:eastAsia="SimSun"/>
        </w:rPr>
      </w:pPr>
      <w:r>
        <w:rPr>
          <w:rFonts w:eastAsia="SimSun"/>
        </w:rPr>
        <w:t>[68]</w:t>
      </w:r>
      <w:r>
        <w:rPr>
          <w:rFonts w:eastAsia="SimSun"/>
        </w:rPr>
        <w:tab/>
      </w:r>
      <w:r w:rsidR="0027733D">
        <w:rPr>
          <w:rFonts w:eastAsia="SimSun"/>
        </w:rPr>
        <w:t>3GPP TS </w:t>
      </w:r>
      <w:r>
        <w:rPr>
          <w:rFonts w:eastAsia="SimSun"/>
        </w:rP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7"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t>[7</w:t>
      </w:r>
      <w:r w:rsidR="007B4DC3">
        <w:t>7</w:t>
      </w:r>
      <w:r>
        <w:t>]</w:t>
      </w:r>
      <w:r>
        <w:tab/>
      </w:r>
      <w:r w:rsidRPr="000B63FD">
        <w:rPr>
          <w:snapToGrid w:val="0"/>
          <w:lang w:eastAsia="zh-CN"/>
        </w:rPr>
        <w:t xml:space="preserve">IANA: "SMI Network Management Private Enterprise Codes", </w:t>
      </w:r>
      <w:hyperlink r:id="rId18"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63402194" w:rsidR="00404A07" w:rsidRDefault="00404A07" w:rsidP="00404A07">
      <w:pPr>
        <w:pStyle w:val="EX"/>
      </w:pPr>
      <w:r>
        <w:t>[83]</w:t>
      </w:r>
      <w:r>
        <w:tab/>
        <w:t>IETF RFC 8299: "</w:t>
      </w:r>
      <w:r w:rsidRPr="005D542A">
        <w:t>YANG Data Model for L3VPN Service Delivery</w:t>
      </w:r>
      <w:r>
        <w:t>".</w:t>
      </w:r>
    </w:p>
    <w:p w14:paraId="3629B658" w14:textId="0447DD0A" w:rsidR="00404A07" w:rsidRDefault="00404A07" w:rsidP="00404A07">
      <w:pPr>
        <w:pStyle w:val="EX"/>
        <w:rPr>
          <w:lang w:eastAsia="zh-CN"/>
        </w:rPr>
      </w:pPr>
      <w:r>
        <w:t>[84]</w:t>
      </w:r>
      <w:r>
        <w:tab/>
        <w:t>IETF RFC 8466: "</w:t>
      </w:r>
      <w:r w:rsidRPr="004E278E">
        <w:t>A YANG Data Model for Layer 2 Virtual Private Network (L2VPN) Service Delivery</w:t>
      </w:r>
      <w:r>
        <w:t>".</w:t>
      </w:r>
    </w:p>
    <w:p w14:paraId="1A99D364" w14:textId="77777777" w:rsidR="003F3082" w:rsidRDefault="003F3082" w:rsidP="003F3082">
      <w:pPr>
        <w:pStyle w:val="Heading1"/>
      </w:pPr>
      <w:bookmarkStart w:id="40" w:name="_Toc59182416"/>
      <w:bookmarkStart w:id="41" w:name="_Toc59183881"/>
      <w:bookmarkStart w:id="42" w:name="_Toc59194816"/>
      <w:bookmarkStart w:id="43" w:name="_Toc59439242"/>
      <w:bookmarkStart w:id="44" w:name="_Toc163048263"/>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63048264"/>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63048265"/>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63048266"/>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4A9708D7" w:rsidR="0027733D" w:rsidRPr="002B15AA" w:rsidRDefault="0027733D" w:rsidP="0027733D">
      <w:r>
        <w:fldChar w:fldCharType="begin"/>
      </w:r>
      <w:r>
        <w:instrText xml:space="preserve"> RD  28541-</w:instrText>
      </w:r>
      <w:r w:rsidR="00DF6F75">
        <w:instrText>h</w:instrText>
      </w:r>
      <w:r w:rsidR="000942C1">
        <w:instrText>e</w:instrText>
      </w:r>
      <w:r w:rsidR="00126CFE">
        <w:instrText>0</w:instrText>
      </w:r>
      <w:r>
        <w:instrText xml:space="preserve">_c04_c07.docx \f </w:instrText>
      </w:r>
      <w:r>
        <w:fldChar w:fldCharType="end"/>
      </w:r>
      <w:r>
        <w:fldChar w:fldCharType="begin"/>
      </w:r>
      <w:r>
        <w:instrText xml:space="preserve"> RD  28541-</w:instrText>
      </w:r>
      <w:r w:rsidR="00DF6F75">
        <w:instrText>h</w:instrText>
      </w:r>
      <w:r w:rsidR="000942C1">
        <w:instrText>e</w:instrText>
      </w:r>
      <w:r w:rsidR="00126CFE">
        <w:instrText>0</w:instrText>
      </w:r>
      <w:r>
        <w:instrText>_AnnexesA_D</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0942C1">
        <w:instrText>e</w:instrText>
      </w:r>
      <w:r w:rsidR="00126CFE">
        <w:instrText>0</w:instrText>
      </w:r>
      <w:r>
        <w:instrText>_AnnexesE_G</w:instrText>
      </w:r>
      <w:r w:rsidRPr="00017478">
        <w:instrText>.docx</w:instrText>
      </w:r>
      <w:r>
        <w:instrText xml:space="preserve"> \f </w:instrText>
      </w:r>
      <w:r>
        <w:fldChar w:fldCharType="end"/>
      </w:r>
      <w:r>
        <w:fldChar w:fldCharType="begin"/>
      </w:r>
      <w:r>
        <w:instrText xml:space="preserve"> RD  28541-</w:instrText>
      </w:r>
      <w:r w:rsidR="00DF6F75">
        <w:instrText>h</w:instrText>
      </w:r>
      <w:r w:rsidR="000942C1">
        <w:instrText>e</w:instrText>
      </w:r>
      <w:r w:rsidR="00126CFE">
        <w:instrText>0</w:instrText>
      </w:r>
      <w:r>
        <w:instrText>_AnnexesH_History</w:instrText>
      </w:r>
      <w:r w:rsidRPr="00017478">
        <w:instrText>.docx</w:instrText>
      </w:r>
      <w:r>
        <w:instrText xml:space="preserve"> \f </w:instrText>
      </w:r>
      <w:r>
        <w:fldChar w:fldCharType="end"/>
      </w:r>
    </w:p>
    <w:sectPr w:rsidR="0027733D" w:rsidRPr="002B15A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A8291" w14:textId="77777777" w:rsidR="00223EBC" w:rsidRDefault="00223EBC">
      <w:r>
        <w:separator/>
      </w:r>
    </w:p>
  </w:endnote>
  <w:endnote w:type="continuationSeparator" w:id="0">
    <w:p w14:paraId="3183DA5C" w14:textId="77777777" w:rsidR="00223EBC" w:rsidRDefault="00223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84D36" w14:textId="77777777" w:rsidR="00EB148B" w:rsidRDefault="00EB14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4FA6" w14:textId="77777777" w:rsidR="00EB148B" w:rsidRDefault="00EB14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70AA4D" w14:textId="77777777" w:rsidR="00EB148B" w:rsidRDefault="00EB14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6D4AA" w14:textId="77777777" w:rsidR="00223EBC" w:rsidRDefault="00223EBC">
      <w:r>
        <w:separator/>
      </w:r>
    </w:p>
  </w:footnote>
  <w:footnote w:type="continuationSeparator" w:id="0">
    <w:p w14:paraId="458A15EA" w14:textId="77777777" w:rsidR="00223EBC" w:rsidRDefault="00223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848CC" w14:textId="77777777" w:rsidR="00EB148B" w:rsidRDefault="00EB14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71E96A" w14:textId="77777777" w:rsidR="00EB148B" w:rsidRDefault="00EB14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58730" w14:textId="77777777" w:rsidR="00EB148B" w:rsidRDefault="00EB14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213FB" w14:textId="77777777" w:rsidR="00EB148B" w:rsidRPr="003F6DCB" w:rsidRDefault="00EB148B" w:rsidP="00EB148B">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497B9A59" w14:textId="1FB2EF18" w:rsidR="00EB148B" w:rsidRDefault="00EB148B" w:rsidP="00EB148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265B">
      <w:rPr>
        <w:rFonts w:ascii="Arial" w:hAnsi="Arial" w:cs="Arial"/>
        <w:b/>
        <w:noProof/>
        <w:sz w:val="18"/>
        <w:szCs w:val="18"/>
      </w:rPr>
      <w:t>Release 17</w:t>
    </w:r>
    <w:r>
      <w:rPr>
        <w:rFonts w:ascii="Arial" w:hAnsi="Arial" w:cs="Arial"/>
        <w:b/>
        <w:sz w:val="18"/>
        <w:szCs w:val="18"/>
      </w:rPr>
      <w:fldChar w:fldCharType="end"/>
    </w:r>
  </w:p>
  <w:p w14:paraId="3B8DC883" w14:textId="2E8E20EB" w:rsidR="00EB148B" w:rsidRDefault="00EB148B" w:rsidP="00EB148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265B">
      <w:rPr>
        <w:rFonts w:ascii="Arial" w:hAnsi="Arial" w:cs="Arial"/>
        <w:b/>
        <w:noProof/>
        <w:sz w:val="18"/>
        <w:szCs w:val="18"/>
      </w:rPr>
      <w:t>3GPP TS 28.541 V17.14.0 (2024-03)</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94506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843345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39664847">
    <w:abstractNumId w:val="11"/>
  </w:num>
  <w:num w:numId="4" w16cid:durableId="1848206698">
    <w:abstractNumId w:val="12"/>
  </w:num>
  <w:num w:numId="5" w16cid:durableId="1452087887">
    <w:abstractNumId w:val="9"/>
  </w:num>
  <w:num w:numId="6" w16cid:durableId="1979727601">
    <w:abstractNumId w:val="8"/>
  </w:num>
  <w:num w:numId="7" w16cid:durableId="43801711">
    <w:abstractNumId w:val="7"/>
  </w:num>
  <w:num w:numId="8" w16cid:durableId="1634483650">
    <w:abstractNumId w:val="6"/>
  </w:num>
  <w:num w:numId="9" w16cid:durableId="625739410">
    <w:abstractNumId w:val="5"/>
  </w:num>
  <w:num w:numId="10" w16cid:durableId="2070306331">
    <w:abstractNumId w:val="4"/>
  </w:num>
  <w:num w:numId="11" w16cid:durableId="828643198">
    <w:abstractNumId w:val="3"/>
  </w:num>
  <w:num w:numId="12" w16cid:durableId="1790658099">
    <w:abstractNumId w:val="2"/>
  </w:num>
  <w:num w:numId="13" w16cid:durableId="758912462">
    <w:abstractNumId w:val="1"/>
  </w:num>
  <w:num w:numId="14" w16cid:durableId="1129283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NKoFAAW3zqwtAAAA"/>
  </w:docVars>
  <w:rsids>
    <w:rsidRoot w:val="004E213A"/>
    <w:rsid w:val="00033397"/>
    <w:rsid w:val="00040095"/>
    <w:rsid w:val="00051834"/>
    <w:rsid w:val="00054A22"/>
    <w:rsid w:val="00062023"/>
    <w:rsid w:val="00062934"/>
    <w:rsid w:val="000655A6"/>
    <w:rsid w:val="00072F11"/>
    <w:rsid w:val="00076DED"/>
    <w:rsid w:val="00080512"/>
    <w:rsid w:val="000942C1"/>
    <w:rsid w:val="000C47C3"/>
    <w:rsid w:val="000D14C9"/>
    <w:rsid w:val="000D22DC"/>
    <w:rsid w:val="000D58AB"/>
    <w:rsid w:val="000D5EB3"/>
    <w:rsid w:val="000E0011"/>
    <w:rsid w:val="001236E5"/>
    <w:rsid w:val="00126CFE"/>
    <w:rsid w:val="00131808"/>
    <w:rsid w:val="00133525"/>
    <w:rsid w:val="00140A4F"/>
    <w:rsid w:val="00157558"/>
    <w:rsid w:val="001A4C42"/>
    <w:rsid w:val="001A7420"/>
    <w:rsid w:val="001B6637"/>
    <w:rsid w:val="001C21C3"/>
    <w:rsid w:val="001D02C2"/>
    <w:rsid w:val="001F0C1D"/>
    <w:rsid w:val="001F1132"/>
    <w:rsid w:val="001F168B"/>
    <w:rsid w:val="00201BCC"/>
    <w:rsid w:val="00213747"/>
    <w:rsid w:val="00221BD4"/>
    <w:rsid w:val="00223EBC"/>
    <w:rsid w:val="002347A2"/>
    <w:rsid w:val="002675F0"/>
    <w:rsid w:val="0027733D"/>
    <w:rsid w:val="002A5B3B"/>
    <w:rsid w:val="002B01AF"/>
    <w:rsid w:val="002B6339"/>
    <w:rsid w:val="002C0D81"/>
    <w:rsid w:val="002E00EE"/>
    <w:rsid w:val="0030235C"/>
    <w:rsid w:val="00311156"/>
    <w:rsid w:val="003172DC"/>
    <w:rsid w:val="00335D6D"/>
    <w:rsid w:val="00346FFA"/>
    <w:rsid w:val="0035462D"/>
    <w:rsid w:val="00370C74"/>
    <w:rsid w:val="003765B8"/>
    <w:rsid w:val="003822E1"/>
    <w:rsid w:val="003B14C7"/>
    <w:rsid w:val="003B3A22"/>
    <w:rsid w:val="003C3971"/>
    <w:rsid w:val="003C62E6"/>
    <w:rsid w:val="003D1348"/>
    <w:rsid w:val="003F3082"/>
    <w:rsid w:val="00404775"/>
    <w:rsid w:val="00404A07"/>
    <w:rsid w:val="0041693A"/>
    <w:rsid w:val="00423334"/>
    <w:rsid w:val="00427DDD"/>
    <w:rsid w:val="00433157"/>
    <w:rsid w:val="004345EC"/>
    <w:rsid w:val="00443C5C"/>
    <w:rsid w:val="00465515"/>
    <w:rsid w:val="00466077"/>
    <w:rsid w:val="00467E24"/>
    <w:rsid w:val="004710E8"/>
    <w:rsid w:val="0048265B"/>
    <w:rsid w:val="004A6017"/>
    <w:rsid w:val="004A7C40"/>
    <w:rsid w:val="004B72A3"/>
    <w:rsid w:val="004D172C"/>
    <w:rsid w:val="004D3578"/>
    <w:rsid w:val="004E213A"/>
    <w:rsid w:val="004F0988"/>
    <w:rsid w:val="004F3340"/>
    <w:rsid w:val="0050165F"/>
    <w:rsid w:val="005332A2"/>
    <w:rsid w:val="0053388B"/>
    <w:rsid w:val="00535773"/>
    <w:rsid w:val="0054212D"/>
    <w:rsid w:val="00543E6C"/>
    <w:rsid w:val="0054704F"/>
    <w:rsid w:val="005559BB"/>
    <w:rsid w:val="00565087"/>
    <w:rsid w:val="00573E92"/>
    <w:rsid w:val="00574191"/>
    <w:rsid w:val="00597B11"/>
    <w:rsid w:val="005B73AE"/>
    <w:rsid w:val="005D2E01"/>
    <w:rsid w:val="005D7526"/>
    <w:rsid w:val="005E4BB2"/>
    <w:rsid w:val="00602AEA"/>
    <w:rsid w:val="0060399A"/>
    <w:rsid w:val="00614FDF"/>
    <w:rsid w:val="00615860"/>
    <w:rsid w:val="0063543D"/>
    <w:rsid w:val="00642BB4"/>
    <w:rsid w:val="00647114"/>
    <w:rsid w:val="00685876"/>
    <w:rsid w:val="00693C08"/>
    <w:rsid w:val="006A323F"/>
    <w:rsid w:val="006B30D0"/>
    <w:rsid w:val="006C3D95"/>
    <w:rsid w:val="006E5C8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B4DC3"/>
    <w:rsid w:val="007B600E"/>
    <w:rsid w:val="007C0AD9"/>
    <w:rsid w:val="007C2C78"/>
    <w:rsid w:val="007D3DF7"/>
    <w:rsid w:val="007D64CE"/>
    <w:rsid w:val="007F0F4A"/>
    <w:rsid w:val="008028A4"/>
    <w:rsid w:val="00811136"/>
    <w:rsid w:val="00817110"/>
    <w:rsid w:val="008206C5"/>
    <w:rsid w:val="00830747"/>
    <w:rsid w:val="00856865"/>
    <w:rsid w:val="008768CA"/>
    <w:rsid w:val="008B0DAF"/>
    <w:rsid w:val="008C384C"/>
    <w:rsid w:val="008E0DC4"/>
    <w:rsid w:val="008E590C"/>
    <w:rsid w:val="0090271F"/>
    <w:rsid w:val="00902E23"/>
    <w:rsid w:val="009114D7"/>
    <w:rsid w:val="0091248C"/>
    <w:rsid w:val="0091348E"/>
    <w:rsid w:val="00917CCB"/>
    <w:rsid w:val="00921BA4"/>
    <w:rsid w:val="00935E14"/>
    <w:rsid w:val="00942EC2"/>
    <w:rsid w:val="00963DA0"/>
    <w:rsid w:val="00997D95"/>
    <w:rsid w:val="009A1BC4"/>
    <w:rsid w:val="009C4245"/>
    <w:rsid w:val="009D37BB"/>
    <w:rsid w:val="009D542F"/>
    <w:rsid w:val="009F37B7"/>
    <w:rsid w:val="009F6527"/>
    <w:rsid w:val="00A05979"/>
    <w:rsid w:val="00A10F02"/>
    <w:rsid w:val="00A164B4"/>
    <w:rsid w:val="00A26956"/>
    <w:rsid w:val="00A27486"/>
    <w:rsid w:val="00A52668"/>
    <w:rsid w:val="00A53724"/>
    <w:rsid w:val="00A55984"/>
    <w:rsid w:val="00A56066"/>
    <w:rsid w:val="00A71148"/>
    <w:rsid w:val="00A71A16"/>
    <w:rsid w:val="00A73129"/>
    <w:rsid w:val="00A75961"/>
    <w:rsid w:val="00A802B5"/>
    <w:rsid w:val="00A82346"/>
    <w:rsid w:val="00A92BA1"/>
    <w:rsid w:val="00A9507C"/>
    <w:rsid w:val="00AC4872"/>
    <w:rsid w:val="00AC6BC6"/>
    <w:rsid w:val="00AE65E2"/>
    <w:rsid w:val="00B03BCE"/>
    <w:rsid w:val="00B15449"/>
    <w:rsid w:val="00B43DA9"/>
    <w:rsid w:val="00B93086"/>
    <w:rsid w:val="00B9381D"/>
    <w:rsid w:val="00BA19ED"/>
    <w:rsid w:val="00BA4B8D"/>
    <w:rsid w:val="00BC0F7D"/>
    <w:rsid w:val="00BD7D31"/>
    <w:rsid w:val="00BE3255"/>
    <w:rsid w:val="00BF128E"/>
    <w:rsid w:val="00C074DD"/>
    <w:rsid w:val="00C1496A"/>
    <w:rsid w:val="00C20744"/>
    <w:rsid w:val="00C26803"/>
    <w:rsid w:val="00C33079"/>
    <w:rsid w:val="00C45231"/>
    <w:rsid w:val="00C72833"/>
    <w:rsid w:val="00C76AAE"/>
    <w:rsid w:val="00C80F1D"/>
    <w:rsid w:val="00C93F40"/>
    <w:rsid w:val="00CA1CE9"/>
    <w:rsid w:val="00CA3D0C"/>
    <w:rsid w:val="00CB1B8A"/>
    <w:rsid w:val="00CC3451"/>
    <w:rsid w:val="00CD6E60"/>
    <w:rsid w:val="00D14B97"/>
    <w:rsid w:val="00D475FB"/>
    <w:rsid w:val="00D54D2F"/>
    <w:rsid w:val="00D57972"/>
    <w:rsid w:val="00D675A9"/>
    <w:rsid w:val="00D73879"/>
    <w:rsid w:val="00D738D6"/>
    <w:rsid w:val="00D755EB"/>
    <w:rsid w:val="00D76048"/>
    <w:rsid w:val="00D849FD"/>
    <w:rsid w:val="00D87E00"/>
    <w:rsid w:val="00D9134D"/>
    <w:rsid w:val="00D942F9"/>
    <w:rsid w:val="00DA7A03"/>
    <w:rsid w:val="00DB1818"/>
    <w:rsid w:val="00DC309B"/>
    <w:rsid w:val="00DC37FE"/>
    <w:rsid w:val="00DC4DA2"/>
    <w:rsid w:val="00DD4C17"/>
    <w:rsid w:val="00DD74A5"/>
    <w:rsid w:val="00DE4B80"/>
    <w:rsid w:val="00DF2B1F"/>
    <w:rsid w:val="00DF62CD"/>
    <w:rsid w:val="00DF6F75"/>
    <w:rsid w:val="00E16509"/>
    <w:rsid w:val="00E23B63"/>
    <w:rsid w:val="00E23DCF"/>
    <w:rsid w:val="00E44582"/>
    <w:rsid w:val="00E60C40"/>
    <w:rsid w:val="00E67B82"/>
    <w:rsid w:val="00E77645"/>
    <w:rsid w:val="00E831AC"/>
    <w:rsid w:val="00E942D2"/>
    <w:rsid w:val="00EA15B0"/>
    <w:rsid w:val="00EA5EA7"/>
    <w:rsid w:val="00EB148B"/>
    <w:rsid w:val="00EB6685"/>
    <w:rsid w:val="00EC4A25"/>
    <w:rsid w:val="00EC5D09"/>
    <w:rsid w:val="00F025A2"/>
    <w:rsid w:val="00F038BE"/>
    <w:rsid w:val="00F04712"/>
    <w:rsid w:val="00F07CC9"/>
    <w:rsid w:val="00F13360"/>
    <w:rsid w:val="00F22EC7"/>
    <w:rsid w:val="00F325C8"/>
    <w:rsid w:val="00F361D3"/>
    <w:rsid w:val="00F45A39"/>
    <w:rsid w:val="00F653B8"/>
    <w:rsid w:val="00F86BF8"/>
    <w:rsid w:val="00F9008D"/>
    <w:rsid w:val="00FA1266"/>
    <w:rsid w:val="00FA4E60"/>
    <w:rsid w:val="00FC1192"/>
    <w:rsid w:val="00FD0665"/>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yperlink" Target="http://www.iana.org/assignments/enterprise-numbers"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s://www.ecma-international.org/ecma-262/5.1/"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7699</Words>
  <Characters>43890</Characters>
  <Application>Microsoft Office Word</Application>
  <DocSecurity>0</DocSecurity>
  <Lines>365</Lines>
  <Paragraphs>102</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51487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32.156_CR0090R1_(Rel-18)_TEI18</cp:lastModifiedBy>
  <cp:revision>2</cp:revision>
  <cp:lastPrinted>2019-02-25T14:05:00Z</cp:lastPrinted>
  <dcterms:created xsi:type="dcterms:W3CDTF">2024-04-03T12:55:00Z</dcterms:created>
  <dcterms:modified xsi:type="dcterms:W3CDTF">2024-04-03T12:55:00Z</dcterms:modified>
</cp:coreProperties>
</file>