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0D581C43"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48369E">
              <w:rPr>
                <w:noProof w:val="0"/>
              </w:rPr>
              <w:t>4</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48369E">
              <w:rPr>
                <w:noProof w:val="0"/>
                <w:sz w:val="32"/>
              </w:rPr>
              <w:t>4</w:t>
            </w:r>
            <w:r w:rsidRPr="00201E3B">
              <w:rPr>
                <w:noProof w:val="0"/>
                <w:sz w:val="32"/>
              </w:rPr>
              <w:t>-</w:t>
            </w:r>
            <w:bookmarkEnd w:id="3"/>
            <w:r w:rsidR="0048369E">
              <w:rPr>
                <w:noProof w:val="0"/>
                <w:sz w:val="32"/>
              </w:rPr>
              <w:t>03</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3619C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4A76BD3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AD7EAC">
              <w:rPr>
                <w:sz w:val="18"/>
              </w:rPr>
              <w:t>4</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6BA33A70" w14:textId="23A36FCD" w:rsidR="0046517F" w:rsidRDefault="007D42E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46517F">
        <w:t>Foreword</w:t>
      </w:r>
      <w:r w:rsidR="0046517F">
        <w:tab/>
      </w:r>
      <w:r w:rsidR="0046517F">
        <w:fldChar w:fldCharType="begin" w:fldLock="1"/>
      </w:r>
      <w:r w:rsidR="0046517F">
        <w:instrText xml:space="preserve"> PAGEREF _Toc163573336 \h </w:instrText>
      </w:r>
      <w:r w:rsidR="0046517F">
        <w:fldChar w:fldCharType="separate"/>
      </w:r>
      <w:r w:rsidR="0046517F">
        <w:t>5</w:t>
      </w:r>
      <w:r w:rsidR="0046517F">
        <w:fldChar w:fldCharType="end"/>
      </w:r>
    </w:p>
    <w:p w14:paraId="7005CBC1" w14:textId="4A73B6AE" w:rsidR="0046517F" w:rsidRDefault="0046517F">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_Toc163573337 \h </w:instrText>
      </w:r>
      <w:r>
        <w:fldChar w:fldCharType="separate"/>
      </w:r>
      <w:r>
        <w:t>6</w:t>
      </w:r>
      <w:r>
        <w:fldChar w:fldCharType="end"/>
      </w:r>
    </w:p>
    <w:p w14:paraId="2966943D" w14:textId="03898C0C" w:rsidR="0046517F" w:rsidRDefault="0046517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_Toc163573338 \h </w:instrText>
      </w:r>
      <w:r>
        <w:fldChar w:fldCharType="separate"/>
      </w:r>
      <w:r>
        <w:t>7</w:t>
      </w:r>
      <w:r>
        <w:fldChar w:fldCharType="end"/>
      </w:r>
    </w:p>
    <w:p w14:paraId="5F51BC01" w14:textId="79846965" w:rsidR="0046517F" w:rsidRDefault="0046517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_Toc163573339 \h </w:instrText>
      </w:r>
      <w:r>
        <w:fldChar w:fldCharType="separate"/>
      </w:r>
      <w:r>
        <w:t>7</w:t>
      </w:r>
      <w:r>
        <w:fldChar w:fldCharType="end"/>
      </w:r>
    </w:p>
    <w:p w14:paraId="5DA65604" w14:textId="1283C51E" w:rsidR="0046517F" w:rsidRDefault="0046517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_Toc163573340 \h </w:instrText>
      </w:r>
      <w:r>
        <w:fldChar w:fldCharType="separate"/>
      </w:r>
      <w:r>
        <w:t>9</w:t>
      </w:r>
      <w:r>
        <w:fldChar w:fldCharType="end"/>
      </w:r>
    </w:p>
    <w:p w14:paraId="513EC79F" w14:textId="67185C7A" w:rsidR="0046517F" w:rsidRDefault="0046517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_Toc163573341 \h </w:instrText>
      </w:r>
      <w:r>
        <w:fldChar w:fldCharType="separate"/>
      </w:r>
      <w:r>
        <w:t>9</w:t>
      </w:r>
      <w:r>
        <w:fldChar w:fldCharType="end"/>
      </w:r>
    </w:p>
    <w:p w14:paraId="707CF560" w14:textId="517B7121" w:rsidR="0046517F" w:rsidRDefault="0046517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_Toc163573342 \h </w:instrText>
      </w:r>
      <w:r>
        <w:fldChar w:fldCharType="separate"/>
      </w:r>
      <w:r>
        <w:t>9</w:t>
      </w:r>
      <w:r>
        <w:fldChar w:fldCharType="end"/>
      </w:r>
    </w:p>
    <w:p w14:paraId="04DE632F" w14:textId="5B711782" w:rsidR="0046517F" w:rsidRDefault="0046517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_Toc163573343 \h </w:instrText>
      </w:r>
      <w:r>
        <w:fldChar w:fldCharType="separate"/>
      </w:r>
      <w:r>
        <w:t>9</w:t>
      </w:r>
      <w:r>
        <w:fldChar w:fldCharType="end"/>
      </w:r>
    </w:p>
    <w:p w14:paraId="628FA690" w14:textId="65A31D01" w:rsidR="0046517F" w:rsidRDefault="0046517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_Toc163573344 \h </w:instrText>
      </w:r>
      <w:r>
        <w:fldChar w:fldCharType="separate"/>
      </w:r>
      <w:r>
        <w:t>10</w:t>
      </w:r>
      <w:r>
        <w:fldChar w:fldCharType="end"/>
      </w:r>
    </w:p>
    <w:p w14:paraId="3BF5CDC3" w14:textId="62FA6A94" w:rsidR="0046517F" w:rsidRDefault="0046517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Test methodology</w:t>
      </w:r>
      <w:r>
        <w:tab/>
      </w:r>
      <w:r>
        <w:fldChar w:fldCharType="begin" w:fldLock="1"/>
      </w:r>
      <w:r>
        <w:instrText xml:space="preserve"> PAGEREF _Toc163573345 \h </w:instrText>
      </w:r>
      <w:r>
        <w:fldChar w:fldCharType="separate"/>
      </w:r>
      <w:r>
        <w:t>10</w:t>
      </w:r>
      <w:r>
        <w:fldChar w:fldCharType="end"/>
      </w:r>
    </w:p>
    <w:p w14:paraId="5FE37772" w14:textId="4F1C88D5" w:rsidR="0046517F" w:rsidRDefault="0046517F">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Testing of optional functions and procedures</w:t>
      </w:r>
      <w:r>
        <w:tab/>
      </w:r>
      <w:r>
        <w:fldChar w:fldCharType="begin" w:fldLock="1"/>
      </w:r>
      <w:r>
        <w:instrText xml:space="preserve"> PAGEREF _Toc163573346 \h </w:instrText>
      </w:r>
      <w:r>
        <w:fldChar w:fldCharType="separate"/>
      </w:r>
      <w:r>
        <w:t>10</w:t>
      </w:r>
      <w:r>
        <w:fldChar w:fldCharType="end"/>
      </w:r>
    </w:p>
    <w:p w14:paraId="346A46CD" w14:textId="5BF5440D" w:rsidR="0046517F" w:rsidRDefault="0046517F">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Test interfaces and facilities</w:t>
      </w:r>
      <w:r>
        <w:tab/>
      </w:r>
      <w:r>
        <w:fldChar w:fldCharType="begin" w:fldLock="1"/>
      </w:r>
      <w:r>
        <w:instrText xml:space="preserve"> PAGEREF _Toc163573347 \h </w:instrText>
      </w:r>
      <w:r>
        <w:fldChar w:fldCharType="separate"/>
      </w:r>
      <w:r>
        <w:t>10</w:t>
      </w:r>
      <w:r>
        <w:fldChar w:fldCharType="end"/>
      </w:r>
    </w:p>
    <w:p w14:paraId="6C2B0002" w14:textId="6B4A3FE9" w:rsidR="0046517F" w:rsidRDefault="0046517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Implicit testing</w:t>
      </w:r>
      <w:r>
        <w:tab/>
      </w:r>
      <w:r>
        <w:fldChar w:fldCharType="begin" w:fldLock="1"/>
      </w:r>
      <w:r>
        <w:instrText xml:space="preserve"> PAGEREF _Toc163573348 \h </w:instrText>
      </w:r>
      <w:r>
        <w:fldChar w:fldCharType="separate"/>
      </w:r>
      <w:r>
        <w:t>11</w:t>
      </w:r>
      <w:r>
        <w:fldChar w:fldCharType="end"/>
      </w:r>
    </w:p>
    <w:p w14:paraId="48AC4F40" w14:textId="4774ADCB" w:rsidR="0046517F" w:rsidRDefault="0046517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Repetition of tests</w:t>
      </w:r>
      <w:r>
        <w:tab/>
      </w:r>
      <w:r>
        <w:fldChar w:fldCharType="begin" w:fldLock="1"/>
      </w:r>
      <w:r>
        <w:instrText xml:space="preserve"> PAGEREF _Toc163573349 \h </w:instrText>
      </w:r>
      <w:r>
        <w:fldChar w:fldCharType="separate"/>
      </w:r>
      <w:r>
        <w:t>11</w:t>
      </w:r>
      <w:r>
        <w:fldChar w:fldCharType="end"/>
      </w:r>
    </w:p>
    <w:p w14:paraId="15693447" w14:textId="23C4719C" w:rsidR="0046517F" w:rsidRDefault="0046517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Handling of differences between conformance requirements in different releases of cores specifications</w:t>
      </w:r>
      <w:r>
        <w:tab/>
      </w:r>
      <w:r>
        <w:fldChar w:fldCharType="begin" w:fldLock="1"/>
      </w:r>
      <w:r>
        <w:instrText xml:space="preserve"> PAGEREF _Toc163573350 \h </w:instrText>
      </w:r>
      <w:r>
        <w:fldChar w:fldCharType="separate"/>
      </w:r>
      <w:r>
        <w:t>11</w:t>
      </w:r>
      <w:r>
        <w:fldChar w:fldCharType="end"/>
      </w:r>
    </w:p>
    <w:p w14:paraId="00073C19" w14:textId="718B8B84" w:rsidR="0046517F" w:rsidRDefault="0046517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Reference conditions</w:t>
      </w:r>
      <w:r>
        <w:tab/>
      </w:r>
      <w:r>
        <w:fldChar w:fldCharType="begin" w:fldLock="1"/>
      </w:r>
      <w:r>
        <w:instrText xml:space="preserve"> PAGEREF _Toc163573351 \h </w:instrText>
      </w:r>
      <w:r>
        <w:fldChar w:fldCharType="separate"/>
      </w:r>
      <w:r>
        <w:t>11</w:t>
      </w:r>
      <w:r>
        <w:fldChar w:fldCharType="end"/>
      </w:r>
    </w:p>
    <w:p w14:paraId="30993651" w14:textId="3F9CEF16" w:rsidR="0046517F" w:rsidRDefault="0046517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Generic setup procedures</w:t>
      </w:r>
      <w:r>
        <w:tab/>
      </w:r>
      <w:r>
        <w:fldChar w:fldCharType="begin" w:fldLock="1"/>
      </w:r>
      <w:r>
        <w:instrText xml:space="preserve"> PAGEREF _Toc163573352 \h </w:instrText>
      </w:r>
      <w:r>
        <w:fldChar w:fldCharType="separate"/>
      </w:r>
      <w:r>
        <w:t>11</w:t>
      </w:r>
      <w:r>
        <w:fldChar w:fldCharType="end"/>
      </w:r>
    </w:p>
    <w:p w14:paraId="00C593DA" w14:textId="47B2A3C6" w:rsidR="0046517F" w:rsidRDefault="0046517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MCVideo Client Configuration</w:t>
      </w:r>
      <w:r>
        <w:tab/>
      </w:r>
      <w:r>
        <w:fldChar w:fldCharType="begin" w:fldLock="1"/>
      </w:r>
      <w:r>
        <w:instrText xml:space="preserve"> PAGEREF _Toc163573353 \h </w:instrText>
      </w:r>
      <w:r>
        <w:fldChar w:fldCharType="separate"/>
      </w:r>
      <w:r>
        <w:t>11</w:t>
      </w:r>
      <w:r>
        <w:fldChar w:fldCharType="end"/>
      </w:r>
    </w:p>
    <w:p w14:paraId="36C5CBD1" w14:textId="358D9D37" w:rsidR="0046517F" w:rsidRDefault="0046517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Configuration / Authentication / User Authorization / UE Configuration / User Profile / Key Generation</w:t>
      </w:r>
      <w:r>
        <w:tab/>
      </w:r>
      <w:r>
        <w:fldChar w:fldCharType="begin" w:fldLock="1"/>
      </w:r>
      <w:r>
        <w:instrText xml:space="preserve"> PAGEREF _Toc163573354 \h </w:instrText>
      </w:r>
      <w:r>
        <w:fldChar w:fldCharType="separate"/>
      </w:r>
      <w:r>
        <w:t>11</w:t>
      </w:r>
      <w:r>
        <w:fldChar w:fldCharType="end"/>
      </w:r>
    </w:p>
    <w:p w14:paraId="5D28DE8D" w14:textId="369BB9FF" w:rsidR="0046517F" w:rsidRDefault="0046517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Configuration / Group Creation / Group ReGroup Creation / Group ReGroup Teardown</w:t>
      </w:r>
      <w:r>
        <w:tab/>
      </w:r>
      <w:r>
        <w:fldChar w:fldCharType="begin" w:fldLock="1"/>
      </w:r>
      <w:r>
        <w:instrText xml:space="preserve"> PAGEREF _Toc163573355 \h </w:instrText>
      </w:r>
      <w:r>
        <w:fldChar w:fldCharType="separate"/>
      </w:r>
      <w:r>
        <w:t>26</w:t>
      </w:r>
      <w:r>
        <w:fldChar w:fldCharType="end"/>
      </w:r>
    </w:p>
    <w:p w14:paraId="03EEB36C" w14:textId="5FDE1DC6" w:rsidR="0046517F" w:rsidRDefault="0046517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Configuration / Group Affiliation / Remote change / De-affiliation / Home MCVideo system</w:t>
      </w:r>
      <w:r>
        <w:tab/>
      </w:r>
      <w:r>
        <w:fldChar w:fldCharType="begin" w:fldLock="1"/>
      </w:r>
      <w:r>
        <w:instrText xml:space="preserve"> PAGEREF _Toc163573356 \h </w:instrText>
      </w:r>
      <w:r>
        <w:fldChar w:fldCharType="separate"/>
      </w:r>
      <w:r>
        <w:t>28</w:t>
      </w:r>
      <w:r>
        <w:fldChar w:fldCharType="end"/>
      </w:r>
    </w:p>
    <w:p w14:paraId="7765F4CC" w14:textId="62D1BE08" w:rsidR="0046517F" w:rsidRDefault="0046517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Configuration / Determination of MCVideo Service Settings / Current Active MCVideo Settings / De-subscribe</w:t>
      </w:r>
      <w:r>
        <w:tab/>
      </w:r>
      <w:r>
        <w:fldChar w:fldCharType="begin" w:fldLock="1"/>
      </w:r>
      <w:r>
        <w:instrText xml:space="preserve"> PAGEREF _Toc163573357 \h </w:instrText>
      </w:r>
      <w:r>
        <w:fldChar w:fldCharType="separate"/>
      </w:r>
      <w:r>
        <w:t>33</w:t>
      </w:r>
      <w:r>
        <w:fldChar w:fldCharType="end"/>
      </w:r>
    </w:p>
    <w:p w14:paraId="1D6D29A7" w14:textId="09889823" w:rsidR="0046517F" w:rsidRDefault="0046517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On-Network Test Scenarios</w:t>
      </w:r>
      <w:r>
        <w:tab/>
      </w:r>
      <w:r>
        <w:fldChar w:fldCharType="begin" w:fldLock="1"/>
      </w:r>
      <w:r>
        <w:instrText xml:space="preserve"> PAGEREF _Toc163573358 \h </w:instrText>
      </w:r>
      <w:r>
        <w:fldChar w:fldCharType="separate"/>
      </w:r>
      <w:r>
        <w:t>35</w:t>
      </w:r>
      <w:r>
        <w:fldChar w:fldCharType="end"/>
      </w:r>
    </w:p>
    <w:p w14:paraId="7FE3A2BD" w14:textId="3A0416CB" w:rsidR="0046517F" w:rsidRDefault="0046517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Group Calls</w:t>
      </w:r>
      <w:r>
        <w:tab/>
      </w:r>
      <w:r>
        <w:fldChar w:fldCharType="begin" w:fldLock="1"/>
      </w:r>
      <w:r>
        <w:instrText xml:space="preserve"> PAGEREF _Toc163573359 \h </w:instrText>
      </w:r>
      <w:r>
        <w:fldChar w:fldCharType="separate"/>
      </w:r>
      <w:r>
        <w:t>35</w:t>
      </w:r>
      <w:r>
        <w:fldChar w:fldCharType="end"/>
      </w:r>
    </w:p>
    <w:p w14:paraId="5AE719E8" w14:textId="4FA3DCCA" w:rsidR="0046517F" w:rsidRDefault="0046517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Private Calls</w:t>
      </w:r>
      <w:r>
        <w:tab/>
      </w:r>
      <w:r>
        <w:fldChar w:fldCharType="begin" w:fldLock="1"/>
      </w:r>
      <w:r>
        <w:instrText xml:space="preserve"> PAGEREF _Toc163573360 \h </w:instrText>
      </w:r>
      <w:r>
        <w:fldChar w:fldCharType="separate"/>
      </w:r>
      <w:r>
        <w:t>233</w:t>
      </w:r>
      <w:r>
        <w:fldChar w:fldCharType="end"/>
      </w:r>
    </w:p>
    <w:p w14:paraId="6ED9ACD3" w14:textId="001ADA4C" w:rsidR="0046517F" w:rsidRDefault="0046517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Emergency Alert</w:t>
      </w:r>
      <w:r>
        <w:tab/>
      </w:r>
      <w:r>
        <w:fldChar w:fldCharType="begin" w:fldLock="1"/>
      </w:r>
      <w:r>
        <w:instrText xml:space="preserve"> PAGEREF _Toc163573361 \h </w:instrText>
      </w:r>
      <w:r>
        <w:fldChar w:fldCharType="separate"/>
      </w:r>
      <w:r>
        <w:t>291</w:t>
      </w:r>
      <w:r>
        <w:fldChar w:fldCharType="end"/>
      </w:r>
    </w:p>
    <w:p w14:paraId="2FC808CC" w14:textId="4A9199C5" w:rsidR="0046517F" w:rsidRDefault="0046517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On-network / Emergency alert / Cancel emergency alert / Client Originated (CO)</w:t>
      </w:r>
      <w:r>
        <w:tab/>
      </w:r>
      <w:r>
        <w:fldChar w:fldCharType="begin" w:fldLock="1"/>
      </w:r>
      <w:r>
        <w:instrText xml:space="preserve"> PAGEREF _Toc163573362 \h </w:instrText>
      </w:r>
      <w:r>
        <w:fldChar w:fldCharType="separate"/>
      </w:r>
      <w:r>
        <w:t>291</w:t>
      </w:r>
      <w:r>
        <w:fldChar w:fldCharType="end"/>
      </w:r>
    </w:p>
    <w:p w14:paraId="2806548D" w14:textId="0DE97BAA" w:rsidR="0046517F" w:rsidRDefault="0046517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On-network / Emergency Alert / Emergency alert origination / Emergency alert cancellation / Client Terminated (CT)</w:t>
      </w:r>
      <w:r>
        <w:tab/>
      </w:r>
      <w:r>
        <w:fldChar w:fldCharType="begin" w:fldLock="1"/>
      </w:r>
      <w:r>
        <w:instrText xml:space="preserve"> PAGEREF _Toc163573363 \h </w:instrText>
      </w:r>
      <w:r>
        <w:fldChar w:fldCharType="separate"/>
      </w:r>
      <w:r>
        <w:t>297</w:t>
      </w:r>
      <w:r>
        <w:fldChar w:fldCharType="end"/>
      </w:r>
    </w:p>
    <w:p w14:paraId="15E661EB" w14:textId="58788E74" w:rsidR="0046517F" w:rsidRDefault="0046517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Video Pull</w:t>
      </w:r>
      <w:r>
        <w:tab/>
      </w:r>
      <w:r>
        <w:fldChar w:fldCharType="begin" w:fldLock="1"/>
      </w:r>
      <w:r>
        <w:instrText xml:space="preserve"> PAGEREF _Toc163573364 \h </w:instrText>
      </w:r>
      <w:r>
        <w:fldChar w:fldCharType="separate"/>
      </w:r>
      <w:r>
        <w:t>303</w:t>
      </w:r>
      <w:r>
        <w:fldChar w:fldCharType="end"/>
      </w:r>
    </w:p>
    <w:p w14:paraId="42472CCB" w14:textId="7008913D" w:rsidR="0046517F" w:rsidRDefault="0046517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On-network / Video pull call / O</w:t>
      </w:r>
      <w:r>
        <w:rPr>
          <w:lang w:eastAsia="zh-CN"/>
        </w:rPr>
        <w:t xml:space="preserve">ne-to-one </w:t>
      </w:r>
      <w:r w:rsidRPr="006F3262">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_Toc163573365 \h </w:instrText>
      </w:r>
      <w:r>
        <w:fldChar w:fldCharType="separate"/>
      </w:r>
      <w:r>
        <w:t>303</w:t>
      </w:r>
      <w:r>
        <w:fldChar w:fldCharType="end"/>
      </w:r>
    </w:p>
    <w:p w14:paraId="3F8E38F8" w14:textId="7F345732" w:rsidR="0046517F" w:rsidRDefault="0046517F">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On-network / Video pull call / O</w:t>
      </w:r>
      <w:r>
        <w:rPr>
          <w:lang w:eastAsia="zh-CN"/>
        </w:rPr>
        <w:t xml:space="preserve">ne-to-one </w:t>
      </w:r>
      <w:r w:rsidRPr="006F3262">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_Toc163573366 \h </w:instrText>
      </w:r>
      <w:r>
        <w:fldChar w:fldCharType="separate"/>
      </w:r>
      <w:r>
        <w:t>307</w:t>
      </w:r>
      <w:r>
        <w:fldChar w:fldCharType="end"/>
      </w:r>
    </w:p>
    <w:p w14:paraId="4E2C5809" w14:textId="0EE605B5" w:rsidR="0046517F" w:rsidRDefault="0046517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Video Push</w:t>
      </w:r>
      <w:r>
        <w:tab/>
      </w:r>
      <w:r>
        <w:fldChar w:fldCharType="begin" w:fldLock="1"/>
      </w:r>
      <w:r>
        <w:instrText xml:space="preserve"> PAGEREF _Toc163573367 \h </w:instrText>
      </w:r>
      <w:r>
        <w:fldChar w:fldCharType="separate"/>
      </w:r>
      <w:r>
        <w:t>311</w:t>
      </w:r>
      <w:r>
        <w:fldChar w:fldCharType="end"/>
      </w:r>
    </w:p>
    <w:p w14:paraId="163A3839" w14:textId="2B4561F4" w:rsidR="0046517F" w:rsidRDefault="0046517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On-network / Video push call / One-to-one video push call / Client Originated (CO)</w:t>
      </w:r>
      <w:r>
        <w:tab/>
      </w:r>
      <w:r>
        <w:fldChar w:fldCharType="begin" w:fldLock="1"/>
      </w:r>
      <w:r>
        <w:instrText xml:space="preserve"> PAGEREF _Toc163573368 \h </w:instrText>
      </w:r>
      <w:r>
        <w:fldChar w:fldCharType="separate"/>
      </w:r>
      <w:r>
        <w:t>311</w:t>
      </w:r>
      <w:r>
        <w:fldChar w:fldCharType="end"/>
      </w:r>
    </w:p>
    <w:p w14:paraId="528BAC36" w14:textId="6BB79925" w:rsidR="0046517F" w:rsidRDefault="0046517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On-network / Video push call / One-to-server video push call / Client Originated (CO)</w:t>
      </w:r>
      <w:r>
        <w:tab/>
      </w:r>
      <w:r>
        <w:fldChar w:fldCharType="begin" w:fldLock="1"/>
      </w:r>
      <w:r>
        <w:instrText xml:space="preserve"> PAGEREF _Toc163573369 \h </w:instrText>
      </w:r>
      <w:r>
        <w:fldChar w:fldCharType="separate"/>
      </w:r>
      <w:r>
        <w:t>316</w:t>
      </w:r>
      <w:r>
        <w:fldChar w:fldCharType="end"/>
      </w:r>
    </w:p>
    <w:p w14:paraId="535A74B9" w14:textId="29C33ED5" w:rsidR="0046517F" w:rsidRDefault="0046517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Capability information sharing</w:t>
      </w:r>
      <w:r>
        <w:tab/>
      </w:r>
      <w:r>
        <w:fldChar w:fldCharType="begin" w:fldLock="1"/>
      </w:r>
      <w:r>
        <w:instrText xml:space="preserve"> PAGEREF _Toc163573370 \h </w:instrText>
      </w:r>
      <w:r>
        <w:fldChar w:fldCharType="separate"/>
      </w:r>
      <w:r>
        <w:t>320</w:t>
      </w:r>
      <w:r>
        <w:fldChar w:fldCharType="end"/>
      </w:r>
    </w:p>
    <w:p w14:paraId="503CC6A1" w14:textId="2A9165E0" w:rsidR="0046517F" w:rsidRDefault="0046517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Ambient viewing call</w:t>
      </w:r>
      <w:r>
        <w:tab/>
      </w:r>
      <w:r>
        <w:fldChar w:fldCharType="begin" w:fldLock="1"/>
      </w:r>
      <w:r>
        <w:instrText xml:space="preserve"> PAGEREF _Toc163573371 \h </w:instrText>
      </w:r>
      <w:r>
        <w:fldChar w:fldCharType="separate"/>
      </w:r>
      <w:r>
        <w:t>321</w:t>
      </w:r>
      <w:r>
        <w:fldChar w:fldCharType="end"/>
      </w:r>
    </w:p>
    <w:p w14:paraId="469CFE22" w14:textId="2E556C2A" w:rsidR="0046517F" w:rsidRDefault="0046517F">
      <w:pPr>
        <w:pStyle w:val="TOC3"/>
        <w:rPr>
          <w:rFonts w:asciiTheme="minorHAnsi" w:eastAsiaTheme="minorEastAsia" w:hAnsiTheme="minorHAnsi" w:cstheme="minorBidi"/>
          <w:kern w:val="2"/>
          <w:sz w:val="22"/>
          <w:szCs w:val="22"/>
          <w14:ligatures w14:val="standardContextual"/>
        </w:rPr>
      </w:pPr>
      <w:r w:rsidRPr="006F3262">
        <w:rPr>
          <w:rFonts w:cs="Arial"/>
        </w:rPr>
        <w:t>6.7.1</w:t>
      </w:r>
      <w:r>
        <w:rPr>
          <w:rFonts w:asciiTheme="minorHAnsi" w:eastAsiaTheme="minorEastAsia" w:hAnsiTheme="minorHAnsi" w:cstheme="minorBidi"/>
          <w:kern w:val="2"/>
          <w:sz w:val="22"/>
          <w:szCs w:val="22"/>
          <w14:ligatures w14:val="standardContextual"/>
        </w:rPr>
        <w:tab/>
      </w:r>
      <w:r w:rsidRPr="006F3262">
        <w:rPr>
          <w:rFonts w:cs="Arial"/>
        </w:rPr>
        <w:t>On-network / On-demand ambient viewing call / Remote initiated ambient viewing call / Client Originated (CO)</w:t>
      </w:r>
      <w:r>
        <w:tab/>
      </w:r>
      <w:r>
        <w:fldChar w:fldCharType="begin" w:fldLock="1"/>
      </w:r>
      <w:r>
        <w:instrText xml:space="preserve"> PAGEREF _Toc163573372 \h </w:instrText>
      </w:r>
      <w:r>
        <w:fldChar w:fldCharType="separate"/>
      </w:r>
      <w:r>
        <w:t>321</w:t>
      </w:r>
      <w:r>
        <w:fldChar w:fldCharType="end"/>
      </w:r>
    </w:p>
    <w:p w14:paraId="0FCE2A8F" w14:textId="55BF7B01" w:rsidR="0046517F" w:rsidRDefault="0046517F">
      <w:pPr>
        <w:pStyle w:val="TOC3"/>
        <w:rPr>
          <w:rFonts w:asciiTheme="minorHAnsi" w:eastAsiaTheme="minorEastAsia" w:hAnsiTheme="minorHAnsi" w:cstheme="minorBidi"/>
          <w:kern w:val="2"/>
          <w:sz w:val="22"/>
          <w:szCs w:val="22"/>
          <w14:ligatures w14:val="standardContextual"/>
        </w:rPr>
      </w:pPr>
      <w:r w:rsidRPr="006F3262">
        <w:rPr>
          <w:rFonts w:cs="Arial"/>
        </w:rPr>
        <w:t>6.7.2</w:t>
      </w:r>
      <w:r>
        <w:rPr>
          <w:rFonts w:asciiTheme="minorHAnsi" w:eastAsiaTheme="minorEastAsia" w:hAnsiTheme="minorHAnsi" w:cstheme="minorBidi"/>
          <w:kern w:val="2"/>
          <w:sz w:val="22"/>
          <w:szCs w:val="22"/>
          <w14:ligatures w14:val="standardContextual"/>
        </w:rPr>
        <w:tab/>
      </w:r>
      <w:r w:rsidRPr="006F3262">
        <w:rPr>
          <w:rFonts w:cs="Arial"/>
        </w:rPr>
        <w:t>On-network / On-demand ambient viewing call / Remote initiated ambient viewing call / Client Terminated (CT)</w:t>
      </w:r>
      <w:r>
        <w:tab/>
      </w:r>
      <w:r>
        <w:fldChar w:fldCharType="begin" w:fldLock="1"/>
      </w:r>
      <w:r>
        <w:instrText xml:space="preserve"> PAGEREF _Toc163573373 \h </w:instrText>
      </w:r>
      <w:r>
        <w:fldChar w:fldCharType="separate"/>
      </w:r>
      <w:r>
        <w:t>327</w:t>
      </w:r>
      <w:r>
        <w:fldChar w:fldCharType="end"/>
      </w:r>
    </w:p>
    <w:p w14:paraId="73435902" w14:textId="24319228" w:rsidR="0046517F" w:rsidRDefault="0046517F">
      <w:pPr>
        <w:pStyle w:val="TOC3"/>
        <w:rPr>
          <w:rFonts w:asciiTheme="minorHAnsi" w:eastAsiaTheme="minorEastAsia" w:hAnsiTheme="minorHAnsi" w:cstheme="minorBidi"/>
          <w:kern w:val="2"/>
          <w:sz w:val="22"/>
          <w:szCs w:val="22"/>
          <w14:ligatures w14:val="standardContextual"/>
        </w:rPr>
      </w:pPr>
      <w:r w:rsidRPr="006F3262">
        <w:rPr>
          <w:rFonts w:cs="Arial"/>
        </w:rPr>
        <w:t>6.7.3</w:t>
      </w:r>
      <w:r>
        <w:rPr>
          <w:rFonts w:asciiTheme="minorHAnsi" w:eastAsiaTheme="minorEastAsia" w:hAnsiTheme="minorHAnsi" w:cstheme="minorBidi"/>
          <w:kern w:val="2"/>
          <w:sz w:val="22"/>
          <w:szCs w:val="22"/>
          <w14:ligatures w14:val="standardContextual"/>
        </w:rPr>
        <w:tab/>
      </w:r>
      <w:r w:rsidRPr="006F3262">
        <w:rPr>
          <w:rFonts w:cs="Arial"/>
        </w:rPr>
        <w:t>On-network / On-demand ambient viewing call / Locally initiated ambient viewing call / Client Originated (CO)</w:t>
      </w:r>
      <w:r>
        <w:tab/>
      </w:r>
      <w:r>
        <w:fldChar w:fldCharType="begin" w:fldLock="1"/>
      </w:r>
      <w:r>
        <w:instrText xml:space="preserve"> PAGEREF _Toc163573374 \h </w:instrText>
      </w:r>
      <w:r>
        <w:fldChar w:fldCharType="separate"/>
      </w:r>
      <w:r>
        <w:t>333</w:t>
      </w:r>
      <w:r>
        <w:fldChar w:fldCharType="end"/>
      </w:r>
    </w:p>
    <w:p w14:paraId="79BA903E" w14:textId="1085A6AE" w:rsidR="0046517F" w:rsidRDefault="0046517F">
      <w:pPr>
        <w:pStyle w:val="TOC3"/>
        <w:rPr>
          <w:rFonts w:asciiTheme="minorHAnsi" w:eastAsiaTheme="minorEastAsia" w:hAnsiTheme="minorHAnsi" w:cstheme="minorBidi"/>
          <w:kern w:val="2"/>
          <w:sz w:val="22"/>
          <w:szCs w:val="22"/>
          <w14:ligatures w14:val="standardContextual"/>
        </w:rPr>
      </w:pPr>
      <w:r w:rsidRPr="006F3262">
        <w:rPr>
          <w:rFonts w:cs="Arial"/>
        </w:rPr>
        <w:t>6.7.4</w:t>
      </w:r>
      <w:r>
        <w:rPr>
          <w:rFonts w:asciiTheme="minorHAnsi" w:eastAsiaTheme="minorEastAsia" w:hAnsiTheme="minorHAnsi" w:cstheme="minorBidi"/>
          <w:kern w:val="2"/>
          <w:sz w:val="22"/>
          <w:szCs w:val="22"/>
          <w14:ligatures w14:val="standardContextual"/>
        </w:rPr>
        <w:tab/>
      </w:r>
      <w:r w:rsidRPr="006F3262">
        <w:rPr>
          <w:rFonts w:cs="Arial"/>
        </w:rPr>
        <w:t>On-network / On-demand ambient viewing call / Locally initiated ambient viewing call / Client Terminated (CT)</w:t>
      </w:r>
      <w:r>
        <w:tab/>
      </w:r>
      <w:r>
        <w:fldChar w:fldCharType="begin" w:fldLock="1"/>
      </w:r>
      <w:r>
        <w:instrText xml:space="preserve"> PAGEREF _Toc163573375 \h </w:instrText>
      </w:r>
      <w:r>
        <w:fldChar w:fldCharType="separate"/>
      </w:r>
      <w:r>
        <w:t>339</w:t>
      </w:r>
      <w:r>
        <w:fldChar w:fldCharType="end"/>
      </w:r>
    </w:p>
    <w:p w14:paraId="053C97BC" w14:textId="59CF5131" w:rsidR="0046517F" w:rsidRDefault="0046517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 of MBMS transmission</w:t>
      </w:r>
      <w:r>
        <w:tab/>
      </w:r>
      <w:r>
        <w:fldChar w:fldCharType="begin" w:fldLock="1"/>
      </w:r>
      <w:r>
        <w:instrText xml:space="preserve"> PAGEREF _Toc163573376 \h </w:instrText>
      </w:r>
      <w:r>
        <w:fldChar w:fldCharType="separate"/>
      </w:r>
      <w:r>
        <w:t>345</w:t>
      </w:r>
      <w:r>
        <w:fldChar w:fldCharType="end"/>
      </w:r>
    </w:p>
    <w:p w14:paraId="0095A87F" w14:textId="1A7FE8A9" w:rsidR="0046517F" w:rsidRDefault="0046517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Location</w:t>
      </w:r>
      <w:r>
        <w:tab/>
      </w:r>
      <w:r>
        <w:fldChar w:fldCharType="begin" w:fldLock="1"/>
      </w:r>
      <w:r>
        <w:instrText xml:space="preserve"> PAGEREF _Toc163573377 \h </w:instrText>
      </w:r>
      <w:r>
        <w:fldChar w:fldCharType="separate"/>
      </w:r>
      <w:r>
        <w:t>368</w:t>
      </w:r>
      <w:r>
        <w:fldChar w:fldCharType="end"/>
      </w:r>
    </w:p>
    <w:p w14:paraId="086DAF29" w14:textId="52FD5027" w:rsidR="0046517F" w:rsidRDefault="0046517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Off-Network Test Scenarios</w:t>
      </w:r>
      <w:r>
        <w:tab/>
      </w:r>
      <w:r>
        <w:fldChar w:fldCharType="begin" w:fldLock="1"/>
      </w:r>
      <w:r>
        <w:instrText xml:space="preserve"> PAGEREF _Toc163573378 \h </w:instrText>
      </w:r>
      <w:r>
        <w:fldChar w:fldCharType="separate"/>
      </w:r>
      <w:r>
        <w:t>387</w:t>
      </w:r>
      <w:r>
        <w:fldChar w:fldCharType="end"/>
      </w:r>
    </w:p>
    <w:p w14:paraId="72E57303" w14:textId="2205A73B" w:rsidR="0046517F" w:rsidRDefault="0046517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Group Calls</w:t>
      </w:r>
      <w:r>
        <w:tab/>
      </w:r>
      <w:r>
        <w:fldChar w:fldCharType="begin" w:fldLock="1"/>
      </w:r>
      <w:r>
        <w:instrText xml:space="preserve"> PAGEREF _Toc163573379 \h </w:instrText>
      </w:r>
      <w:r>
        <w:fldChar w:fldCharType="separate"/>
      </w:r>
      <w:r>
        <w:t>387</w:t>
      </w:r>
      <w:r>
        <w:fldChar w:fldCharType="end"/>
      </w:r>
    </w:p>
    <w:p w14:paraId="677A2B7E" w14:textId="4DDA48AE" w:rsidR="0046517F" w:rsidRDefault="0046517F">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Basic Group Calls</w:t>
      </w:r>
      <w:r>
        <w:tab/>
      </w:r>
      <w:r>
        <w:fldChar w:fldCharType="begin" w:fldLock="1"/>
      </w:r>
      <w:r>
        <w:instrText xml:space="preserve"> PAGEREF _Toc163573380 \h </w:instrText>
      </w:r>
      <w:r>
        <w:fldChar w:fldCharType="separate"/>
      </w:r>
      <w:r>
        <w:t>387</w:t>
      </w:r>
      <w:r>
        <w:fldChar w:fldCharType="end"/>
      </w:r>
    </w:p>
    <w:p w14:paraId="54E36A7F" w14:textId="00D3B658" w:rsidR="0046517F" w:rsidRDefault="0046517F">
      <w:pPr>
        <w:pStyle w:val="TOC4"/>
        <w:rPr>
          <w:rFonts w:asciiTheme="minorHAnsi" w:eastAsiaTheme="minorEastAsia" w:hAnsiTheme="minorHAnsi" w:cstheme="minorBidi"/>
          <w:kern w:val="2"/>
          <w:sz w:val="22"/>
          <w:szCs w:val="22"/>
          <w14:ligatures w14:val="standardContextual"/>
        </w:rPr>
      </w:pPr>
      <w:r>
        <w:lastRenderedPageBreak/>
        <w:t>7.1.1.1</w:t>
      </w:r>
      <w:r>
        <w:rPr>
          <w:rFonts w:asciiTheme="minorHAnsi" w:eastAsiaTheme="minorEastAsia" w:hAnsiTheme="minorHAnsi" w:cstheme="minorBidi"/>
          <w:kern w:val="2"/>
          <w:sz w:val="22"/>
          <w:szCs w:val="22"/>
          <w14:ligatures w14:val="standardContextual"/>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_Toc163573381 \h </w:instrText>
      </w:r>
      <w:r>
        <w:fldChar w:fldCharType="separate"/>
      </w:r>
      <w:r>
        <w:t>387</w:t>
      </w:r>
      <w:r>
        <w:fldChar w:fldCharType="end"/>
      </w:r>
    </w:p>
    <w:p w14:paraId="33796F4A" w14:textId="3238660B" w:rsidR="0046517F" w:rsidRDefault="0046517F">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_Toc163573382 \h </w:instrText>
      </w:r>
      <w:r>
        <w:fldChar w:fldCharType="separate"/>
      </w:r>
      <w:r>
        <w:t>400</w:t>
      </w:r>
      <w:r>
        <w:fldChar w:fldCharType="end"/>
      </w:r>
    </w:p>
    <w:p w14:paraId="54AF4BF7" w14:textId="50799E92" w:rsidR="0046517F" w:rsidRDefault="0046517F">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Off-network / Group Call / Emergency Call / Client Originated (CO)</w:t>
      </w:r>
      <w:r>
        <w:tab/>
      </w:r>
      <w:r>
        <w:fldChar w:fldCharType="begin" w:fldLock="1"/>
      </w:r>
      <w:r>
        <w:instrText xml:space="preserve"> PAGEREF _Toc163573383 \h </w:instrText>
      </w:r>
      <w:r>
        <w:fldChar w:fldCharType="separate"/>
      </w:r>
      <w:r>
        <w:t>410</w:t>
      </w:r>
      <w:r>
        <w:fldChar w:fldCharType="end"/>
      </w:r>
    </w:p>
    <w:p w14:paraId="640213A7" w14:textId="7442EEDA" w:rsidR="0046517F" w:rsidRDefault="0046517F">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Off-network / Group Call / Emergency Call / Client Terminated (CT)</w:t>
      </w:r>
      <w:r>
        <w:tab/>
      </w:r>
      <w:r>
        <w:fldChar w:fldCharType="begin" w:fldLock="1"/>
      </w:r>
      <w:r>
        <w:instrText xml:space="preserve"> PAGEREF _Toc163573384 \h </w:instrText>
      </w:r>
      <w:r>
        <w:fldChar w:fldCharType="separate"/>
      </w:r>
      <w:r>
        <w:t>416</w:t>
      </w:r>
      <w:r>
        <w:fldChar w:fldCharType="end"/>
      </w:r>
    </w:p>
    <w:p w14:paraId="3EB8CE1A" w14:textId="3C1EF63A" w:rsidR="0046517F" w:rsidRDefault="0046517F">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Off-network / Group Call / Imminent Peril Call / Client Originated (CO)</w:t>
      </w:r>
      <w:r>
        <w:tab/>
      </w:r>
      <w:r>
        <w:fldChar w:fldCharType="begin" w:fldLock="1"/>
      </w:r>
      <w:r>
        <w:instrText xml:space="preserve"> PAGEREF _Toc163573385 \h </w:instrText>
      </w:r>
      <w:r>
        <w:fldChar w:fldCharType="separate"/>
      </w:r>
      <w:r>
        <w:t>422</w:t>
      </w:r>
      <w:r>
        <w:fldChar w:fldCharType="end"/>
      </w:r>
    </w:p>
    <w:p w14:paraId="52C78C84" w14:textId="42C6701C" w:rsidR="0046517F" w:rsidRDefault="0046517F">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Off-network / Group Call / Imminent Peril Call / Client Terminated (CT)</w:t>
      </w:r>
      <w:r>
        <w:tab/>
      </w:r>
      <w:r>
        <w:fldChar w:fldCharType="begin" w:fldLock="1"/>
      </w:r>
      <w:r>
        <w:instrText xml:space="preserve"> PAGEREF _Toc163573386 \h </w:instrText>
      </w:r>
      <w:r>
        <w:fldChar w:fldCharType="separate"/>
      </w:r>
      <w:r>
        <w:t>428</w:t>
      </w:r>
      <w:r>
        <w:fldChar w:fldCharType="end"/>
      </w:r>
    </w:p>
    <w:p w14:paraId="4C669252" w14:textId="03E63CFC" w:rsidR="0046517F" w:rsidRDefault="0046517F">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Broadcast Group Calls</w:t>
      </w:r>
      <w:r>
        <w:tab/>
      </w:r>
      <w:r>
        <w:fldChar w:fldCharType="begin" w:fldLock="1"/>
      </w:r>
      <w:r>
        <w:instrText xml:space="preserve"> PAGEREF _Toc163573387 \h </w:instrText>
      </w:r>
      <w:r>
        <w:fldChar w:fldCharType="separate"/>
      </w:r>
      <w:r>
        <w:t>434</w:t>
      </w:r>
      <w:r>
        <w:fldChar w:fldCharType="end"/>
      </w:r>
    </w:p>
    <w:p w14:paraId="160842FC" w14:textId="4FD42D2E" w:rsidR="0046517F" w:rsidRDefault="0046517F">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Off-network / Group Call / Broadcast Group Call / Broadcast Group Call Retransmitting / Broadcast Group Call Release / Client Originated (CO)</w:t>
      </w:r>
      <w:r>
        <w:tab/>
      </w:r>
      <w:r>
        <w:fldChar w:fldCharType="begin" w:fldLock="1"/>
      </w:r>
      <w:r>
        <w:instrText xml:space="preserve"> PAGEREF _Toc163573388 \h </w:instrText>
      </w:r>
      <w:r>
        <w:fldChar w:fldCharType="separate"/>
      </w:r>
      <w:r>
        <w:t>434</w:t>
      </w:r>
      <w:r>
        <w:fldChar w:fldCharType="end"/>
      </w:r>
    </w:p>
    <w:p w14:paraId="55FE864D" w14:textId="7726E383" w:rsidR="0046517F" w:rsidRDefault="0046517F">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Off-network / Group Call / Broadcast Group Call / Originator Releases Call / Client Terminated (CT)</w:t>
      </w:r>
      <w:r>
        <w:tab/>
      </w:r>
      <w:r>
        <w:fldChar w:fldCharType="begin" w:fldLock="1"/>
      </w:r>
      <w:r>
        <w:instrText xml:space="preserve"> PAGEREF _Toc163573389 \h </w:instrText>
      </w:r>
      <w:r>
        <w:fldChar w:fldCharType="separate"/>
      </w:r>
      <w:r>
        <w:t>440</w:t>
      </w:r>
      <w:r>
        <w:fldChar w:fldCharType="end"/>
      </w:r>
    </w:p>
    <w:p w14:paraId="20732020" w14:textId="168E0DAF" w:rsidR="0046517F" w:rsidRDefault="0046517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Private Calls</w:t>
      </w:r>
      <w:r>
        <w:tab/>
      </w:r>
      <w:r>
        <w:fldChar w:fldCharType="begin" w:fldLock="1"/>
      </w:r>
      <w:r>
        <w:instrText xml:space="preserve"> PAGEREF _Toc163573390 \h </w:instrText>
      </w:r>
      <w:r>
        <w:fldChar w:fldCharType="separate"/>
      </w:r>
      <w:r>
        <w:t>446</w:t>
      </w:r>
      <w:r>
        <w:fldChar w:fldCharType="end"/>
      </w:r>
    </w:p>
    <w:p w14:paraId="7BA43188" w14:textId="46FF3DDF" w:rsidR="0046517F" w:rsidRDefault="0046517F">
      <w:pPr>
        <w:pStyle w:val="TOC3"/>
        <w:rPr>
          <w:rFonts w:asciiTheme="minorHAnsi" w:eastAsiaTheme="minorEastAsia" w:hAnsiTheme="minorHAnsi" w:cstheme="minorBidi"/>
          <w:kern w:val="2"/>
          <w:sz w:val="22"/>
          <w:szCs w:val="22"/>
          <w14:ligatures w14:val="standardContextual"/>
        </w:rPr>
      </w:pPr>
      <w:r>
        <w:t>7.</w:t>
      </w:r>
      <w:r w:rsidRPr="006F3262">
        <w:rPr>
          <w:i/>
          <w:iCs/>
        </w:rPr>
        <w:t>2</w:t>
      </w:r>
      <w:r>
        <w:t>.1</w:t>
      </w:r>
      <w:r>
        <w:rPr>
          <w:rFonts w:asciiTheme="minorHAnsi" w:eastAsiaTheme="minorEastAsia" w:hAnsiTheme="minorHAnsi" w:cstheme="minorBidi"/>
          <w:kern w:val="2"/>
          <w:sz w:val="22"/>
          <w:szCs w:val="22"/>
          <w14:ligatures w14:val="standardContextual"/>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_Toc163573391 \h </w:instrText>
      </w:r>
      <w:r>
        <w:fldChar w:fldCharType="separate"/>
      </w:r>
      <w:r>
        <w:t>446</w:t>
      </w:r>
      <w:r>
        <w:fldChar w:fldCharType="end"/>
      </w:r>
    </w:p>
    <w:p w14:paraId="650D1A4D" w14:textId="58CFA8E6" w:rsidR="0046517F" w:rsidRDefault="0046517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Off-network / Private Call / Automatic Commencement Mode / Client Terminated (CT)</w:t>
      </w:r>
      <w:r>
        <w:tab/>
      </w:r>
      <w:r>
        <w:fldChar w:fldCharType="begin" w:fldLock="1"/>
      </w:r>
      <w:r>
        <w:instrText xml:space="preserve"> PAGEREF _Toc163573392 \h </w:instrText>
      </w:r>
      <w:r>
        <w:fldChar w:fldCharType="separate"/>
      </w:r>
      <w:r>
        <w:t>455</w:t>
      </w:r>
      <w:r>
        <w:fldChar w:fldCharType="end"/>
      </w:r>
    </w:p>
    <w:p w14:paraId="42B6EB64" w14:textId="0DC1C271" w:rsidR="0046517F" w:rsidRDefault="0046517F">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_Toc163573393 \h </w:instrText>
      </w:r>
      <w:r>
        <w:fldChar w:fldCharType="separate"/>
      </w:r>
      <w:r>
        <w:t>463</w:t>
      </w:r>
      <w:r>
        <w:fldChar w:fldCharType="end"/>
      </w:r>
    </w:p>
    <w:p w14:paraId="7E7138FC" w14:textId="0C266E17" w:rsidR="0046517F" w:rsidRDefault="0046517F">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Off-network / Private Call / Manual Commencement Mode / Client Terminated (CT)</w:t>
      </w:r>
      <w:r>
        <w:tab/>
      </w:r>
      <w:r>
        <w:fldChar w:fldCharType="begin" w:fldLock="1"/>
      </w:r>
      <w:r>
        <w:instrText xml:space="preserve"> PAGEREF _Toc163573394 \h </w:instrText>
      </w:r>
      <w:r>
        <w:fldChar w:fldCharType="separate"/>
      </w:r>
      <w:r>
        <w:t>472</w:t>
      </w:r>
      <w:r>
        <w:fldChar w:fldCharType="end"/>
      </w:r>
    </w:p>
    <w:p w14:paraId="58A41DB2" w14:textId="497017DB" w:rsidR="0046517F" w:rsidRDefault="0046517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Emergency Alert</w:t>
      </w:r>
      <w:r>
        <w:tab/>
      </w:r>
      <w:r>
        <w:fldChar w:fldCharType="begin" w:fldLock="1"/>
      </w:r>
      <w:r>
        <w:instrText xml:space="preserve"> PAGEREF _Toc163573395 \h </w:instrText>
      </w:r>
      <w:r>
        <w:fldChar w:fldCharType="separate"/>
      </w:r>
      <w:r>
        <w:t>482</w:t>
      </w:r>
      <w:r>
        <w:fldChar w:fldCharType="end"/>
      </w:r>
    </w:p>
    <w:p w14:paraId="2B142323" w14:textId="687882BE" w:rsidR="0046517F" w:rsidRDefault="0046517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Off-network / Emergency Alert / Client Originated (CO)</w:t>
      </w:r>
      <w:r>
        <w:tab/>
      </w:r>
      <w:r>
        <w:fldChar w:fldCharType="begin" w:fldLock="1"/>
      </w:r>
      <w:r>
        <w:instrText xml:space="preserve"> PAGEREF _Toc163573396 \h </w:instrText>
      </w:r>
      <w:r>
        <w:fldChar w:fldCharType="separate"/>
      </w:r>
      <w:r>
        <w:t>482</w:t>
      </w:r>
      <w:r>
        <w:fldChar w:fldCharType="end"/>
      </w:r>
    </w:p>
    <w:p w14:paraId="3E94B7A7" w14:textId="4E4A0AC5" w:rsidR="0046517F" w:rsidRDefault="0046517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Off-network / Emergency Alert / Client Terminated (CO)</w:t>
      </w:r>
      <w:r>
        <w:tab/>
      </w:r>
      <w:r>
        <w:fldChar w:fldCharType="begin" w:fldLock="1"/>
      </w:r>
      <w:r>
        <w:instrText xml:space="preserve"> PAGEREF _Toc163573397 \h </w:instrText>
      </w:r>
      <w:r>
        <w:fldChar w:fldCharType="separate"/>
      </w:r>
      <w:r>
        <w:t>488</w:t>
      </w:r>
      <w:r>
        <w:fldChar w:fldCharType="end"/>
      </w:r>
    </w:p>
    <w:p w14:paraId="6A565583" w14:textId="51ADAACE" w:rsidR="0046517F" w:rsidRDefault="0046517F" w:rsidP="0046517F">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_Toc163573398 \h </w:instrText>
      </w:r>
      <w:r>
        <w:fldChar w:fldCharType="separate"/>
      </w:r>
      <w:r>
        <w:t>493</w:t>
      </w:r>
      <w:r>
        <w:fldChar w:fldCharType="end"/>
      </w:r>
    </w:p>
    <w:p w14:paraId="735EF4A1" w14:textId="0D1B663F"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63573336"/>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63573337"/>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63573338"/>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63573339"/>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71E65EA0" w14:textId="77777777" w:rsidR="00B91CB4" w:rsidRDefault="00784A32" w:rsidP="00B91CB4">
      <w:pPr>
        <w:pStyle w:val="EX"/>
      </w:pPr>
      <w:r w:rsidRPr="00201E3B">
        <w:t>[30]</w:t>
      </w:r>
      <w:r w:rsidRPr="00201E3B">
        <w:tab/>
      </w:r>
      <w:r w:rsidR="002514EE" w:rsidRPr="00201E3B">
        <w:t>3GPP TS </w:t>
      </w:r>
      <w:r w:rsidRPr="00201E3B">
        <w:t>33.180: "Security of the mission critical service".</w:t>
      </w:r>
    </w:p>
    <w:p w14:paraId="21886979" w14:textId="2DC9183D" w:rsidR="00784A32" w:rsidRPr="00201E3B" w:rsidRDefault="00B91CB4" w:rsidP="00B91CB4">
      <w:pPr>
        <w:pStyle w:val="EX"/>
      </w:pPr>
      <w:r>
        <w:t>[36]</w:t>
      </w:r>
      <w:r>
        <w:tab/>
        <w:t>3GPP TS 23.032: "Universal Geographical Area Description (GAD)".</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63573340"/>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63573341"/>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63573342"/>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63573343"/>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63573344"/>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63573345"/>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63573346"/>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63573347"/>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63573348"/>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63573349"/>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63573350"/>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63573351"/>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63573352"/>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63573353"/>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63573354"/>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74186517"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74186518"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74186519"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79.75pt;height:273pt" o:ole="">
            <v:imagedata r:id="rId18" o:title=""/>
          </v:shape>
          <o:OLEObject Type="Embed" ProgID="Visio.Drawing.11" ShapeID="_x0000_i1028" DrawAspect="Content" ObjectID="_1774186520"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63573355"/>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63573356"/>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63573357"/>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63573358"/>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63573359"/>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5DED403F" w14:textId="77777777" w:rsidR="00A77C82" w:rsidRDefault="00A77C82" w:rsidP="00E972B2">
      <w:pPr>
        <w:pStyle w:val="H6"/>
      </w:pPr>
      <w:r>
        <w:t>System Simulator:</w:t>
      </w:r>
    </w:p>
    <w:p w14:paraId="71C692BE" w14:textId="77777777" w:rsidR="00A77C82" w:rsidRDefault="00A77C82" w:rsidP="00E972B2">
      <w:pPr>
        <w:pStyle w:val="B1"/>
      </w:pPr>
      <w:r>
        <w:t>-</w:t>
      </w:r>
      <w:r>
        <w:tab/>
        <w:t>SS (MCVideo server)</w:t>
      </w:r>
    </w:p>
    <w:p w14:paraId="69F86567"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E972B2">
      <w:pPr>
        <w:pStyle w:val="H6"/>
      </w:pPr>
      <w:r>
        <w:t>IUT:</w:t>
      </w:r>
    </w:p>
    <w:p w14:paraId="1BA5A6CD" w14:textId="77777777" w:rsidR="00A77C82" w:rsidRDefault="00A77C82" w:rsidP="00E972B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E972B2">
      <w:pPr>
        <w:pStyle w:val="B1"/>
      </w:pPr>
      <w:r>
        <w:t>-</w:t>
      </w:r>
      <w:r>
        <w:tab/>
        <w:t>UE States at the end of the preamble</w:t>
      </w:r>
    </w:p>
    <w:p w14:paraId="378BB940" w14:textId="77777777" w:rsidR="00A77C82" w:rsidRDefault="00A77C82" w:rsidP="00E972B2">
      <w:pPr>
        <w:pStyle w:val="B2"/>
      </w:pPr>
      <w:r>
        <w:t>-</w:t>
      </w:r>
      <w:r>
        <w:tab/>
        <w:t>The UE is in E-UTRA Registered, Idle Mode state.</w:t>
      </w:r>
    </w:p>
    <w:p w14:paraId="064E93E3" w14:textId="77777777" w:rsidR="00A77C82" w:rsidRDefault="00A77C82" w:rsidP="00E972B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E972B2">
      <w:pPr>
        <w:pStyle w:val="H6"/>
      </w:pPr>
      <w:r>
        <w:lastRenderedPageBreak/>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7C9BC232" w14:textId="77777777" w:rsidTr="00B2747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lastRenderedPageBreak/>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A77C82" w14:paraId="24BE0578" w14:textId="77777777" w:rsidTr="0010629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lastRenderedPageBreak/>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lastRenderedPageBreak/>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lastRenderedPageBreak/>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lastRenderedPageBreak/>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lastRenderedPageBreak/>
        <w:t>6.1.1.2.3</w:t>
      </w:r>
      <w:r>
        <w:tab/>
        <w:t>Test description</w:t>
      </w:r>
      <w:bookmarkEnd w:id="366"/>
      <w:bookmarkEnd w:id="367"/>
    </w:p>
    <w:p w14:paraId="115F80E5" w14:textId="77777777" w:rsidR="00A77C82" w:rsidRDefault="00A77C82" w:rsidP="00E972B2">
      <w:pPr>
        <w:pStyle w:val="H6"/>
      </w:pPr>
      <w:r>
        <w:t>6.1.1.2.3.1</w:t>
      </w:r>
      <w:r>
        <w:tab/>
        <w:t>Pre-test conditions</w:t>
      </w:r>
    </w:p>
    <w:p w14:paraId="17E07F93" w14:textId="77777777" w:rsidR="00A77C82" w:rsidRDefault="00A77C82" w:rsidP="00E972B2">
      <w:pPr>
        <w:pStyle w:val="H6"/>
      </w:pPr>
      <w:r>
        <w:t>System Simulator:</w:t>
      </w:r>
    </w:p>
    <w:p w14:paraId="1A8AEE97" w14:textId="77777777" w:rsidR="00A77C82" w:rsidRDefault="00A77C82" w:rsidP="00E972B2">
      <w:pPr>
        <w:pStyle w:val="B1"/>
      </w:pPr>
      <w:r>
        <w:t>-</w:t>
      </w:r>
      <w:r>
        <w:tab/>
        <w:t>SS (MCVideo server)</w:t>
      </w:r>
    </w:p>
    <w:p w14:paraId="5EEFD59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E972B2">
      <w:pPr>
        <w:pStyle w:val="H6"/>
      </w:pPr>
      <w:r>
        <w:t>IUT:</w:t>
      </w:r>
    </w:p>
    <w:p w14:paraId="24283637" w14:textId="77777777" w:rsidR="00A77C82" w:rsidRDefault="00A77C82" w:rsidP="00E972B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E972B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E972B2">
      <w:pPr>
        <w:pStyle w:val="B1"/>
      </w:pPr>
      <w:r>
        <w:t>-</w:t>
      </w:r>
      <w:r>
        <w:tab/>
        <w:t>UE States at the end of the preamble</w:t>
      </w:r>
    </w:p>
    <w:p w14:paraId="7E6F3639" w14:textId="77777777" w:rsidR="00A77C82" w:rsidRDefault="00A77C82" w:rsidP="00E972B2">
      <w:pPr>
        <w:pStyle w:val="B2"/>
      </w:pPr>
      <w:r>
        <w:t>-</w:t>
      </w:r>
      <w:r>
        <w:tab/>
        <w:t>The UE is in E-UTRA Registered, Idle Mode state.</w:t>
      </w:r>
    </w:p>
    <w:p w14:paraId="0B802444"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E972B2">
      <w:pPr>
        <w:pStyle w:val="H6"/>
      </w:pPr>
      <w:r>
        <w:lastRenderedPageBreak/>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lastRenderedPageBreak/>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lastRenderedPageBreak/>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lastRenderedPageBreak/>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lastRenderedPageBreak/>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lastRenderedPageBreak/>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641BC761" w14:textId="77777777" w:rsidR="00A77C82" w:rsidRDefault="00A77C82" w:rsidP="00E972B2">
      <w:pPr>
        <w:pStyle w:val="H6"/>
      </w:pPr>
      <w:r>
        <w:t>System Simulator:</w:t>
      </w:r>
    </w:p>
    <w:p w14:paraId="18BCB6D9" w14:textId="77777777" w:rsidR="00A77C82" w:rsidRDefault="00A77C82" w:rsidP="00E972B2">
      <w:pPr>
        <w:pStyle w:val="B1"/>
      </w:pPr>
      <w:r>
        <w:t>-</w:t>
      </w:r>
      <w:r>
        <w:tab/>
        <w:t>SS (MCVideo server)</w:t>
      </w:r>
    </w:p>
    <w:p w14:paraId="1ABF57CF" w14:textId="77777777" w:rsidR="00A77C82" w:rsidRDefault="00A77C82" w:rsidP="00E972B2">
      <w:pPr>
        <w:pStyle w:val="H6"/>
      </w:pPr>
      <w:r>
        <w:t>IUT:</w:t>
      </w:r>
    </w:p>
    <w:p w14:paraId="399863C9" w14:textId="77777777" w:rsidR="00A77C82" w:rsidRDefault="00A77C82" w:rsidP="00E972B2">
      <w:pPr>
        <w:pStyle w:val="B1"/>
      </w:pPr>
      <w:r>
        <w:t>-</w:t>
      </w:r>
      <w:r>
        <w:tab/>
        <w:t>UE (MCVideo client)</w:t>
      </w:r>
    </w:p>
    <w:p w14:paraId="2638E9B7" w14:textId="77777777" w:rsidR="00A77C82" w:rsidRDefault="00A77C82" w:rsidP="00E972B2">
      <w:pPr>
        <w:pStyle w:val="B2"/>
      </w:pPr>
      <w:r>
        <w:t>-</w:t>
      </w:r>
      <w:r>
        <w:tab/>
        <w:t>The test USIM set as defined in TS 36.579-1 [2] clause 5.5.10 is inserted.</w:t>
      </w:r>
    </w:p>
    <w:p w14:paraId="50346193" w14:textId="77777777" w:rsidR="00A77C82" w:rsidRDefault="00A77C82" w:rsidP="00E972B2">
      <w:pPr>
        <w:pStyle w:val="B2"/>
      </w:pPr>
      <w:r>
        <w:t>-</w:t>
      </w:r>
      <w:r>
        <w:tab/>
        <w:t>The UE shall be switched off.</w:t>
      </w:r>
    </w:p>
    <w:p w14:paraId="04901A59" w14:textId="77777777" w:rsidR="00A77C82" w:rsidRDefault="00A77C82" w:rsidP="00E972B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E972B2">
      <w:pPr>
        <w:pStyle w:val="B1"/>
      </w:pPr>
      <w:r>
        <w:t>-</w:t>
      </w:r>
      <w:r>
        <w:tab/>
        <w:t>UE States at the end of the preamble</w:t>
      </w:r>
    </w:p>
    <w:p w14:paraId="54775444" w14:textId="77777777" w:rsidR="00A77C82" w:rsidRDefault="00A77C82" w:rsidP="00E972B2">
      <w:pPr>
        <w:pStyle w:val="B2"/>
      </w:pPr>
      <w:r>
        <w:t>-</w:t>
      </w:r>
      <w:r>
        <w:tab/>
        <w:t xml:space="preserve">The UE is in E-UTRA Registered, Idle Mode state. </w:t>
      </w:r>
    </w:p>
    <w:p w14:paraId="00E8AA7F" w14:textId="77777777" w:rsidR="00A77C82" w:rsidRDefault="00A77C82" w:rsidP="00E972B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E972B2">
      <w:pPr>
        <w:pStyle w:val="H6"/>
      </w:pPr>
      <w:r>
        <w:lastRenderedPageBreak/>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lastRenderedPageBreak/>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lastRenderedPageBreak/>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lastRenderedPageBreak/>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153FE619" w14:textId="77777777" w:rsidR="00A77C82" w:rsidRDefault="00A77C82" w:rsidP="00E972B2">
      <w:pPr>
        <w:pStyle w:val="H6"/>
      </w:pPr>
      <w:r>
        <w:t>System Simulator:</w:t>
      </w:r>
    </w:p>
    <w:p w14:paraId="4F6B079A" w14:textId="77777777" w:rsidR="00A77C82" w:rsidRDefault="00A77C82" w:rsidP="00E972B2">
      <w:pPr>
        <w:pStyle w:val="B1"/>
      </w:pPr>
      <w:r>
        <w:t>-</w:t>
      </w:r>
      <w:r>
        <w:tab/>
        <w:t>SS (MCVideo server)</w:t>
      </w:r>
    </w:p>
    <w:p w14:paraId="580F7377" w14:textId="7FCF9C3E" w:rsidR="00A77C82" w:rsidRDefault="00A77C82" w:rsidP="00E972B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E972B2">
      <w:pPr>
        <w:pStyle w:val="H6"/>
      </w:pPr>
      <w:r>
        <w:t>IUT:</w:t>
      </w:r>
    </w:p>
    <w:p w14:paraId="5B966974" w14:textId="77777777" w:rsidR="00A77C82" w:rsidRDefault="00A77C82" w:rsidP="00E972B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E972B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E972B2">
      <w:pPr>
        <w:pStyle w:val="B1"/>
      </w:pPr>
      <w:r>
        <w:t>-</w:t>
      </w:r>
      <w:r>
        <w:tab/>
        <w:t>UE States at the end of the preamble</w:t>
      </w:r>
    </w:p>
    <w:p w14:paraId="387335D2" w14:textId="77777777" w:rsidR="00A77C82" w:rsidRDefault="00A77C82" w:rsidP="00E972B2">
      <w:pPr>
        <w:pStyle w:val="B2"/>
      </w:pPr>
      <w:r>
        <w:t>-</w:t>
      </w:r>
      <w:r>
        <w:tab/>
        <w:t>The UE is in E-UTRA Registered, Idle Mode state.</w:t>
      </w:r>
    </w:p>
    <w:p w14:paraId="36E499F3" w14:textId="77777777" w:rsidR="00A77C82" w:rsidRDefault="00A77C82" w:rsidP="00E972B2">
      <w:pPr>
        <w:pStyle w:val="B2"/>
      </w:pPr>
      <w:r>
        <w:t>-</w:t>
      </w:r>
      <w:r>
        <w:tab/>
        <w:t>The MCVideo Client Application has been activated and User has registered-in as the MCVideo User with the Server as active user at the Client.</w:t>
      </w:r>
    </w:p>
    <w:p w14:paraId="7AF2BEE3" w14:textId="77777777" w:rsidR="00A77C82" w:rsidRDefault="00A77C82" w:rsidP="00E972B2">
      <w:pPr>
        <w:pStyle w:val="H6"/>
      </w:pPr>
      <w:r>
        <w:lastRenderedPageBreak/>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lastRenderedPageBreak/>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lastRenderedPageBreak/>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lastRenderedPageBreak/>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w:t>
      </w:r>
      <w:r>
        <w:lastRenderedPageBreak/>
        <w:t>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lastRenderedPageBreak/>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lastRenderedPageBreak/>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lastRenderedPageBreak/>
        <w:t>6.1.1.5.3</w:t>
      </w:r>
      <w:r>
        <w:tab/>
        <w:t>Test description</w:t>
      </w:r>
      <w:bookmarkEnd w:id="395"/>
      <w:bookmarkEnd w:id="396"/>
    </w:p>
    <w:p w14:paraId="457A17D7" w14:textId="77777777" w:rsidR="00A77C82" w:rsidRDefault="00A77C82" w:rsidP="00E972B2">
      <w:pPr>
        <w:pStyle w:val="H6"/>
      </w:pPr>
      <w:r>
        <w:t>6.1.1.5.3.1</w:t>
      </w:r>
      <w:r>
        <w:tab/>
        <w:t>Pre-test conditions</w:t>
      </w:r>
    </w:p>
    <w:p w14:paraId="77F17E06" w14:textId="77777777" w:rsidR="00A77C82" w:rsidRDefault="00A77C82" w:rsidP="00E972B2">
      <w:pPr>
        <w:pStyle w:val="H6"/>
      </w:pPr>
      <w:r>
        <w:t>System Simulator:</w:t>
      </w:r>
    </w:p>
    <w:p w14:paraId="067CB41A" w14:textId="77777777" w:rsidR="00A77C82" w:rsidRDefault="00A77C82" w:rsidP="00E972B2">
      <w:pPr>
        <w:pStyle w:val="B1"/>
      </w:pPr>
      <w:r>
        <w:t>-</w:t>
      </w:r>
      <w:r>
        <w:tab/>
        <w:t>SS (MCVideo server)</w:t>
      </w:r>
    </w:p>
    <w:p w14:paraId="79161019"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E972B2">
      <w:pPr>
        <w:pStyle w:val="H6"/>
      </w:pPr>
      <w:r>
        <w:t>IUT:</w:t>
      </w:r>
    </w:p>
    <w:p w14:paraId="3A504255" w14:textId="77777777" w:rsidR="00A77C82" w:rsidRDefault="00A77C82" w:rsidP="00E972B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E972B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E972B2">
      <w:pPr>
        <w:pStyle w:val="B1"/>
      </w:pPr>
      <w:r>
        <w:t>-</w:t>
      </w:r>
      <w:r>
        <w:tab/>
        <w:t>UE States at the end of the preamble</w:t>
      </w:r>
    </w:p>
    <w:p w14:paraId="3FE1F9CC" w14:textId="77777777" w:rsidR="00A77C82" w:rsidRDefault="00A77C82" w:rsidP="00E972B2">
      <w:pPr>
        <w:pStyle w:val="B2"/>
      </w:pPr>
      <w:r>
        <w:t>-</w:t>
      </w:r>
      <w:r>
        <w:tab/>
        <w:t>The UE is in E-UTRA Registered, Idle Mode state.</w:t>
      </w:r>
    </w:p>
    <w:p w14:paraId="5B38F062" w14:textId="77777777" w:rsidR="00A77C82" w:rsidRDefault="00A77C82" w:rsidP="00E972B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E972B2">
      <w:pPr>
        <w:pStyle w:val="H6"/>
      </w:pPr>
      <w:r>
        <w:lastRenderedPageBreak/>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lastRenderedPageBreak/>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lastRenderedPageBreak/>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lastRenderedPageBreak/>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lastRenderedPageBreak/>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lastRenderedPageBreak/>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9A9692" w14:textId="77777777" w:rsidR="00A77C82" w:rsidRDefault="00A77C82" w:rsidP="00E972B2">
      <w:pPr>
        <w:pStyle w:val="H6"/>
      </w:pPr>
      <w:r>
        <w:t>System Simulator:</w:t>
      </w:r>
    </w:p>
    <w:p w14:paraId="0F8F3D27" w14:textId="77777777" w:rsidR="00A77C82" w:rsidRDefault="00A77C82" w:rsidP="00E972B2">
      <w:pPr>
        <w:pStyle w:val="B1"/>
      </w:pPr>
      <w:r>
        <w:t>-</w:t>
      </w:r>
      <w:r>
        <w:tab/>
        <w:t>SS (MCVideo server)</w:t>
      </w:r>
    </w:p>
    <w:p w14:paraId="0529BA0B" w14:textId="77777777" w:rsidR="00A77C82" w:rsidRDefault="00A77C82" w:rsidP="00E972B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E972B2">
      <w:pPr>
        <w:pStyle w:val="H6"/>
      </w:pPr>
      <w:r>
        <w:t>IUT:</w:t>
      </w:r>
    </w:p>
    <w:p w14:paraId="31D9FB8E" w14:textId="77777777" w:rsidR="00A77C82" w:rsidRDefault="00A77C82" w:rsidP="00E972B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E972B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E972B2">
      <w:pPr>
        <w:pStyle w:val="B1"/>
      </w:pPr>
      <w:r>
        <w:t>-</w:t>
      </w:r>
      <w:r>
        <w:tab/>
        <w:t>UE States at the end of the preamble</w:t>
      </w:r>
    </w:p>
    <w:p w14:paraId="687E4793" w14:textId="77777777" w:rsidR="00A77C82" w:rsidRDefault="00A77C82" w:rsidP="00E972B2">
      <w:pPr>
        <w:pStyle w:val="B2"/>
      </w:pPr>
      <w:r>
        <w:t>-</w:t>
      </w:r>
      <w:r>
        <w:tab/>
        <w:t>The UE is in E-UTRA Registered, Idle Mode state.</w:t>
      </w:r>
    </w:p>
    <w:p w14:paraId="4F8CBCA6" w14:textId="77777777" w:rsidR="00A77C82" w:rsidRDefault="00A77C82" w:rsidP="00E972B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E972B2">
      <w:pPr>
        <w:pStyle w:val="H6"/>
      </w:pPr>
      <w:r>
        <w:lastRenderedPageBreak/>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lastRenderedPageBreak/>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lastRenderedPageBreak/>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lastRenderedPageBreak/>
        <w:t>6.1.1.7.3</w:t>
      </w:r>
      <w:r>
        <w:tab/>
        <w:t>Test description</w:t>
      </w:r>
      <w:bookmarkEnd w:id="416"/>
      <w:bookmarkEnd w:id="417"/>
    </w:p>
    <w:p w14:paraId="4D2814AE" w14:textId="77777777" w:rsidR="00A77C82" w:rsidRDefault="00A77C82" w:rsidP="00E972B2">
      <w:pPr>
        <w:pStyle w:val="H6"/>
      </w:pPr>
      <w:r>
        <w:t>6.1.1.7.3.1</w:t>
      </w:r>
      <w:r>
        <w:tab/>
        <w:t>Pre-test conditions</w:t>
      </w:r>
    </w:p>
    <w:p w14:paraId="15AE23B7" w14:textId="77777777" w:rsidR="00A77C82" w:rsidRDefault="00A77C82" w:rsidP="00E972B2">
      <w:pPr>
        <w:pStyle w:val="H6"/>
      </w:pPr>
      <w:r>
        <w:t>System Simulator:</w:t>
      </w:r>
    </w:p>
    <w:p w14:paraId="549CE86A" w14:textId="77777777" w:rsidR="00A77C82" w:rsidRDefault="00A77C82" w:rsidP="00E972B2">
      <w:pPr>
        <w:pStyle w:val="B1"/>
      </w:pPr>
      <w:r>
        <w:t>-</w:t>
      </w:r>
      <w:r>
        <w:tab/>
        <w:t>SS (MCVideo server)</w:t>
      </w:r>
    </w:p>
    <w:p w14:paraId="228D088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E972B2">
      <w:pPr>
        <w:pStyle w:val="H6"/>
      </w:pPr>
      <w:r>
        <w:t>IUT:</w:t>
      </w:r>
    </w:p>
    <w:p w14:paraId="2D90D5A2" w14:textId="77777777" w:rsidR="00A77C82" w:rsidRDefault="00A77C82" w:rsidP="00E972B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E972B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E972B2">
      <w:pPr>
        <w:pStyle w:val="B1"/>
      </w:pPr>
      <w:r>
        <w:t>-</w:t>
      </w:r>
      <w:r>
        <w:tab/>
        <w:t>UE States at the end of the preamble</w:t>
      </w:r>
    </w:p>
    <w:p w14:paraId="714348FA" w14:textId="77777777" w:rsidR="00A77C82" w:rsidRDefault="00A77C82" w:rsidP="00E972B2">
      <w:pPr>
        <w:pStyle w:val="B2"/>
      </w:pPr>
      <w:r>
        <w:t>-</w:t>
      </w:r>
      <w:r>
        <w:tab/>
        <w:t>The UE is in E-UTRA Registered, Idle Mode state.</w:t>
      </w:r>
    </w:p>
    <w:p w14:paraId="3D53A41E" w14:textId="77777777" w:rsidR="00A77C82" w:rsidRDefault="00A77C82" w:rsidP="00E972B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E972B2">
      <w:pPr>
        <w:pStyle w:val="H6"/>
      </w:pPr>
      <w:r>
        <w:lastRenderedPageBreak/>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lastRenderedPageBreak/>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lastRenderedPageBreak/>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lastRenderedPageBreak/>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lastRenderedPageBreak/>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lastRenderedPageBreak/>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lastRenderedPageBreak/>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25D2C46D" w14:textId="77777777" w:rsidR="00A77C82" w:rsidRDefault="00A77C82" w:rsidP="00E972B2">
      <w:pPr>
        <w:pStyle w:val="H6"/>
      </w:pPr>
      <w:r>
        <w:t>System Simulator:</w:t>
      </w:r>
    </w:p>
    <w:p w14:paraId="21C66251" w14:textId="77777777" w:rsidR="00A77C82" w:rsidRDefault="00A77C82" w:rsidP="00E972B2">
      <w:pPr>
        <w:pStyle w:val="B1"/>
      </w:pPr>
      <w:r>
        <w:t>-</w:t>
      </w:r>
      <w:r>
        <w:tab/>
        <w:t>SS (MCVideo server)</w:t>
      </w:r>
    </w:p>
    <w:p w14:paraId="52B6734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E972B2">
      <w:pPr>
        <w:pStyle w:val="H6"/>
      </w:pPr>
      <w:r>
        <w:t>IUT:</w:t>
      </w:r>
    </w:p>
    <w:p w14:paraId="0093F9C0" w14:textId="77777777" w:rsidR="00A77C82" w:rsidRDefault="00A77C82" w:rsidP="00E972B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E972B2">
      <w:pPr>
        <w:pStyle w:val="H6"/>
      </w:pPr>
      <w:r>
        <w:lastRenderedPageBreak/>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E972B2">
      <w:pPr>
        <w:pStyle w:val="B1"/>
      </w:pPr>
      <w:r>
        <w:t>-</w:t>
      </w:r>
      <w:r>
        <w:tab/>
        <w:t>UE States at the end of the preamble</w:t>
      </w:r>
    </w:p>
    <w:p w14:paraId="4CE2DB85" w14:textId="77777777" w:rsidR="00A77C82" w:rsidRDefault="00A77C82" w:rsidP="00E972B2">
      <w:pPr>
        <w:pStyle w:val="B2"/>
      </w:pPr>
      <w:r>
        <w:t>-</w:t>
      </w:r>
      <w:r>
        <w:tab/>
        <w:t>The UE is in E-UTRA Registered, Idle Mode state.</w:t>
      </w:r>
    </w:p>
    <w:p w14:paraId="360C6E9C" w14:textId="77777777" w:rsidR="00A77C82" w:rsidRDefault="00A77C82" w:rsidP="00E972B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lastRenderedPageBreak/>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lastRenderedPageBreak/>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lastRenderedPageBreak/>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3661876D" w:rsidR="00A77C82" w:rsidRDefault="00A77C82" w:rsidP="00A77C82">
      <w:pPr>
        <w:keepLines/>
        <w:ind w:left="1135" w:hanging="851"/>
      </w:pPr>
      <w:r>
        <w:t>NOTE 4:</w:t>
      </w:r>
      <w:r>
        <w:tab/>
        <w:t>The MC</w:t>
      </w:r>
      <w:r>
        <w:rPr>
          <w:lang w:eastAsia="zh-CN"/>
        </w:rPr>
        <w:t>Video</w:t>
      </w:r>
      <w:r>
        <w:t xml:space="preserve"> client is informed about temporary groups and </w:t>
      </w:r>
      <w:r w:rsidR="009905FE">
        <w:t>regrouping</w:t>
      </w:r>
      <w:r>
        <w:t xml:space="preserve">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lastRenderedPageBreak/>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88CCD4D" w14:textId="77777777" w:rsidR="00A77C82" w:rsidRDefault="00A77C82" w:rsidP="00E972B2">
      <w:pPr>
        <w:pStyle w:val="H6"/>
      </w:pPr>
      <w:r>
        <w:t>System Simulator:</w:t>
      </w:r>
    </w:p>
    <w:p w14:paraId="5CACEDAB" w14:textId="77777777" w:rsidR="00A77C82" w:rsidRDefault="00A77C82" w:rsidP="00E972B2">
      <w:pPr>
        <w:pStyle w:val="B1"/>
      </w:pPr>
      <w:r>
        <w:t>-</w:t>
      </w:r>
      <w:r>
        <w:tab/>
        <w:t>SS (MCVideo server)</w:t>
      </w:r>
    </w:p>
    <w:p w14:paraId="7126AC2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E972B2">
      <w:pPr>
        <w:pStyle w:val="H6"/>
      </w:pPr>
      <w:r>
        <w:t>IUT:</w:t>
      </w:r>
    </w:p>
    <w:p w14:paraId="5792896F" w14:textId="77777777" w:rsidR="00A77C82" w:rsidRDefault="00A77C82" w:rsidP="00E972B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E972B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E972B2">
      <w:pPr>
        <w:pStyle w:val="B1"/>
      </w:pPr>
      <w:r>
        <w:t>-</w:t>
      </w:r>
      <w:r>
        <w:tab/>
        <w:t>UE States at the end of the preamble</w:t>
      </w:r>
    </w:p>
    <w:p w14:paraId="17ACC112" w14:textId="77777777" w:rsidR="00A77C82" w:rsidRDefault="00A77C82" w:rsidP="00E972B2">
      <w:pPr>
        <w:pStyle w:val="B2"/>
      </w:pPr>
      <w:r>
        <w:t>-</w:t>
      </w:r>
      <w:r>
        <w:tab/>
        <w:t>The UE is in E-UTRA Registered, Idle Mode state.</w:t>
      </w:r>
    </w:p>
    <w:p w14:paraId="59778A0F" w14:textId="77777777" w:rsidR="00A77C82" w:rsidRDefault="00A77C82" w:rsidP="00E972B2">
      <w:pPr>
        <w:pStyle w:val="B2"/>
      </w:pPr>
      <w:r>
        <w:lastRenderedPageBreak/>
        <w:t>-</w:t>
      </w:r>
      <w:r>
        <w:tab/>
        <w:t>The MCVideo Client Application has been activated and User has registered-in as the MCVideo User with the Server as active user at the Client.</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lastRenderedPageBreak/>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lastRenderedPageBreak/>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lastRenderedPageBreak/>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18225A14" w14:textId="77777777" w:rsidR="00A77C82" w:rsidRDefault="00A77C82" w:rsidP="00E972B2">
      <w:pPr>
        <w:pStyle w:val="H6"/>
      </w:pPr>
      <w:r>
        <w:t>System Simulator:</w:t>
      </w:r>
    </w:p>
    <w:p w14:paraId="78E681E3" w14:textId="77777777" w:rsidR="00A77C82" w:rsidRDefault="00A77C82" w:rsidP="00E972B2">
      <w:pPr>
        <w:pStyle w:val="B1"/>
      </w:pPr>
      <w:r>
        <w:t>-</w:t>
      </w:r>
      <w:r>
        <w:tab/>
        <w:t>SS (MCVideo server)</w:t>
      </w:r>
    </w:p>
    <w:p w14:paraId="3E11CC63"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E972B2">
      <w:pPr>
        <w:pStyle w:val="H6"/>
      </w:pPr>
      <w:r>
        <w:t>IUT:</w:t>
      </w:r>
    </w:p>
    <w:p w14:paraId="24F4620F" w14:textId="77777777" w:rsidR="00A77C82" w:rsidRDefault="00A77C82" w:rsidP="00E972B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E972B2">
      <w:pPr>
        <w:pStyle w:val="H6"/>
      </w:pPr>
      <w:r>
        <w:lastRenderedPageBreak/>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E972B2">
      <w:pPr>
        <w:pStyle w:val="B1"/>
      </w:pPr>
      <w:r>
        <w:t>-</w:t>
      </w:r>
      <w:r>
        <w:tab/>
        <w:t>UE States at the end of the preamble</w:t>
      </w:r>
    </w:p>
    <w:p w14:paraId="25B44024" w14:textId="77777777" w:rsidR="00A77C82" w:rsidRDefault="00A77C82" w:rsidP="00E972B2">
      <w:pPr>
        <w:pStyle w:val="B2"/>
      </w:pPr>
      <w:r>
        <w:t>-</w:t>
      </w:r>
      <w:r>
        <w:tab/>
        <w:t>The UE is in E-UTRA Registered, Idle Mode state.</w:t>
      </w:r>
    </w:p>
    <w:p w14:paraId="0F0D6F2F" w14:textId="77777777" w:rsidR="00A77C82" w:rsidRDefault="00A77C82" w:rsidP="00E972B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lastRenderedPageBreak/>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lastRenderedPageBreak/>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lastRenderedPageBreak/>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lastRenderedPageBreak/>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lastRenderedPageBreak/>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lastRenderedPageBreak/>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48F3410A" w14:textId="77777777" w:rsidR="00A77C82" w:rsidRDefault="00A77C82" w:rsidP="00E972B2">
      <w:pPr>
        <w:pStyle w:val="H6"/>
      </w:pPr>
      <w:r>
        <w:t>System Simulator:</w:t>
      </w:r>
    </w:p>
    <w:p w14:paraId="3712FC2B" w14:textId="77777777" w:rsidR="00A77C82" w:rsidRDefault="00A77C82" w:rsidP="00E972B2">
      <w:pPr>
        <w:pStyle w:val="B1"/>
      </w:pPr>
      <w:r>
        <w:t>-</w:t>
      </w:r>
      <w:r>
        <w:tab/>
        <w:t>SS (MCVideo server)</w:t>
      </w:r>
    </w:p>
    <w:p w14:paraId="6E60C7CC" w14:textId="218DA882"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E972B2">
      <w:pPr>
        <w:pStyle w:val="H6"/>
      </w:pPr>
      <w:r>
        <w:t>IUT:</w:t>
      </w:r>
    </w:p>
    <w:p w14:paraId="067D6374" w14:textId="77777777" w:rsidR="00A77C82" w:rsidRDefault="00A77C82" w:rsidP="00E972B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E972B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E972B2">
      <w:pPr>
        <w:pStyle w:val="B1"/>
      </w:pPr>
      <w:r>
        <w:t>-</w:t>
      </w:r>
      <w:r>
        <w:tab/>
        <w:t>UE States at the end of the preamble</w:t>
      </w:r>
    </w:p>
    <w:p w14:paraId="30FEB389" w14:textId="77777777" w:rsidR="00A77C82" w:rsidRDefault="00A77C82" w:rsidP="00E972B2">
      <w:pPr>
        <w:pStyle w:val="B2"/>
      </w:pPr>
      <w:r>
        <w:t>-</w:t>
      </w:r>
      <w:r>
        <w:tab/>
        <w:t>The UE is in E-UTRA Registered, Idle Mode state.</w:t>
      </w:r>
    </w:p>
    <w:p w14:paraId="363A6610" w14:textId="77777777" w:rsidR="00A77C82" w:rsidRDefault="00A77C82" w:rsidP="00E972B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E972B2">
      <w:pPr>
        <w:pStyle w:val="H6"/>
      </w:pPr>
      <w:r>
        <w:lastRenderedPageBreak/>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lastRenderedPageBreak/>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lastRenderedPageBreak/>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lastRenderedPageBreak/>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lastRenderedPageBreak/>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lastRenderedPageBreak/>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lastRenderedPageBreak/>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lastRenderedPageBreak/>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29B3E4AE" w14:textId="77777777" w:rsidR="00A77C82" w:rsidRDefault="00A77C82" w:rsidP="00E972B2">
      <w:pPr>
        <w:pStyle w:val="H6"/>
      </w:pPr>
      <w:r>
        <w:t>System Simulator:</w:t>
      </w:r>
    </w:p>
    <w:p w14:paraId="7558B6C8" w14:textId="77777777" w:rsidR="00A77C82" w:rsidRDefault="00A77C82" w:rsidP="00E972B2">
      <w:pPr>
        <w:pStyle w:val="B1"/>
      </w:pPr>
      <w:r>
        <w:t>-</w:t>
      </w:r>
      <w:r>
        <w:tab/>
        <w:t>SS (MCVideo server)</w:t>
      </w:r>
    </w:p>
    <w:p w14:paraId="6769131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E972B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E972B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E972B2">
      <w:pPr>
        <w:pStyle w:val="B1"/>
      </w:pPr>
      <w:r>
        <w:t>-</w:t>
      </w:r>
      <w:r>
        <w:tab/>
        <w:t>UE States at the end of the preamble</w:t>
      </w:r>
    </w:p>
    <w:p w14:paraId="19B0DF07" w14:textId="77777777" w:rsidR="00A77C82" w:rsidRDefault="00A77C82" w:rsidP="00E972B2">
      <w:pPr>
        <w:pStyle w:val="B2"/>
      </w:pPr>
      <w:r>
        <w:t>-</w:t>
      </w:r>
      <w:r>
        <w:tab/>
        <w:t>The UE is in E-UTRA Registered, Idle Mode state.</w:t>
      </w:r>
    </w:p>
    <w:p w14:paraId="3168DEBE" w14:textId="77777777" w:rsidR="00A77C82" w:rsidRDefault="00A77C82" w:rsidP="00E972B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E972B2">
      <w:pPr>
        <w:pStyle w:val="H6"/>
      </w:pPr>
      <w:r>
        <w:lastRenderedPageBreak/>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lastRenderedPageBreak/>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lastRenderedPageBreak/>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lastRenderedPageBreak/>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lastRenderedPageBreak/>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lastRenderedPageBreak/>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4C633DF8" w14:textId="77777777" w:rsidR="00A77C82" w:rsidRDefault="00A77C82" w:rsidP="00E972B2">
      <w:pPr>
        <w:pStyle w:val="H6"/>
      </w:pPr>
      <w:r>
        <w:t>System Simulator:</w:t>
      </w:r>
    </w:p>
    <w:p w14:paraId="164D406B" w14:textId="77777777" w:rsidR="00A77C82" w:rsidRDefault="00A77C82" w:rsidP="00E972B2">
      <w:pPr>
        <w:pStyle w:val="B1"/>
      </w:pPr>
      <w:r>
        <w:t>-</w:t>
      </w:r>
      <w:r>
        <w:tab/>
        <w:t>SS (MCVideo server)</w:t>
      </w:r>
    </w:p>
    <w:p w14:paraId="2CACFCD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E972B2">
      <w:pPr>
        <w:pStyle w:val="H6"/>
      </w:pPr>
      <w:r>
        <w:t>IUT:</w:t>
      </w:r>
    </w:p>
    <w:p w14:paraId="274848FD" w14:textId="77777777" w:rsidR="00A77C82" w:rsidRDefault="00A77C82" w:rsidP="00E972B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E972B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E972B2">
      <w:pPr>
        <w:pStyle w:val="B1"/>
      </w:pPr>
      <w:r>
        <w:t>-</w:t>
      </w:r>
      <w:r>
        <w:tab/>
        <w:t>UE States at the end of the preamble</w:t>
      </w:r>
    </w:p>
    <w:p w14:paraId="39C79358" w14:textId="77777777" w:rsidR="00A77C82" w:rsidRDefault="00A77C82" w:rsidP="00E972B2">
      <w:pPr>
        <w:pStyle w:val="B2"/>
      </w:pPr>
      <w:r>
        <w:t>-</w:t>
      </w:r>
      <w:r>
        <w:tab/>
        <w:t>The UE is in E-UTRA Registered, Idle Mode state.</w:t>
      </w:r>
    </w:p>
    <w:p w14:paraId="386C588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E972B2">
      <w:pPr>
        <w:pStyle w:val="H6"/>
      </w:pPr>
      <w:r>
        <w:lastRenderedPageBreak/>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lastRenderedPageBreak/>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lastRenderedPageBreak/>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4B3DB6C4" w14:textId="77777777" w:rsidR="00C16E65" w:rsidRDefault="00C16E65" w:rsidP="00C16E65">
      <w:pPr>
        <w:keepNext/>
        <w:keepLines/>
        <w:spacing w:before="120"/>
        <w:ind w:left="1418" w:hanging="1418"/>
        <w:outlineLvl w:val="3"/>
        <w:rPr>
          <w:rFonts w:ascii="Arial" w:hAnsi="Arial"/>
          <w:sz w:val="24"/>
        </w:rPr>
      </w:pPr>
      <w:bookmarkStart w:id="472" w:name="_Toc75906929"/>
      <w:bookmarkStart w:id="473" w:name="_Toc75907266"/>
      <w:bookmarkStart w:id="474"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19995C24" w14:textId="77777777" w:rsidR="00C16E65" w:rsidRDefault="00C16E65" w:rsidP="00C16E65">
      <w:pPr>
        <w:pStyle w:val="H6"/>
      </w:pPr>
      <w:r>
        <w:t>6.1.1.14.1</w:t>
      </w:r>
      <w:r>
        <w:tab/>
        <w:t>Test Purpose (TP)</w:t>
      </w:r>
    </w:p>
    <w:p w14:paraId="2B7089E0" w14:textId="77777777" w:rsidR="00C16E65" w:rsidRDefault="00C16E65" w:rsidP="00C16E65">
      <w:pPr>
        <w:pStyle w:val="H6"/>
      </w:pPr>
      <w:r>
        <w:t>(1)</w:t>
      </w:r>
    </w:p>
    <w:p w14:paraId="17662414" w14:textId="77777777" w:rsidR="00C16E65" w:rsidRDefault="00C16E65" w:rsidP="00C16E65">
      <w:pPr>
        <w:pStyle w:val="PL"/>
      </w:pPr>
      <w:r>
        <w:rPr>
          <w:b/>
          <w:noProof w:val="0"/>
        </w:rPr>
        <w:t>with</w:t>
      </w:r>
      <w:r>
        <w:rPr>
          <w:noProof w:val="0"/>
        </w:rPr>
        <w:t xml:space="preserve"> {the UE (MCVideo Client) having an ongoing On-demand Pre-arranged Group Call with Automatic Commencement Mode }</w:t>
      </w:r>
    </w:p>
    <w:p w14:paraId="4482D49A" w14:textId="77777777" w:rsidR="00C16E65" w:rsidRDefault="00C16E65" w:rsidP="00C16E65">
      <w:pPr>
        <w:pStyle w:val="PL"/>
      </w:pPr>
      <w:r>
        <w:rPr>
          <w:noProof w:val="0"/>
        </w:rPr>
        <w:t>ensure that {</w:t>
      </w:r>
    </w:p>
    <w:p w14:paraId="6A2300C5" w14:textId="77777777" w:rsidR="00C16E65" w:rsidRDefault="00C16E65" w:rsidP="00C16E65">
      <w:pPr>
        <w:pStyle w:val="PL"/>
      </w:pPr>
      <w:r>
        <w:rPr>
          <w:noProof w:val="0"/>
        </w:rPr>
        <w:t xml:space="preserve">  </w:t>
      </w:r>
      <w:r>
        <w:rPr>
          <w:b/>
          <w:noProof w:val="0"/>
        </w:rPr>
        <w:t>when</w:t>
      </w:r>
      <w:r>
        <w:rPr>
          <w:noProof w:val="0"/>
        </w:rPr>
        <w:t xml:space="preserve"> {the MCVideo User requests to terminate the ongoing MCVideo Group Call}</w:t>
      </w:r>
    </w:p>
    <w:p w14:paraId="5BE163D3" w14:textId="77777777" w:rsidR="00C16E65" w:rsidRDefault="00C16E65" w:rsidP="00C16E65">
      <w:pPr>
        <w:pStyle w:val="PL"/>
      </w:pPr>
      <w:r>
        <w:rPr>
          <w:noProof w:val="0"/>
        </w:rPr>
        <w:t xml:space="preserve">    </w:t>
      </w:r>
      <w:r>
        <w:rPr>
          <w:b/>
          <w:noProof w:val="0"/>
        </w:rPr>
        <w:t>then</w:t>
      </w:r>
      <w:r>
        <w:rPr>
          <w:noProof w:val="0"/>
        </w:rPr>
        <w:t xml:space="preserve"> {the UE (MCVideo Client) sends a SIP BYE message, </w:t>
      </w:r>
      <w:r>
        <w:rPr>
          <w:b/>
          <w:bCs/>
          <w:noProof w:val="0"/>
        </w:rPr>
        <w:t>and</w:t>
      </w:r>
      <w:r>
        <w:rPr>
          <w:noProof w:val="0"/>
        </w:rPr>
        <w:t xml:space="preserve"> leaves the MCVideo Session }</w:t>
      </w:r>
    </w:p>
    <w:p w14:paraId="70BF82D2" w14:textId="77777777" w:rsidR="00C16E65" w:rsidRDefault="00C16E65" w:rsidP="00C16E65">
      <w:pPr>
        <w:pStyle w:val="PL"/>
      </w:pPr>
      <w:r>
        <w:rPr>
          <w:noProof w:val="0"/>
        </w:rPr>
        <w:t xml:space="preserve">            }</w:t>
      </w:r>
    </w:p>
    <w:p w14:paraId="7E0AA513" w14:textId="77777777" w:rsidR="00C16E65" w:rsidRDefault="00C16E65" w:rsidP="00C16E65">
      <w:pPr>
        <w:pStyle w:val="PL"/>
      </w:pPr>
    </w:p>
    <w:p w14:paraId="796BD497" w14:textId="77777777" w:rsidR="00C16E65" w:rsidRDefault="00C16E65" w:rsidP="00C16E65">
      <w:pPr>
        <w:pStyle w:val="H6"/>
      </w:pPr>
      <w:r>
        <w:t>(2)</w:t>
      </w:r>
    </w:p>
    <w:p w14:paraId="38C7AD73" w14:textId="77777777" w:rsidR="00C16E65" w:rsidRDefault="00C16E65" w:rsidP="00C16E65">
      <w:pPr>
        <w:pStyle w:val="PL"/>
      </w:pPr>
      <w:r>
        <w:rPr>
          <w:b/>
          <w:noProof w:val="0"/>
        </w:rPr>
        <w:t>with</w:t>
      </w:r>
      <w:r>
        <w:rPr>
          <w:noProof w:val="0"/>
        </w:rPr>
        <w:t xml:space="preserve"> { the UE (MCVideo Client) registered and authorised for MCVideo Service }</w:t>
      </w:r>
    </w:p>
    <w:p w14:paraId="5F55F3B6" w14:textId="77777777" w:rsidR="00C16E65" w:rsidRDefault="00C16E65" w:rsidP="00C16E65">
      <w:pPr>
        <w:pStyle w:val="PL"/>
      </w:pPr>
      <w:r>
        <w:rPr>
          <w:noProof w:val="0"/>
        </w:rPr>
        <w:t>ensure that {</w:t>
      </w:r>
    </w:p>
    <w:p w14:paraId="7F736C46" w14:textId="77777777" w:rsidR="00C16E65" w:rsidRDefault="00C16E65" w:rsidP="00C16E65">
      <w:pPr>
        <w:pStyle w:val="PL"/>
      </w:pPr>
      <w:r>
        <w:rPr>
          <w:noProof w:val="0"/>
        </w:rPr>
        <w:t xml:space="preserve">  </w:t>
      </w:r>
      <w:r>
        <w:rPr>
          <w:b/>
          <w:noProof w:val="0"/>
        </w:rPr>
        <w:t>when</w:t>
      </w:r>
      <w:r>
        <w:rPr>
          <w:noProof w:val="0"/>
        </w:rPr>
        <w:t xml:space="preserve"> { the MCVideo User requests the re-join the previous MCVideo On-demand Pre-arranged Group Call }</w:t>
      </w:r>
    </w:p>
    <w:p w14:paraId="0A0DAD7F" w14:textId="71120852" w:rsidR="00C16E65" w:rsidRDefault="00C16E65" w:rsidP="00C16E65">
      <w:pPr>
        <w:pStyle w:val="PL"/>
      </w:pPr>
      <w:r>
        <w:rPr>
          <w:noProof w:val="0"/>
        </w:rPr>
        <w:t xml:space="preserve">    </w:t>
      </w:r>
      <w:r>
        <w:rPr>
          <w:b/>
          <w:noProof w:val="0"/>
        </w:rPr>
        <w:t>then</w:t>
      </w:r>
      <w:r>
        <w:rPr>
          <w:noProof w:val="0"/>
        </w:rPr>
        <w:t xml:space="preserve"> { the UE (MCVideo Client) requests to re-join</w:t>
      </w:r>
      <w:r w:rsidR="009905FE">
        <w:rPr>
          <w:noProof w:val="0"/>
        </w:rPr>
        <w:t xml:space="preserve"> </w:t>
      </w:r>
      <w:r>
        <w:rPr>
          <w:noProof w:val="0"/>
        </w:rPr>
        <w:t>the Pre-arranged Group Call by sending a SIP INVITE message }</w:t>
      </w:r>
    </w:p>
    <w:p w14:paraId="49C5A28D" w14:textId="77777777" w:rsidR="00C16E65" w:rsidRDefault="00C16E65" w:rsidP="00C16E65">
      <w:pPr>
        <w:pStyle w:val="PL"/>
      </w:pPr>
      <w:r>
        <w:rPr>
          <w:noProof w:val="0"/>
        </w:rPr>
        <w:t xml:space="preserve">            }</w:t>
      </w:r>
    </w:p>
    <w:p w14:paraId="3DF9C4A7" w14:textId="77777777" w:rsidR="00C16E65" w:rsidRDefault="00C16E65" w:rsidP="00C16E65">
      <w:pPr>
        <w:pStyle w:val="PL"/>
      </w:pPr>
    </w:p>
    <w:p w14:paraId="31FA14CF" w14:textId="77777777" w:rsidR="00C16E65" w:rsidRDefault="00C16E65" w:rsidP="00C16E65">
      <w:pPr>
        <w:pStyle w:val="H6"/>
      </w:pPr>
      <w:r>
        <w:t>(3)</w:t>
      </w:r>
    </w:p>
    <w:p w14:paraId="61FD1061" w14:textId="77777777" w:rsidR="00C16E65" w:rsidRDefault="00C16E65" w:rsidP="00C16E65">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46A4882" w14:textId="77777777" w:rsidR="00C16E65" w:rsidRDefault="00C16E65" w:rsidP="00C16E65">
      <w:pPr>
        <w:pStyle w:val="PL"/>
      </w:pPr>
      <w:r>
        <w:rPr>
          <w:noProof w:val="0"/>
        </w:rPr>
        <w:t>ensure that {</w:t>
      </w:r>
    </w:p>
    <w:p w14:paraId="3C6C72F3" w14:textId="77777777" w:rsidR="00C16E65" w:rsidRDefault="00C16E65" w:rsidP="00C16E65">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782B84F" w14:textId="77777777" w:rsidR="00C16E65" w:rsidRDefault="00C16E65" w:rsidP="00C16E65">
      <w:pPr>
        <w:pStyle w:val="PL"/>
      </w:pPr>
      <w:r>
        <w:rPr>
          <w:noProof w:val="0"/>
        </w:rPr>
        <w:t xml:space="preserve">    </w:t>
      </w:r>
      <w:r>
        <w:rPr>
          <w:b/>
          <w:noProof w:val="0"/>
        </w:rPr>
        <w:t>then</w:t>
      </w:r>
      <w:r>
        <w:rPr>
          <w:noProof w:val="0"/>
        </w:rPr>
        <w:t xml:space="preserve"> {the UE (MCVideo Client) provides media transmission notification to the MCVideo User  }</w:t>
      </w:r>
    </w:p>
    <w:p w14:paraId="5CE574FB" w14:textId="77777777" w:rsidR="00C16E65" w:rsidRDefault="00C16E65" w:rsidP="00C16E65">
      <w:pPr>
        <w:pStyle w:val="PL"/>
      </w:pPr>
      <w:r>
        <w:rPr>
          <w:noProof w:val="0"/>
        </w:rPr>
        <w:t xml:space="preserve">            }</w:t>
      </w:r>
    </w:p>
    <w:p w14:paraId="69C5A98E" w14:textId="77777777" w:rsidR="00C16E65" w:rsidRDefault="00C16E65" w:rsidP="00C16E65">
      <w:pPr>
        <w:pStyle w:val="PL"/>
      </w:pPr>
    </w:p>
    <w:p w14:paraId="5F06ADC3" w14:textId="77777777" w:rsidR="00C16E65" w:rsidRDefault="00C16E65" w:rsidP="00C16E65">
      <w:pPr>
        <w:pStyle w:val="H6"/>
      </w:pPr>
      <w:r>
        <w:t>(4)</w:t>
      </w:r>
    </w:p>
    <w:p w14:paraId="1E44F160" w14:textId="77777777" w:rsidR="00C16E65" w:rsidRDefault="00C16E65" w:rsidP="00C16E65">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55ECBA0E" w14:textId="77777777" w:rsidR="00C16E65" w:rsidRDefault="00C16E65" w:rsidP="00C16E65">
      <w:pPr>
        <w:pStyle w:val="PL"/>
      </w:pPr>
      <w:r>
        <w:rPr>
          <w:noProof w:val="0"/>
        </w:rPr>
        <w:t>ensure that {</w:t>
      </w:r>
    </w:p>
    <w:p w14:paraId="75AA7E2E" w14:textId="77777777" w:rsidR="00C16E65" w:rsidRDefault="00C16E65" w:rsidP="00C16E65">
      <w:pPr>
        <w:pStyle w:val="PL"/>
      </w:pPr>
      <w:r>
        <w:rPr>
          <w:noProof w:val="0"/>
        </w:rPr>
        <w:t xml:space="preserve">  </w:t>
      </w:r>
      <w:r>
        <w:rPr>
          <w:b/>
          <w:noProof w:val="0"/>
        </w:rPr>
        <w:t>when</w:t>
      </w:r>
      <w:r>
        <w:rPr>
          <w:noProof w:val="0"/>
        </w:rPr>
        <w:t xml:space="preserve"> { the MCVideo User requests permission to receive media }</w:t>
      </w:r>
    </w:p>
    <w:p w14:paraId="28B79569" w14:textId="77777777" w:rsidR="00C16E65" w:rsidRDefault="00C16E65" w:rsidP="00C16E65">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Idle }</w:t>
      </w:r>
    </w:p>
    <w:p w14:paraId="25EBA9CC" w14:textId="77777777" w:rsidR="00C16E65" w:rsidRDefault="00C16E65" w:rsidP="00C16E65">
      <w:pPr>
        <w:pStyle w:val="PL"/>
      </w:pPr>
      <w:r>
        <w:rPr>
          <w:noProof w:val="0"/>
        </w:rPr>
        <w:lastRenderedPageBreak/>
        <w:t xml:space="preserve">            </w:t>
      </w:r>
    </w:p>
    <w:p w14:paraId="5CDDC9FB" w14:textId="77777777" w:rsidR="00C16E65" w:rsidRDefault="00C16E65" w:rsidP="00C16E65">
      <w:pPr>
        <w:pStyle w:val="PL"/>
      </w:pPr>
    </w:p>
    <w:p w14:paraId="439A77FA" w14:textId="77777777" w:rsidR="00C16E65" w:rsidRDefault="00C16E65" w:rsidP="00C16E65">
      <w:pPr>
        <w:pStyle w:val="H6"/>
      </w:pPr>
      <w:r>
        <w:t>(5)</w:t>
      </w:r>
    </w:p>
    <w:p w14:paraId="17F98AD7" w14:textId="77777777" w:rsidR="00C16E65" w:rsidRDefault="00C16E65" w:rsidP="00C16E65">
      <w:pPr>
        <w:pStyle w:val="PL"/>
      </w:pPr>
      <w:r>
        <w:rPr>
          <w:b/>
          <w:noProof w:val="0"/>
        </w:rPr>
        <w:t>with</w:t>
      </w:r>
      <w:r>
        <w:rPr>
          <w:noProof w:val="0"/>
        </w:rPr>
        <w:t xml:space="preserve"> { the UE (MCVideo Client) having an ongoing On-demand Pre-arranged Group Call with Automatic Commencement Mode }</w:t>
      </w:r>
    </w:p>
    <w:p w14:paraId="5B50057D" w14:textId="77777777" w:rsidR="00C16E65" w:rsidRDefault="00C16E65" w:rsidP="00C16E65">
      <w:pPr>
        <w:pStyle w:val="PL"/>
      </w:pPr>
      <w:r>
        <w:rPr>
          <w:noProof w:val="0"/>
        </w:rPr>
        <w:t>ensure that {</w:t>
      </w:r>
    </w:p>
    <w:p w14:paraId="27EF6CC5" w14:textId="77777777" w:rsidR="00C16E65" w:rsidRDefault="00C16E65" w:rsidP="00C16E65">
      <w:pPr>
        <w:pStyle w:val="PL"/>
      </w:pPr>
      <w:r>
        <w:rPr>
          <w:noProof w:val="0"/>
        </w:rPr>
        <w:t xml:space="preserve">  </w:t>
      </w:r>
      <w:r>
        <w:rPr>
          <w:b/>
          <w:noProof w:val="0"/>
        </w:rPr>
        <w:t>when</w:t>
      </w:r>
      <w:r>
        <w:rPr>
          <w:noProof w:val="0"/>
        </w:rPr>
        <w:t xml:space="preserve"> { the UE (MCVideo Client) receives a SIP BYE message }</w:t>
      </w:r>
    </w:p>
    <w:p w14:paraId="272C8BAC" w14:textId="77777777" w:rsidR="00C16E65" w:rsidRDefault="00C16E65" w:rsidP="00C16E65">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72F7119C" w14:textId="77777777" w:rsidR="00C16E65" w:rsidRDefault="00C16E65" w:rsidP="00C16E65">
      <w:pPr>
        <w:pStyle w:val="PL"/>
      </w:pPr>
      <w:r>
        <w:rPr>
          <w:noProof w:val="0"/>
        </w:rPr>
        <w:t xml:space="preserve">          }</w:t>
      </w:r>
    </w:p>
    <w:p w14:paraId="0B6B7C7F" w14:textId="77777777" w:rsidR="00C16E65" w:rsidRDefault="00C16E65" w:rsidP="00C16E65">
      <w:pPr>
        <w:pStyle w:val="PL"/>
      </w:pPr>
    </w:p>
    <w:p w14:paraId="3593BA20" w14:textId="77777777" w:rsidR="00C16E65" w:rsidRDefault="00C16E65" w:rsidP="00C16E65">
      <w:pPr>
        <w:pStyle w:val="H6"/>
      </w:pPr>
      <w:r>
        <w:t>6.1.1.14.2</w:t>
      </w:r>
      <w:r>
        <w:tab/>
        <w:t>Conformance requirements</w:t>
      </w:r>
    </w:p>
    <w:p w14:paraId="7F583AFB" w14:textId="77777777" w:rsidR="00C16E65" w:rsidRDefault="00C16E65" w:rsidP="00C16E65">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6DBBBD2" w14:textId="77777777" w:rsidR="00C16E65" w:rsidRDefault="00C16E65" w:rsidP="00C16E65">
      <w:r>
        <w:t xml:space="preserve">[TS 24.281, clause </w:t>
      </w:r>
      <w:r w:rsidRPr="00FA4D2E">
        <w:t>9.2.1.2.4.1</w:t>
      </w:r>
      <w:r>
        <w:t>]</w:t>
      </w:r>
    </w:p>
    <w:p w14:paraId="66C1653E" w14:textId="77777777" w:rsidR="00C16E65" w:rsidRPr="0079589D" w:rsidRDefault="00C16E65" w:rsidP="00C16E65">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55E267" w14:textId="77777777" w:rsidR="00C16E65" w:rsidRPr="0079589D" w:rsidRDefault="00C16E65" w:rsidP="00C16E65">
      <w:pPr>
        <w:pStyle w:val="NO"/>
      </w:pPr>
      <w:r w:rsidRPr="0079589D">
        <w:t>NOTE:</w:t>
      </w:r>
      <w:r w:rsidRPr="0079589D">
        <w:tab/>
      </w:r>
      <w:r w:rsidRPr="0079589D">
        <w:rPr>
          <w:lang w:eastAsia="ko-KR"/>
        </w:rPr>
        <w:t>How an MCVideo client is informed whether it comes back from out of coverage is out of scope of present document.</w:t>
      </w:r>
    </w:p>
    <w:p w14:paraId="0DDB4BF5" w14:textId="77777777" w:rsidR="00C16E65" w:rsidRPr="0079589D" w:rsidRDefault="00C16E65" w:rsidP="00C16E65">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0FDB4DF" w14:textId="77777777" w:rsidR="00C16E65" w:rsidRPr="003568F5" w:rsidRDefault="00C16E65" w:rsidP="00C16E65">
      <w:pPr>
        <w:rPr>
          <w:lang w:val="en-US"/>
        </w:rPr>
      </w:pPr>
      <w:r w:rsidRPr="003568F5">
        <w:rPr>
          <w:lang w:val="en-US"/>
        </w:rPr>
        <w:t>[TS 24.281, clause 9.2.1.2.1.1]</w:t>
      </w:r>
    </w:p>
    <w:p w14:paraId="101091B3" w14:textId="77777777" w:rsidR="00C16E65" w:rsidRPr="0079589D" w:rsidRDefault="00C16E65" w:rsidP="00C16E65">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66B24CD4" w14:textId="77777777" w:rsidR="00C16E65" w:rsidRPr="0079589D" w:rsidRDefault="00C16E65" w:rsidP="00C16E65">
      <w:r w:rsidRPr="0079589D">
        <w:t>The MC</w:t>
      </w:r>
      <w:r w:rsidRPr="0079589D">
        <w:rPr>
          <w:rFonts w:hint="eastAsia"/>
          <w:lang w:eastAsia="zh-CN"/>
        </w:rPr>
        <w:t>Video</w:t>
      </w:r>
      <w:r w:rsidRPr="0079589D">
        <w:t xml:space="preserve"> client:</w:t>
      </w:r>
    </w:p>
    <w:p w14:paraId="613A41D2" w14:textId="77777777" w:rsidR="00C16E65" w:rsidRPr="0079589D" w:rsidRDefault="00C16E65" w:rsidP="00C16E65">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12FC0935" w14:textId="77777777" w:rsidR="00C16E65" w:rsidRPr="0079589D" w:rsidRDefault="00C16E65" w:rsidP="00C16E65">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69F9E9A7" w14:textId="77777777" w:rsidR="00C16E65" w:rsidRPr="0079589D" w:rsidRDefault="00C16E65" w:rsidP="00C16E65">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33859CBC" w14:textId="77777777" w:rsidR="00C16E65" w:rsidRPr="0079589D" w:rsidRDefault="00C16E65" w:rsidP="00C16E65">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27DAB5CF" w14:textId="77777777" w:rsidR="00C16E65" w:rsidRPr="0079589D" w:rsidRDefault="00C16E65" w:rsidP="00C16E65">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0C7D940E" w14:textId="77777777" w:rsidR="00C16E65" w:rsidRPr="0079589D" w:rsidRDefault="00C16E65" w:rsidP="00C16E65">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A585FF" w14:textId="77777777" w:rsidR="00C16E65" w:rsidRPr="0079589D" w:rsidRDefault="00C16E65" w:rsidP="00C16E65">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11126839" w14:textId="77777777" w:rsidR="00C16E65" w:rsidRPr="0079589D" w:rsidRDefault="00C16E65" w:rsidP="00C16E65">
      <w:pPr>
        <w:pStyle w:val="B1"/>
      </w:pPr>
      <w:r w:rsidRPr="0079589D">
        <w:t>8)</w:t>
      </w:r>
      <w:r w:rsidRPr="0079589D">
        <w:tab/>
        <w:t>should include the "timer" option tag in the Supported header field;</w:t>
      </w:r>
    </w:p>
    <w:p w14:paraId="0A350B5B" w14:textId="77777777" w:rsidR="00C16E65" w:rsidRPr="0079589D" w:rsidRDefault="00C16E65" w:rsidP="00C16E65">
      <w:pPr>
        <w:pStyle w:val="B1"/>
      </w:pPr>
      <w:r w:rsidRPr="0079589D">
        <w:lastRenderedPageBreak/>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00161D3" w14:textId="77777777" w:rsidR="00C16E65" w:rsidRPr="0079589D" w:rsidRDefault="00C16E65" w:rsidP="00C16E65">
      <w:pPr>
        <w:pStyle w:val="B1"/>
      </w:pPr>
      <w:r w:rsidRPr="0079589D">
        <w:t>10)</w:t>
      </w:r>
      <w:r w:rsidRPr="0079589D">
        <w:tab/>
        <w:t>shall set the Request-URI of the SIP INVITE request to the public service identity identifying the participating MCVideo function serving the MCVideo user;</w:t>
      </w:r>
    </w:p>
    <w:p w14:paraId="4012A53B" w14:textId="77777777" w:rsidR="00C16E65" w:rsidRPr="0079589D" w:rsidRDefault="00C16E65" w:rsidP="00C16E65">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2659B083" w14:textId="77777777" w:rsidR="00C16E65" w:rsidRPr="0079589D" w:rsidRDefault="00C16E65" w:rsidP="00C16E65">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59D55087" w14:textId="77777777" w:rsidR="00C16E65" w:rsidRPr="0079589D" w:rsidRDefault="00C16E65" w:rsidP="00C16E65">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677F3B0F" w14:textId="77777777" w:rsidR="00C16E65" w:rsidRPr="0079589D" w:rsidRDefault="00C16E65" w:rsidP="00C16E65">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17099D7F" w14:textId="77777777" w:rsidR="00C16E65" w:rsidRPr="0079589D" w:rsidRDefault="00C16E65" w:rsidP="00C16E65">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6EBCBF4" w14:textId="77777777" w:rsidR="00C16E65" w:rsidRPr="0079589D" w:rsidRDefault="00C16E65" w:rsidP="00C16E65">
      <w:pPr>
        <w:pStyle w:val="B2"/>
      </w:pPr>
      <w:r w:rsidRPr="0079589D">
        <w:t>a)</w:t>
      </w:r>
      <w:r w:rsidRPr="0079589D">
        <w:tab/>
        <w:t>the &lt;session-type&gt; element set to a value of "prearranged";</w:t>
      </w:r>
    </w:p>
    <w:p w14:paraId="7EFC4008" w14:textId="77777777" w:rsidR="00C16E65" w:rsidRPr="0079589D" w:rsidRDefault="00C16E65" w:rsidP="00C16E65">
      <w:pPr>
        <w:pStyle w:val="B2"/>
      </w:pPr>
      <w:r w:rsidRPr="0079589D">
        <w:t>b)</w:t>
      </w:r>
      <w:r w:rsidRPr="0079589D">
        <w:tab/>
        <w:t>the &lt;mc</w:t>
      </w:r>
      <w:r w:rsidRPr="0079589D">
        <w:rPr>
          <w:rFonts w:hint="eastAsia"/>
          <w:lang w:eastAsia="zh-CN"/>
        </w:rPr>
        <w:t>video</w:t>
      </w:r>
      <w:r w:rsidRPr="0079589D">
        <w:t>-request-uri&gt; element set to the group identity;</w:t>
      </w:r>
    </w:p>
    <w:p w14:paraId="2E315E6E" w14:textId="77777777" w:rsidR="00C16E65" w:rsidRPr="0079589D" w:rsidRDefault="00C16E65" w:rsidP="00C16E65">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37006E9D" w14:textId="77777777" w:rsidR="00C16E65" w:rsidRPr="0079589D" w:rsidRDefault="00C16E65" w:rsidP="00C16E65">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26A04FE8" w14:textId="77777777" w:rsidR="00C16E65" w:rsidRPr="0079589D" w:rsidRDefault="00C16E65" w:rsidP="00C16E65">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6F264D12" w14:textId="77777777" w:rsidR="00C16E65" w:rsidRPr="0079589D" w:rsidRDefault="00C16E65" w:rsidP="00C16E65">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2B67AAEB" w14:textId="2A166F96" w:rsidR="00C16E65" w:rsidRPr="0079589D" w:rsidRDefault="00C16E65" w:rsidP="00C16E65">
      <w:pPr>
        <w:pStyle w:val="NO"/>
      </w:pPr>
      <w:r w:rsidRPr="0079589D">
        <w:t>NOTE 4:</w:t>
      </w:r>
      <w:r w:rsidRPr="0079589D">
        <w:tab/>
        <w:t>The MC</w:t>
      </w:r>
      <w:r w:rsidRPr="0079589D">
        <w:rPr>
          <w:rFonts w:hint="eastAsia"/>
          <w:lang w:eastAsia="zh-CN"/>
        </w:rPr>
        <w:t>Video</w:t>
      </w:r>
      <w:r w:rsidRPr="0079589D">
        <w:t xml:space="preserve"> client is informed about temporary groups and </w:t>
      </w:r>
      <w:r w:rsidR="009905FE" w:rsidRPr="0079589D">
        <w:t>regrouping</w:t>
      </w:r>
      <w:r w:rsidRPr="0079589D">
        <w:t xml:space="preserve">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314CB1E" w14:textId="77777777" w:rsidR="00C16E65" w:rsidRPr="0079589D" w:rsidRDefault="00C16E65" w:rsidP="00C16E65">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0FC11E42" w14:textId="77777777" w:rsidR="00C16E65" w:rsidRDefault="00C16E65" w:rsidP="00C16E65">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7EB29414" w14:textId="77777777" w:rsidR="00C16E65" w:rsidRPr="0079589D" w:rsidRDefault="00C16E65" w:rsidP="00C16E65">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3E7B5C2" w14:textId="77777777" w:rsidR="00C16E65" w:rsidRPr="0079589D" w:rsidRDefault="00C16E65" w:rsidP="00C16E65">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0B349BF0" w14:textId="77777777" w:rsidR="00C16E65" w:rsidRPr="0079589D" w:rsidRDefault="00C16E65" w:rsidP="00C16E65">
      <w:r w:rsidRPr="0079589D">
        <w:t>On receiving a SIP 2xx response to the SIP INVITE request, the MCVideo client:</w:t>
      </w:r>
    </w:p>
    <w:p w14:paraId="7C4EEC19" w14:textId="77777777" w:rsidR="00C16E65" w:rsidRPr="0079589D" w:rsidRDefault="00C16E65" w:rsidP="00C16E65">
      <w:pPr>
        <w:pStyle w:val="B1"/>
      </w:pPr>
      <w:r w:rsidRPr="0079589D">
        <w:t>1)</w:t>
      </w:r>
      <w:r w:rsidRPr="0079589D">
        <w:tab/>
        <w:t>shall interact with the user plane as specified in 3GPP TS 24.581 [5] ;</w:t>
      </w:r>
    </w:p>
    <w:p w14:paraId="7AC477D6" w14:textId="77777777" w:rsidR="00C16E65" w:rsidRPr="0079589D" w:rsidRDefault="00C16E65" w:rsidP="00C16E65">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5E363737" w14:textId="77777777" w:rsidR="00C16E65" w:rsidRPr="0079589D" w:rsidRDefault="00C16E65" w:rsidP="00C16E65">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60F1172A" w14:textId="77777777" w:rsidR="00C16E65" w:rsidRPr="0079589D" w:rsidRDefault="00C16E65" w:rsidP="00C16E65">
      <w:r w:rsidRPr="0079589D">
        <w:t>On receiving a SIP 4xx response, a SIP 5xx response or a SIP 6xx response to the SIP INVITE request:</w:t>
      </w:r>
    </w:p>
    <w:p w14:paraId="1C128C76" w14:textId="77777777" w:rsidR="00C16E65" w:rsidRPr="0079589D" w:rsidRDefault="00C16E65" w:rsidP="00C16E65">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0EA35B6B" w14:textId="77777777" w:rsidR="00C16E65" w:rsidRPr="0079589D" w:rsidRDefault="00C16E65" w:rsidP="00C16E65">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2BF6D577" w14:textId="77777777" w:rsidR="00C16E65" w:rsidRPr="0079589D" w:rsidRDefault="00C16E65" w:rsidP="00C16E65">
      <w:r w:rsidRPr="004B283F">
        <w:t>the MC</w:t>
      </w:r>
      <w:r w:rsidRPr="004B283F">
        <w:rPr>
          <w:rFonts w:hint="eastAsia"/>
        </w:rPr>
        <w:t>Video</w:t>
      </w:r>
      <w:r w:rsidRPr="004B283F">
        <w:t xml:space="preserve"> client shall perform the actions specified in clause 6.2.8.1.5.</w:t>
      </w:r>
    </w:p>
    <w:p w14:paraId="3767F58C" w14:textId="77777777" w:rsidR="00C16E65" w:rsidRPr="0079589D" w:rsidRDefault="00C16E65" w:rsidP="00C16E65">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2A43C1FE" w14:textId="77777777" w:rsidR="00C16E65" w:rsidRPr="003568F5" w:rsidRDefault="00C16E65" w:rsidP="00C16E65">
      <w:pPr>
        <w:rPr>
          <w:lang w:val="en-US"/>
        </w:rPr>
      </w:pPr>
      <w:r w:rsidRPr="003568F5">
        <w:rPr>
          <w:lang w:val="en-US"/>
        </w:rPr>
        <w:t>[TS 24.281, clause 6.2.1]</w:t>
      </w:r>
    </w:p>
    <w:p w14:paraId="047607B7" w14:textId="77777777" w:rsidR="00C16E65" w:rsidRPr="0073469F" w:rsidRDefault="00C16E65" w:rsidP="00C16E65">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F12B42C" w14:textId="77777777" w:rsidR="00C16E65" w:rsidRPr="0073469F" w:rsidRDefault="00C16E65" w:rsidP="00C16E65">
      <w:r w:rsidRPr="0073469F">
        <w:t>When composing an SDP offer according to 3GPP TS 24.229 [</w:t>
      </w:r>
      <w:r>
        <w:t>11</w:t>
      </w:r>
      <w:r w:rsidRPr="0073469F">
        <w:t xml:space="preserve">] the </w:t>
      </w:r>
      <w:r>
        <w:t>MCVideo</w:t>
      </w:r>
      <w:r w:rsidRPr="0073469F">
        <w:t xml:space="preserve"> client:</w:t>
      </w:r>
    </w:p>
    <w:p w14:paraId="4B96DAC5" w14:textId="77777777" w:rsidR="00C16E65" w:rsidRPr="0073469F" w:rsidRDefault="00C16E65" w:rsidP="00C16E65">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755388C9" w14:textId="77777777" w:rsidR="00C16E65" w:rsidRPr="0073469F" w:rsidRDefault="00C16E65" w:rsidP="00C16E65">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20B38354" w14:textId="77777777" w:rsidR="00C16E65" w:rsidRPr="0073469F" w:rsidRDefault="00C16E65" w:rsidP="00C16E65">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21C1EE2E" w14:textId="77777777" w:rsidR="00C16E65" w:rsidRPr="0073469F" w:rsidRDefault="00C16E65" w:rsidP="00C16E65">
      <w:pPr>
        <w:pStyle w:val="B2"/>
      </w:pPr>
      <w:r w:rsidRPr="0073469F">
        <w:t>a)</w:t>
      </w:r>
      <w:r w:rsidRPr="0073469F">
        <w:tab/>
        <w:t>the port number for the media stream selected; and</w:t>
      </w:r>
    </w:p>
    <w:p w14:paraId="27DB2B30" w14:textId="77777777" w:rsidR="00C16E65" w:rsidRDefault="00C16E65" w:rsidP="00C16E65">
      <w:pPr>
        <w:pStyle w:val="B2"/>
      </w:pPr>
      <w:r w:rsidRPr="0073469F">
        <w:t>b)</w:t>
      </w:r>
      <w:r w:rsidRPr="0073469F">
        <w:tab/>
        <w:t>the codec(s) and media parameters</w:t>
      </w:r>
      <w:r w:rsidRPr="00476B19">
        <w:t xml:space="preserve"> </w:t>
      </w:r>
      <w:r>
        <w:t>and attributes with the following clarification:</w:t>
      </w:r>
    </w:p>
    <w:p w14:paraId="1E148710" w14:textId="77777777" w:rsidR="00C16E65" w:rsidRDefault="00C16E65" w:rsidP="00C16E65">
      <w:pPr>
        <w:pStyle w:val="B3"/>
      </w:pPr>
      <w:r>
        <w:t>i)</w:t>
      </w:r>
      <w:r>
        <w:tab/>
        <w:t>if the MCVideo client is initiating a call to a group identity;</w:t>
      </w:r>
    </w:p>
    <w:p w14:paraId="148E3440" w14:textId="77777777" w:rsidR="00C16E65" w:rsidRDefault="00C16E65" w:rsidP="00C16E65">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774102" w14:textId="77777777" w:rsidR="00C16E65" w:rsidRDefault="00C16E65" w:rsidP="00C16E65">
      <w:pPr>
        <w:pStyle w:val="B3"/>
      </w:pPr>
      <w:r>
        <w:t>iii)</w:t>
      </w:r>
      <w:r>
        <w:tab/>
        <w:t>if the MCVideo client supports the encoding name indicated in the value of the "name" attribute;</w:t>
      </w:r>
    </w:p>
    <w:p w14:paraId="3005C7B0" w14:textId="77777777" w:rsidR="00C16E65" w:rsidRDefault="00C16E65" w:rsidP="00C16E65">
      <w:pPr>
        <w:pStyle w:val="B3"/>
      </w:pPr>
      <w:r>
        <w:t>then the MCVideo client:</w:t>
      </w:r>
    </w:p>
    <w:p w14:paraId="68CA7C3C" w14:textId="77777777" w:rsidR="00C16E65" w:rsidRDefault="00C16E65" w:rsidP="00C16E65">
      <w:pPr>
        <w:pStyle w:val="B3"/>
      </w:pPr>
      <w:r>
        <w:t>i)</w:t>
      </w:r>
      <w:r>
        <w:tab/>
        <w:t>shall insert the value of the "name" attribute in the &lt;encoding name&gt; field of the "a=rtpmap" attribute as defined in IETF RFC 4566 [2]</w:t>
      </w:r>
      <w:r w:rsidRPr="0073469F">
        <w:t>; and</w:t>
      </w:r>
    </w:p>
    <w:p w14:paraId="3B0CE6B5" w14:textId="77777777" w:rsidR="00C16E65" w:rsidRDefault="00C16E65" w:rsidP="00C16E65">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78FB9095" w14:textId="77777777" w:rsidR="00C16E65" w:rsidRPr="0073469F" w:rsidRDefault="00C16E65" w:rsidP="00C16E65">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65E6945F" w14:textId="77777777" w:rsidR="00C16E65" w:rsidRPr="0073469F" w:rsidRDefault="00C16E65" w:rsidP="00C16E65">
      <w:pPr>
        <w:pStyle w:val="B2"/>
      </w:pPr>
      <w:r w:rsidRPr="0073469F">
        <w:t>a)</w:t>
      </w:r>
      <w:r w:rsidRPr="0073469F">
        <w:tab/>
        <w:t>the port number for the media stream selected; and</w:t>
      </w:r>
    </w:p>
    <w:p w14:paraId="59D6DE3F" w14:textId="77777777" w:rsidR="00C16E65" w:rsidRDefault="00C16E65" w:rsidP="00C16E65">
      <w:pPr>
        <w:pStyle w:val="B2"/>
      </w:pPr>
      <w:r w:rsidRPr="0073469F">
        <w:t>b)</w:t>
      </w:r>
      <w:r w:rsidRPr="0073469F">
        <w:tab/>
        <w:t>the codec(s) and media parameters</w:t>
      </w:r>
      <w:r w:rsidRPr="00476B19">
        <w:t xml:space="preserve"> </w:t>
      </w:r>
      <w:r>
        <w:t>and attributes with the following clarification:</w:t>
      </w:r>
    </w:p>
    <w:p w14:paraId="2318F9A5" w14:textId="77777777" w:rsidR="00C16E65" w:rsidRDefault="00C16E65" w:rsidP="00C16E65">
      <w:pPr>
        <w:pStyle w:val="B3"/>
      </w:pPr>
      <w:r>
        <w:t>i)</w:t>
      </w:r>
      <w:r>
        <w:tab/>
        <w:t>if the MC</w:t>
      </w:r>
      <w:r>
        <w:rPr>
          <w:rFonts w:hint="eastAsia"/>
          <w:lang w:eastAsia="zh-CN"/>
        </w:rPr>
        <w:t>Video</w:t>
      </w:r>
      <w:r>
        <w:t xml:space="preserve"> client is initiating a call to a group identity;</w:t>
      </w:r>
    </w:p>
    <w:p w14:paraId="102DF1DB" w14:textId="77777777" w:rsidR="00C16E65" w:rsidRDefault="00C16E65" w:rsidP="00C16E65">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DA419E7" w14:textId="77777777" w:rsidR="00C16E65" w:rsidRDefault="00C16E65" w:rsidP="00C16E65">
      <w:pPr>
        <w:pStyle w:val="B3"/>
      </w:pPr>
      <w:r>
        <w:t>iii)</w:t>
      </w:r>
      <w:r>
        <w:tab/>
        <w:t>if the MCVideo client supports the encoding name indicated in the value of the "name" attribute;</w:t>
      </w:r>
    </w:p>
    <w:p w14:paraId="2B82875D" w14:textId="77777777" w:rsidR="00C16E65" w:rsidRDefault="00C16E65" w:rsidP="00C16E65">
      <w:pPr>
        <w:pStyle w:val="B3"/>
      </w:pPr>
      <w:r>
        <w:t>then the MCVideo client:</w:t>
      </w:r>
    </w:p>
    <w:p w14:paraId="498FC976" w14:textId="77777777" w:rsidR="00C16E65" w:rsidRDefault="00C16E65" w:rsidP="00C16E65">
      <w:pPr>
        <w:pStyle w:val="B3"/>
      </w:pPr>
      <w:r>
        <w:t>i)</w:t>
      </w:r>
      <w:r>
        <w:tab/>
        <w:t>shall insert the value of the "name" attribute in the &lt;encoding name&gt; field of the "a=rtpmap" attribute as defined in IETF RFC 4566 [2]</w:t>
      </w:r>
      <w:r w:rsidRPr="0073469F">
        <w:t xml:space="preserve">; </w:t>
      </w:r>
    </w:p>
    <w:p w14:paraId="2C308311" w14:textId="77777777" w:rsidR="00C16E65" w:rsidRDefault="00C16E65" w:rsidP="00C16E65">
      <w:pPr>
        <w:pStyle w:val="B2"/>
      </w:pPr>
      <w:r>
        <w:t>c)</w:t>
      </w:r>
      <w:r>
        <w:tab/>
        <w:t>if the SDP offer is for an ambient viewing call:</w:t>
      </w:r>
    </w:p>
    <w:p w14:paraId="5C20FCCA" w14:textId="77777777" w:rsidR="00C16E65" w:rsidRDefault="00C16E65" w:rsidP="00C16E65">
      <w:pPr>
        <w:pStyle w:val="B3"/>
      </w:pPr>
      <w:r>
        <w:t>i)</w:t>
      </w:r>
      <w:r>
        <w:tab/>
        <w:t>if this is a remotely initiated ambient viewing call, include an "a=recvonly" attribute; or</w:t>
      </w:r>
    </w:p>
    <w:p w14:paraId="788EB483" w14:textId="77777777" w:rsidR="00C16E65" w:rsidRPr="00F07A7F" w:rsidRDefault="00C16E65" w:rsidP="00C16E65">
      <w:pPr>
        <w:pStyle w:val="B3"/>
      </w:pPr>
      <w:r>
        <w:t>ii)</w:t>
      </w:r>
      <w:r>
        <w:tab/>
        <w:t>if this is a locally initiated ambient viewing call, include an "a=sendonly" attribute; and</w:t>
      </w:r>
    </w:p>
    <w:p w14:paraId="15AFEB58" w14:textId="77777777" w:rsidR="00C16E65" w:rsidRPr="00E340FB" w:rsidRDefault="00C16E65" w:rsidP="00C16E65">
      <w:pPr>
        <w:pStyle w:val="B2"/>
        <w:rPr>
          <w:lang w:eastAsia="zh-CN"/>
        </w:rPr>
      </w:pPr>
      <w:r>
        <w:lastRenderedPageBreak/>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18E45C39" w14:textId="77777777" w:rsidR="00C16E65" w:rsidRPr="0073469F" w:rsidRDefault="00C16E65" w:rsidP="00C16E65">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0BB2B49A" w14:textId="77777777" w:rsidR="00C16E65" w:rsidRPr="0045201D" w:rsidRDefault="00C16E65" w:rsidP="00C16E65">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61C72CC5" w14:textId="77777777" w:rsidR="00C16E65" w:rsidRPr="00AF7F7F" w:rsidRDefault="00C16E65" w:rsidP="00C16E65">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10D5D94" w14:textId="77777777" w:rsidR="00C16E65" w:rsidRPr="00231460" w:rsidRDefault="00C16E65" w:rsidP="00C16E65">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68CBD2B3" w14:textId="77777777" w:rsidR="00C16E65" w:rsidRPr="003568F5" w:rsidRDefault="00C16E65" w:rsidP="00C16E65">
      <w:pPr>
        <w:rPr>
          <w:lang w:val="en-US"/>
        </w:rPr>
      </w:pPr>
      <w:r w:rsidRPr="003568F5">
        <w:rPr>
          <w:lang w:val="en-US"/>
        </w:rPr>
        <w:t>[TS 24.281, clause 9.2.1.2.3.3]</w:t>
      </w:r>
    </w:p>
    <w:p w14:paraId="6E5F185B" w14:textId="77777777" w:rsidR="00C16E65" w:rsidRPr="0079589D" w:rsidRDefault="00C16E65" w:rsidP="00C16E65">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51365A83" w14:textId="77777777" w:rsidR="00C16E65" w:rsidRPr="003568F5" w:rsidRDefault="00C16E65" w:rsidP="00C16E65">
      <w:pPr>
        <w:rPr>
          <w:lang w:val="en-US"/>
        </w:rPr>
      </w:pPr>
      <w:r w:rsidRPr="003568F5">
        <w:rPr>
          <w:lang w:val="en-US"/>
        </w:rPr>
        <w:t>[TS 24.281, clause 6.2.6]</w:t>
      </w:r>
    </w:p>
    <w:p w14:paraId="2D3B2C62" w14:textId="77777777" w:rsidR="00C16E65" w:rsidRPr="0073469F" w:rsidRDefault="00C16E65" w:rsidP="00C16E65">
      <w:r w:rsidRPr="0073469F">
        <w:t xml:space="preserve">Upon receiving a SIP BYE request, the </w:t>
      </w:r>
      <w:r>
        <w:t>MCVideo</w:t>
      </w:r>
      <w:r w:rsidRPr="0073469F">
        <w:t xml:space="preserve"> </w:t>
      </w:r>
      <w:r>
        <w:t>client</w:t>
      </w:r>
      <w:r w:rsidRPr="0073469F">
        <w:t>:</w:t>
      </w:r>
    </w:p>
    <w:p w14:paraId="52226871" w14:textId="77777777" w:rsidR="00C16E65" w:rsidRPr="0073469F" w:rsidRDefault="00C16E65" w:rsidP="00C16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0D0DA3C6" w14:textId="77777777" w:rsidR="00C16E65" w:rsidRPr="0073469F" w:rsidRDefault="00C16E65" w:rsidP="00C16E65">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5F50ABE9" w14:textId="77777777" w:rsidR="00C16E65" w:rsidRDefault="00C16E65" w:rsidP="00C16E65">
      <w:r>
        <w:t xml:space="preserve">[TS 24.581, clause </w:t>
      </w:r>
      <w:r w:rsidRPr="00E32FA1">
        <w:t>6.2.5.3.2</w:t>
      </w:r>
      <w:r>
        <w:t>]</w:t>
      </w:r>
    </w:p>
    <w:p w14:paraId="34DFE056" w14:textId="77777777" w:rsidR="00C16E65" w:rsidRPr="00A5463E" w:rsidRDefault="00C16E65" w:rsidP="00C16E65">
      <w:r w:rsidRPr="00A5463E">
        <w:t>Upon receiving the media transmission notification from the transmission control server, the transmission participant:</w:t>
      </w:r>
    </w:p>
    <w:p w14:paraId="0BAE2327" w14:textId="77777777" w:rsidR="00C16E65" w:rsidRPr="00A5463E" w:rsidRDefault="00C16E65" w:rsidP="00C16E65">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328755D4" w14:textId="77777777" w:rsidR="00C16E65" w:rsidRPr="00A5463E" w:rsidRDefault="00C16E65" w:rsidP="00C16E65">
      <w:pPr>
        <w:pStyle w:val="B2"/>
      </w:pPr>
      <w:r w:rsidRPr="00A5463E">
        <w:t>a.</w:t>
      </w:r>
      <w:r w:rsidRPr="00A5463E">
        <w:tab/>
        <w:t>shall include the Message Type field set to '</w:t>
      </w:r>
      <w:r>
        <w:t>6</w:t>
      </w:r>
      <w:r w:rsidRPr="00A5463E">
        <w:t>' (</w:t>
      </w:r>
      <w:r>
        <w:t>M</w:t>
      </w:r>
      <w:r w:rsidRPr="00A5463E">
        <w:t>edia transmission notification); and</w:t>
      </w:r>
    </w:p>
    <w:p w14:paraId="0CF46482" w14:textId="77777777" w:rsidR="00C16E65" w:rsidRPr="00A5463E" w:rsidRDefault="00C16E65" w:rsidP="00C16E65">
      <w:pPr>
        <w:pStyle w:val="B2"/>
      </w:pPr>
      <w:r w:rsidRPr="00A5463E">
        <w:t>b.</w:t>
      </w:r>
      <w:r w:rsidRPr="00A5463E">
        <w:tab/>
        <w:t>shall include the Source field set to '0' (the transmission participant is the source);</w:t>
      </w:r>
    </w:p>
    <w:p w14:paraId="16C09570" w14:textId="77777777" w:rsidR="00C16E65" w:rsidRPr="00A5463E" w:rsidRDefault="00C16E65" w:rsidP="00C16E65">
      <w:pPr>
        <w:pStyle w:val="B1"/>
      </w:pPr>
      <w:r w:rsidRPr="00A5463E">
        <w:t>2.</w:t>
      </w:r>
      <w:r w:rsidRPr="00A5463E">
        <w:tab/>
        <w:t>shall provide media transmission notification to the user;</w:t>
      </w:r>
    </w:p>
    <w:p w14:paraId="7531A4BA" w14:textId="77777777" w:rsidR="00C16E65" w:rsidRDefault="00C16E65" w:rsidP="00C16E65">
      <w:pPr>
        <w:pStyle w:val="B1"/>
      </w:pPr>
      <w:r>
        <w:t>3</w:t>
      </w:r>
      <w:r w:rsidRPr="00A5463E">
        <w:t>.</w:t>
      </w:r>
      <w:r w:rsidRPr="00A5463E">
        <w:tab/>
        <w:t xml:space="preserve">shall </w:t>
      </w:r>
      <w:r>
        <w:t>store the User ID and the SSRC of the user transmitting the media</w:t>
      </w:r>
      <w:r w:rsidRPr="00A5463E">
        <w:t>;</w:t>
      </w:r>
    </w:p>
    <w:p w14:paraId="0C8978DF" w14:textId="77777777" w:rsidR="00C16E65" w:rsidRDefault="00C16E65" w:rsidP="00C16E65">
      <w:pPr>
        <w:pStyle w:val="B1"/>
      </w:pPr>
      <w:r>
        <w:t>4.</w:t>
      </w:r>
      <w:r>
        <w:tab/>
        <w:t xml:space="preserve">if the Reception Mode field </w:t>
      </w:r>
      <w:r w:rsidRPr="00905660">
        <w:t>is</w:t>
      </w:r>
      <w:r>
        <w:t xml:space="preserve"> set to '0' indicating automatic reception mode:</w:t>
      </w:r>
    </w:p>
    <w:p w14:paraId="10EEBBE3" w14:textId="77777777" w:rsidR="00C16E65" w:rsidRDefault="00C16E65" w:rsidP="00C16E65">
      <w:pPr>
        <w:pStyle w:val="B2"/>
      </w:pPr>
      <w:r>
        <w:t>a.</w:t>
      </w:r>
      <w:r>
        <w:tab/>
        <w:t>shall create an instance of the 'Transmission participant state transition diagram for basic reception control operation';</w:t>
      </w:r>
    </w:p>
    <w:p w14:paraId="31AAA1C6" w14:textId="77777777" w:rsidR="00C16E65" w:rsidRDefault="00C16E65" w:rsidP="00C16E65">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7A0CE625" w14:textId="77777777" w:rsidR="00C16E65" w:rsidRDefault="00C16E65" w:rsidP="00C16E65">
      <w:pPr>
        <w:pStyle w:val="B2"/>
      </w:pPr>
      <w:r>
        <w:t>c.</w:t>
      </w:r>
      <w:r>
        <w:tab/>
        <w:t>shall enter the 'U: has permission to receive' state;</w:t>
      </w:r>
    </w:p>
    <w:p w14:paraId="5BE602A4" w14:textId="77777777" w:rsidR="00C16E65" w:rsidRPr="00A5463E" w:rsidRDefault="00C16E65" w:rsidP="00C16E65">
      <w:pPr>
        <w:pStyle w:val="B1"/>
      </w:pPr>
      <w:r>
        <w:t>5</w:t>
      </w:r>
      <w:r w:rsidRPr="00A5463E">
        <w:t>.</w:t>
      </w:r>
      <w:r w:rsidRPr="00A5463E">
        <w:tab/>
        <w:t>may display the details of the incoming media to the user; and</w:t>
      </w:r>
    </w:p>
    <w:p w14:paraId="22002852" w14:textId="77777777" w:rsidR="00C16E65" w:rsidRDefault="00C16E65" w:rsidP="00C16E65">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B1783FD" w14:textId="77777777" w:rsidR="00C16E65" w:rsidRDefault="00C16E65" w:rsidP="00C16E65">
      <w:r>
        <w:t xml:space="preserve">[TS 24.581, clause </w:t>
      </w:r>
      <w:r w:rsidRPr="00E32FA1">
        <w:t>6.2.5.3.</w:t>
      </w:r>
      <w:r>
        <w:t>3]</w:t>
      </w:r>
    </w:p>
    <w:p w14:paraId="502F7593" w14:textId="77777777" w:rsidR="00C16E65" w:rsidRPr="00A5463E" w:rsidRDefault="00C16E65" w:rsidP="00C16E65">
      <w:r w:rsidRPr="00A5463E">
        <w:t>Upon receiving an indication from the user to request permission to receive media, the transmission participant:</w:t>
      </w:r>
    </w:p>
    <w:p w14:paraId="47BE5B33" w14:textId="77777777" w:rsidR="00C16E65" w:rsidRPr="00A5463E" w:rsidRDefault="00C16E65" w:rsidP="00C16E65">
      <w:pPr>
        <w:pStyle w:val="B1"/>
      </w:pPr>
      <w:r w:rsidRPr="002364D3">
        <w:t>1</w:t>
      </w:r>
      <w:r w:rsidRPr="00A5463E">
        <w:t>.</w:t>
      </w:r>
      <w:r w:rsidRPr="00A5463E">
        <w:tab/>
        <w:t>shall send the Receive Media Request message toward the transmission control server; The Receive Media Request message:</w:t>
      </w:r>
    </w:p>
    <w:p w14:paraId="6CBD8259" w14:textId="77777777" w:rsidR="00C16E65" w:rsidRPr="00A5463E" w:rsidRDefault="00C16E65" w:rsidP="00C16E65">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3D3E93D5" w14:textId="77777777" w:rsidR="00C16E65" w:rsidRPr="002364D3" w:rsidRDefault="00C16E65" w:rsidP="00C16E65">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4BA23D4" w14:textId="77777777" w:rsidR="00C16E65" w:rsidRPr="002364D3" w:rsidRDefault="00C16E65" w:rsidP="00C16E65">
      <w:pPr>
        <w:pStyle w:val="B1"/>
      </w:pPr>
      <w:r w:rsidRPr="002364D3">
        <w:lastRenderedPageBreak/>
        <w:t>2.</w:t>
      </w:r>
      <w:r w:rsidRPr="002364D3">
        <w:tab/>
        <w:t>shall create an instance of the 'Transmission participant state transition diagram for basic reception control operation';</w:t>
      </w:r>
    </w:p>
    <w:p w14:paraId="13FD4081" w14:textId="77777777" w:rsidR="00C16E65" w:rsidRPr="00A5463E" w:rsidRDefault="00C16E65" w:rsidP="00C16E65">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75A04916" w14:textId="77777777" w:rsidR="00C16E65" w:rsidRPr="00A5463E" w:rsidRDefault="00C16E65" w:rsidP="00C16E65">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120C1FC" w14:textId="77777777" w:rsidR="00C16E65" w:rsidRDefault="00C16E65" w:rsidP="00C16E65">
      <w:r>
        <w:t xml:space="preserve">[TS 24.581, clause </w:t>
      </w:r>
      <w:r w:rsidRPr="0088713C">
        <w:t>6.2.5.4.5</w:t>
      </w:r>
      <w:r>
        <w:t>]</w:t>
      </w:r>
    </w:p>
    <w:p w14:paraId="00BEB718" w14:textId="77777777" w:rsidR="00C16E65" w:rsidRPr="00A5463E" w:rsidRDefault="00C16E65" w:rsidP="00C16E65">
      <w:r w:rsidRPr="00A5463E">
        <w:t>Upon receiving a granted response for Receive media request message, the transmission participant:</w:t>
      </w:r>
    </w:p>
    <w:p w14:paraId="2F82BF54" w14:textId="77777777" w:rsidR="00C16E65" w:rsidRPr="00A5463E" w:rsidRDefault="00C16E65" w:rsidP="00C16E65">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45F2C86B" w14:textId="77777777" w:rsidR="00C16E65" w:rsidRPr="00A5463E" w:rsidRDefault="00C16E65" w:rsidP="00C16E65">
      <w:pPr>
        <w:pStyle w:val="B2"/>
      </w:pPr>
      <w:r w:rsidRPr="00A5463E">
        <w:t>a.</w:t>
      </w:r>
      <w:r w:rsidRPr="00A5463E">
        <w:tab/>
        <w:t>shall include the Message Type field set to '</w:t>
      </w:r>
      <w:r>
        <w:t>7</w:t>
      </w:r>
      <w:r w:rsidRPr="00A5463E">
        <w:t>' (Receive media response); and</w:t>
      </w:r>
    </w:p>
    <w:p w14:paraId="0DFF7A1E" w14:textId="77777777" w:rsidR="00C16E65" w:rsidRPr="00A5463E" w:rsidRDefault="00C16E65" w:rsidP="00C16E65">
      <w:pPr>
        <w:pStyle w:val="B2"/>
      </w:pPr>
      <w:r w:rsidRPr="00A5463E">
        <w:t>b.</w:t>
      </w:r>
      <w:r w:rsidRPr="00A5463E">
        <w:tab/>
        <w:t>shall include the Source field set to '0' (the transmission participant is the source);</w:t>
      </w:r>
    </w:p>
    <w:p w14:paraId="1CFC8666" w14:textId="77777777" w:rsidR="00C16E65" w:rsidRPr="00A5463E" w:rsidRDefault="00C16E65" w:rsidP="00C16E65">
      <w:pPr>
        <w:pStyle w:val="B1"/>
      </w:pPr>
      <w:r w:rsidRPr="00A5463E">
        <w:t>2.</w:t>
      </w:r>
      <w:r w:rsidRPr="00A5463E">
        <w:tab/>
        <w:t>shall provide receive media success notification to the user;</w:t>
      </w:r>
    </w:p>
    <w:p w14:paraId="1EBCC50F" w14:textId="77777777" w:rsidR="00C16E65" w:rsidRPr="00A5463E" w:rsidRDefault="00C16E65" w:rsidP="00C16E65">
      <w:pPr>
        <w:pStyle w:val="B1"/>
      </w:pPr>
      <w:r w:rsidRPr="00A5463E">
        <w:t>3.</w:t>
      </w:r>
      <w:r w:rsidRPr="00A5463E">
        <w:tab/>
        <w:t>if the Receive Media Indicator field is included and the B-bit is set to '1' (Broadcast group call), shall provide a notification to the user indicating the type of call;</w:t>
      </w:r>
    </w:p>
    <w:p w14:paraId="4AE0874C" w14:textId="77777777" w:rsidR="00C16E65" w:rsidRPr="00A5463E" w:rsidRDefault="00C16E65" w:rsidP="00C16E65">
      <w:pPr>
        <w:pStyle w:val="B1"/>
      </w:pPr>
      <w:r w:rsidRPr="00A5463E">
        <w:t>4.</w:t>
      </w:r>
      <w:r w:rsidRPr="00A5463E">
        <w:tab/>
        <w:t xml:space="preserve">shall stop timer </w:t>
      </w:r>
      <w:r>
        <w:t>T103</w:t>
      </w:r>
      <w:r w:rsidRPr="00A5463E">
        <w:t xml:space="preserve"> (Receive Media Request); and</w:t>
      </w:r>
    </w:p>
    <w:p w14:paraId="22B346F4" w14:textId="77777777" w:rsidR="00C16E65" w:rsidRPr="00A5463E" w:rsidRDefault="00C16E65" w:rsidP="00C16E65">
      <w:pPr>
        <w:pStyle w:val="B1"/>
      </w:pPr>
      <w:r w:rsidRPr="00A5463E">
        <w:t>5.</w:t>
      </w:r>
      <w:r w:rsidRPr="00A5463E">
        <w:tab/>
        <w:t>shall enter the 'U: has permission to receive' state.</w:t>
      </w:r>
    </w:p>
    <w:p w14:paraId="52B5B809" w14:textId="77777777" w:rsidR="00C16E65" w:rsidRDefault="00C16E65" w:rsidP="00C16E65">
      <w:r>
        <w:t xml:space="preserve">[TS 24.581, clause </w:t>
      </w:r>
      <w:r w:rsidRPr="0088713C">
        <w:t>6.2.5.5.5</w:t>
      </w:r>
      <w:r>
        <w:t>]</w:t>
      </w:r>
    </w:p>
    <w:p w14:paraId="2062105B" w14:textId="77777777" w:rsidR="00C16E65" w:rsidRPr="00A5463E" w:rsidRDefault="00C16E65" w:rsidP="00C16E65">
      <w:r w:rsidRPr="00A5463E">
        <w:t>Upon receiving a Media reception end request message, the transmission participant:</w:t>
      </w:r>
    </w:p>
    <w:p w14:paraId="6D1A39CA" w14:textId="77777777" w:rsidR="00C16E65" w:rsidRDefault="00C16E65" w:rsidP="00C16E65">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2227E635" w14:textId="77777777" w:rsidR="00C16E65" w:rsidRDefault="00C16E65" w:rsidP="00C16E65">
      <w:pPr>
        <w:pStyle w:val="B2"/>
      </w:pPr>
      <w:r>
        <w:rPr>
          <w:rFonts w:hint="eastAsia"/>
          <w:lang w:eastAsia="zh-CN"/>
        </w:rPr>
        <w:t>a.</w:t>
      </w:r>
      <w:r w:rsidRPr="00A5463E">
        <w:tab/>
      </w:r>
      <w:r>
        <w:t>shall include the Message Type field set to '2' (Media reception end request);</w:t>
      </w:r>
    </w:p>
    <w:p w14:paraId="6FB7416A" w14:textId="77777777" w:rsidR="00C16E65" w:rsidRDefault="00C16E65" w:rsidP="00C16E65">
      <w:pPr>
        <w:pStyle w:val="B2"/>
      </w:pPr>
      <w:r>
        <w:rPr>
          <w:lang w:eastAsia="zh-CN"/>
        </w:rPr>
        <w:t>b</w:t>
      </w:r>
      <w:r>
        <w:rPr>
          <w:rFonts w:hint="eastAsia"/>
          <w:lang w:eastAsia="zh-CN"/>
        </w:rPr>
        <w:t>.</w:t>
      </w:r>
      <w:r w:rsidRPr="00A5463E">
        <w:tab/>
      </w:r>
      <w:r>
        <w:t>shall include the Source field set to '0' (the transmission participant is the source); and</w:t>
      </w:r>
    </w:p>
    <w:p w14:paraId="64556841" w14:textId="77777777" w:rsidR="00C16E65" w:rsidRPr="00CE6948" w:rsidRDefault="00C16E65" w:rsidP="00C16E65">
      <w:pPr>
        <w:pStyle w:val="B2"/>
      </w:pPr>
      <w:r>
        <w:rPr>
          <w:lang w:eastAsia="zh-CN"/>
        </w:rPr>
        <w:t>c</w:t>
      </w:r>
      <w:r>
        <w:rPr>
          <w:rFonts w:hint="eastAsia"/>
          <w:lang w:eastAsia="zh-CN"/>
        </w:rPr>
        <w:t>.</w:t>
      </w:r>
      <w:r w:rsidRPr="00A5463E">
        <w:tab/>
      </w:r>
      <w:r>
        <w:t>shall include the Message Name field set to MCV2.</w:t>
      </w:r>
    </w:p>
    <w:p w14:paraId="3B8D836B" w14:textId="77777777" w:rsidR="00C16E65" w:rsidRPr="00A5463E" w:rsidRDefault="00C16E65" w:rsidP="00C16E65">
      <w:pPr>
        <w:pStyle w:val="B1"/>
      </w:pPr>
      <w:r w:rsidRPr="00391F2A">
        <w:t>2</w:t>
      </w:r>
      <w:r w:rsidRPr="00A5463E">
        <w:t>.</w:t>
      </w:r>
      <w:r w:rsidRPr="00A5463E">
        <w:tab/>
        <w:t>shall inform the user that the receiving RTP media is being ended;</w:t>
      </w:r>
    </w:p>
    <w:p w14:paraId="3EF778BD" w14:textId="77777777" w:rsidR="00C16E65" w:rsidRPr="00A5463E" w:rsidRDefault="00C16E65" w:rsidP="00C16E65">
      <w:pPr>
        <w:pStyle w:val="B1"/>
      </w:pPr>
      <w:r w:rsidRPr="00391F2A">
        <w:t>3</w:t>
      </w:r>
      <w:r w:rsidRPr="00A5463E">
        <w:t>.</w:t>
      </w:r>
      <w:r w:rsidRPr="00A5463E">
        <w:tab/>
        <w:t>may give information to the user about the reason for ending the received RTP media;</w:t>
      </w:r>
    </w:p>
    <w:p w14:paraId="36DFAE79" w14:textId="77777777" w:rsidR="00C16E65" w:rsidRPr="00A5463E" w:rsidRDefault="00C16E65" w:rsidP="00C16E65">
      <w:pPr>
        <w:pStyle w:val="B1"/>
      </w:pPr>
      <w:r w:rsidRPr="00391F2A">
        <w:t>4</w:t>
      </w:r>
      <w:r w:rsidRPr="00A5463E">
        <w:t>.</w:t>
      </w:r>
      <w:r w:rsidRPr="00A5463E">
        <w:tab/>
        <w:t>shall request the MCVideo client to discard any remaining buffered RTP media packets and stop displaying to user;</w:t>
      </w:r>
    </w:p>
    <w:p w14:paraId="3E351A32" w14:textId="77777777" w:rsidR="00C16E65" w:rsidRDefault="00C16E65" w:rsidP="00C16E65">
      <w:pPr>
        <w:pStyle w:val="B1"/>
        <w:rPr>
          <w:noProof/>
        </w:rPr>
      </w:pPr>
      <w:r>
        <w:rPr>
          <w:noProof/>
        </w:rPr>
        <w:t>5.</w:t>
      </w:r>
      <w:r w:rsidRPr="00A5463E">
        <w:tab/>
      </w:r>
      <w:r>
        <w:rPr>
          <w:noProof/>
        </w:rPr>
        <w:t>shall send a Media reception end response message towards the transmission control server;</w:t>
      </w:r>
    </w:p>
    <w:p w14:paraId="163AB986" w14:textId="77777777" w:rsidR="00C16E65" w:rsidRDefault="00C16E65" w:rsidP="00C16E65">
      <w:pPr>
        <w:pStyle w:val="B1"/>
        <w:rPr>
          <w:noProof/>
        </w:rPr>
      </w:pPr>
      <w:r>
        <w:rPr>
          <w:noProof/>
        </w:rPr>
        <w:t>6.</w:t>
      </w:r>
      <w:r w:rsidRPr="00A5463E">
        <w:tab/>
      </w:r>
      <w:r>
        <w:rPr>
          <w:noProof/>
        </w:rPr>
        <w:t>may provide a Media reception end notification to the MCVideo user;</w:t>
      </w:r>
    </w:p>
    <w:p w14:paraId="65EBF67C" w14:textId="77777777" w:rsidR="00C16E65" w:rsidRDefault="00C16E65" w:rsidP="00C16E65">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285BE4B7" w14:textId="77777777" w:rsidR="00C16E65" w:rsidRDefault="00C16E65" w:rsidP="00C16E65">
      <w:pPr>
        <w:pStyle w:val="B1"/>
        <w:rPr>
          <w:noProof/>
        </w:rPr>
      </w:pPr>
      <w:r>
        <w:rPr>
          <w:noProof/>
        </w:rPr>
        <w:t>8.</w:t>
      </w:r>
      <w:r w:rsidRPr="00A5463E">
        <w:tab/>
      </w:r>
      <w:r>
        <w:rPr>
          <w:noProof/>
        </w:rPr>
        <w:t>shall enter the '</w:t>
      </w:r>
      <w:r w:rsidRPr="002364D3">
        <w:t>terminated</w:t>
      </w:r>
      <w:r>
        <w:rPr>
          <w:noProof/>
        </w:rPr>
        <w:t>' state</w:t>
      </w:r>
      <w:r>
        <w:t>.</w:t>
      </w:r>
    </w:p>
    <w:p w14:paraId="68620902" w14:textId="77777777" w:rsidR="00C16E65" w:rsidRDefault="00C16E65" w:rsidP="00C16E65">
      <w:pPr>
        <w:pStyle w:val="H6"/>
      </w:pPr>
      <w:r>
        <w:t>6.1.1.14.3</w:t>
      </w:r>
      <w:r>
        <w:tab/>
        <w:t>Test description</w:t>
      </w:r>
    </w:p>
    <w:p w14:paraId="14008B57" w14:textId="77777777" w:rsidR="00C16E65" w:rsidRDefault="00C16E65" w:rsidP="00C16E65">
      <w:pPr>
        <w:pStyle w:val="H6"/>
      </w:pPr>
      <w:r>
        <w:t>6.1.1.14.3.1</w:t>
      </w:r>
      <w:r>
        <w:tab/>
        <w:t>Pre-test conditions</w:t>
      </w:r>
    </w:p>
    <w:p w14:paraId="73EE3483" w14:textId="77777777" w:rsidR="00C16E65" w:rsidRDefault="00C16E65" w:rsidP="00C16E65">
      <w:pPr>
        <w:pStyle w:val="H6"/>
      </w:pPr>
      <w:r>
        <w:t>System Simulator:</w:t>
      </w:r>
    </w:p>
    <w:p w14:paraId="1461705E" w14:textId="77777777" w:rsidR="00C16E65" w:rsidRDefault="00C16E65" w:rsidP="00C16E65">
      <w:pPr>
        <w:pStyle w:val="B1"/>
      </w:pPr>
      <w:r>
        <w:t>-</w:t>
      </w:r>
      <w:r>
        <w:tab/>
        <w:t>SS (MCVideo server)</w:t>
      </w:r>
    </w:p>
    <w:p w14:paraId="7920737A" w14:textId="77777777" w:rsidR="00C16E65" w:rsidRDefault="00C16E65" w:rsidP="00C16E65">
      <w:pPr>
        <w:pStyle w:val="B1"/>
      </w:pPr>
      <w:r>
        <w:lastRenderedPageBreak/>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CFB0B66" w14:textId="77777777" w:rsidR="00C16E65" w:rsidRDefault="00C16E65" w:rsidP="00C16E65">
      <w:pPr>
        <w:pStyle w:val="H6"/>
      </w:pPr>
      <w:r>
        <w:t>IUT:</w:t>
      </w:r>
    </w:p>
    <w:p w14:paraId="75F14076" w14:textId="77777777" w:rsidR="00C16E65" w:rsidRDefault="00C16E65" w:rsidP="00C16E65">
      <w:pPr>
        <w:pStyle w:val="B1"/>
      </w:pPr>
      <w:r>
        <w:t>-</w:t>
      </w:r>
      <w:r>
        <w:tab/>
        <w:t>UE (MCVideo client)</w:t>
      </w:r>
    </w:p>
    <w:p w14:paraId="4342EB2C" w14:textId="77777777" w:rsidR="00C16E65" w:rsidRDefault="00C16E65" w:rsidP="00C16E65">
      <w:pPr>
        <w:pStyle w:val="B1"/>
      </w:pPr>
      <w:r>
        <w:t>-</w:t>
      </w:r>
      <w:r>
        <w:tab/>
        <w:t>The test USIM set as defined in TS 36.579-1 [2] clause 5.5.10 is inserted.</w:t>
      </w:r>
    </w:p>
    <w:p w14:paraId="7944DE02" w14:textId="77777777" w:rsidR="00C16E65" w:rsidRDefault="00C16E65" w:rsidP="00C16E65">
      <w:pPr>
        <w:pStyle w:val="H6"/>
      </w:pPr>
      <w:r>
        <w:t>Preamble:</w:t>
      </w:r>
    </w:p>
    <w:p w14:paraId="6205E990" w14:textId="77777777" w:rsidR="00C16E65" w:rsidRDefault="00C16E65" w:rsidP="00C16E65">
      <w:pPr>
        <w:pStyle w:val="B1"/>
      </w:pPr>
      <w:r>
        <w:t>-</w:t>
      </w:r>
      <w:r>
        <w:tab/>
        <w:t>The UE has performed procedure 'MCVideo UE registration' as specified in TS 36.579-1 [2] clause 5.4.2A.</w:t>
      </w:r>
    </w:p>
    <w:p w14:paraId="17DE1673" w14:textId="77777777" w:rsidR="00C16E65" w:rsidRDefault="00C16E65" w:rsidP="00C16E65">
      <w:pPr>
        <w:pStyle w:val="B1"/>
      </w:pPr>
      <w:r>
        <w:t>-</w:t>
      </w:r>
      <w:r>
        <w:tab/>
        <w:t>The UE has performed procedure 'MCX Authorization/Configuration and Key Generation' as specified in TS 36.579-1 [2] clause 5.3.2.</w:t>
      </w:r>
    </w:p>
    <w:p w14:paraId="3E100B26" w14:textId="77777777" w:rsidR="00C16E65" w:rsidRDefault="00C16E65" w:rsidP="00C16E65">
      <w:pPr>
        <w:pStyle w:val="B1"/>
      </w:pPr>
      <w:r>
        <w:t>-</w:t>
      </w:r>
      <w:r>
        <w:tab/>
        <w:t>UE States at the end of the preamble</w:t>
      </w:r>
    </w:p>
    <w:p w14:paraId="088894B0" w14:textId="77777777" w:rsidR="00C16E65" w:rsidRDefault="00C16E65" w:rsidP="00C16E65">
      <w:pPr>
        <w:pStyle w:val="B2"/>
      </w:pPr>
      <w:r>
        <w:t>-</w:t>
      </w:r>
      <w:r>
        <w:tab/>
        <w:t>The UE is in E-UTRA Registered, Idle Mode state.</w:t>
      </w:r>
    </w:p>
    <w:p w14:paraId="7ABCDC48" w14:textId="77777777" w:rsidR="00C16E65" w:rsidRDefault="00C16E65" w:rsidP="00C16E65">
      <w:pPr>
        <w:pStyle w:val="B2"/>
      </w:pPr>
      <w:r>
        <w:t>-</w:t>
      </w:r>
      <w:r>
        <w:tab/>
        <w:t>The MCVideo Client Application has been activated and User has registered-in as the MCVideo User with the Server as active user at the Client.</w:t>
      </w:r>
    </w:p>
    <w:p w14:paraId="3A5BA6C6" w14:textId="77777777" w:rsidR="00C16E65" w:rsidRDefault="00C16E65" w:rsidP="00C16E65">
      <w:pPr>
        <w:pStyle w:val="H6"/>
      </w:pPr>
      <w:r>
        <w:lastRenderedPageBreak/>
        <w:t>6.1.1.14.3.2</w:t>
      </w:r>
      <w:r>
        <w:tab/>
        <w:t>Test procedure sequence</w:t>
      </w:r>
    </w:p>
    <w:p w14:paraId="6919D411" w14:textId="77777777" w:rsidR="00C16E65" w:rsidRDefault="00C16E65" w:rsidP="00C16E65">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C16E65" w14:paraId="5914C71A" w14:textId="77777777" w:rsidTr="0021209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1EE97DB9" w14:textId="77777777" w:rsidR="00C16E65" w:rsidRDefault="00C16E65" w:rsidP="0021209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7E88EB1C"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B08742"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041D302"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3848BA03" w14:textId="77777777" w:rsidR="00C16E65" w:rsidRDefault="00C16E65" w:rsidP="0021209C">
            <w:pPr>
              <w:pStyle w:val="TAH"/>
            </w:pPr>
            <w:r>
              <w:t>Verdict</w:t>
            </w:r>
          </w:p>
        </w:tc>
      </w:tr>
      <w:tr w:rsidR="00C16E65" w14:paraId="70F91B61" w14:textId="77777777" w:rsidTr="0021209C">
        <w:trPr>
          <w:tblHeader/>
        </w:trPr>
        <w:tc>
          <w:tcPr>
            <w:tcW w:w="716" w:type="dxa"/>
            <w:tcBorders>
              <w:top w:val="nil"/>
              <w:left w:val="single" w:sz="4" w:space="0" w:color="auto"/>
              <w:bottom w:val="single" w:sz="4" w:space="0" w:color="auto"/>
              <w:right w:val="single" w:sz="4" w:space="0" w:color="auto"/>
            </w:tcBorders>
            <w:shd w:val="clear" w:color="auto" w:fill="auto"/>
          </w:tcPr>
          <w:p w14:paraId="0D270B43" w14:textId="77777777" w:rsidR="00C16E65" w:rsidRDefault="00C16E65" w:rsidP="0021209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2DE7C283"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1DE5C5"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90489AA"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220318"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9DD7C5E" w14:textId="77777777" w:rsidR="00C16E65" w:rsidRDefault="00C16E65" w:rsidP="0021209C">
            <w:pPr>
              <w:pStyle w:val="TAH"/>
            </w:pPr>
          </w:p>
        </w:tc>
      </w:tr>
      <w:tr w:rsidR="00C16E65" w14:paraId="1AAE35D9"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1F9C5466" w14:textId="77777777" w:rsidR="00C16E65" w:rsidRDefault="00C16E65" w:rsidP="0021209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B5E7FC8" w14:textId="77777777" w:rsidR="00C16E65" w:rsidRDefault="00C16E65" w:rsidP="0021209C">
            <w:pPr>
              <w:pStyle w:val="TAL"/>
            </w:pPr>
            <w:r>
              <w:rPr>
                <w:lang w:eastAsia="ko-KR"/>
              </w:rPr>
              <w:t xml:space="preserve">The UE (MCVideo client) correctly performs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58F460"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A3BCC1"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8CDC3A"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E98C0B" w14:textId="77777777" w:rsidR="00C16E65" w:rsidRDefault="00C16E65" w:rsidP="0021209C">
            <w:pPr>
              <w:pStyle w:val="TAC"/>
            </w:pPr>
            <w:r>
              <w:rPr>
                <w:rFonts w:eastAsia="Calibri"/>
              </w:rPr>
              <w:t>-</w:t>
            </w:r>
          </w:p>
        </w:tc>
      </w:tr>
      <w:tr w:rsidR="00C16E65" w14:paraId="0C808E3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85493FC" w14:textId="77777777" w:rsidR="00C16E65" w:rsidRDefault="00C16E65" w:rsidP="0021209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FBDFAD5" w14:textId="77777777" w:rsidR="00C16E65" w:rsidRDefault="00C16E65" w:rsidP="0021209C">
            <w:pPr>
              <w:pStyle w:val="TAL"/>
            </w:pPr>
            <w:r>
              <w:t xml:space="preserve">The UE (MCVideo client) correctly performs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4C9C20"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0E5896"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69279E"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21A9EC" w14:textId="77777777" w:rsidR="00C16E65" w:rsidRDefault="00C16E65" w:rsidP="0021209C">
            <w:pPr>
              <w:pStyle w:val="TAC"/>
            </w:pPr>
            <w:r>
              <w:rPr>
                <w:rFonts w:eastAsia="Calibri"/>
              </w:rPr>
              <w:t>-</w:t>
            </w:r>
          </w:p>
        </w:tc>
      </w:tr>
      <w:tr w:rsidR="00C16E65" w14:paraId="4577EBB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3ADB9DE8" w14:textId="77777777" w:rsidR="00C16E65" w:rsidRDefault="00C16E65" w:rsidP="0021209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1645984A" w14:textId="77777777" w:rsidR="00C16E65" w:rsidRDefault="00C16E65" w:rsidP="0021209C">
            <w:pPr>
              <w:pStyle w:val="TAL"/>
            </w:pPr>
            <w:r>
              <w:t>The UE (MCVideo client) provides receive media success notification to the user.</w:t>
            </w:r>
          </w:p>
          <w:p w14:paraId="06EFFB8B"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91C0DD"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A0AF0F"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68A4F3"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98CB13B" w14:textId="77777777" w:rsidR="00C16E65" w:rsidRDefault="00C16E65" w:rsidP="0021209C">
            <w:pPr>
              <w:pStyle w:val="TAC"/>
            </w:pPr>
            <w:r>
              <w:rPr>
                <w:rFonts w:eastAsia="Calibri"/>
              </w:rPr>
              <w:t>-</w:t>
            </w:r>
          </w:p>
        </w:tc>
      </w:tr>
      <w:tr w:rsidR="00C16E65" w14:paraId="36101E38"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499B52D" w14:textId="77777777" w:rsidR="00C16E65" w:rsidRDefault="00C16E65" w:rsidP="0021209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37C84AF3" w14:textId="77777777" w:rsidR="00C16E65" w:rsidRDefault="00C16E65" w:rsidP="0021209C">
            <w:pPr>
              <w:pStyle w:val="TAL"/>
            </w:pPr>
            <w:r>
              <w:t xml:space="preserve">The UE (MCVideo client) correctly performs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F030AF"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886C56"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2B0F303"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96796C7" w14:textId="77777777" w:rsidR="00C16E65" w:rsidRDefault="00C16E65" w:rsidP="0021209C">
            <w:pPr>
              <w:pStyle w:val="TAC"/>
            </w:pPr>
            <w:r>
              <w:rPr>
                <w:rFonts w:eastAsia="Calibri"/>
              </w:rPr>
              <w:t>-</w:t>
            </w:r>
          </w:p>
        </w:tc>
      </w:tr>
      <w:tr w:rsidR="00C16E65" w14:paraId="33E139F4"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23642097" w14:textId="77777777" w:rsidR="00C16E65" w:rsidRDefault="00C16E65" w:rsidP="0021209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342F6F4" w14:textId="77777777" w:rsidR="00C16E65" w:rsidRDefault="00C16E65" w:rsidP="0021209C">
            <w:pPr>
              <w:pStyle w:val="TAL"/>
              <w:rPr>
                <w:rFonts w:eastAsia="Calibri"/>
              </w:rPr>
            </w:pPr>
            <w:r>
              <w:rPr>
                <w:rFonts w:eastAsia="Calibri"/>
              </w:rPr>
              <w:t>Make the UE (MCVideo client) release the call.</w:t>
            </w:r>
          </w:p>
          <w:p w14:paraId="4B08CE06" w14:textId="77777777" w:rsidR="00C16E65" w:rsidRDefault="00C16E65" w:rsidP="0021209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D49EC9"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6DC605C"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96D02"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87B96C" w14:textId="77777777" w:rsidR="00C16E65" w:rsidRDefault="00C16E65" w:rsidP="0021209C">
            <w:pPr>
              <w:pStyle w:val="TAC"/>
            </w:pPr>
            <w:r>
              <w:rPr>
                <w:rFonts w:eastAsia="Calibri"/>
              </w:rPr>
              <w:t>-</w:t>
            </w:r>
          </w:p>
        </w:tc>
      </w:tr>
      <w:tr w:rsidR="00C16E65" w14:paraId="11B3FB32"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627917AF" w14:textId="77777777" w:rsidR="00C16E65" w:rsidRDefault="00C16E65" w:rsidP="0021209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A8E90CE" w14:textId="77777777" w:rsidR="00C16E65" w:rsidRDefault="00C16E65" w:rsidP="0021209C">
            <w:pPr>
              <w:pStyle w:val="TAL"/>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60ED2"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835BEA"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6A00BE" w14:textId="77777777" w:rsidR="00C16E65" w:rsidRDefault="00C16E65" w:rsidP="0021209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1AB3F9B" w14:textId="77777777" w:rsidR="00C16E65" w:rsidRDefault="00C16E65" w:rsidP="0021209C">
            <w:pPr>
              <w:pStyle w:val="TAC"/>
            </w:pPr>
            <w:r>
              <w:rPr>
                <w:rFonts w:eastAsia="Calibri"/>
              </w:rPr>
              <w:t>P</w:t>
            </w:r>
          </w:p>
        </w:tc>
      </w:tr>
      <w:tr w:rsidR="00C16E65" w14:paraId="231DBB59"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0B8777E" w14:textId="77777777" w:rsidR="00C16E65" w:rsidRDefault="00C16E65" w:rsidP="0021209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FCCFDCD" w14:textId="77777777" w:rsidR="00C16E65" w:rsidRDefault="00C16E65" w:rsidP="0021209C">
            <w:pPr>
              <w:pStyle w:val="TAL"/>
              <w:rPr>
                <w:rFonts w:eastAsia="Calibri"/>
              </w:rPr>
            </w:pPr>
            <w:r>
              <w:rPr>
                <w:rFonts w:eastAsia="Calibri"/>
              </w:rPr>
              <w:t>Make the UE (MCVideo client) request to re-join the session that was established in step 1.</w:t>
            </w:r>
          </w:p>
          <w:p w14:paraId="7631AA4A" w14:textId="77777777" w:rsidR="00C16E65" w:rsidRDefault="00C16E65" w:rsidP="0021209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ECCCB"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1E387F3"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E346F4" w14:textId="77777777" w:rsidR="00C16E65" w:rsidRDefault="00C16E65" w:rsidP="0021209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A25B1AB" w14:textId="77777777" w:rsidR="00C16E65" w:rsidRDefault="00C16E65" w:rsidP="0021209C">
            <w:pPr>
              <w:pStyle w:val="TAC"/>
            </w:pPr>
            <w:r>
              <w:rPr>
                <w:rFonts w:eastAsia="Calibri"/>
              </w:rPr>
              <w:t>-</w:t>
            </w:r>
          </w:p>
        </w:tc>
      </w:tr>
      <w:tr w:rsidR="00C16E65" w14:paraId="5A49B681"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6A91116" w14:textId="77777777" w:rsidR="00C16E65" w:rsidRDefault="00C16E65" w:rsidP="0021209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F0144F8" w14:textId="77777777" w:rsidR="00C16E65" w:rsidRDefault="00C16E65" w:rsidP="0021209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w:t>
            </w:r>
            <w:r w:rsidRPr="004C613C">
              <w:rPr>
                <w:rFonts w:eastAsia="Calibri"/>
              </w:rPr>
              <w:t>3B.1.3-1 to establish a group call with automatic commencement mode and no implicit transmission control according to option of NOTE 1 in TS 36.579-1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BFBEFA" w14:textId="77777777" w:rsidR="00C16E65" w:rsidRDefault="00C16E65" w:rsidP="0021209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D0E5157" w14:textId="77777777" w:rsidR="00C16E65" w:rsidRDefault="00C16E65" w:rsidP="0021209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534C40" w14:textId="77777777" w:rsidR="00C16E65" w:rsidRDefault="00C16E65" w:rsidP="0021209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BA0FE54" w14:textId="77777777" w:rsidR="00C16E65" w:rsidRDefault="00C16E65" w:rsidP="0021209C">
            <w:pPr>
              <w:pStyle w:val="TAC"/>
            </w:pPr>
            <w:r>
              <w:rPr>
                <w:rFonts w:eastAsia="Calibri"/>
              </w:rPr>
              <w:t>P</w:t>
            </w:r>
          </w:p>
        </w:tc>
      </w:tr>
      <w:tr w:rsidR="00C16E65" w14:paraId="57E191B7"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58EB5278" w14:textId="77777777" w:rsidR="00C16E65" w:rsidRDefault="00C16E65" w:rsidP="0021209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6C7BD1A" w14:textId="77777777" w:rsidR="00C16E65" w:rsidRPr="009838B6" w:rsidRDefault="00C16E65" w:rsidP="0021209C">
            <w:pPr>
              <w:pStyle w:val="TAL"/>
              <w:rPr>
                <w:rFonts w:eastAsia="Calibri"/>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E83C8"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027ABB"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2B2111" w14:textId="77777777" w:rsidR="00C16E65" w:rsidRDefault="00C16E65" w:rsidP="0021209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8A04772" w14:textId="77777777" w:rsidR="00C16E65" w:rsidRDefault="00C16E65" w:rsidP="0021209C">
            <w:pPr>
              <w:pStyle w:val="TAC"/>
              <w:rPr>
                <w:rFonts w:eastAsia="Calibri"/>
              </w:rPr>
            </w:pPr>
            <w:r>
              <w:t>P</w:t>
            </w:r>
          </w:p>
        </w:tc>
      </w:tr>
      <w:tr w:rsidR="00C16E65" w14:paraId="5207BF15"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03A00741" w14:textId="77777777" w:rsidR="00C16E65" w:rsidRDefault="00C16E65" w:rsidP="0021209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2D430010" w14:textId="77777777" w:rsidR="00C16E65" w:rsidRDefault="00C16E65" w:rsidP="0021209C">
            <w:pPr>
              <w:pStyle w:val="TAL"/>
            </w:pPr>
            <w:r>
              <w:t>Check: Does the UE (MCVideo client) provide receive media success notification to the user?</w:t>
            </w:r>
          </w:p>
          <w:p w14:paraId="7E66292B"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466224"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2FBAF3"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3B4C7" w14:textId="77777777" w:rsidR="00C16E65" w:rsidRDefault="00C16E65" w:rsidP="0021209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DDAE81E" w14:textId="77777777" w:rsidR="00C16E65" w:rsidRDefault="00C16E65" w:rsidP="0021209C">
            <w:pPr>
              <w:pStyle w:val="TAC"/>
              <w:rPr>
                <w:rFonts w:eastAsia="Calibri"/>
              </w:rPr>
            </w:pPr>
            <w:r>
              <w:t>P</w:t>
            </w:r>
          </w:p>
        </w:tc>
      </w:tr>
      <w:tr w:rsidR="00C16E65" w14:paraId="4409FBDC"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0E3A6FF5" w14:textId="77777777" w:rsidR="00C16E65" w:rsidRDefault="00C16E65" w:rsidP="0021209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2E5CFFC" w14:textId="77777777" w:rsidR="00C16E65" w:rsidRDefault="00C16E65" w:rsidP="0021209C">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68E969" w14:textId="77777777" w:rsidR="00C16E65" w:rsidRDefault="00C16E65" w:rsidP="0021209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4CF4C84" w14:textId="77777777" w:rsidR="00C16E65" w:rsidRDefault="00C16E65" w:rsidP="0021209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74908" w14:textId="77777777" w:rsidR="00C16E65" w:rsidRDefault="00C16E65" w:rsidP="0021209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5799305" w14:textId="77777777" w:rsidR="00C16E65" w:rsidRDefault="00C16E65" w:rsidP="0021209C">
            <w:pPr>
              <w:pStyle w:val="TAC"/>
              <w:rPr>
                <w:rFonts w:eastAsia="Calibri"/>
              </w:rPr>
            </w:pPr>
            <w:r>
              <w:t>P</w:t>
            </w:r>
          </w:p>
        </w:tc>
      </w:tr>
      <w:tr w:rsidR="00C16E65" w14:paraId="7D0AD81B" w14:textId="77777777" w:rsidTr="0021209C">
        <w:tc>
          <w:tcPr>
            <w:tcW w:w="716" w:type="dxa"/>
            <w:tcBorders>
              <w:top w:val="single" w:sz="4" w:space="0" w:color="auto"/>
              <w:left w:val="single" w:sz="4" w:space="0" w:color="auto"/>
              <w:bottom w:val="single" w:sz="4" w:space="0" w:color="auto"/>
              <w:right w:val="single" w:sz="4" w:space="0" w:color="auto"/>
            </w:tcBorders>
            <w:shd w:val="clear" w:color="auto" w:fill="auto"/>
          </w:tcPr>
          <w:p w14:paraId="4E1006FB" w14:textId="77777777" w:rsidR="00C16E65" w:rsidRDefault="00C16E65" w:rsidP="0021209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7E89FC7" w14:textId="77777777" w:rsidR="00C16E65" w:rsidRDefault="00C16E65" w:rsidP="0021209C">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4671E8"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38C983D" w14:textId="77777777" w:rsidR="00C16E65" w:rsidRDefault="00C16E65" w:rsidP="0021209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B93686" w14:textId="77777777" w:rsidR="00C16E65" w:rsidRDefault="00C16E65" w:rsidP="0021209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36D8EC4" w14:textId="77777777" w:rsidR="00C16E65" w:rsidRDefault="00C16E65" w:rsidP="0021209C">
            <w:pPr>
              <w:pStyle w:val="TAC"/>
            </w:pPr>
            <w:r>
              <w:t>P</w:t>
            </w:r>
          </w:p>
        </w:tc>
      </w:tr>
      <w:tr w:rsidR="00C16E65" w14:paraId="4DA9485B" w14:textId="77777777" w:rsidTr="0021209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24117B06" w14:textId="77777777" w:rsidR="00C16E65" w:rsidRDefault="00C16E65" w:rsidP="0021209C">
            <w:pPr>
              <w:pStyle w:val="TAN"/>
            </w:pPr>
            <w:r>
              <w:t>NOTE: This is expected to be done via a suitable implementation dependent MMI.</w:t>
            </w:r>
          </w:p>
        </w:tc>
      </w:tr>
    </w:tbl>
    <w:p w14:paraId="7249A738" w14:textId="77777777" w:rsidR="00C16E65" w:rsidRDefault="00C16E65" w:rsidP="00C16E65"/>
    <w:p w14:paraId="0EA0F939" w14:textId="77777777" w:rsidR="00C16E65" w:rsidRDefault="00C16E65" w:rsidP="00C16E65">
      <w:pPr>
        <w:pStyle w:val="H6"/>
      </w:pPr>
      <w:r>
        <w:lastRenderedPageBreak/>
        <w:t>6.1.1.14.3.3</w:t>
      </w:r>
      <w:r>
        <w:tab/>
        <w:t xml:space="preserve">Specific message contents </w:t>
      </w:r>
    </w:p>
    <w:p w14:paraId="5085A625" w14:textId="77777777" w:rsidR="00C16E65" w:rsidRDefault="00C16E65" w:rsidP="00C16E65">
      <w:pPr>
        <w:pStyle w:val="TH"/>
      </w:pPr>
      <w:r>
        <w:t xml:space="preserve">Table 6.1.1.14.3.3-1: SIP INVITE from the SS (Step 1, Table 6.1.1.14.3.2-1;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B4CF6CC"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243BA40" w14:textId="77777777" w:rsidR="00C16E65" w:rsidRDefault="00C16E65" w:rsidP="0021209C">
            <w:pPr>
              <w:pStyle w:val="TAL"/>
            </w:pPr>
            <w:r>
              <w:t>Derivation Path: TS 36.579-1 [2], Table 5.5.2.5.2-1</w:t>
            </w:r>
          </w:p>
        </w:tc>
      </w:tr>
      <w:tr w:rsidR="00C16E65" w14:paraId="0C6D260C"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02A4F03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1F0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C2FA18B"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5507B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B16955E" w14:textId="77777777" w:rsidR="00C16E65" w:rsidRDefault="00C16E65" w:rsidP="0021209C">
            <w:pPr>
              <w:pStyle w:val="TAH"/>
            </w:pPr>
            <w:r>
              <w:t>Condition</w:t>
            </w:r>
          </w:p>
        </w:tc>
      </w:tr>
      <w:tr w:rsidR="00C16E65" w14:paraId="097F2C5C"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5259473E" w14:textId="77777777" w:rsidR="00C16E65" w:rsidRPr="00A77C82" w:rsidRDefault="00C16E65" w:rsidP="0021209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0EE7C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4DF418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3E15EF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3803EBF0" w14:textId="77777777" w:rsidR="00C16E65" w:rsidRDefault="00C16E65" w:rsidP="0021209C">
            <w:pPr>
              <w:pStyle w:val="TAL"/>
            </w:pPr>
          </w:p>
        </w:tc>
      </w:tr>
      <w:tr w:rsidR="00C16E65" w14:paraId="68EEA16F" w14:textId="77777777" w:rsidTr="0021209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ED5748D"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DE528B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5849CE" w14:textId="77777777" w:rsidR="00C16E65" w:rsidRPr="00A77C82" w:rsidRDefault="00C16E65" w:rsidP="0021209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5141C5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1F8FC112" w14:textId="77777777" w:rsidR="00C16E65" w:rsidRDefault="00C16E65" w:rsidP="0021209C">
            <w:pPr>
              <w:pStyle w:val="TAL"/>
            </w:pPr>
          </w:p>
        </w:tc>
      </w:tr>
      <w:tr w:rsidR="00C16E65" w14:paraId="298DD259" w14:textId="77777777" w:rsidTr="0021209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5B40D9F" w14:textId="77777777" w:rsidR="00C16E65" w:rsidRDefault="00C16E65" w:rsidP="0021209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7B4EA1" w14:textId="77777777" w:rsidR="00C16E65" w:rsidRDefault="00C16E65" w:rsidP="0021209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20841D0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75970C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0D484BBA" w14:textId="77777777" w:rsidR="00C16E65" w:rsidRDefault="00C16E65" w:rsidP="0021209C">
            <w:pPr>
              <w:pStyle w:val="TAL"/>
            </w:pPr>
          </w:p>
        </w:tc>
      </w:tr>
      <w:tr w:rsidR="00C16E65" w14:paraId="11E54C0A"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40CB6784"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64EFBDB"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20F6A6" w14:textId="77777777" w:rsidR="00C16E65" w:rsidRPr="00A77C82" w:rsidRDefault="00C16E65" w:rsidP="0021209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A2FBF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6DA945BD" w14:textId="77777777" w:rsidR="00C16E65" w:rsidRDefault="00C16E65" w:rsidP="0021209C">
            <w:pPr>
              <w:pStyle w:val="TAL"/>
            </w:pPr>
          </w:p>
        </w:tc>
      </w:tr>
      <w:tr w:rsidR="00C16E65" w14:paraId="2ECDEAB1" w14:textId="77777777" w:rsidTr="0021209C">
        <w:trPr>
          <w:tblHeader/>
        </w:trPr>
        <w:tc>
          <w:tcPr>
            <w:tcW w:w="2837" w:type="dxa"/>
            <w:tcBorders>
              <w:top w:val="single" w:sz="4" w:space="0" w:color="auto"/>
              <w:left w:val="single" w:sz="4" w:space="0" w:color="auto"/>
              <w:bottom w:val="single" w:sz="4" w:space="0" w:color="auto"/>
              <w:right w:val="single" w:sz="4" w:space="0" w:color="auto"/>
            </w:tcBorders>
            <w:hideMark/>
          </w:tcPr>
          <w:p w14:paraId="24A2D029"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87509" w14:textId="77777777" w:rsidR="00C16E65" w:rsidRDefault="00C16E65" w:rsidP="0021209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664EA05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16989F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tcPr>
          <w:p w14:paraId="78DF6FB8" w14:textId="77777777" w:rsidR="00C16E65" w:rsidRDefault="00C16E65" w:rsidP="0021209C">
            <w:pPr>
              <w:pStyle w:val="TAL"/>
            </w:pPr>
          </w:p>
        </w:tc>
      </w:tr>
    </w:tbl>
    <w:p w14:paraId="2CB16417" w14:textId="77777777" w:rsidR="00C16E65" w:rsidRDefault="00C16E65" w:rsidP="00C16E65"/>
    <w:p w14:paraId="2C598D64" w14:textId="77777777" w:rsidR="00C16E65" w:rsidRDefault="00C16E65" w:rsidP="00C16E65">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33BC6B94" w14:textId="77777777" w:rsidTr="0021209C">
        <w:trPr>
          <w:jc w:val="center"/>
        </w:trPr>
        <w:tc>
          <w:tcPr>
            <w:tcW w:w="9639" w:type="dxa"/>
            <w:tcBorders>
              <w:top w:val="single" w:sz="4" w:space="0" w:color="auto"/>
              <w:left w:val="single" w:sz="4" w:space="0" w:color="auto"/>
              <w:bottom w:val="single" w:sz="4" w:space="0" w:color="auto"/>
              <w:right w:val="single" w:sz="4" w:space="0" w:color="auto"/>
            </w:tcBorders>
            <w:hideMark/>
          </w:tcPr>
          <w:p w14:paraId="0291F04D" w14:textId="77777777" w:rsidR="00C16E65" w:rsidRDefault="00C16E65" w:rsidP="0021209C">
            <w:pPr>
              <w:pStyle w:val="TAL"/>
            </w:pPr>
            <w:r>
              <w:t>Derivation Path: TS 36.579-1 [2], Table 5.5.3.1.2-2, condition INITIAL_SDP_OFFER</w:t>
            </w:r>
          </w:p>
        </w:tc>
      </w:tr>
    </w:tbl>
    <w:p w14:paraId="5E77C9AF" w14:textId="77777777" w:rsidR="00C16E65" w:rsidRDefault="00C16E65" w:rsidP="00C16E65"/>
    <w:p w14:paraId="348122E7" w14:textId="77777777" w:rsidR="00C16E65" w:rsidRDefault="00C16E65" w:rsidP="00C16E65">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75CEE2CA" w14:textId="77777777" w:rsidTr="0021209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24DA13" w14:textId="77777777" w:rsidR="00C16E65" w:rsidRDefault="00C16E65" w:rsidP="0021209C">
            <w:pPr>
              <w:pStyle w:val="TAL"/>
              <w:rPr>
                <w:color w:val="000000"/>
              </w:rPr>
            </w:pPr>
            <w:r>
              <w:t xml:space="preserve">Derivation Path: TS 36.579-1 [2], Table 5.5.3.2.2-2, </w:t>
            </w:r>
            <w:r>
              <w:rPr>
                <w:color w:val="000000"/>
              </w:rPr>
              <w:t>condition GROUP CALL</w:t>
            </w:r>
          </w:p>
        </w:tc>
      </w:tr>
    </w:tbl>
    <w:p w14:paraId="1CDF620F" w14:textId="77777777" w:rsidR="00C16E65" w:rsidRDefault="00C16E65" w:rsidP="00C16E65">
      <w:pPr>
        <w:rPr>
          <w:color w:val="000000"/>
        </w:rPr>
      </w:pPr>
    </w:p>
    <w:p w14:paraId="40C1AAE6" w14:textId="77777777" w:rsidR="00C16E65" w:rsidRDefault="00C16E65" w:rsidP="00C16E65">
      <w:pPr>
        <w:pStyle w:val="TH"/>
      </w:pPr>
      <w:r>
        <w:t xml:space="preserve">Table 6.1.1.14.3.3-4: SIP 200 (OK) from the UE (Step 1, Table 6.1.1.14.3.2-1;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26AFA039"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0C5FE0A" w14:textId="77777777" w:rsidR="00C16E65" w:rsidRDefault="00C16E65" w:rsidP="0021209C">
            <w:pPr>
              <w:pStyle w:val="TAL"/>
            </w:pPr>
            <w:r>
              <w:t>Derivation Path: TS 36.579-1 [2], Table 5.5.2.17.1.1-1, condition INVITE-RSP, GROUP-CALL</w:t>
            </w:r>
          </w:p>
        </w:tc>
      </w:tr>
      <w:tr w:rsidR="00C16E65" w14:paraId="39386C9B" w14:textId="77777777" w:rsidTr="0021209C">
        <w:trPr>
          <w:tblHeader/>
        </w:trPr>
        <w:tc>
          <w:tcPr>
            <w:tcW w:w="2708" w:type="dxa"/>
            <w:tcBorders>
              <w:top w:val="single" w:sz="4" w:space="0" w:color="auto"/>
              <w:left w:val="single" w:sz="4" w:space="0" w:color="auto"/>
              <w:bottom w:val="single" w:sz="4" w:space="0" w:color="auto"/>
              <w:right w:val="single" w:sz="4" w:space="0" w:color="auto"/>
            </w:tcBorders>
            <w:hideMark/>
          </w:tcPr>
          <w:p w14:paraId="3AA27556" w14:textId="77777777" w:rsidR="00C16E65" w:rsidRDefault="00C16E65" w:rsidP="0021209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7C3ACA" w14:textId="77777777" w:rsidR="00C16E65" w:rsidRDefault="00C16E65" w:rsidP="0021209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E802FF" w14:textId="77777777" w:rsidR="00C16E65" w:rsidRDefault="00C16E65" w:rsidP="0021209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7992D" w14:textId="77777777" w:rsidR="00C16E65" w:rsidRDefault="00C16E65" w:rsidP="0021209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84C1117" w14:textId="77777777" w:rsidR="00C16E65" w:rsidRDefault="00C16E65" w:rsidP="0021209C">
            <w:pPr>
              <w:pStyle w:val="TAH"/>
            </w:pPr>
            <w:r>
              <w:t>Condition</w:t>
            </w:r>
          </w:p>
        </w:tc>
      </w:tr>
      <w:tr w:rsidR="00C16E65" w14:paraId="2E2B642E"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44AB5A90" w14:textId="77777777" w:rsidR="00C16E65" w:rsidRPr="00A77C82" w:rsidRDefault="00C16E65" w:rsidP="0021209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CBE217F"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25180784"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5E50887"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4F803" w14:textId="77777777" w:rsidR="00C16E65" w:rsidRDefault="00C16E65" w:rsidP="0021209C">
            <w:pPr>
              <w:pStyle w:val="TAL"/>
            </w:pPr>
          </w:p>
        </w:tc>
      </w:tr>
      <w:tr w:rsidR="00C16E65" w14:paraId="38E7C1F2"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51AF116D" w14:textId="77777777" w:rsidR="00C16E65" w:rsidRDefault="00C16E65" w:rsidP="0021209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43C5ED6"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0F0238" w14:textId="77777777" w:rsidR="00C16E65" w:rsidRPr="00A77C82" w:rsidRDefault="00C16E65" w:rsidP="0021209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9D50D4F"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C9047" w14:textId="77777777" w:rsidR="00C16E65" w:rsidRDefault="00C16E65" w:rsidP="0021209C">
            <w:pPr>
              <w:pStyle w:val="TAL"/>
            </w:pPr>
          </w:p>
        </w:tc>
      </w:tr>
      <w:tr w:rsidR="00C16E65" w14:paraId="7E0EA4F8"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2E0825B3" w14:textId="77777777" w:rsidR="00C16E65" w:rsidRDefault="00C16E65" w:rsidP="0021209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099B1421" w14:textId="77777777" w:rsidR="00C16E65" w:rsidRDefault="00C16E65" w:rsidP="0021209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1D5FF023"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48C2065"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38694" w14:textId="77777777" w:rsidR="00C16E65" w:rsidRDefault="00C16E65" w:rsidP="0021209C">
            <w:pPr>
              <w:pStyle w:val="TAL"/>
            </w:pPr>
          </w:p>
        </w:tc>
      </w:tr>
      <w:tr w:rsidR="00C16E65" w14:paraId="10591219"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12DBA9B2" w14:textId="77777777" w:rsidR="00C16E65" w:rsidRDefault="00C16E65" w:rsidP="0021209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09BED9"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EB529D" w14:textId="77777777" w:rsidR="00C16E65" w:rsidRPr="00A77C82" w:rsidRDefault="00C16E65" w:rsidP="0021209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ECD2B53"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03E445" w14:textId="77777777" w:rsidR="00C16E65" w:rsidRDefault="00C16E65" w:rsidP="0021209C">
            <w:pPr>
              <w:pStyle w:val="TAL"/>
            </w:pPr>
          </w:p>
        </w:tc>
      </w:tr>
      <w:tr w:rsidR="00C16E65" w14:paraId="234D1E17"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4417F331" w14:textId="77777777" w:rsidR="00C16E65" w:rsidRDefault="00C16E65" w:rsidP="0021209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D97BC9" w14:textId="77777777" w:rsidR="00C16E65" w:rsidRDefault="00C16E65" w:rsidP="0021209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636EB7D1"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98EB90D"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5DDF51" w14:textId="77777777" w:rsidR="00C16E65" w:rsidRDefault="00C16E65" w:rsidP="0021209C">
            <w:pPr>
              <w:pStyle w:val="TAL"/>
            </w:pPr>
          </w:p>
        </w:tc>
      </w:tr>
    </w:tbl>
    <w:p w14:paraId="60880EE7" w14:textId="77777777" w:rsidR="00C16E65" w:rsidRDefault="00C16E65" w:rsidP="00C16E65">
      <w:pPr>
        <w:rPr>
          <w:color w:val="000000"/>
        </w:rPr>
      </w:pPr>
    </w:p>
    <w:p w14:paraId="5EB096BF" w14:textId="77777777" w:rsidR="00C16E65" w:rsidRDefault="00C16E65" w:rsidP="00C16E65">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45DBB713" w14:textId="77777777" w:rsidTr="0021209C">
        <w:trPr>
          <w:jc w:val="center"/>
        </w:trPr>
        <w:tc>
          <w:tcPr>
            <w:tcW w:w="9639" w:type="dxa"/>
            <w:tcBorders>
              <w:top w:val="single" w:sz="4" w:space="0" w:color="auto"/>
              <w:left w:val="single" w:sz="4" w:space="0" w:color="auto"/>
              <w:bottom w:val="single" w:sz="4" w:space="0" w:color="auto"/>
              <w:right w:val="single" w:sz="4" w:space="0" w:color="auto"/>
            </w:tcBorders>
            <w:hideMark/>
          </w:tcPr>
          <w:p w14:paraId="37940DA1" w14:textId="77777777" w:rsidR="00C16E65" w:rsidRDefault="00C16E65" w:rsidP="0021209C">
            <w:pPr>
              <w:pStyle w:val="TAL"/>
            </w:pPr>
            <w:r>
              <w:t>Derivation Path: TS 36.579-1 [2], Table 5.5.3.1.1-2, condition SDP_ANSWER</w:t>
            </w:r>
          </w:p>
        </w:tc>
      </w:tr>
    </w:tbl>
    <w:p w14:paraId="190B28B9" w14:textId="77777777" w:rsidR="00C16E65" w:rsidRDefault="00C16E65" w:rsidP="00C16E65"/>
    <w:p w14:paraId="5C260C5C" w14:textId="77777777" w:rsidR="00C16E65" w:rsidRDefault="00C16E65" w:rsidP="00C16E65">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4DC292BA" w14:textId="77777777" w:rsidTr="0021209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B50661" w14:textId="77777777" w:rsidR="00C16E65" w:rsidRDefault="00C16E65" w:rsidP="0021209C">
            <w:pPr>
              <w:pStyle w:val="TAL"/>
              <w:rPr>
                <w:color w:val="000000"/>
              </w:rPr>
            </w:pPr>
            <w:r>
              <w:t xml:space="preserve">Derivation Path: TS 36.579-1 [2], Table 5.5.3.2.1-2, </w:t>
            </w:r>
            <w:r>
              <w:rPr>
                <w:color w:val="000000"/>
              </w:rPr>
              <w:t>condition INVITE-RSP</w:t>
            </w:r>
          </w:p>
        </w:tc>
      </w:tr>
    </w:tbl>
    <w:p w14:paraId="3C83BB18" w14:textId="77777777" w:rsidR="00C16E65" w:rsidRDefault="00C16E65" w:rsidP="00C16E65"/>
    <w:p w14:paraId="24AD532C" w14:textId="77777777" w:rsidR="00C16E65" w:rsidRDefault="00C16E65" w:rsidP="00C16E65">
      <w:pPr>
        <w:pStyle w:val="TH"/>
      </w:pPr>
      <w:r>
        <w:t>Table 6.1.1.14.3.3-7: SIP BYE from the UE (Step 6, Table 6.1.1.14.3.2-1;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02DE4E26" w14:textId="77777777" w:rsidTr="0021209C">
        <w:trPr>
          <w:tblHeader/>
        </w:trPr>
        <w:tc>
          <w:tcPr>
            <w:tcW w:w="9634" w:type="dxa"/>
            <w:tcBorders>
              <w:top w:val="single" w:sz="4" w:space="0" w:color="auto"/>
              <w:left w:val="single" w:sz="4" w:space="0" w:color="auto"/>
              <w:bottom w:val="single" w:sz="4" w:space="0" w:color="auto"/>
              <w:right w:val="single" w:sz="4" w:space="0" w:color="auto"/>
            </w:tcBorders>
            <w:hideMark/>
          </w:tcPr>
          <w:p w14:paraId="285C9574" w14:textId="77777777" w:rsidR="00C16E65" w:rsidRDefault="00C16E65" w:rsidP="0021209C">
            <w:pPr>
              <w:pStyle w:val="TAL"/>
            </w:pPr>
            <w:r>
              <w:t>Derivation Path: TS 36.579-1 [2], Table 5.5.2.2.1-1, condition MT_CALL</w:t>
            </w:r>
          </w:p>
        </w:tc>
      </w:tr>
    </w:tbl>
    <w:p w14:paraId="2568B477" w14:textId="77777777" w:rsidR="00C16E65" w:rsidRDefault="00C16E65" w:rsidP="00C16E65"/>
    <w:p w14:paraId="3CDFF699" w14:textId="77777777" w:rsidR="00C16E65" w:rsidRDefault="00C16E65" w:rsidP="00C16E65">
      <w:pPr>
        <w:pStyle w:val="TH"/>
      </w:pPr>
      <w:r>
        <w:lastRenderedPageBreak/>
        <w:t xml:space="preserve">Table 6.1.1.14.3.3-8: SIP INVITE from the UE (Step 8, Table 6.1.1.14.3.2-1;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773319D9"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704335B" w14:textId="77777777" w:rsidR="00C16E65" w:rsidRDefault="00C16E65" w:rsidP="0021209C">
            <w:pPr>
              <w:pStyle w:val="TAL"/>
            </w:pPr>
            <w:r>
              <w:t>Derivation Path: TS 36.579-1 [2], Table 5.5.2.5.1-1</w:t>
            </w:r>
          </w:p>
        </w:tc>
      </w:tr>
      <w:tr w:rsidR="00C16E65" w14:paraId="7A245E9B"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7E739A55" w14:textId="77777777" w:rsidR="00C16E65" w:rsidRDefault="00C16E65" w:rsidP="0021209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3F49C80" w14:textId="77777777" w:rsidR="00C16E65" w:rsidRDefault="00C16E65" w:rsidP="0021209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A24AA73" w14:textId="77777777" w:rsidR="00C16E65" w:rsidRDefault="00C16E65" w:rsidP="0021209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BABD058" w14:textId="77777777" w:rsidR="00C16E65" w:rsidRDefault="00C16E65" w:rsidP="0021209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964C69E" w14:textId="77777777" w:rsidR="00C16E65" w:rsidRDefault="00C16E65" w:rsidP="0021209C">
            <w:pPr>
              <w:pStyle w:val="TAH"/>
            </w:pPr>
            <w:r>
              <w:t>Condition</w:t>
            </w:r>
          </w:p>
        </w:tc>
      </w:tr>
      <w:tr w:rsidR="00C16E65" w14:paraId="0ADA5C8F" w14:textId="77777777" w:rsidTr="0021209C">
        <w:tc>
          <w:tcPr>
            <w:tcW w:w="2972" w:type="dxa"/>
            <w:tcBorders>
              <w:top w:val="single" w:sz="4" w:space="0" w:color="auto"/>
              <w:left w:val="single" w:sz="4" w:space="0" w:color="auto"/>
              <w:bottom w:val="single" w:sz="4" w:space="0" w:color="auto"/>
              <w:right w:val="single" w:sz="4" w:space="0" w:color="auto"/>
            </w:tcBorders>
          </w:tcPr>
          <w:p w14:paraId="604E5DE3" w14:textId="77777777" w:rsidR="00C16E65" w:rsidRPr="00E972B2" w:rsidRDefault="00C16E65" w:rsidP="0021209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3974B7CA"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4DBB908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FA57F10"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B085CBB" w14:textId="77777777" w:rsidR="00C16E65" w:rsidRDefault="00C16E65" w:rsidP="0021209C">
            <w:pPr>
              <w:pStyle w:val="TAL"/>
            </w:pPr>
          </w:p>
        </w:tc>
      </w:tr>
      <w:tr w:rsidR="00C16E65" w14:paraId="3FBA547E" w14:textId="77777777" w:rsidTr="0021209C">
        <w:tc>
          <w:tcPr>
            <w:tcW w:w="2972" w:type="dxa"/>
            <w:tcBorders>
              <w:top w:val="single" w:sz="4" w:space="0" w:color="auto"/>
              <w:left w:val="single" w:sz="4" w:space="0" w:color="auto"/>
              <w:bottom w:val="single" w:sz="4" w:space="0" w:color="auto"/>
              <w:right w:val="single" w:sz="4" w:space="0" w:color="auto"/>
            </w:tcBorders>
          </w:tcPr>
          <w:p w14:paraId="761D9FB4" w14:textId="77777777" w:rsidR="00C16E65" w:rsidRPr="00E972B2" w:rsidRDefault="00C16E65" w:rsidP="0021209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6984C0B6" w14:textId="77777777" w:rsidR="00C16E65" w:rsidRDefault="00C16E65" w:rsidP="0021209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24E1FDE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0CD757F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C55B981" w14:textId="77777777" w:rsidR="00C16E65" w:rsidRDefault="00C16E65" w:rsidP="0021209C">
            <w:pPr>
              <w:pStyle w:val="TAL"/>
            </w:pPr>
          </w:p>
        </w:tc>
      </w:tr>
      <w:tr w:rsidR="00C16E65" w14:paraId="675F0F5C"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6A483C50" w14:textId="77777777" w:rsidR="00C16E65" w:rsidRPr="00A77C82" w:rsidRDefault="00C16E65" w:rsidP="0021209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03EC165"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328E34F5"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149258D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D664482" w14:textId="77777777" w:rsidR="00C16E65" w:rsidRDefault="00C16E65" w:rsidP="0021209C">
            <w:pPr>
              <w:pStyle w:val="TAL"/>
            </w:pPr>
          </w:p>
        </w:tc>
      </w:tr>
      <w:tr w:rsidR="00C16E65" w14:paraId="201FA7C1" w14:textId="77777777" w:rsidTr="0021209C">
        <w:tc>
          <w:tcPr>
            <w:tcW w:w="2972" w:type="dxa"/>
            <w:tcBorders>
              <w:top w:val="single" w:sz="4" w:space="0" w:color="auto"/>
              <w:left w:val="single" w:sz="4" w:space="0" w:color="auto"/>
              <w:bottom w:val="single" w:sz="4" w:space="0" w:color="auto"/>
              <w:right w:val="single" w:sz="4" w:space="0" w:color="auto"/>
            </w:tcBorders>
            <w:hideMark/>
          </w:tcPr>
          <w:p w14:paraId="44DD17FC" w14:textId="77777777" w:rsidR="00C16E65" w:rsidRDefault="00C16E65" w:rsidP="0021209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EDF709"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42B01F6" w14:textId="77777777" w:rsidR="00C16E65" w:rsidRPr="00A77C82" w:rsidRDefault="00C16E65" w:rsidP="0021209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30F73793"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71BC9F6" w14:textId="77777777" w:rsidR="00C16E65" w:rsidRDefault="00C16E65" w:rsidP="0021209C">
            <w:pPr>
              <w:pStyle w:val="TAL"/>
            </w:pPr>
          </w:p>
        </w:tc>
      </w:tr>
      <w:tr w:rsidR="00C16E65" w14:paraId="5A3F8F41"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7973523B" w14:textId="77777777" w:rsidR="00C16E65" w:rsidRDefault="00C16E65" w:rsidP="0021209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268756" w14:textId="77777777" w:rsidR="00C16E65" w:rsidRDefault="00C16E65" w:rsidP="0021209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5922C947"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6909D3C"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CC49E" w14:textId="77777777" w:rsidR="00C16E65" w:rsidRDefault="00C16E65" w:rsidP="0021209C">
            <w:pPr>
              <w:pStyle w:val="TAL"/>
            </w:pPr>
          </w:p>
        </w:tc>
      </w:tr>
      <w:tr w:rsidR="00C16E65" w14:paraId="6E4A5D89"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536790BF"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28CAF3"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FEA4C6" w14:textId="77777777" w:rsidR="00C16E65" w:rsidRPr="00A77C82" w:rsidRDefault="00C16E65" w:rsidP="0021209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03E0E5"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D7AE65" w14:textId="77777777" w:rsidR="00C16E65" w:rsidRDefault="00C16E65" w:rsidP="0021209C">
            <w:pPr>
              <w:pStyle w:val="TAL"/>
            </w:pPr>
          </w:p>
        </w:tc>
      </w:tr>
      <w:tr w:rsidR="00C16E65" w14:paraId="22566A76"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35F352EC" w14:textId="77777777" w:rsidR="00C16E65" w:rsidRDefault="00C16E65" w:rsidP="0021209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2C0EED7" w14:textId="77777777" w:rsidR="00C16E65" w:rsidRDefault="00C16E65" w:rsidP="0021209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4E979668"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2871E7A1"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FC8C8" w14:textId="77777777" w:rsidR="00C16E65" w:rsidRDefault="00C16E65" w:rsidP="0021209C">
            <w:pPr>
              <w:pStyle w:val="TAL"/>
            </w:pPr>
          </w:p>
        </w:tc>
      </w:tr>
    </w:tbl>
    <w:p w14:paraId="683F077B" w14:textId="77777777" w:rsidR="00C16E65" w:rsidRDefault="00C16E65" w:rsidP="00C16E65"/>
    <w:p w14:paraId="550EF8FC" w14:textId="77777777" w:rsidR="00C16E65" w:rsidRDefault="00C16E65" w:rsidP="00C16E65">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C16E65" w14:paraId="6123606A" w14:textId="77777777" w:rsidTr="0021209C">
        <w:trPr>
          <w:tblHeader/>
        </w:trPr>
        <w:tc>
          <w:tcPr>
            <w:tcW w:w="9635" w:type="dxa"/>
            <w:tcBorders>
              <w:top w:val="single" w:sz="4" w:space="0" w:color="auto"/>
              <w:left w:val="single" w:sz="4" w:space="0" w:color="auto"/>
              <w:bottom w:val="single" w:sz="4" w:space="0" w:color="auto"/>
              <w:right w:val="single" w:sz="4" w:space="0" w:color="auto"/>
            </w:tcBorders>
            <w:hideMark/>
          </w:tcPr>
          <w:p w14:paraId="3A72CCB0" w14:textId="77777777" w:rsidR="00C16E65" w:rsidRDefault="00C16E65" w:rsidP="0021209C">
            <w:pPr>
              <w:pStyle w:val="TAL"/>
            </w:pPr>
            <w:r>
              <w:t xml:space="preserve">Derivation Path: TS 36.579-1 [2], Table 5.5.3.1.1-2, </w:t>
            </w:r>
            <w:r w:rsidRPr="004C613C">
              <w:t>condition SDP_OFFER</w:t>
            </w:r>
          </w:p>
        </w:tc>
      </w:tr>
    </w:tbl>
    <w:p w14:paraId="2536B29A" w14:textId="77777777" w:rsidR="00C16E65" w:rsidRDefault="00C16E65" w:rsidP="00C16E65"/>
    <w:p w14:paraId="3E6E8D98" w14:textId="77777777" w:rsidR="00C16E65" w:rsidRDefault="00C16E65" w:rsidP="00C16E65">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1747DD90"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323ADD48" w14:textId="77777777" w:rsidR="00C16E65" w:rsidRDefault="00C16E65" w:rsidP="0021209C">
            <w:pPr>
              <w:pStyle w:val="TAL"/>
            </w:pPr>
            <w:r>
              <w:t>Derivation Path: TS 36.579-1 [2], Table 5.5.3.2.1-2, condition GROUP-CALL, INVITE_REFER</w:t>
            </w:r>
          </w:p>
        </w:tc>
      </w:tr>
    </w:tbl>
    <w:p w14:paraId="3B0B9EF3" w14:textId="77777777" w:rsidR="00C16E65" w:rsidRDefault="00C16E65" w:rsidP="00C16E65"/>
    <w:p w14:paraId="47DDAE9D" w14:textId="77777777" w:rsidR="00C16E65" w:rsidRDefault="00C16E65" w:rsidP="00C16E65">
      <w:pPr>
        <w:pStyle w:val="TH"/>
      </w:pPr>
      <w:r>
        <w:t xml:space="preserve">Table 6.1.1.14.3.3-11: SIP 200 (OK) from the SS (Step 8, Table 6.1.1.14.3.2-1;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445A15DE"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E808AD0" w14:textId="77777777" w:rsidR="00C16E65" w:rsidRDefault="00C16E65" w:rsidP="0021209C">
            <w:pPr>
              <w:pStyle w:val="TAL"/>
            </w:pPr>
            <w:r>
              <w:t>Derivation Path: TS 36.579-1 [2], Table 5.5.2.17.1.2-1, condition INVITE-RSP</w:t>
            </w:r>
          </w:p>
        </w:tc>
      </w:tr>
      <w:tr w:rsidR="00C16E65" w14:paraId="242FED2A"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4F05CA5A" w14:textId="77777777" w:rsidR="00C16E65" w:rsidRDefault="00C16E65" w:rsidP="0021209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30BD55" w14:textId="77777777" w:rsidR="00C16E65" w:rsidRDefault="00C16E65" w:rsidP="0021209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DC292A" w14:textId="77777777" w:rsidR="00C16E65" w:rsidRDefault="00C16E65" w:rsidP="0021209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D240E71" w14:textId="77777777" w:rsidR="00C16E65" w:rsidRDefault="00C16E65" w:rsidP="0021209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4AEB41" w14:textId="77777777" w:rsidR="00C16E65" w:rsidRDefault="00C16E65" w:rsidP="0021209C">
            <w:pPr>
              <w:pStyle w:val="TAH"/>
            </w:pPr>
            <w:r>
              <w:t>Condition</w:t>
            </w:r>
          </w:p>
        </w:tc>
      </w:tr>
      <w:tr w:rsidR="00C16E65" w14:paraId="08FA264C"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5DAA21D9" w14:textId="77777777" w:rsidR="00C16E65" w:rsidRPr="00A77C82" w:rsidRDefault="00C16E65" w:rsidP="0021209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E16782"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7C4CD2B8"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2A3CDDA6"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FE611" w14:textId="77777777" w:rsidR="00C16E65" w:rsidRDefault="00C16E65" w:rsidP="0021209C">
            <w:pPr>
              <w:pStyle w:val="TAL"/>
            </w:pPr>
          </w:p>
        </w:tc>
      </w:tr>
      <w:tr w:rsidR="00C16E65" w14:paraId="4B5BEA7F" w14:textId="77777777" w:rsidTr="0021209C">
        <w:tc>
          <w:tcPr>
            <w:tcW w:w="2708" w:type="dxa"/>
            <w:tcBorders>
              <w:top w:val="single" w:sz="4" w:space="0" w:color="auto"/>
              <w:left w:val="single" w:sz="4" w:space="0" w:color="auto"/>
              <w:bottom w:val="single" w:sz="4" w:space="0" w:color="auto"/>
              <w:right w:val="single" w:sz="4" w:space="0" w:color="auto"/>
            </w:tcBorders>
            <w:vAlign w:val="center"/>
            <w:hideMark/>
          </w:tcPr>
          <w:p w14:paraId="7F9BD87E" w14:textId="77777777" w:rsidR="00C16E65" w:rsidRDefault="00C16E65" w:rsidP="0021209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8CD6465" w14:textId="77777777" w:rsidR="00C16E65" w:rsidRDefault="00C16E65" w:rsidP="0021209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A912BAB"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4E4502B5"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885AD73" w14:textId="77777777" w:rsidR="00C16E65" w:rsidRDefault="00C16E65" w:rsidP="0021209C">
            <w:pPr>
              <w:pStyle w:val="TAL"/>
            </w:pPr>
          </w:p>
        </w:tc>
      </w:tr>
    </w:tbl>
    <w:p w14:paraId="203FDC2F" w14:textId="77777777" w:rsidR="00C16E65" w:rsidRDefault="00C16E65" w:rsidP="00C16E65"/>
    <w:p w14:paraId="4CEECCF1" w14:textId="77777777" w:rsidR="00C16E65" w:rsidRDefault="00C16E65" w:rsidP="00C16E65">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29956A66"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0039198A" w14:textId="77777777" w:rsidR="00C16E65" w:rsidRDefault="00C16E65" w:rsidP="0021209C">
            <w:pPr>
              <w:pStyle w:val="TAL"/>
            </w:pPr>
            <w:r>
              <w:t>Derivation Path: TS 36.579-1 [2], Table 5.5.3.1.2-2, condition SDP_ANSWER</w:t>
            </w:r>
          </w:p>
        </w:tc>
      </w:tr>
    </w:tbl>
    <w:p w14:paraId="641F856C" w14:textId="77777777" w:rsidR="00C16E65" w:rsidRDefault="00C16E65" w:rsidP="00C16E65"/>
    <w:p w14:paraId="06DEA5AF" w14:textId="77777777" w:rsidR="00A77C82" w:rsidRDefault="00A77C82" w:rsidP="00A77C82">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lastRenderedPageBreak/>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lastRenderedPageBreak/>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lastRenderedPageBreak/>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lastRenderedPageBreak/>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48EA48B9" w14:textId="77777777" w:rsidR="00A77C82" w:rsidRDefault="00A77C82" w:rsidP="00E972B2">
      <w:pPr>
        <w:pStyle w:val="H6"/>
      </w:pPr>
      <w:r>
        <w:t>System Simulator:</w:t>
      </w:r>
    </w:p>
    <w:p w14:paraId="5EF4C05E" w14:textId="77777777" w:rsidR="00A77C82" w:rsidRDefault="00A77C82" w:rsidP="00E972B2">
      <w:pPr>
        <w:pStyle w:val="B1"/>
      </w:pPr>
      <w:r>
        <w:t>-</w:t>
      </w:r>
      <w:r>
        <w:tab/>
        <w:t>SS (MCVideo server).</w:t>
      </w:r>
    </w:p>
    <w:p w14:paraId="6E84BAD9" w14:textId="77777777" w:rsidR="00A77C82" w:rsidRDefault="00A77C82" w:rsidP="00E972B2">
      <w:pPr>
        <w:pStyle w:val="B1"/>
      </w:pPr>
      <w:r>
        <w:t>-</w:t>
      </w:r>
      <w:r>
        <w:tab/>
        <w:t>E-UTRA related parameters are set to the default parameters for the basic single cell environment, as defined in TS 36.508 [24] subclause 4.4.</w:t>
      </w:r>
    </w:p>
    <w:p w14:paraId="75011BD4" w14:textId="77777777" w:rsidR="00A77C82" w:rsidRDefault="00A77C82" w:rsidP="00E972B2">
      <w:pPr>
        <w:pStyle w:val="H6"/>
      </w:pPr>
      <w:r>
        <w:t>IUT:</w:t>
      </w:r>
    </w:p>
    <w:p w14:paraId="46957DBD" w14:textId="5319B1E8" w:rsidR="00A77C82" w:rsidRDefault="00A77C82" w:rsidP="00E972B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E972B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E972B2">
      <w:pPr>
        <w:pStyle w:val="B1"/>
      </w:pPr>
      <w:r>
        <w:t>-</w:t>
      </w:r>
      <w:r>
        <w:tab/>
        <w:t>UE States at the end of the preamble</w:t>
      </w:r>
    </w:p>
    <w:p w14:paraId="0BC56A3F" w14:textId="77777777" w:rsidR="00A77C82" w:rsidRDefault="00A77C82" w:rsidP="00E972B2">
      <w:pPr>
        <w:pStyle w:val="B2"/>
      </w:pPr>
      <w:r>
        <w:t>-</w:t>
      </w:r>
      <w:r>
        <w:tab/>
        <w:t>The UE is in E-UTRA Registered, Idle Mode state.</w:t>
      </w:r>
    </w:p>
    <w:p w14:paraId="2F899C1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E972B2">
      <w:pPr>
        <w:pStyle w:val="H6"/>
      </w:pPr>
      <w:r>
        <w:lastRenderedPageBreak/>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lastRenderedPageBreak/>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lastRenderedPageBreak/>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lastRenderedPageBreak/>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lastRenderedPageBreak/>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lastRenderedPageBreak/>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lastRenderedPageBreak/>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lastRenderedPageBreak/>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lastRenderedPageBreak/>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lastRenderedPageBreak/>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lastRenderedPageBreak/>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lastRenderedPageBreak/>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lastRenderedPageBreak/>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lastRenderedPageBreak/>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lastRenderedPageBreak/>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lastRenderedPageBreak/>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lastRenderedPageBreak/>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lastRenderedPageBreak/>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lastRenderedPageBreak/>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lastRenderedPageBreak/>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lastRenderedPageBreak/>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lastRenderedPageBreak/>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lastRenderedPageBreak/>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lastRenderedPageBreak/>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lastRenderedPageBreak/>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lastRenderedPageBreak/>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13ECCCEE" w14:textId="77777777" w:rsidR="00A77C82" w:rsidRDefault="00A77C82" w:rsidP="00E972B2">
      <w:pPr>
        <w:pStyle w:val="H6"/>
      </w:pPr>
      <w:r>
        <w:t>System Simulator:</w:t>
      </w:r>
    </w:p>
    <w:p w14:paraId="7E7E7CA1" w14:textId="77777777" w:rsidR="00A77C82" w:rsidRDefault="00A77C82" w:rsidP="00E972B2">
      <w:pPr>
        <w:pStyle w:val="B1"/>
      </w:pPr>
      <w:r>
        <w:t>-</w:t>
      </w:r>
      <w:r>
        <w:tab/>
        <w:t>SS (MCVideo server)</w:t>
      </w:r>
    </w:p>
    <w:p w14:paraId="55803934"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E972B2">
      <w:pPr>
        <w:pStyle w:val="H6"/>
      </w:pPr>
      <w:r>
        <w:lastRenderedPageBreak/>
        <w:t>IUT:</w:t>
      </w:r>
    </w:p>
    <w:p w14:paraId="557A2454" w14:textId="77777777" w:rsidR="00A77C82" w:rsidRDefault="00A77C82" w:rsidP="00E972B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E972B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E972B2">
      <w:pPr>
        <w:pStyle w:val="B1"/>
      </w:pPr>
      <w:r>
        <w:t>-</w:t>
      </w:r>
      <w:r>
        <w:tab/>
        <w:t>UE States at the end of the preamble</w:t>
      </w:r>
    </w:p>
    <w:p w14:paraId="5789DA14" w14:textId="77777777" w:rsidR="00A77C82" w:rsidRDefault="00A77C82" w:rsidP="00E972B2">
      <w:pPr>
        <w:pStyle w:val="B2"/>
      </w:pPr>
      <w:r>
        <w:t>-</w:t>
      </w:r>
      <w:r>
        <w:tab/>
        <w:t>The UE is in E-UTRA Registered, Idle Mode state.</w:t>
      </w:r>
    </w:p>
    <w:p w14:paraId="5E80106D" w14:textId="77777777" w:rsidR="00A77C82" w:rsidRDefault="00A77C82" w:rsidP="00E972B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E972B2">
      <w:pPr>
        <w:pStyle w:val="H6"/>
      </w:pPr>
      <w:r>
        <w:lastRenderedPageBreak/>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lastRenderedPageBreak/>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lastRenderedPageBreak/>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lastRenderedPageBreak/>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lastRenderedPageBreak/>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lastRenderedPageBreak/>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lastRenderedPageBreak/>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lastRenderedPageBreak/>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lastRenderedPageBreak/>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lastRenderedPageBreak/>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lastRenderedPageBreak/>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lastRenderedPageBreak/>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4BFEE744" w14:textId="77777777" w:rsidR="00A77C82" w:rsidRDefault="00A77C82" w:rsidP="00E972B2">
      <w:pPr>
        <w:pStyle w:val="H6"/>
      </w:pPr>
      <w:r>
        <w:t>System Simulator:</w:t>
      </w:r>
    </w:p>
    <w:p w14:paraId="0CFAF10D" w14:textId="77777777" w:rsidR="00A77C82" w:rsidRDefault="00A77C82" w:rsidP="00E972B2">
      <w:pPr>
        <w:pStyle w:val="B1"/>
      </w:pPr>
      <w:r>
        <w:t>-</w:t>
      </w:r>
      <w:r>
        <w:tab/>
        <w:t>SS (MCVideo server)</w:t>
      </w:r>
    </w:p>
    <w:p w14:paraId="11FE2EEE"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E972B2">
      <w:pPr>
        <w:pStyle w:val="H6"/>
      </w:pPr>
      <w:r>
        <w:t>IUT:</w:t>
      </w:r>
    </w:p>
    <w:p w14:paraId="4696D326" w14:textId="77777777" w:rsidR="00A77C82" w:rsidRDefault="00A77C82" w:rsidP="00E972B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E972B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E972B2">
      <w:pPr>
        <w:pStyle w:val="B1"/>
      </w:pPr>
      <w:r>
        <w:t>-</w:t>
      </w:r>
      <w:r>
        <w:tab/>
        <w:t>UE States at the end of the preamble</w:t>
      </w:r>
    </w:p>
    <w:p w14:paraId="51F277A3" w14:textId="77777777" w:rsidR="00A77C82" w:rsidRDefault="00A77C82" w:rsidP="00E972B2">
      <w:pPr>
        <w:pStyle w:val="B2"/>
      </w:pPr>
      <w:r>
        <w:t>-</w:t>
      </w:r>
      <w:r>
        <w:tab/>
        <w:t>The UE is in E-UTRA Registered, Idle Mode state.</w:t>
      </w:r>
    </w:p>
    <w:p w14:paraId="5DE4897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E972B2">
      <w:pPr>
        <w:pStyle w:val="H6"/>
      </w:pPr>
      <w:r>
        <w:lastRenderedPageBreak/>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lastRenderedPageBreak/>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lastRenderedPageBreak/>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lastRenderedPageBreak/>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lastRenderedPageBreak/>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lastRenderedPageBreak/>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lastRenderedPageBreak/>
        <w:t>6.1.2.5.3</w:t>
      </w:r>
      <w:r>
        <w:tab/>
        <w:t>Test description</w:t>
      </w:r>
    </w:p>
    <w:bookmarkEnd w:id="544"/>
    <w:p w14:paraId="142566F7" w14:textId="77777777" w:rsidR="00A77C82" w:rsidRDefault="00A77C82" w:rsidP="00E972B2">
      <w:pPr>
        <w:pStyle w:val="H6"/>
      </w:pPr>
      <w:r>
        <w:t>6.1.2.5.3.1</w:t>
      </w:r>
      <w:r>
        <w:tab/>
        <w:t>Pre-test conditions</w:t>
      </w:r>
    </w:p>
    <w:p w14:paraId="79EBDA7C" w14:textId="77777777" w:rsidR="00A77C82" w:rsidRDefault="00A77C82" w:rsidP="00E972B2">
      <w:pPr>
        <w:pStyle w:val="H6"/>
      </w:pPr>
      <w:r>
        <w:t>System Simulator:</w:t>
      </w:r>
    </w:p>
    <w:p w14:paraId="6829AF32" w14:textId="77777777" w:rsidR="00A77C82" w:rsidRDefault="00A77C82" w:rsidP="00E972B2">
      <w:pPr>
        <w:pStyle w:val="B1"/>
      </w:pPr>
      <w:r>
        <w:t>-</w:t>
      </w:r>
      <w:r>
        <w:tab/>
        <w:t>SS (MCVideo server)</w:t>
      </w:r>
    </w:p>
    <w:p w14:paraId="2232FD96"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E972B2">
      <w:pPr>
        <w:pStyle w:val="H6"/>
      </w:pPr>
      <w:r>
        <w:t>IUT:</w:t>
      </w:r>
    </w:p>
    <w:p w14:paraId="7644628A" w14:textId="77777777" w:rsidR="00A77C82" w:rsidRDefault="00A77C82" w:rsidP="00E972B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E972B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E972B2">
      <w:pPr>
        <w:pStyle w:val="B1"/>
      </w:pPr>
      <w:r>
        <w:t>-</w:t>
      </w:r>
      <w:r>
        <w:tab/>
        <w:t>UE States at the end of the preamble</w:t>
      </w:r>
    </w:p>
    <w:p w14:paraId="45D06343" w14:textId="77777777" w:rsidR="00A77C82" w:rsidRDefault="00A77C82" w:rsidP="00E972B2">
      <w:pPr>
        <w:pStyle w:val="B2"/>
      </w:pPr>
      <w:r>
        <w:t>-</w:t>
      </w:r>
      <w:r>
        <w:tab/>
        <w:t>The UE is in E-UTRA Registered, Idle Mode state.</w:t>
      </w:r>
    </w:p>
    <w:p w14:paraId="667CDF00" w14:textId="77777777" w:rsidR="00A77C82" w:rsidRDefault="00A77C82" w:rsidP="00E972B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E972B2">
      <w:pPr>
        <w:pStyle w:val="H6"/>
      </w:pPr>
      <w:r>
        <w:lastRenderedPageBreak/>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lastRenderedPageBreak/>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lastRenderedPageBreak/>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lastRenderedPageBreak/>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3B0C8C37" w:rsidR="00A77C82" w:rsidRDefault="00A77C82" w:rsidP="00A77C82">
      <w:pPr>
        <w:keepLines/>
        <w:ind w:left="1135" w:hanging="851"/>
      </w:pPr>
      <w:r>
        <w:t>NOTE 4:</w:t>
      </w:r>
      <w:r>
        <w:tab/>
        <w:t>The MC</w:t>
      </w:r>
      <w:r>
        <w:rPr>
          <w:lang w:eastAsia="zh-CN"/>
        </w:rPr>
        <w:t>Video</w:t>
      </w:r>
      <w:r>
        <w:t xml:space="preserve"> client is informed about temporary groups and </w:t>
      </w:r>
      <w:r w:rsidR="009905FE">
        <w:t>regrouping</w:t>
      </w:r>
      <w:r>
        <w:t xml:space="preserve">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lastRenderedPageBreak/>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lastRenderedPageBreak/>
        <w:t>6.1.3.1.3</w:t>
      </w:r>
      <w:r>
        <w:tab/>
        <w:t>Test description</w:t>
      </w:r>
    </w:p>
    <w:p w14:paraId="6B1CCB8E" w14:textId="77777777" w:rsidR="00A77C82" w:rsidRDefault="00A77C82" w:rsidP="00E972B2">
      <w:pPr>
        <w:pStyle w:val="H6"/>
      </w:pPr>
      <w:r>
        <w:t>6.1.3.1.3.1</w:t>
      </w:r>
      <w:r>
        <w:tab/>
        <w:t>Pre-test conditions</w:t>
      </w:r>
    </w:p>
    <w:p w14:paraId="4AB9EB24" w14:textId="77777777" w:rsidR="00A77C82" w:rsidRDefault="00A77C82" w:rsidP="00E972B2">
      <w:pPr>
        <w:pStyle w:val="H6"/>
      </w:pPr>
      <w:r>
        <w:t>System Simulator:</w:t>
      </w:r>
    </w:p>
    <w:p w14:paraId="597E94ED" w14:textId="77777777" w:rsidR="00A77C82" w:rsidRDefault="00A77C82" w:rsidP="00E972B2">
      <w:pPr>
        <w:pStyle w:val="B1"/>
      </w:pPr>
      <w:r>
        <w:t>-</w:t>
      </w:r>
      <w:r>
        <w:tab/>
        <w:t>SS (MCVideo server)</w:t>
      </w:r>
    </w:p>
    <w:p w14:paraId="6824218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E972B2">
      <w:pPr>
        <w:pStyle w:val="H6"/>
      </w:pPr>
      <w:r>
        <w:t>IUT:</w:t>
      </w:r>
    </w:p>
    <w:p w14:paraId="21F150DC" w14:textId="77777777" w:rsidR="00A77C82" w:rsidRDefault="00A77C82" w:rsidP="00E972B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E972B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E972B2">
      <w:pPr>
        <w:pStyle w:val="B1"/>
      </w:pPr>
      <w:r>
        <w:t>-</w:t>
      </w:r>
      <w:r>
        <w:tab/>
        <w:t>UE States at the end of the preamble</w:t>
      </w:r>
    </w:p>
    <w:p w14:paraId="3E32883C" w14:textId="77777777" w:rsidR="00A77C82" w:rsidRDefault="00A77C82" w:rsidP="00E972B2">
      <w:pPr>
        <w:pStyle w:val="B2"/>
      </w:pPr>
      <w:r>
        <w:t>-</w:t>
      </w:r>
      <w:r>
        <w:tab/>
        <w:t>The UE is in E-UTRA Registered, Idle Mode state.</w:t>
      </w:r>
    </w:p>
    <w:p w14:paraId="33A133B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E972B2">
      <w:pPr>
        <w:pStyle w:val="H6"/>
      </w:pPr>
      <w:r>
        <w:lastRenderedPageBreak/>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lastRenderedPageBreak/>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lastRenderedPageBreak/>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lastRenderedPageBreak/>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5A2039" w14:paraId="453ACECC"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5AF3F17" w14:textId="3E979551"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F141005"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3FB798A3"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16772C5"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8AAA2F7" w14:textId="77777777" w:rsidR="005A2039" w:rsidRDefault="005A2039" w:rsidP="005A2039">
            <w:pPr>
              <w:pStyle w:val="TAL"/>
            </w:pPr>
          </w:p>
        </w:tc>
      </w:tr>
      <w:tr w:rsidR="005A2039" w14:paraId="531EE42F"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B7E355D" w14:textId="58480B4F"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3D1F1D4" w14:textId="5EE6A918" w:rsidR="005A2039" w:rsidRDefault="005A2039" w:rsidP="005A2039">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2836F89B"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FEC1AB0"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FC8BD9B" w14:textId="77777777" w:rsidR="005A2039" w:rsidRDefault="005A2039" w:rsidP="005A2039">
            <w:pPr>
              <w:pStyle w:val="TAL"/>
            </w:pPr>
          </w:p>
        </w:tc>
      </w:tr>
      <w:tr w:rsidR="005A2039" w14:paraId="1FA4CEA2" w14:textId="77777777" w:rsidTr="00A77C82">
        <w:tc>
          <w:tcPr>
            <w:tcW w:w="2837" w:type="dxa"/>
            <w:tcBorders>
              <w:top w:val="single" w:sz="4" w:space="0" w:color="auto"/>
              <w:left w:val="single" w:sz="4" w:space="0" w:color="auto"/>
              <w:bottom w:val="single" w:sz="4" w:space="0" w:color="auto"/>
              <w:right w:val="single" w:sz="4" w:space="0" w:color="auto"/>
            </w:tcBorders>
          </w:tcPr>
          <w:p w14:paraId="0AB91BCD" w14:textId="51F1DDED"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7A6C3D7E" w14:textId="46DBAFA1"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580098E"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BFB4CF3"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32C3E13E" w14:textId="77777777" w:rsidR="005A2039" w:rsidRDefault="005A2039" w:rsidP="005A2039">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5A2039" w14:paraId="042EA0A1"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7037148" w14:textId="68961734"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A1DA501"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5E500D00"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00F99BC"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318987E1" w14:textId="77777777" w:rsidR="005A2039" w:rsidRDefault="005A2039" w:rsidP="005A2039">
            <w:pPr>
              <w:pStyle w:val="TAL"/>
            </w:pPr>
          </w:p>
        </w:tc>
      </w:tr>
      <w:tr w:rsidR="005A2039" w14:paraId="3AB64AA6"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029221B" w14:textId="6105263E"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450E0880" w14:textId="1D98F822" w:rsidR="005A2039" w:rsidRDefault="005A2039" w:rsidP="005A2039">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668F429"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36BB311"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15C17BC7" w14:textId="77777777" w:rsidR="005A2039" w:rsidRDefault="005A2039" w:rsidP="005A2039">
            <w:pPr>
              <w:pStyle w:val="TAL"/>
            </w:pPr>
          </w:p>
        </w:tc>
      </w:tr>
      <w:tr w:rsidR="005A2039" w14:paraId="719DA6F5" w14:textId="77777777" w:rsidTr="00A77C82">
        <w:tc>
          <w:tcPr>
            <w:tcW w:w="2837" w:type="dxa"/>
            <w:tcBorders>
              <w:top w:val="single" w:sz="4" w:space="0" w:color="auto"/>
              <w:left w:val="single" w:sz="4" w:space="0" w:color="auto"/>
              <w:bottom w:val="single" w:sz="4" w:space="0" w:color="auto"/>
              <w:right w:val="single" w:sz="4" w:space="0" w:color="auto"/>
            </w:tcBorders>
          </w:tcPr>
          <w:p w14:paraId="30F14EE2" w14:textId="10740181"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46C0480" w14:textId="4D6A5A79"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EF57885"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A1D4DE0"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71414FC2" w14:textId="77777777" w:rsidR="005A2039" w:rsidRDefault="005A2039" w:rsidP="005A2039">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5A2039" w14:paraId="077E6AC3"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0C03DD9B" w14:textId="1EA1B730"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0B593FEE"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79F63EE9"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6D86C59"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67C18E56" w14:textId="77777777" w:rsidR="005A2039" w:rsidRDefault="005A2039" w:rsidP="005A2039">
            <w:pPr>
              <w:pStyle w:val="TAL"/>
            </w:pPr>
          </w:p>
        </w:tc>
      </w:tr>
      <w:tr w:rsidR="005A2039" w14:paraId="49F934DC"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6A6170B4" w14:textId="3CFD5D24"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72DA0E7" w14:textId="5EEB0A77" w:rsidR="005A2039" w:rsidRDefault="005A2039" w:rsidP="005A2039">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6C828CE4"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763F1E6"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0043F421" w14:textId="77777777" w:rsidR="005A2039" w:rsidRDefault="005A2039" w:rsidP="005A2039">
            <w:pPr>
              <w:pStyle w:val="TAL"/>
            </w:pPr>
          </w:p>
        </w:tc>
      </w:tr>
      <w:tr w:rsidR="005A2039" w14:paraId="471793E3" w14:textId="77777777" w:rsidTr="00A77C82">
        <w:tc>
          <w:tcPr>
            <w:tcW w:w="2837" w:type="dxa"/>
            <w:tcBorders>
              <w:top w:val="single" w:sz="4" w:space="0" w:color="auto"/>
              <w:left w:val="single" w:sz="4" w:space="0" w:color="auto"/>
              <w:bottom w:val="single" w:sz="4" w:space="0" w:color="auto"/>
              <w:right w:val="single" w:sz="4" w:space="0" w:color="auto"/>
            </w:tcBorders>
          </w:tcPr>
          <w:p w14:paraId="163F3FD5" w14:textId="79FD4FA5"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13807E7C" w14:textId="05E553AC"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81260D"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C9D93BE"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5439C3C1" w14:textId="77777777" w:rsidR="005A2039" w:rsidRDefault="005A2039" w:rsidP="005A2039">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5A2039" w14:paraId="2FA92EF0"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D14574C" w14:textId="212D57CF" w:rsidR="005A2039" w:rsidRDefault="005A2039" w:rsidP="005A2039">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65AD11" w14:textId="77777777" w:rsidR="005A2039" w:rsidRDefault="005A2039" w:rsidP="005A2039">
            <w:pPr>
              <w:pStyle w:val="TAL"/>
            </w:pPr>
          </w:p>
        </w:tc>
        <w:tc>
          <w:tcPr>
            <w:tcW w:w="2127" w:type="dxa"/>
            <w:tcBorders>
              <w:top w:val="single" w:sz="4" w:space="0" w:color="auto"/>
              <w:left w:val="single" w:sz="4" w:space="0" w:color="auto"/>
              <w:bottom w:val="single" w:sz="4" w:space="0" w:color="auto"/>
              <w:right w:val="single" w:sz="4" w:space="0" w:color="auto"/>
            </w:tcBorders>
          </w:tcPr>
          <w:p w14:paraId="47AD3054"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A23E779"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E73E872" w14:textId="77777777" w:rsidR="005A2039" w:rsidRDefault="005A2039" w:rsidP="005A2039">
            <w:pPr>
              <w:pStyle w:val="TAL"/>
            </w:pPr>
          </w:p>
        </w:tc>
      </w:tr>
      <w:tr w:rsidR="005A2039" w14:paraId="46844E90" w14:textId="77777777" w:rsidTr="009905FE">
        <w:tc>
          <w:tcPr>
            <w:tcW w:w="2837" w:type="dxa"/>
            <w:tcBorders>
              <w:top w:val="single" w:sz="4" w:space="0" w:color="auto"/>
              <w:left w:val="single" w:sz="4" w:space="0" w:color="auto"/>
              <w:bottom w:val="single" w:sz="4" w:space="0" w:color="auto"/>
              <w:right w:val="single" w:sz="4" w:space="0" w:color="auto"/>
            </w:tcBorders>
            <w:vAlign w:val="center"/>
          </w:tcPr>
          <w:p w14:paraId="15E29A7E" w14:textId="638E5F5D" w:rsidR="005A2039" w:rsidRDefault="005A2039" w:rsidP="005A2039">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14DA05A" w14:textId="67ED5158" w:rsidR="005A2039" w:rsidRDefault="005A2039" w:rsidP="005A2039">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0A0D689A"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F728F7F"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8F7D3C7" w14:textId="77777777" w:rsidR="005A2039" w:rsidRDefault="005A2039" w:rsidP="005A2039">
            <w:pPr>
              <w:pStyle w:val="TAL"/>
            </w:pPr>
          </w:p>
        </w:tc>
      </w:tr>
      <w:tr w:rsidR="005A2039" w14:paraId="4697BCFF" w14:textId="77777777" w:rsidTr="00A77C82">
        <w:tc>
          <w:tcPr>
            <w:tcW w:w="2837" w:type="dxa"/>
            <w:tcBorders>
              <w:top w:val="single" w:sz="4" w:space="0" w:color="auto"/>
              <w:left w:val="single" w:sz="4" w:space="0" w:color="auto"/>
              <w:bottom w:val="single" w:sz="4" w:space="0" w:color="auto"/>
              <w:right w:val="single" w:sz="4" w:space="0" w:color="auto"/>
            </w:tcBorders>
          </w:tcPr>
          <w:p w14:paraId="34D4F9F4" w14:textId="16567FA7" w:rsidR="005A2039" w:rsidRDefault="005A2039" w:rsidP="005A2039">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985DDD4" w14:textId="0F6BE59D" w:rsidR="005A2039" w:rsidRDefault="005A2039" w:rsidP="005A2039">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9C0633" w14:textId="77777777" w:rsidR="005A2039" w:rsidRPr="00E972B2" w:rsidRDefault="005A2039" w:rsidP="005A2039">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A6B9DB" w14:textId="77777777" w:rsidR="005A2039" w:rsidRDefault="005A2039" w:rsidP="005A2039">
            <w:pPr>
              <w:pStyle w:val="TAL"/>
            </w:pPr>
          </w:p>
        </w:tc>
        <w:tc>
          <w:tcPr>
            <w:tcW w:w="1135" w:type="dxa"/>
            <w:tcBorders>
              <w:top w:val="single" w:sz="4" w:space="0" w:color="auto"/>
              <w:left w:val="single" w:sz="4" w:space="0" w:color="auto"/>
              <w:bottom w:val="single" w:sz="4" w:space="0" w:color="auto"/>
              <w:right w:val="single" w:sz="4" w:space="0" w:color="auto"/>
            </w:tcBorders>
          </w:tcPr>
          <w:p w14:paraId="2A34CC8B" w14:textId="77777777" w:rsidR="005A2039" w:rsidRDefault="005A2039" w:rsidP="005A2039">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lastRenderedPageBreak/>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lastRenderedPageBreak/>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lastRenderedPageBreak/>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lastRenderedPageBreak/>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 xml:space="preserve">upon receiving a SIP NOTIFY request including a &lt;p-id&gt; element set to a value matching the &lt;p-id&gt; value included in the SIP PUBLISH request sent in step 1) a) above as specified in clause 8.2.1.3, shall determine if </w:t>
      </w:r>
      <w:r>
        <w:lastRenderedPageBreak/>
        <w:t>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lastRenderedPageBreak/>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63573360"/>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lastRenderedPageBreak/>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lastRenderedPageBreak/>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lastRenderedPageBreak/>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lastRenderedPageBreak/>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6F2DA9EE" w14:textId="77777777" w:rsidR="005D374E" w:rsidRDefault="005D374E" w:rsidP="00E972B2">
      <w:pPr>
        <w:pStyle w:val="H6"/>
      </w:pPr>
      <w:r>
        <w:t>System Simulator:</w:t>
      </w:r>
    </w:p>
    <w:p w14:paraId="45DD0326" w14:textId="77777777" w:rsidR="005D374E" w:rsidRDefault="005D374E" w:rsidP="00E972B2">
      <w:pPr>
        <w:pStyle w:val="B1"/>
      </w:pPr>
      <w:r>
        <w:t>-</w:t>
      </w:r>
      <w:r>
        <w:tab/>
        <w:t>SS (MCVideo server)</w:t>
      </w:r>
    </w:p>
    <w:p w14:paraId="4ACEB40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E972B2">
      <w:pPr>
        <w:pStyle w:val="H6"/>
      </w:pPr>
      <w:r>
        <w:t>IUT:</w:t>
      </w:r>
    </w:p>
    <w:p w14:paraId="22110810" w14:textId="77777777" w:rsidR="005D374E" w:rsidRDefault="005D374E" w:rsidP="00E972B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E972B2">
      <w:pPr>
        <w:pStyle w:val="B1"/>
      </w:pPr>
      <w:r>
        <w:t>-</w:t>
      </w:r>
      <w:r>
        <w:tab/>
        <w:t>UE States at the end of the preamble</w:t>
      </w:r>
    </w:p>
    <w:p w14:paraId="23CAD7A0" w14:textId="77777777" w:rsidR="005D374E" w:rsidRDefault="005D374E" w:rsidP="00E972B2">
      <w:pPr>
        <w:pStyle w:val="B2"/>
      </w:pPr>
      <w:r>
        <w:t>-</w:t>
      </w:r>
      <w:r>
        <w:tab/>
        <w:t>The UE is in E-UTRA Registered, Idle Mode state.</w:t>
      </w:r>
    </w:p>
    <w:p w14:paraId="37BEC89A" w14:textId="77777777" w:rsidR="005D374E" w:rsidRDefault="005D374E" w:rsidP="00E972B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E972B2">
      <w:pPr>
        <w:pStyle w:val="H6"/>
      </w:pPr>
      <w:r>
        <w:lastRenderedPageBreak/>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lastRenderedPageBreak/>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lastRenderedPageBreak/>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lastRenderedPageBreak/>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lastRenderedPageBreak/>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lastRenderedPageBreak/>
        <w:t>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lastRenderedPageBreak/>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lastRenderedPageBreak/>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lastRenderedPageBreak/>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lastRenderedPageBreak/>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lastRenderedPageBreak/>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lastRenderedPageBreak/>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3D7A871D" w14:textId="77777777" w:rsidR="005D374E" w:rsidRDefault="005D374E" w:rsidP="00E972B2">
      <w:pPr>
        <w:pStyle w:val="H6"/>
      </w:pPr>
      <w:r>
        <w:t>System Simulator:</w:t>
      </w:r>
    </w:p>
    <w:p w14:paraId="209E3D27" w14:textId="77777777" w:rsidR="005D374E" w:rsidRDefault="005D374E" w:rsidP="00E972B2">
      <w:pPr>
        <w:pStyle w:val="B1"/>
      </w:pPr>
      <w:r>
        <w:t>-</w:t>
      </w:r>
      <w:r>
        <w:tab/>
        <w:t>SS (MCVideo server)</w:t>
      </w:r>
    </w:p>
    <w:p w14:paraId="719CBDEF" w14:textId="1F0BE23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E972B2">
      <w:pPr>
        <w:pStyle w:val="H6"/>
      </w:pPr>
      <w:r>
        <w:t>IUT:</w:t>
      </w:r>
    </w:p>
    <w:p w14:paraId="25727E05" w14:textId="77777777" w:rsidR="005D374E" w:rsidRDefault="005D374E" w:rsidP="00E972B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E972B2">
      <w:pPr>
        <w:pStyle w:val="B1"/>
      </w:pPr>
      <w:r>
        <w:t>-</w:t>
      </w:r>
      <w:r>
        <w:tab/>
        <w:t>UE States at the end of the preamble</w:t>
      </w:r>
    </w:p>
    <w:p w14:paraId="5D02DA7D" w14:textId="77777777" w:rsidR="005D374E" w:rsidRDefault="005D374E" w:rsidP="00E972B2">
      <w:pPr>
        <w:pStyle w:val="B2"/>
      </w:pPr>
      <w:r>
        <w:t>-</w:t>
      </w:r>
      <w:r>
        <w:tab/>
        <w:t>The UE is in E-UTRA Registered, Idle Mode state.</w:t>
      </w:r>
    </w:p>
    <w:p w14:paraId="5184DC61"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lastRenderedPageBreak/>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lastRenderedPageBreak/>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lastRenderedPageBreak/>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lastRenderedPageBreak/>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lastRenderedPageBreak/>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E972B2">
      <w:pPr>
        <w:pStyle w:val="H6"/>
      </w:pPr>
      <w:bookmarkStart w:id="635" w:name="_Toc52787557"/>
      <w:bookmarkStart w:id="636" w:name="_Toc52787739"/>
      <w:bookmarkStart w:id="637" w:name="_Toc75906961"/>
      <w:bookmarkStart w:id="638" w:name="_Toc75907298"/>
      <w:r>
        <w:t>6.4.3.3</w:t>
      </w:r>
      <w:r>
        <w:tab/>
        <w:t>Test description</w:t>
      </w:r>
      <w:bookmarkEnd w:id="635"/>
      <w:bookmarkEnd w:id="636"/>
      <w:bookmarkEnd w:id="637"/>
      <w:bookmarkEnd w:id="638"/>
    </w:p>
    <w:p w14:paraId="09298990" w14:textId="77777777" w:rsidR="005D374E" w:rsidRDefault="005D374E" w:rsidP="00E972B2">
      <w:pPr>
        <w:pStyle w:val="H6"/>
      </w:pPr>
      <w:bookmarkStart w:id="639" w:name="_Toc52787558"/>
      <w:bookmarkStart w:id="640" w:name="_Toc52787740"/>
      <w:bookmarkStart w:id="641" w:name="_Toc75906962"/>
      <w:bookmarkStart w:id="642" w:name="_Toc75907299"/>
      <w:r>
        <w:t>6.4.3.3.1</w:t>
      </w:r>
      <w:r>
        <w:tab/>
        <w:t>Pre-test conditions</w:t>
      </w:r>
      <w:bookmarkEnd w:id="639"/>
      <w:bookmarkEnd w:id="640"/>
      <w:bookmarkEnd w:id="641"/>
      <w:bookmarkEnd w:id="642"/>
    </w:p>
    <w:p w14:paraId="198F17CE" w14:textId="77777777" w:rsidR="005D374E" w:rsidRDefault="005D374E" w:rsidP="00E972B2">
      <w:pPr>
        <w:pStyle w:val="H6"/>
      </w:pPr>
      <w:r>
        <w:t>System Simulator:</w:t>
      </w:r>
    </w:p>
    <w:p w14:paraId="2191000C" w14:textId="77777777" w:rsidR="005D374E" w:rsidRDefault="005D374E" w:rsidP="00E972B2">
      <w:pPr>
        <w:pStyle w:val="B1"/>
      </w:pPr>
      <w:r>
        <w:t>-</w:t>
      </w:r>
      <w:r>
        <w:tab/>
        <w:t>SS (MCVideo server)</w:t>
      </w:r>
    </w:p>
    <w:p w14:paraId="52BB8767" w14:textId="1530C6DD"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E972B2">
      <w:pPr>
        <w:pStyle w:val="H6"/>
      </w:pPr>
      <w:r>
        <w:t>IUT:</w:t>
      </w:r>
    </w:p>
    <w:p w14:paraId="48DEB0DB" w14:textId="77777777" w:rsidR="005D374E" w:rsidRDefault="005D374E" w:rsidP="00E972B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E972B2">
      <w:pPr>
        <w:pStyle w:val="B1"/>
      </w:pPr>
      <w:r>
        <w:t>-</w:t>
      </w:r>
      <w:r>
        <w:tab/>
        <w:t>UE States at the end of the preamble</w:t>
      </w:r>
    </w:p>
    <w:p w14:paraId="2203EFEC" w14:textId="77777777" w:rsidR="005D374E" w:rsidRDefault="005D374E" w:rsidP="00E972B2">
      <w:pPr>
        <w:pStyle w:val="B2"/>
      </w:pPr>
      <w:r>
        <w:t>-</w:t>
      </w:r>
      <w:r>
        <w:tab/>
        <w:t>The UE is in E-UTRA Registered, Idle Mode state.</w:t>
      </w:r>
    </w:p>
    <w:p w14:paraId="0C17F96B" w14:textId="2DF556E0" w:rsidR="005D374E" w:rsidRDefault="005D374E" w:rsidP="00E972B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lastRenderedPageBreak/>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lastRenderedPageBreak/>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lastRenderedPageBreak/>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lastRenderedPageBreak/>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7BD5F4CF" w14:textId="77777777" w:rsidR="005D374E" w:rsidRDefault="005D374E" w:rsidP="00E972B2">
      <w:pPr>
        <w:pStyle w:val="H6"/>
      </w:pPr>
      <w:r>
        <w:t>System Simulator:</w:t>
      </w:r>
    </w:p>
    <w:p w14:paraId="5A1D9AF0" w14:textId="77777777" w:rsidR="005D374E" w:rsidRDefault="005D374E" w:rsidP="00E972B2">
      <w:pPr>
        <w:pStyle w:val="B1"/>
      </w:pPr>
      <w:r>
        <w:t>-</w:t>
      </w:r>
      <w:r>
        <w:tab/>
        <w:t>SS (MCVideo server)</w:t>
      </w:r>
    </w:p>
    <w:p w14:paraId="3CCDDF33"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E972B2">
      <w:pPr>
        <w:pStyle w:val="H6"/>
      </w:pPr>
      <w:r>
        <w:t>IUT:</w:t>
      </w:r>
    </w:p>
    <w:p w14:paraId="19035F43" w14:textId="77777777" w:rsidR="005D374E" w:rsidRDefault="005D374E" w:rsidP="00E972B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E972B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E972B2">
      <w:pPr>
        <w:pStyle w:val="B1"/>
      </w:pPr>
      <w:r>
        <w:t>-</w:t>
      </w:r>
      <w:r>
        <w:tab/>
        <w:t>UE States at the end of the preamble</w:t>
      </w:r>
    </w:p>
    <w:p w14:paraId="06B9AF3B" w14:textId="77777777" w:rsidR="005D374E" w:rsidRDefault="005D374E" w:rsidP="00E972B2">
      <w:pPr>
        <w:pStyle w:val="B2"/>
      </w:pPr>
      <w:r>
        <w:t>-</w:t>
      </w:r>
      <w:r>
        <w:tab/>
        <w:t>The UE is in E-UTRA Registered, Idle Mode state.</w:t>
      </w:r>
    </w:p>
    <w:p w14:paraId="1C842302" w14:textId="77777777" w:rsidR="005D374E" w:rsidRDefault="005D374E" w:rsidP="00E972B2">
      <w:pPr>
        <w:pStyle w:val="B2"/>
      </w:pPr>
      <w:r>
        <w:lastRenderedPageBreak/>
        <w:t>-</w:t>
      </w:r>
      <w:r>
        <w:tab/>
        <w:t>The MCVideo Client Application has been activated and User has registered-in as the MCVideo User with the Server as active user at the Client.</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lastRenderedPageBreak/>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lastRenderedPageBreak/>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lastRenderedPageBreak/>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lastRenderedPageBreak/>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7F2CE9D6" w14:textId="77777777" w:rsidR="005D374E" w:rsidRDefault="005D374E" w:rsidP="00E972B2">
      <w:pPr>
        <w:pStyle w:val="H6"/>
      </w:pPr>
      <w:r>
        <w:t>System Simulator:</w:t>
      </w:r>
    </w:p>
    <w:p w14:paraId="7913B358" w14:textId="77777777" w:rsidR="005D374E" w:rsidRDefault="005D374E" w:rsidP="00E972B2">
      <w:pPr>
        <w:pStyle w:val="B1"/>
      </w:pPr>
      <w:r>
        <w:t>-</w:t>
      </w:r>
      <w:r>
        <w:tab/>
        <w:t>SS (MCVideo server)</w:t>
      </w:r>
    </w:p>
    <w:p w14:paraId="03D439DF" w14:textId="165446DA"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E972B2">
      <w:pPr>
        <w:pStyle w:val="H6"/>
      </w:pPr>
      <w:r>
        <w:t>IUT:</w:t>
      </w:r>
    </w:p>
    <w:p w14:paraId="0BED1E5C" w14:textId="77777777" w:rsidR="005D374E" w:rsidRDefault="005D374E" w:rsidP="00E972B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E972B2">
      <w:pPr>
        <w:pStyle w:val="B1"/>
      </w:pPr>
      <w:r>
        <w:t>-</w:t>
      </w:r>
      <w:r>
        <w:tab/>
        <w:t>UE States at the end of the preamble</w:t>
      </w:r>
    </w:p>
    <w:p w14:paraId="5579E4BC" w14:textId="77777777" w:rsidR="005D374E" w:rsidRDefault="005D374E" w:rsidP="00E972B2">
      <w:pPr>
        <w:pStyle w:val="B2"/>
      </w:pPr>
      <w:r>
        <w:t>-</w:t>
      </w:r>
      <w:r>
        <w:tab/>
        <w:t>The UE is in E-UTRA Registered, Idle Mode state.</w:t>
      </w:r>
    </w:p>
    <w:p w14:paraId="4048D1AB" w14:textId="77777777" w:rsidR="005D374E" w:rsidRDefault="005D374E" w:rsidP="00E972B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lastRenderedPageBreak/>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lastRenderedPageBreak/>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lastRenderedPageBreak/>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30908D3E" w14:textId="77777777" w:rsidR="005D374E" w:rsidRDefault="005D374E" w:rsidP="00E972B2">
      <w:pPr>
        <w:pStyle w:val="H6"/>
      </w:pPr>
      <w:r>
        <w:t>System Simulator:</w:t>
      </w:r>
    </w:p>
    <w:p w14:paraId="34874922" w14:textId="77777777" w:rsidR="005D374E" w:rsidRDefault="005D374E" w:rsidP="00E972B2">
      <w:pPr>
        <w:pStyle w:val="B1"/>
      </w:pPr>
      <w:r>
        <w:t>-</w:t>
      </w:r>
      <w:r>
        <w:tab/>
        <w:t>SS (MCVideo server)</w:t>
      </w:r>
    </w:p>
    <w:p w14:paraId="450D6D60"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E972B2">
      <w:pPr>
        <w:pStyle w:val="H6"/>
      </w:pPr>
      <w:r>
        <w:t>IUT:</w:t>
      </w:r>
    </w:p>
    <w:p w14:paraId="72ED1FAB" w14:textId="77777777" w:rsidR="005D374E" w:rsidRDefault="005D374E" w:rsidP="00E972B2">
      <w:pPr>
        <w:pStyle w:val="B1"/>
      </w:pPr>
      <w:r>
        <w:t>-</w:t>
      </w:r>
      <w:r>
        <w:tab/>
        <w:t>UE (MCVideo client)</w:t>
      </w:r>
    </w:p>
    <w:p w14:paraId="0DE4CD00" w14:textId="77777777" w:rsidR="005D374E" w:rsidRDefault="005D374E" w:rsidP="00E972B2">
      <w:pPr>
        <w:pStyle w:val="B2"/>
      </w:pPr>
      <w:r>
        <w:t>-</w:t>
      </w:r>
      <w:r>
        <w:tab/>
        <w:t>UE (MCVideo client) is set for manual commencement mode answering</w:t>
      </w:r>
    </w:p>
    <w:p w14:paraId="1D991F71" w14:textId="77777777" w:rsidR="005D374E" w:rsidRDefault="005D374E" w:rsidP="00E972B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lastRenderedPageBreak/>
        <w:t>-</w:t>
      </w:r>
      <w:r>
        <w:tab/>
        <w:t>The test USIM set as defined in TS 36.579-1 [2] clause 5.5.10 is inserted.</w:t>
      </w:r>
    </w:p>
    <w:p w14:paraId="3799E6B4" w14:textId="77777777" w:rsidR="005D374E" w:rsidRDefault="005D374E" w:rsidP="00E972B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E972B2">
      <w:pPr>
        <w:pStyle w:val="B1"/>
      </w:pPr>
      <w:r>
        <w:t>-</w:t>
      </w:r>
      <w:r>
        <w:tab/>
        <w:t>UE States at the end of the preamble</w:t>
      </w:r>
    </w:p>
    <w:p w14:paraId="23AA8187" w14:textId="77777777" w:rsidR="005D374E" w:rsidRDefault="005D374E" w:rsidP="00E972B2">
      <w:pPr>
        <w:pStyle w:val="B2"/>
      </w:pPr>
      <w:r>
        <w:t>-</w:t>
      </w:r>
      <w:r>
        <w:tab/>
        <w:t>The UE is in E-UTRA Registered, Idle Mode state.</w:t>
      </w:r>
    </w:p>
    <w:p w14:paraId="5F37D7CE" w14:textId="77777777" w:rsidR="005D374E" w:rsidRDefault="005D374E" w:rsidP="00E972B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lastRenderedPageBreak/>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lastRenderedPageBreak/>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lastRenderedPageBreak/>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lastRenderedPageBreak/>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lastRenderedPageBreak/>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lastRenderedPageBreak/>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4F0679EF" w14:textId="77777777" w:rsidR="005D374E" w:rsidRDefault="005D374E" w:rsidP="00E972B2">
      <w:pPr>
        <w:pStyle w:val="H6"/>
      </w:pPr>
      <w:r>
        <w:t>System Simulator:</w:t>
      </w:r>
    </w:p>
    <w:p w14:paraId="46809DF1" w14:textId="77777777" w:rsidR="005D374E" w:rsidRDefault="005D374E" w:rsidP="00E972B2">
      <w:pPr>
        <w:pStyle w:val="B1"/>
      </w:pPr>
      <w:r>
        <w:t>-</w:t>
      </w:r>
      <w:r>
        <w:tab/>
        <w:t>SS (MCVideo server)</w:t>
      </w:r>
    </w:p>
    <w:p w14:paraId="4F37F16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E972B2">
      <w:pPr>
        <w:pStyle w:val="H6"/>
      </w:pPr>
      <w:r>
        <w:t>IUT:</w:t>
      </w:r>
    </w:p>
    <w:p w14:paraId="78AFF541" w14:textId="77777777" w:rsidR="005D374E" w:rsidRDefault="005D374E" w:rsidP="00E972B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E972B2">
      <w:pPr>
        <w:pStyle w:val="B1"/>
      </w:pPr>
      <w:r>
        <w:t>-</w:t>
      </w:r>
      <w:r>
        <w:tab/>
        <w:t>UE States at the end of the preamble</w:t>
      </w:r>
    </w:p>
    <w:p w14:paraId="31A35DB8" w14:textId="77777777" w:rsidR="005D374E" w:rsidRDefault="005D374E" w:rsidP="00E972B2">
      <w:pPr>
        <w:pStyle w:val="B2"/>
      </w:pPr>
      <w:r>
        <w:t>-</w:t>
      </w:r>
      <w:r>
        <w:tab/>
        <w:t>The UE is in E-UTRA Registered, Idle Mode state.</w:t>
      </w:r>
    </w:p>
    <w:p w14:paraId="634F395A"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lastRenderedPageBreak/>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lastRenderedPageBreak/>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lastRenderedPageBreak/>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lastRenderedPageBreak/>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lastRenderedPageBreak/>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lastRenderedPageBreak/>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lastRenderedPageBreak/>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5BB3DBC3" w14:textId="77777777" w:rsidR="005D374E" w:rsidRDefault="005D374E" w:rsidP="00E972B2">
      <w:pPr>
        <w:pStyle w:val="H6"/>
      </w:pPr>
      <w:r>
        <w:t>System Simulator:</w:t>
      </w:r>
    </w:p>
    <w:p w14:paraId="1E02A0C8" w14:textId="77777777" w:rsidR="005D374E" w:rsidRDefault="005D374E" w:rsidP="00E972B2">
      <w:pPr>
        <w:pStyle w:val="B1"/>
      </w:pPr>
      <w:r>
        <w:t>-</w:t>
      </w:r>
      <w:r>
        <w:tab/>
        <w:t>SS (MCVideo server)</w:t>
      </w:r>
    </w:p>
    <w:p w14:paraId="65DEE36F"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E972B2">
      <w:pPr>
        <w:pStyle w:val="H6"/>
      </w:pPr>
      <w:r>
        <w:t>IUT:</w:t>
      </w:r>
    </w:p>
    <w:p w14:paraId="3D609191" w14:textId="77777777" w:rsidR="005D374E" w:rsidRDefault="005D374E" w:rsidP="00E972B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E972B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E972B2">
      <w:pPr>
        <w:pStyle w:val="B1"/>
      </w:pPr>
      <w:r>
        <w:t>-</w:t>
      </w:r>
      <w:r>
        <w:tab/>
        <w:t>UE States at the end of the preamble</w:t>
      </w:r>
    </w:p>
    <w:p w14:paraId="21E243F0" w14:textId="77777777" w:rsidR="005D374E" w:rsidRDefault="005D374E" w:rsidP="00E972B2">
      <w:pPr>
        <w:pStyle w:val="B2"/>
      </w:pPr>
      <w:r>
        <w:lastRenderedPageBreak/>
        <w:t>-</w:t>
      </w:r>
      <w:r>
        <w:tab/>
        <w:t>The UE is in E-UTRA Registered, Idle Mode state.</w:t>
      </w:r>
    </w:p>
    <w:p w14:paraId="0055117A" w14:textId="77777777" w:rsidR="005D374E" w:rsidRDefault="005D374E" w:rsidP="00E972B2">
      <w:pPr>
        <w:pStyle w:val="B2"/>
      </w:pPr>
      <w:r>
        <w:t>-</w:t>
      </w:r>
      <w:r>
        <w:tab/>
        <w:t>The MCVideo Client Application has been activated and User has registered-in as the MCVideo User with the Server as active user at the Client.</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lastRenderedPageBreak/>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63573361"/>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90630603"/>
      <w:bookmarkStart w:id="806" w:name="_Toc163573362"/>
      <w:r>
        <w:t>6.3.1</w:t>
      </w:r>
      <w:r>
        <w:tab/>
        <w:t>On-network / Emergency alert / Cancel emergency alert / Client Originated (CO)</w:t>
      </w:r>
      <w:bookmarkEnd w:id="804"/>
      <w:bookmarkEnd w:id="806"/>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lastRenderedPageBreak/>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lastRenderedPageBreak/>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lastRenderedPageBreak/>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lastRenderedPageBreak/>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lastRenderedPageBreak/>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lastRenderedPageBreak/>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17A2E880"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63573363"/>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lastRenderedPageBreak/>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lastRenderedPageBreak/>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lastRenderedPageBreak/>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lastRenderedPageBreak/>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lastRenderedPageBreak/>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044A6D14" w:rsidR="002528A9" w:rsidRDefault="002528A9">
            <w:pPr>
              <w:pStyle w:val="TAL"/>
              <w:rPr>
                <w:lang w:val="fr-FR"/>
              </w:rPr>
            </w:pPr>
            <w:r>
              <w:rPr>
                <w:lang w:val="fr-FR"/>
              </w:rPr>
              <w:t>px_MCX_CoordinateLongitude_Client_B (NOTE 1</w:t>
            </w:r>
            <w:r w:rsidR="00B91CB4"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067382B3" w:rsidR="002528A9" w:rsidRDefault="002528A9">
            <w:pPr>
              <w:pStyle w:val="TAL"/>
              <w:rPr>
                <w:lang w:val="fr-FR"/>
              </w:rPr>
            </w:pPr>
            <w:r>
              <w:rPr>
                <w:lang w:val="fr-FR"/>
              </w:rPr>
              <w:t>px_MCX_CoordinateLatitude_Client_B (NOTE 1</w:t>
            </w:r>
            <w:r w:rsidR="00B91CB4">
              <w:rPr>
                <w:lang w:val="fr-FR"/>
              </w:rPr>
              <w:t>, 3</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CD5F6D9" w14:textId="77777777" w:rsidR="00B91CB4" w:rsidRDefault="002528A9" w:rsidP="00B91CB4">
            <w:pPr>
              <w:pStyle w:val="TAN"/>
            </w:pPr>
            <w:r>
              <w:t>NOTE 1:</w:t>
            </w:r>
            <w:r>
              <w:tab/>
              <w:t>Shall be encrypted as described in TS 36.579-1[2] Table 5.5.3.4.4-2A.</w:t>
            </w:r>
          </w:p>
          <w:p w14:paraId="776BC403" w14:textId="77777777" w:rsidR="00B91CB4" w:rsidRDefault="00B91CB4" w:rsidP="00B91CB4">
            <w:pPr>
              <w:pStyle w:val="TAN"/>
            </w:pPr>
            <w:r>
              <w:t>NOTE 2:</w:t>
            </w:r>
            <w:r>
              <w:tab/>
              <w:t>Longitude of px_MCX_CoordinateLongitude_Client_B degrees encoded according to TS 23.032 [36] clause 6.1.</w:t>
            </w:r>
          </w:p>
          <w:p w14:paraId="45420582" w14:textId="7C4B977B" w:rsidR="002528A9" w:rsidRDefault="00B91CB4" w:rsidP="00B91CB4">
            <w:pPr>
              <w:pStyle w:val="TAN"/>
            </w:pPr>
            <w:r>
              <w:t>NOTE 3:</w:t>
            </w:r>
            <w:r>
              <w:tab/>
              <w:t>Latitude of px_MCX_CoordinateLatitude_Client_B degrees encoded according to TS 23.032 [36] clause 6.1.</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5"/>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63573364"/>
      <w:r w:rsidRPr="00201E3B">
        <w:lastRenderedPageBreak/>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63573365"/>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lastRenderedPageBreak/>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lastRenderedPageBreak/>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lastRenderedPageBreak/>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lastRenderedPageBreak/>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99871299"/>
      <w:bookmarkStart w:id="814" w:name="_Toc163573366"/>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4"/>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lastRenderedPageBreak/>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lastRenderedPageBreak/>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15C8AC3" w14:textId="77777777" w:rsidR="00A04A09" w:rsidRDefault="00A04A09" w:rsidP="00A04A09">
      <w:pPr>
        <w:pStyle w:val="H6"/>
      </w:pPr>
      <w:r>
        <w:t>System Simulator:</w:t>
      </w:r>
    </w:p>
    <w:p w14:paraId="46442073" w14:textId="77777777" w:rsidR="00A04A09" w:rsidRDefault="00A04A09" w:rsidP="00A04A09">
      <w:pPr>
        <w:pStyle w:val="B1"/>
      </w:pPr>
      <w:r>
        <w:t>-</w:t>
      </w:r>
      <w:r>
        <w:tab/>
        <w:t>SS (MCVideo server)</w:t>
      </w:r>
    </w:p>
    <w:p w14:paraId="3E9DABCD" w14:textId="77777777" w:rsidR="00A04A09" w:rsidRDefault="00A04A09" w:rsidP="00A04A0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D4B103" w14:textId="77777777" w:rsidR="00A04A09" w:rsidRDefault="00A04A09" w:rsidP="00A04A09">
      <w:pPr>
        <w:pStyle w:val="H6"/>
      </w:pPr>
      <w:r>
        <w:t>IUT:</w:t>
      </w:r>
    </w:p>
    <w:p w14:paraId="17979C41" w14:textId="77777777" w:rsidR="00A04A09" w:rsidRDefault="00A04A09" w:rsidP="00A04A09">
      <w:pPr>
        <w:pStyle w:val="B1"/>
      </w:pPr>
      <w:r>
        <w:t>-</w:t>
      </w:r>
      <w:r>
        <w:tab/>
        <w:t>UE (MCVideo client)</w:t>
      </w:r>
    </w:p>
    <w:p w14:paraId="5A83F7D1" w14:textId="77777777" w:rsidR="00EB5F99" w:rsidRDefault="00B91CB4" w:rsidP="008D6305">
      <w:pPr>
        <w:pStyle w:val="B1"/>
      </w:pPr>
      <w:r w:rsidRPr="00B91CB4">
        <w:t>-</w:t>
      </w:r>
      <w:r w:rsidRPr="00B91CB4">
        <w:tab/>
        <w:t>The test USIM set as defined in TS 36.579-1 [2] clause 5.5.10 is inserted.</w:t>
      </w:r>
    </w:p>
    <w:p w14:paraId="2199F15B" w14:textId="3D35F850" w:rsidR="00A04A09" w:rsidRDefault="00A04A09" w:rsidP="00EB5F99">
      <w:pPr>
        <w:pStyle w:val="H6"/>
      </w:pPr>
      <w:r>
        <w:t>Preamble:</w:t>
      </w:r>
    </w:p>
    <w:p w14:paraId="7314E148" w14:textId="77777777" w:rsidR="00B91CB4" w:rsidRDefault="00B91CB4" w:rsidP="00B91CB4">
      <w:pPr>
        <w:pStyle w:val="B1"/>
      </w:pPr>
      <w:r>
        <w:t>-</w:t>
      </w:r>
      <w:r>
        <w:tab/>
        <w:t>The UE has performed procedure 'MCVideo UE registration' as specified in TS 36.579-1 [2] clause 5.4.2A.</w:t>
      </w:r>
    </w:p>
    <w:p w14:paraId="4BEEA8EA" w14:textId="77777777" w:rsidR="00B91CB4" w:rsidRDefault="00B91CB4" w:rsidP="00B91CB4">
      <w:pPr>
        <w:pStyle w:val="B1"/>
      </w:pPr>
      <w:r>
        <w:t>-</w:t>
      </w:r>
      <w:r>
        <w:tab/>
        <w:t>The UE has performed procedure 'MCX Authorization/Configuration and Key Generation' as specified in TS 36.579-1 [2] clause 5.3.2.</w:t>
      </w:r>
    </w:p>
    <w:p w14:paraId="5BE65870" w14:textId="77777777" w:rsidR="00A04A09" w:rsidRDefault="00A04A09" w:rsidP="00A04A09">
      <w:pPr>
        <w:pStyle w:val="B1"/>
      </w:pPr>
      <w:r>
        <w:t>-</w:t>
      </w:r>
      <w:r>
        <w:tab/>
        <w:t>UE States at the end of the preamble</w:t>
      </w:r>
    </w:p>
    <w:p w14:paraId="2EDBB547" w14:textId="77777777" w:rsidR="00A04A09" w:rsidRDefault="00A04A09" w:rsidP="00A04A09">
      <w:pPr>
        <w:pStyle w:val="B2"/>
      </w:pPr>
      <w:r>
        <w:t>-</w:t>
      </w:r>
      <w:r>
        <w:tab/>
        <w:t>The UE is in E-UTRA Registered, Idle Mode state.</w:t>
      </w:r>
    </w:p>
    <w:p w14:paraId="3DC6308C" w14:textId="77777777" w:rsidR="00A04A09" w:rsidRDefault="00A04A09" w:rsidP="00A04A09">
      <w:pPr>
        <w:pStyle w:val="B2"/>
      </w:pPr>
      <w:r>
        <w:t>-</w:t>
      </w:r>
      <w:r>
        <w:tab/>
        <w:t>The MCVideo Client Application has been activated and User has registered-in as the MCVideo User with the Server as active user at the Client.</w:t>
      </w:r>
    </w:p>
    <w:p w14:paraId="774136D5" w14:textId="77777777" w:rsidR="00A04A09" w:rsidRDefault="00A04A09" w:rsidP="00A04A09">
      <w:pPr>
        <w:pStyle w:val="H6"/>
      </w:pPr>
      <w:r>
        <w:lastRenderedPageBreak/>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09034203"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36.579-1 [2] Table 5.3.4.3-1 </w:t>
            </w:r>
            <w:r>
              <w:t xml:space="preserve">to establish </w:t>
            </w:r>
            <w:r w:rsidR="00B91CB4" w:rsidRPr="00B91CB4">
              <w:t xml:space="preserve">one-to-one video pull </w:t>
            </w:r>
            <w:r>
              <w:t xml:space="preserve">call with </w:t>
            </w:r>
            <w:r w:rsidR="00B91CB4" w:rsidRPr="00B91CB4">
              <w:t>a</w:t>
            </w:r>
            <w:r>
              <w:t xml:space="preserve">utomatic </w:t>
            </w:r>
            <w:r w:rsidR="00B91CB4" w:rsidRPr="00B91CB4">
              <w:t>c</w:t>
            </w:r>
            <w:r>
              <w:t xml:space="preserve">ommencement </w:t>
            </w:r>
            <w:r w:rsidR="00B91CB4"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28D360A6" w14:textId="5D081E2B" w:rsidR="00B91CB4" w:rsidRPr="00B91CB4" w:rsidRDefault="00A04A09" w:rsidP="00B91CB4">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p w14:paraId="3392BF92" w14:textId="502F9486" w:rsidR="00A04A09" w:rsidRDefault="00B91CB4" w:rsidP="00B91CB4">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39A2EF39" w:rsidR="00A04A09" w:rsidRDefault="00A04A09">
            <w:pPr>
              <w:pStyle w:val="TAL"/>
              <w:keepNext w:val="0"/>
              <w:keepLines w:val="0"/>
              <w:widowControl w:val="0"/>
            </w:pPr>
            <w:r>
              <w:t xml:space="preserve">Make the UE (MCVideo client) request end </w:t>
            </w:r>
            <w:r w:rsidR="00B91CB4" w:rsidRPr="00B91CB4">
              <w:t xml:space="preserve">of </w:t>
            </w:r>
            <w:r>
              <w:t>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3AC01FF2" w:rsidR="00A04A09" w:rsidRDefault="00A04A09">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5C923A3C" w:rsidR="00A04A09" w:rsidRDefault="00A04A0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47856BB4" w14:textId="70D1019C" w:rsidR="00B91CB4" w:rsidRDefault="00A04A09" w:rsidP="00B91CB4">
            <w:pPr>
              <w:pStyle w:val="TAN"/>
            </w:pPr>
            <w:r>
              <w:t>NOTE 1:</w:t>
            </w:r>
            <w:r w:rsidR="00B91CB4" w:rsidRPr="00B91CB4">
              <w:tab/>
            </w:r>
            <w:r>
              <w:t>This action is expected to be done via a suitable implementation-dependent MMI.</w:t>
            </w:r>
          </w:p>
          <w:p w14:paraId="6481BCF1" w14:textId="78920ED1" w:rsidR="00B91CB4" w:rsidRDefault="00B91CB4" w:rsidP="00B91CB4">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64F6ECD" w14:textId="77777777" w:rsidR="008D6305" w:rsidRDefault="008D6305" w:rsidP="00B91CB4">
            <w:pPr>
              <w:pStyle w:val="TAN"/>
            </w:pPr>
          </w:p>
          <w:p w14:paraId="5A9F89C3" w14:textId="1D37BA81" w:rsidR="00A04A09" w:rsidRDefault="00B91CB4" w:rsidP="008D6305">
            <w:pPr>
              <w:pStyle w:val="TAN"/>
            </w:pPr>
            <w:r w:rsidRPr="008D6305">
              <w:rPr>
                <w:color w:val="FF0000"/>
              </w:rPr>
              <w:t>Editor's note:</w:t>
            </w:r>
            <w:r w:rsidR="008D6305">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158C246A" w:rsidR="00A04A09" w:rsidRDefault="00A04A09">
            <w:pPr>
              <w:pStyle w:val="TAL"/>
            </w:pPr>
            <w:r>
              <w:t>Derivation Path: TS 36.579-1 [2], Table 5.5.3.1.2-2, condition INITIAL_SDP_OFFER, PRIVATE-CALL</w:t>
            </w:r>
          </w:p>
        </w:tc>
      </w:tr>
    </w:tbl>
    <w:p w14:paraId="43A35A4E" w14:textId="77777777" w:rsidR="00A04A09" w:rsidRDefault="00A04A09" w:rsidP="00A04A09"/>
    <w:p w14:paraId="6CCC3D72" w14:textId="77777777" w:rsidR="00A04A09" w:rsidRDefault="00A04A09" w:rsidP="00A04A09">
      <w:pPr>
        <w:pStyle w:val="TH"/>
      </w:pPr>
      <w:r>
        <w:lastRenderedPageBreak/>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3C5DABC8" w:rsidR="00A04A09" w:rsidRDefault="00A04A09" w:rsidP="00A04A09">
      <w:pPr>
        <w:pStyle w:val="TH"/>
      </w:pPr>
      <w:r>
        <w:t>Table 6.4.2.3.3-4: SIP 200 (OK) from the UE (Step 5, Table 6.4.2.3.2-1;</w:t>
      </w:r>
      <w:r>
        <w:br/>
        <w:t>Step 4, TS 36.579-1 [2]</w:t>
      </w:r>
      <w:r w:rsidR="00B91CB4"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B91CB4">
        <w:trPr>
          <w:tblHeader/>
        </w:trPr>
        <w:tc>
          <w:tcPr>
            <w:tcW w:w="9630"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69FEC13F" w14:textId="77777777" w:rsidR="00B91CB4" w:rsidRDefault="00B91CB4" w:rsidP="00B91CB4"/>
    <w:p w14:paraId="6D487D9A" w14:textId="77777777" w:rsidR="00B91CB4" w:rsidRDefault="00B91CB4" w:rsidP="00B91CB4">
      <w:pPr>
        <w:pStyle w:val="TH"/>
      </w:pPr>
      <w:r>
        <w:t xml:space="preserve">Table </w:t>
      </w:r>
      <w:r w:rsidRPr="0030393A">
        <w:t>6.4.2.3.3-</w:t>
      </w:r>
      <w:r>
        <w:t xml:space="preserve">6: SIP BYE from the UE (Step 8, Table </w:t>
      </w:r>
      <w:r w:rsidRPr="0030393A">
        <w:t>6.4.2.3.2-1</w:t>
      </w:r>
      <w:r>
        <w:t>;</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B91CB4" w14:paraId="66591822" w14:textId="77777777" w:rsidTr="00A5514B">
        <w:trPr>
          <w:tblHeader/>
        </w:trPr>
        <w:tc>
          <w:tcPr>
            <w:tcW w:w="9634" w:type="dxa"/>
            <w:tcBorders>
              <w:top w:val="single" w:sz="4" w:space="0" w:color="auto"/>
              <w:left w:val="single" w:sz="4" w:space="0" w:color="auto"/>
              <w:bottom w:val="single" w:sz="4" w:space="0" w:color="auto"/>
              <w:right w:val="single" w:sz="4" w:space="0" w:color="auto"/>
            </w:tcBorders>
            <w:hideMark/>
          </w:tcPr>
          <w:p w14:paraId="1107767B" w14:textId="77777777" w:rsidR="00B91CB4" w:rsidRDefault="00B91CB4" w:rsidP="00A5514B">
            <w:pPr>
              <w:pStyle w:val="TAL"/>
            </w:pPr>
            <w:r>
              <w:t>Derivation Path: TS 36.579-1 [2], Table 5.5.2.2-1, condition MT_CALL</w:t>
            </w:r>
          </w:p>
        </w:tc>
      </w:tr>
    </w:tbl>
    <w:p w14:paraId="0DAC5EEB" w14:textId="75A6E73C" w:rsidR="00A04A09" w:rsidRDefault="00A04A09" w:rsidP="00A04A09"/>
    <w:p w14:paraId="57052F8B" w14:textId="77777777" w:rsidR="00AE50DC" w:rsidRPr="00201E3B" w:rsidRDefault="00AE50DC" w:rsidP="00AE50DC">
      <w:pPr>
        <w:pStyle w:val="Heading2"/>
      </w:pPr>
      <w:bookmarkStart w:id="815" w:name="_Toc163573367"/>
      <w:r w:rsidRPr="00201E3B">
        <w:t>6.5</w:t>
      </w:r>
      <w:r w:rsidRPr="00201E3B">
        <w:tab/>
        <w:t>Video Push</w:t>
      </w:r>
      <w:bookmarkEnd w:id="813"/>
      <w:bookmarkEnd w:id="815"/>
    </w:p>
    <w:p w14:paraId="5A5A7929" w14:textId="77777777" w:rsidR="00F67D29" w:rsidRPr="002103AD" w:rsidRDefault="00F67D29" w:rsidP="00F67D29">
      <w:pPr>
        <w:pStyle w:val="Heading3"/>
      </w:pPr>
      <w:bookmarkStart w:id="816" w:name="_Toc99871300"/>
      <w:bookmarkStart w:id="817" w:name="_Toc163573368"/>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lastRenderedPageBreak/>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lastRenderedPageBreak/>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lastRenderedPageBreak/>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lastRenderedPageBreak/>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2E3A5F13" w14:textId="77777777" w:rsidR="00C16E65" w:rsidRPr="002103AD" w:rsidRDefault="00C16E65" w:rsidP="00C16E65">
      <w:pPr>
        <w:pStyle w:val="Heading3"/>
      </w:pPr>
      <w:bookmarkStart w:id="818" w:name="_Toc99871301"/>
      <w:bookmarkStart w:id="819" w:name="_Toc163573369"/>
      <w:r>
        <w:lastRenderedPageBreak/>
        <w:t>6.5.2</w:t>
      </w:r>
      <w:r w:rsidRPr="002103AD">
        <w:tab/>
        <w:t>On-network / Video push call / One-to-</w:t>
      </w:r>
      <w:r>
        <w:t>server</w:t>
      </w:r>
      <w:r w:rsidRPr="002103AD">
        <w:t xml:space="preserve"> video push call / Client Originated (CO)</w:t>
      </w:r>
      <w:bookmarkEnd w:id="819"/>
    </w:p>
    <w:p w14:paraId="105E2436" w14:textId="77777777" w:rsidR="00C16E65" w:rsidRDefault="00C16E65" w:rsidP="00C16E65">
      <w:pPr>
        <w:pStyle w:val="H6"/>
      </w:pPr>
      <w:r>
        <w:t>6.5.2.1</w:t>
      </w:r>
      <w:r>
        <w:tab/>
        <w:t>Test Purpose (TP)</w:t>
      </w:r>
    </w:p>
    <w:p w14:paraId="069FE9F6" w14:textId="77777777" w:rsidR="00C16E65" w:rsidRDefault="00C16E65" w:rsidP="00C16E65">
      <w:pPr>
        <w:pStyle w:val="H6"/>
      </w:pPr>
      <w:r>
        <w:t>(1)</w:t>
      </w:r>
    </w:p>
    <w:p w14:paraId="3FDF3AA4" w14:textId="77777777" w:rsidR="00C16E65" w:rsidRDefault="00C16E65" w:rsidP="00C16E65">
      <w:pPr>
        <w:pStyle w:val="PL"/>
        <w:rPr>
          <w:noProof w:val="0"/>
        </w:rPr>
      </w:pPr>
      <w:r>
        <w:rPr>
          <w:b/>
          <w:noProof w:val="0"/>
        </w:rPr>
        <w:t>with</w:t>
      </w:r>
      <w:r>
        <w:rPr>
          <w:noProof w:val="0"/>
        </w:rPr>
        <w:t xml:space="preserve"> { the UE (MCVideo Client) registered and authorised for MCVideo Service }</w:t>
      </w:r>
    </w:p>
    <w:p w14:paraId="71D968DC" w14:textId="77777777" w:rsidR="00C16E65" w:rsidRDefault="00C16E65" w:rsidP="00C16E65">
      <w:pPr>
        <w:pStyle w:val="PL"/>
        <w:rPr>
          <w:noProof w:val="0"/>
        </w:rPr>
      </w:pPr>
      <w:r>
        <w:rPr>
          <w:b/>
          <w:noProof w:val="0"/>
        </w:rPr>
        <w:t>ensure that</w:t>
      </w:r>
      <w:r>
        <w:rPr>
          <w:noProof w:val="0"/>
        </w:rPr>
        <w:t xml:space="preserve"> {</w:t>
      </w:r>
    </w:p>
    <w:p w14:paraId="3C98C478"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the MCVideo server }</w:t>
      </w:r>
    </w:p>
    <w:p w14:paraId="4BB615DF"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xml:space="preserve">, responds to a SIP 200 (OK) message with a SIP ACK message </w:t>
      </w:r>
      <w:r w:rsidRPr="00B41E99">
        <w:rPr>
          <w:b/>
          <w:bCs/>
          <w:noProof w:val="0"/>
        </w:rPr>
        <w:t>and,</w:t>
      </w:r>
      <w:r>
        <w:rPr>
          <w:noProof w:val="0"/>
        </w:rPr>
        <w:t xml:space="preserve"> responds to a SIP INO message with a SIP 200 (OK) message }</w:t>
      </w:r>
    </w:p>
    <w:p w14:paraId="2371E388" w14:textId="77777777" w:rsidR="00C16E65" w:rsidRDefault="00C16E65" w:rsidP="00C16E65">
      <w:pPr>
        <w:pStyle w:val="PL"/>
        <w:rPr>
          <w:noProof w:val="0"/>
        </w:rPr>
      </w:pPr>
      <w:r>
        <w:rPr>
          <w:noProof w:val="0"/>
        </w:rPr>
        <w:t xml:space="preserve">            }</w:t>
      </w:r>
    </w:p>
    <w:p w14:paraId="633291E0" w14:textId="77777777" w:rsidR="00C16E65" w:rsidRDefault="00C16E65" w:rsidP="00C16E65">
      <w:pPr>
        <w:pStyle w:val="PL"/>
        <w:rPr>
          <w:rFonts w:cs="Courier New"/>
          <w:noProof w:val="0"/>
          <w:szCs w:val="16"/>
        </w:rPr>
      </w:pPr>
    </w:p>
    <w:p w14:paraId="2613246E" w14:textId="77777777" w:rsidR="00C16E65" w:rsidRDefault="00C16E65" w:rsidP="00C16E65">
      <w:pPr>
        <w:pStyle w:val="H6"/>
      </w:pPr>
      <w:r>
        <w:t>(2)</w:t>
      </w:r>
    </w:p>
    <w:p w14:paraId="47695292" w14:textId="77777777" w:rsidR="00C16E65" w:rsidRDefault="00C16E65" w:rsidP="00C16E65">
      <w:pPr>
        <w:pStyle w:val="PL"/>
        <w:rPr>
          <w:noProof w:val="0"/>
        </w:rPr>
      </w:pPr>
      <w:r>
        <w:rPr>
          <w:b/>
          <w:noProof w:val="0"/>
        </w:rPr>
        <w:t>with</w:t>
      </w:r>
      <w:r>
        <w:rPr>
          <w:noProof w:val="0"/>
        </w:rPr>
        <w:t xml:space="preserve"> { the UE (MCVideo Client) having established a MCVideo Video push call }</w:t>
      </w:r>
    </w:p>
    <w:p w14:paraId="2E91973D" w14:textId="77777777" w:rsidR="00C16E65" w:rsidRDefault="00C16E65" w:rsidP="00C16E65">
      <w:pPr>
        <w:pStyle w:val="PL"/>
        <w:rPr>
          <w:noProof w:val="0"/>
        </w:rPr>
      </w:pPr>
      <w:r>
        <w:rPr>
          <w:b/>
          <w:noProof w:val="0"/>
        </w:rPr>
        <w:t>ensure that</w:t>
      </w:r>
      <w:r>
        <w:rPr>
          <w:noProof w:val="0"/>
        </w:rPr>
        <w:t xml:space="preserve"> {</w:t>
      </w:r>
    </w:p>
    <w:p w14:paraId="2263BDBA"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77255BF"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28505DAD" w14:textId="77777777" w:rsidR="00C16E65" w:rsidRDefault="00C16E65" w:rsidP="00C16E65">
      <w:pPr>
        <w:pStyle w:val="PL"/>
        <w:rPr>
          <w:noProof w:val="0"/>
        </w:rPr>
      </w:pPr>
      <w:r>
        <w:rPr>
          <w:noProof w:val="0"/>
        </w:rPr>
        <w:t xml:space="preserve">            }</w:t>
      </w:r>
    </w:p>
    <w:p w14:paraId="2E266ECB" w14:textId="77777777" w:rsidR="00C16E65" w:rsidRDefault="00C16E65" w:rsidP="00C16E65">
      <w:pPr>
        <w:pStyle w:val="PL"/>
        <w:rPr>
          <w:rFonts w:cs="Courier New"/>
          <w:noProof w:val="0"/>
          <w:szCs w:val="16"/>
        </w:rPr>
      </w:pPr>
    </w:p>
    <w:p w14:paraId="13753D63" w14:textId="77777777" w:rsidR="00C16E65" w:rsidRDefault="00C16E65" w:rsidP="00C16E65">
      <w:pPr>
        <w:pStyle w:val="H6"/>
      </w:pPr>
      <w:r>
        <w:t>(3)</w:t>
      </w:r>
    </w:p>
    <w:p w14:paraId="13C0B810" w14:textId="77777777" w:rsidR="00C16E65" w:rsidRDefault="00C16E65" w:rsidP="00C16E65">
      <w:pPr>
        <w:pStyle w:val="PL"/>
        <w:rPr>
          <w:noProof w:val="0"/>
        </w:rPr>
      </w:pPr>
      <w:r>
        <w:rPr>
          <w:b/>
          <w:noProof w:val="0"/>
        </w:rPr>
        <w:t>with</w:t>
      </w:r>
      <w:r>
        <w:rPr>
          <w:noProof w:val="0"/>
        </w:rPr>
        <w:t xml:space="preserve"> { the UE (MCVideo Client) having an ongoing MCVideo video push call }</w:t>
      </w:r>
    </w:p>
    <w:p w14:paraId="63620105" w14:textId="77777777" w:rsidR="00C16E65" w:rsidRDefault="00C16E65" w:rsidP="00C16E65">
      <w:pPr>
        <w:pStyle w:val="PL"/>
        <w:rPr>
          <w:noProof w:val="0"/>
        </w:rPr>
      </w:pPr>
      <w:r>
        <w:rPr>
          <w:b/>
          <w:noProof w:val="0"/>
        </w:rPr>
        <w:t>ensure that</w:t>
      </w:r>
      <w:r>
        <w:rPr>
          <w:noProof w:val="0"/>
        </w:rPr>
        <w:t xml:space="preserve"> {</w:t>
      </w:r>
    </w:p>
    <w:p w14:paraId="41CE1A65" w14:textId="77777777" w:rsidR="00C16E65" w:rsidRDefault="00C16E65" w:rsidP="00C16E65">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1AD77F04" w14:textId="77777777" w:rsidR="00C16E65" w:rsidRDefault="00C16E65" w:rsidP="00C16E65">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8308CA0" w14:textId="77777777" w:rsidR="00C16E65" w:rsidRDefault="00C16E65" w:rsidP="00C16E65">
      <w:pPr>
        <w:pStyle w:val="PL"/>
        <w:rPr>
          <w:rFonts w:cs="Courier New"/>
          <w:noProof w:val="0"/>
          <w:szCs w:val="16"/>
        </w:rPr>
      </w:pPr>
      <w:r>
        <w:rPr>
          <w:rFonts w:cs="Courier New"/>
          <w:noProof w:val="0"/>
          <w:szCs w:val="16"/>
        </w:rPr>
        <w:t xml:space="preserve">            }</w:t>
      </w:r>
    </w:p>
    <w:p w14:paraId="598FBD9A" w14:textId="77777777" w:rsidR="00C16E65" w:rsidRDefault="00C16E65" w:rsidP="00C16E65">
      <w:pPr>
        <w:pStyle w:val="PL"/>
        <w:rPr>
          <w:noProof w:val="0"/>
        </w:rPr>
      </w:pPr>
    </w:p>
    <w:p w14:paraId="7A6990DD" w14:textId="77777777" w:rsidR="00C16E65" w:rsidRDefault="00C16E65" w:rsidP="00C16E65">
      <w:pPr>
        <w:pStyle w:val="H6"/>
      </w:pPr>
      <w:r>
        <w:t>6.5.2.2</w:t>
      </w:r>
      <w:r>
        <w:tab/>
        <w:t>Conformance requirements</w:t>
      </w:r>
    </w:p>
    <w:p w14:paraId="3EE758E9" w14:textId="77777777" w:rsidR="00C16E65" w:rsidRDefault="00C16E65" w:rsidP="00C16E65">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4AA867" w14:textId="77777777" w:rsidR="00C16E65" w:rsidRDefault="00C16E65" w:rsidP="00C16E65">
      <w:r>
        <w:t>[TS 24.281, clause 13.2.2.4]</w:t>
      </w:r>
    </w:p>
    <w:p w14:paraId="672B5560" w14:textId="77777777" w:rsidR="00C16E65" w:rsidRDefault="00C16E65" w:rsidP="00C16E65">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04773B8A" w14:textId="77777777" w:rsidR="00C16E65" w:rsidRDefault="00C16E65" w:rsidP="00C16E65">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6D33D3AE" w14:textId="77777777" w:rsidR="00C16E65" w:rsidRDefault="00C16E65" w:rsidP="00C16E65">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784C9D0A" w14:textId="77777777" w:rsidR="00C16E65" w:rsidRDefault="00C16E65" w:rsidP="00C16E65">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3178F4" w14:textId="77777777" w:rsidR="00C16E65" w:rsidRDefault="00C16E65" w:rsidP="00C16E65">
      <w:r w:rsidRPr="00F6303A">
        <w:t>Upon receiving a SIP INFO request</w:t>
      </w:r>
      <w:r>
        <w:t xml:space="preserve"> within the dialog of the SIP request for a one-to-server video push call:</w:t>
      </w:r>
    </w:p>
    <w:p w14:paraId="3AF9E6E8" w14:textId="77777777" w:rsidR="00C16E65" w:rsidRDefault="00C16E65" w:rsidP="00C16E65">
      <w:pPr>
        <w:pStyle w:val="B1"/>
      </w:pPr>
      <w:r>
        <w:t>1)</w:t>
      </w:r>
      <w:r>
        <w:tab/>
      </w:r>
      <w:r w:rsidRPr="0024238C">
        <w:t>with the Info-Package header field containing the g.3gpp.mc</w:t>
      </w:r>
      <w:r>
        <w:t>vido</w:t>
      </w:r>
      <w:r w:rsidRPr="0024238C">
        <w:t>-info package name;</w:t>
      </w:r>
    </w:p>
    <w:p w14:paraId="201C29F3" w14:textId="77777777" w:rsidR="00C16E65" w:rsidRDefault="00C16E65" w:rsidP="00C16E65">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38216AE" w14:textId="77777777" w:rsidR="00C16E65" w:rsidRDefault="00C16E65" w:rsidP="00C16E65">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60AD1562" w14:textId="77777777" w:rsidR="00C16E65" w:rsidRDefault="00C16E65" w:rsidP="00C16E65">
      <w:pPr>
        <w:rPr>
          <w:lang w:eastAsia="ko-KR"/>
        </w:rPr>
      </w:pPr>
      <w:r>
        <w:t xml:space="preserve">The MCVideo client shall store the received </w:t>
      </w:r>
      <w:r w:rsidRPr="00447BA3">
        <w:t>&lt;</w:t>
      </w:r>
      <w:r>
        <w:t>video-push-url</w:t>
      </w:r>
      <w:r w:rsidRPr="00447BA3">
        <w:t>&gt; elemen</w:t>
      </w:r>
      <w:r>
        <w:t>t.</w:t>
      </w:r>
    </w:p>
    <w:p w14:paraId="6B1A3A53" w14:textId="77777777" w:rsidR="00C16E65" w:rsidRDefault="00C16E65" w:rsidP="00C16E65">
      <w:r>
        <w:lastRenderedPageBreak/>
        <w:t>[TS 24.281, clause 13.2.2.5]</w:t>
      </w:r>
    </w:p>
    <w:p w14:paraId="683C674E" w14:textId="77777777" w:rsidR="00C16E65" w:rsidRDefault="00C16E65" w:rsidP="00C16E65">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7053FD90" w14:textId="77777777" w:rsidR="00C16E65" w:rsidRDefault="00C16E65" w:rsidP="00C16E65">
      <w:r>
        <w:t>[TS 24.581, clause 6.2.4.2.2]</w:t>
      </w:r>
    </w:p>
    <w:p w14:paraId="61338289" w14:textId="77777777" w:rsidR="00C16E65" w:rsidRDefault="00C16E65" w:rsidP="00C16E65">
      <w:r>
        <w:t>When a call is initiated as described in 3GPP TS 24.281 [2], the transmission participant:</w:t>
      </w:r>
    </w:p>
    <w:p w14:paraId="10239A1D" w14:textId="77777777" w:rsidR="00C16E65" w:rsidRDefault="00C16E65" w:rsidP="00C16E65">
      <w:pPr>
        <w:pStyle w:val="B1"/>
      </w:pPr>
      <w:r>
        <w:t>1.</w:t>
      </w:r>
      <w:r>
        <w:tab/>
        <w:t>shall create an instance of the 'Transmission participant state transition diagram for basic transmission control operation';</w:t>
      </w:r>
    </w:p>
    <w:p w14:paraId="40DC03EE" w14:textId="77777777" w:rsidR="00C16E65" w:rsidRDefault="00C16E65" w:rsidP="00C16E65">
      <w:pPr>
        <w:pStyle w:val="B1"/>
      </w:pPr>
      <w:r>
        <w:t>2.</w:t>
      </w:r>
      <w:r>
        <w:tab/>
        <w:t>if the originating transmission participant receives a transmission control message before it receives the SIP 200 (OK) response, shall store the transmission control message;</w:t>
      </w:r>
    </w:p>
    <w:p w14:paraId="538FA08B" w14:textId="77777777" w:rsidR="00C16E65" w:rsidRDefault="00C16E65" w:rsidP="00C16E65">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80EE197" w14:textId="77777777" w:rsidR="00C16E65" w:rsidRDefault="00C16E65" w:rsidP="00C16E65">
      <w:pPr>
        <w:pStyle w:val="B1"/>
      </w:pPr>
      <w:r>
        <w:t>3.</w:t>
      </w:r>
      <w:r>
        <w:tab/>
        <w:t>if the established MCVideo call is a chat group call and the SIP INVITE request is not an implicit Transmission request, shall enter the 'U: has no permission to transmit' state;</w:t>
      </w:r>
    </w:p>
    <w:p w14:paraId="7DF149AC" w14:textId="77777777" w:rsidR="00C16E65" w:rsidRDefault="00C16E65" w:rsidP="00C16E65">
      <w:pPr>
        <w:pStyle w:val="B1"/>
      </w:pPr>
      <w:r>
        <w:t>4.</w:t>
      </w:r>
      <w:r>
        <w:tab/>
        <w:t>if for the established MCVideo call the SIP INVITE request is an implicit Transmission request:</w:t>
      </w:r>
    </w:p>
    <w:p w14:paraId="2CA45A4D" w14:textId="77777777" w:rsidR="00C16E65" w:rsidRDefault="00C16E65" w:rsidP="00C16E65">
      <w:pPr>
        <w:pStyle w:val="B2"/>
      </w:pPr>
      <w:r>
        <w:t>a.</w:t>
      </w:r>
      <w:r>
        <w:tab/>
        <w:t>shall start timer T100 (Transmission Request) and initialise counter C100 (Transmission Request) to 1;</w:t>
      </w:r>
    </w:p>
    <w:p w14:paraId="3828F78B" w14:textId="77777777" w:rsidR="00C16E65" w:rsidRDefault="00C16E65" w:rsidP="00C16E65">
      <w:pPr>
        <w:pStyle w:val="B2"/>
      </w:pPr>
      <w:r>
        <w:t>b.</w:t>
      </w:r>
      <w:r>
        <w:tab/>
        <w:t>shall enter the 'U: pending request to transmit' state; and</w:t>
      </w:r>
    </w:p>
    <w:p w14:paraId="16AD527C" w14:textId="77777777" w:rsidR="00C16E65" w:rsidRDefault="00C16E65" w:rsidP="00C16E65">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242215D" w14:textId="77777777" w:rsidR="00C16E65" w:rsidRDefault="00C16E65" w:rsidP="00C16E65">
      <w:pPr>
        <w:pStyle w:val="B1"/>
      </w:pPr>
      <w:r>
        <w:t>5.</w:t>
      </w:r>
      <w:r>
        <w:tab/>
        <w:t>if the established MCVideo call is a broadcast group call, shall enter the 'U: has permission to transmit' state.</w:t>
      </w:r>
    </w:p>
    <w:p w14:paraId="0E0696C0" w14:textId="77777777" w:rsidR="00C16E65" w:rsidRDefault="00C16E65" w:rsidP="00C16E65">
      <w:r>
        <w:t>When the transmission participant is rejoining an ongoing MCVideo call as described in 3GPP TS 24.281 [2] the transmission participant shall enter the 'U: has no permission to transmit' state.</w:t>
      </w:r>
    </w:p>
    <w:p w14:paraId="2DD1EC70" w14:textId="77777777" w:rsidR="00C16E65" w:rsidRDefault="00C16E65" w:rsidP="00C16E65">
      <w:r>
        <w:t>[TS 24.581, clause 6.2.4.4.6]</w:t>
      </w:r>
    </w:p>
    <w:p w14:paraId="6968505D" w14:textId="77777777" w:rsidR="00C16E65" w:rsidRPr="00A5463E" w:rsidRDefault="00C16E65" w:rsidP="00C16E65">
      <w:r w:rsidRPr="00A5463E">
        <w:t xml:space="preserve">Upon receiving a </w:t>
      </w:r>
      <w:r>
        <w:t>Transmission</w:t>
      </w:r>
      <w:r w:rsidRPr="00A5463E">
        <w:t xml:space="preserve"> Granted message from the transmission control server, the transmission participant:</w:t>
      </w:r>
    </w:p>
    <w:p w14:paraId="61DFEB28" w14:textId="77777777" w:rsidR="00C16E65" w:rsidRPr="00A5463E" w:rsidRDefault="00C16E65" w:rsidP="00C16E65">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664D4288" w14:textId="77777777" w:rsidR="00C16E65" w:rsidRPr="00A5463E" w:rsidRDefault="00C16E65" w:rsidP="00C16E65">
      <w:pPr>
        <w:pStyle w:val="B2"/>
      </w:pPr>
      <w:r w:rsidRPr="00A5463E">
        <w:t>a.</w:t>
      </w:r>
      <w:r w:rsidRPr="00A5463E">
        <w:tab/>
        <w:t>shall include the Message Type field set to '</w:t>
      </w:r>
      <w:r>
        <w:t>0</w:t>
      </w:r>
      <w:r w:rsidRPr="00A5463E">
        <w:t>' (</w:t>
      </w:r>
      <w:r>
        <w:t>Transmission</w:t>
      </w:r>
      <w:r w:rsidRPr="00A5463E">
        <w:t xml:space="preserve"> Granted); and</w:t>
      </w:r>
    </w:p>
    <w:p w14:paraId="3CFE55EA" w14:textId="77777777" w:rsidR="00C16E65" w:rsidRPr="00A5463E" w:rsidRDefault="00C16E65" w:rsidP="00C16E65">
      <w:pPr>
        <w:pStyle w:val="B2"/>
      </w:pPr>
      <w:r w:rsidRPr="00A5463E">
        <w:t>b.</w:t>
      </w:r>
      <w:r w:rsidRPr="00A5463E">
        <w:tab/>
        <w:t>shall include the Source field set to '0' (the transmission participant is the source);</w:t>
      </w:r>
    </w:p>
    <w:p w14:paraId="0432CB2D" w14:textId="77777777" w:rsidR="00C16E65" w:rsidRPr="00A5463E" w:rsidRDefault="00C16E65" w:rsidP="00C16E65">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2BA936AB" w14:textId="77777777" w:rsidR="00C16E65" w:rsidRPr="00A5463E" w:rsidRDefault="00C16E65" w:rsidP="00C16E65">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15A3163D" w14:textId="77777777" w:rsidR="00C16E65" w:rsidRPr="00A5463E" w:rsidRDefault="00C16E65" w:rsidP="00C16E65">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2C98ED04" w14:textId="77777777" w:rsidR="00C16E65" w:rsidRPr="00A5463E" w:rsidRDefault="00C16E65" w:rsidP="00C16E65">
      <w:pPr>
        <w:pStyle w:val="B1"/>
      </w:pPr>
      <w:r w:rsidRPr="00391F2A">
        <w:t>5</w:t>
      </w:r>
      <w:r w:rsidRPr="00A5463E">
        <w:t>.</w:t>
      </w:r>
      <w:r w:rsidRPr="00A5463E">
        <w:tab/>
        <w:t>shall enter the 'U: has permission to transmit' state.</w:t>
      </w:r>
    </w:p>
    <w:p w14:paraId="01C9778B" w14:textId="77777777" w:rsidR="00C16E65" w:rsidRDefault="00C16E65" w:rsidP="00C16E65">
      <w:r>
        <w:t>[TS 24.581, clause 6.2.4.5.3]</w:t>
      </w:r>
    </w:p>
    <w:p w14:paraId="28FBAEBE" w14:textId="77777777" w:rsidR="00C16E65" w:rsidRPr="00A5463E" w:rsidRDefault="00C16E65" w:rsidP="00C16E65">
      <w:r w:rsidRPr="00A5463E">
        <w:t>Upon receiving an indication from the user to end the permission to send RTP media, the transmission participant:</w:t>
      </w:r>
    </w:p>
    <w:p w14:paraId="5A6B7F0C" w14:textId="77777777" w:rsidR="00C16E65" w:rsidRPr="00A5463E" w:rsidRDefault="00C16E65" w:rsidP="00C16E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68F5DFE6" w14:textId="77777777" w:rsidR="00C16E65" w:rsidRPr="00A5463E" w:rsidRDefault="00C16E65" w:rsidP="00C16E65">
      <w:pPr>
        <w:pStyle w:val="B1"/>
      </w:pPr>
      <w:r w:rsidRPr="00A5463E">
        <w:lastRenderedPageBreak/>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3B9B7404" w14:textId="77777777" w:rsidR="00C16E65" w:rsidRPr="00A5463E" w:rsidRDefault="00C16E65" w:rsidP="00C16E65">
      <w:pPr>
        <w:pStyle w:val="B1"/>
      </w:pPr>
      <w:r w:rsidRPr="00A5463E">
        <w:t>3.</w:t>
      </w:r>
      <w:r w:rsidRPr="00A5463E">
        <w:tab/>
        <w:t xml:space="preserve">shall enter the 'U: pending </w:t>
      </w:r>
      <w:r>
        <w:t>end</w:t>
      </w:r>
      <w:r w:rsidRPr="00A5463E">
        <w:t xml:space="preserve"> of transmission' state.</w:t>
      </w:r>
    </w:p>
    <w:p w14:paraId="55BE81C9" w14:textId="77777777" w:rsidR="00C16E65" w:rsidRDefault="00C16E65" w:rsidP="00C16E65">
      <w:r>
        <w:t>[TS 24.581, clause 6.2.4.6.4]</w:t>
      </w:r>
    </w:p>
    <w:p w14:paraId="0885EF0A" w14:textId="77777777" w:rsidR="00C16E65" w:rsidRPr="00A5463E" w:rsidRDefault="00C16E65" w:rsidP="00C16E65">
      <w:r w:rsidRPr="00A5463E">
        <w:t xml:space="preserve">Upon receiving a </w:t>
      </w:r>
      <w:r>
        <w:t>Transmission</w:t>
      </w:r>
      <w:r w:rsidRPr="00A5463E">
        <w:t xml:space="preserve"> end response message, the transmission participant:</w:t>
      </w:r>
    </w:p>
    <w:p w14:paraId="152FFF25" w14:textId="77777777" w:rsidR="00C16E65" w:rsidRPr="00A5463E" w:rsidRDefault="00C16E65" w:rsidP="00C16E65">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6D5BDDDE" w14:textId="77777777" w:rsidR="00C16E65" w:rsidRPr="00A5463E" w:rsidRDefault="00C16E65" w:rsidP="00C16E65">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785B8D06" w14:textId="77777777" w:rsidR="00C16E65" w:rsidRPr="00A5463E" w:rsidRDefault="00C16E65" w:rsidP="00C16E65">
      <w:pPr>
        <w:pStyle w:val="B2"/>
      </w:pPr>
      <w:r w:rsidRPr="00A5463E">
        <w:t>b.</w:t>
      </w:r>
      <w:r w:rsidRPr="00A5463E">
        <w:tab/>
        <w:t>shall include the Source field set to '0' (the transmission participant is the source);</w:t>
      </w:r>
    </w:p>
    <w:p w14:paraId="6B3E174A" w14:textId="77777777" w:rsidR="00C16E65" w:rsidRPr="00A5463E" w:rsidRDefault="00C16E65" w:rsidP="00C16E65">
      <w:pPr>
        <w:pStyle w:val="B1"/>
      </w:pPr>
      <w:r w:rsidRPr="00A5463E">
        <w:t>2.</w:t>
      </w:r>
      <w:r w:rsidRPr="00A5463E">
        <w:tab/>
        <w:t>may provide a Transmission end notification to the MCVideo user;</w:t>
      </w:r>
    </w:p>
    <w:p w14:paraId="48105251" w14:textId="77777777" w:rsidR="00C16E65" w:rsidRPr="00A5463E" w:rsidRDefault="00C16E65" w:rsidP="00C16E65">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532BE93" w14:textId="77777777" w:rsidR="00C16E65" w:rsidRPr="00A5463E" w:rsidRDefault="00C16E65" w:rsidP="00C16E65">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6C5DC60" w14:textId="77777777" w:rsidR="00C16E65" w:rsidRPr="00A5463E" w:rsidRDefault="00C16E65" w:rsidP="00C16E65">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FA439F3" w14:textId="77777777" w:rsidR="00C16E65" w:rsidRPr="00A5463E" w:rsidRDefault="00C16E65" w:rsidP="00C16E65">
      <w:pPr>
        <w:pStyle w:val="B1"/>
      </w:pPr>
      <w:r w:rsidRPr="00A5463E">
        <w:t>6.</w:t>
      </w:r>
      <w:r w:rsidRPr="00A5463E">
        <w:tab/>
        <w:t>if the session was initiated as a broadcast group call:</w:t>
      </w:r>
    </w:p>
    <w:p w14:paraId="7A4FE87B" w14:textId="77777777" w:rsidR="00C16E65" w:rsidRPr="00A5463E" w:rsidRDefault="00C16E65" w:rsidP="00C16E65">
      <w:pPr>
        <w:pStyle w:val="B2"/>
      </w:pPr>
      <w:r w:rsidRPr="00A5463E">
        <w:t>a.</w:t>
      </w:r>
      <w:r w:rsidRPr="00A5463E">
        <w:tab/>
        <w:t>shall indicate to the MCVideo client the media transmission is completed; and</w:t>
      </w:r>
    </w:p>
    <w:p w14:paraId="6696A247" w14:textId="77777777" w:rsidR="00C16E65" w:rsidRPr="00A5463E" w:rsidRDefault="00C16E65" w:rsidP="00C16E65">
      <w:pPr>
        <w:pStyle w:val="B2"/>
      </w:pPr>
      <w:r w:rsidRPr="00A5463E">
        <w:t>b</w:t>
      </w:r>
      <w:r w:rsidRPr="00A5463E">
        <w:tab/>
        <w:t>shall enter the 'Call releasing' state.</w:t>
      </w:r>
    </w:p>
    <w:p w14:paraId="3BDC77B4" w14:textId="77777777" w:rsidR="00C16E65" w:rsidRDefault="00C16E65" w:rsidP="00C16E65">
      <w:pPr>
        <w:pStyle w:val="H6"/>
      </w:pPr>
      <w:r>
        <w:t>6.5.2.3</w:t>
      </w:r>
      <w:r>
        <w:tab/>
        <w:t>Test description</w:t>
      </w:r>
    </w:p>
    <w:p w14:paraId="13E8FC2D" w14:textId="77777777" w:rsidR="00C16E65" w:rsidRDefault="00C16E65" w:rsidP="00C16E65">
      <w:pPr>
        <w:pStyle w:val="H6"/>
      </w:pPr>
      <w:r>
        <w:t>6.5.2.3.1</w:t>
      </w:r>
      <w:r>
        <w:tab/>
        <w:t>Pre-test conditions</w:t>
      </w:r>
    </w:p>
    <w:p w14:paraId="6C1EFE45" w14:textId="77777777" w:rsidR="00C16E65" w:rsidRDefault="00C16E65" w:rsidP="00C16E65">
      <w:pPr>
        <w:pStyle w:val="H6"/>
      </w:pPr>
      <w:r>
        <w:t>System Simulator:</w:t>
      </w:r>
    </w:p>
    <w:p w14:paraId="7C0D988B" w14:textId="77777777" w:rsidR="00C16E65" w:rsidRDefault="00C16E65" w:rsidP="00C16E65">
      <w:pPr>
        <w:pStyle w:val="B1"/>
      </w:pPr>
      <w:r>
        <w:t>-</w:t>
      </w:r>
      <w:r>
        <w:tab/>
        <w:t>SS (MCVideo server)</w:t>
      </w:r>
    </w:p>
    <w:p w14:paraId="30A219E3" w14:textId="77777777" w:rsidR="00C16E65" w:rsidRDefault="00C16E65" w:rsidP="00C16E65">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C7EA03" w14:textId="77777777" w:rsidR="00C16E65" w:rsidRDefault="00C16E65" w:rsidP="00C16E65">
      <w:pPr>
        <w:pStyle w:val="H6"/>
      </w:pPr>
      <w:r>
        <w:t>IUT:</w:t>
      </w:r>
    </w:p>
    <w:p w14:paraId="7169590B" w14:textId="77777777" w:rsidR="00C16E65" w:rsidRDefault="00C16E65" w:rsidP="00C16E65">
      <w:pPr>
        <w:pStyle w:val="B1"/>
      </w:pPr>
      <w:r>
        <w:t>-</w:t>
      </w:r>
      <w:r>
        <w:tab/>
        <w:t>UE (MCVideo client)</w:t>
      </w:r>
    </w:p>
    <w:p w14:paraId="7189E0AC" w14:textId="77777777" w:rsidR="00C16E65" w:rsidRDefault="00C16E65" w:rsidP="00C16E65">
      <w:pPr>
        <w:pStyle w:val="B1"/>
      </w:pPr>
      <w:r>
        <w:t>-</w:t>
      </w:r>
      <w:r>
        <w:tab/>
        <w:t>The test USIM set as defined in TS 36.579-1 [2] clause 5.5.10 is inserted.</w:t>
      </w:r>
    </w:p>
    <w:p w14:paraId="517D130E" w14:textId="77777777" w:rsidR="00C16E65" w:rsidRDefault="00C16E65" w:rsidP="00C16E65">
      <w:pPr>
        <w:pStyle w:val="B1"/>
      </w:pPr>
      <w:r>
        <w:t>-</w:t>
      </w:r>
      <w:r>
        <w:tab/>
        <w:t>UE (MCVideo client) has a pre-recorded video that is available to push to the MCVideo server.</w:t>
      </w:r>
    </w:p>
    <w:p w14:paraId="4650E191" w14:textId="77777777" w:rsidR="00C16E65" w:rsidRDefault="00C16E65" w:rsidP="00C16E65">
      <w:pPr>
        <w:pStyle w:val="H6"/>
      </w:pPr>
      <w:r>
        <w:t>Preamble:</w:t>
      </w:r>
    </w:p>
    <w:p w14:paraId="27EA5D94" w14:textId="77777777" w:rsidR="00C16E65" w:rsidRDefault="00C16E65" w:rsidP="00C16E65">
      <w:pPr>
        <w:pStyle w:val="B1"/>
      </w:pPr>
      <w:r>
        <w:t>-</w:t>
      </w:r>
      <w:r>
        <w:tab/>
        <w:t>The UE has performed procedure 'MCVideo UE registration' as specified in TS 36.579-1 [2] clause 5.4.2A.</w:t>
      </w:r>
    </w:p>
    <w:p w14:paraId="6514D1CD" w14:textId="77777777" w:rsidR="00C16E65" w:rsidRDefault="00C16E65" w:rsidP="00C16E65">
      <w:pPr>
        <w:pStyle w:val="B1"/>
      </w:pPr>
      <w:r>
        <w:t>-</w:t>
      </w:r>
      <w:r>
        <w:tab/>
        <w:t>The UE has performed procedure 'MCX Authorization/Configuration and Key Generation' as specified in TS 36.579-1 [2] clause 5.3.2.</w:t>
      </w:r>
    </w:p>
    <w:p w14:paraId="6AC199E9" w14:textId="77777777" w:rsidR="00C16E65" w:rsidRDefault="00C16E65" w:rsidP="00C16E65">
      <w:pPr>
        <w:pStyle w:val="B1"/>
      </w:pPr>
      <w:r>
        <w:t>-</w:t>
      </w:r>
      <w:r>
        <w:tab/>
        <w:t>UE States at the end of the preamble</w:t>
      </w:r>
    </w:p>
    <w:p w14:paraId="203A63D3" w14:textId="77777777" w:rsidR="00C16E65" w:rsidRDefault="00C16E65" w:rsidP="00C16E65">
      <w:pPr>
        <w:pStyle w:val="B2"/>
      </w:pPr>
      <w:r>
        <w:t>-</w:t>
      </w:r>
      <w:r>
        <w:tab/>
        <w:t>The UE is in E-UTRA Registered, Idle Mode state.</w:t>
      </w:r>
    </w:p>
    <w:p w14:paraId="7B1469DE" w14:textId="77777777" w:rsidR="00C16E65" w:rsidRDefault="00C16E65" w:rsidP="00C16E65">
      <w:pPr>
        <w:pStyle w:val="B2"/>
      </w:pPr>
      <w:r>
        <w:lastRenderedPageBreak/>
        <w:t>-</w:t>
      </w:r>
      <w:r>
        <w:tab/>
        <w:t>The MCVideo Client Application has been activated and User has registered-in as the MCVideo User with the Server as active user at the Client.</w:t>
      </w:r>
    </w:p>
    <w:p w14:paraId="592E7025" w14:textId="77777777" w:rsidR="00C16E65" w:rsidRDefault="00C16E65" w:rsidP="00C16E65">
      <w:pPr>
        <w:pStyle w:val="H6"/>
      </w:pPr>
      <w:r>
        <w:t>6.5.2.3.2</w:t>
      </w:r>
      <w:r>
        <w:tab/>
        <w:t>Test procedure sequence</w:t>
      </w:r>
    </w:p>
    <w:p w14:paraId="65911714" w14:textId="77777777" w:rsidR="00C16E65" w:rsidRDefault="00C16E65" w:rsidP="00C16E65">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C16E65" w14:paraId="70A29FFB" w14:textId="77777777" w:rsidTr="0021209C">
        <w:trPr>
          <w:tblHeader/>
        </w:trPr>
        <w:tc>
          <w:tcPr>
            <w:tcW w:w="693" w:type="dxa"/>
            <w:tcBorders>
              <w:top w:val="single" w:sz="4" w:space="0" w:color="auto"/>
              <w:left w:val="single" w:sz="4" w:space="0" w:color="auto"/>
              <w:bottom w:val="nil"/>
              <w:right w:val="single" w:sz="4" w:space="0" w:color="auto"/>
            </w:tcBorders>
            <w:hideMark/>
          </w:tcPr>
          <w:p w14:paraId="0A2F39BA" w14:textId="77777777" w:rsidR="00C16E65" w:rsidRDefault="00C16E65" w:rsidP="0021209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0C657C8" w14:textId="77777777" w:rsidR="00C16E65" w:rsidRDefault="00C16E65" w:rsidP="0021209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226ADF" w14:textId="77777777" w:rsidR="00C16E65" w:rsidRDefault="00C16E65" w:rsidP="0021209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76AD756" w14:textId="77777777" w:rsidR="00C16E65" w:rsidRDefault="00C16E65" w:rsidP="0021209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78D3CE6A" w14:textId="77777777" w:rsidR="00C16E65" w:rsidRDefault="00C16E65" w:rsidP="0021209C">
            <w:pPr>
              <w:pStyle w:val="TAH"/>
              <w:keepNext w:val="0"/>
              <w:keepLines w:val="0"/>
              <w:widowControl w:val="0"/>
              <w:rPr>
                <w:rFonts w:eastAsia="Calibri"/>
              </w:rPr>
            </w:pPr>
            <w:r>
              <w:rPr>
                <w:rFonts w:eastAsia="Calibri"/>
              </w:rPr>
              <w:t>Verdict</w:t>
            </w:r>
          </w:p>
        </w:tc>
      </w:tr>
      <w:tr w:rsidR="00C16E65" w14:paraId="50955883" w14:textId="77777777" w:rsidTr="0021209C">
        <w:trPr>
          <w:tblHeader/>
        </w:trPr>
        <w:tc>
          <w:tcPr>
            <w:tcW w:w="693" w:type="dxa"/>
            <w:tcBorders>
              <w:top w:val="nil"/>
              <w:left w:val="single" w:sz="4" w:space="0" w:color="auto"/>
              <w:bottom w:val="single" w:sz="4" w:space="0" w:color="auto"/>
              <w:right w:val="single" w:sz="4" w:space="0" w:color="auto"/>
            </w:tcBorders>
          </w:tcPr>
          <w:p w14:paraId="29E05A8B" w14:textId="77777777" w:rsidR="00C16E65" w:rsidRDefault="00C16E65" w:rsidP="0021209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EFE51CD" w14:textId="77777777" w:rsidR="00C16E65" w:rsidRDefault="00C16E65" w:rsidP="0021209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1D94EE01" w14:textId="77777777" w:rsidR="00C16E65" w:rsidRDefault="00C16E65" w:rsidP="0021209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57B6F9B" w14:textId="77777777" w:rsidR="00C16E65" w:rsidRDefault="00C16E65" w:rsidP="0021209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1B7585F2" w14:textId="77777777" w:rsidR="00C16E65" w:rsidRDefault="00C16E65" w:rsidP="0021209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6A0597A" w14:textId="77777777" w:rsidR="00C16E65" w:rsidRDefault="00C16E65" w:rsidP="0021209C">
            <w:pPr>
              <w:pStyle w:val="TAH"/>
              <w:keepNext w:val="0"/>
              <w:keepLines w:val="0"/>
              <w:widowControl w:val="0"/>
              <w:rPr>
                <w:rFonts w:eastAsia="Calibri"/>
              </w:rPr>
            </w:pPr>
          </w:p>
        </w:tc>
      </w:tr>
      <w:tr w:rsidR="00C16E65" w14:paraId="370EE123"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0C718677" w14:textId="77777777" w:rsidR="00C16E65" w:rsidRDefault="00C16E65" w:rsidP="0021209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7A4033C8" w14:textId="77777777" w:rsidR="00C16E65" w:rsidRDefault="00C16E65" w:rsidP="0021209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0C0F7479" w14:textId="77777777" w:rsidR="00C16E65" w:rsidRDefault="00C16E65" w:rsidP="0021209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F40053" w14:textId="77777777" w:rsidR="00C16E65" w:rsidRDefault="00C16E65" w:rsidP="0021209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76BD5D18" w14:textId="77777777" w:rsidR="00C16E65" w:rsidRDefault="00C16E65" w:rsidP="0021209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A965F7" w14:textId="77777777" w:rsidR="00C16E65" w:rsidRDefault="00C16E65" w:rsidP="0021209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52B9A57F" w14:textId="77777777" w:rsidR="00C16E65" w:rsidRDefault="00C16E65" w:rsidP="0021209C">
            <w:pPr>
              <w:pStyle w:val="TAC"/>
              <w:keepNext w:val="0"/>
              <w:keepLines w:val="0"/>
              <w:widowControl w:val="0"/>
              <w:rPr>
                <w:rFonts w:eastAsia="Calibri"/>
                <w:szCs w:val="22"/>
              </w:rPr>
            </w:pPr>
            <w:r>
              <w:rPr>
                <w:rFonts w:eastAsia="Calibri"/>
                <w:szCs w:val="22"/>
              </w:rPr>
              <w:t>-</w:t>
            </w:r>
          </w:p>
        </w:tc>
      </w:tr>
      <w:tr w:rsidR="00C16E65" w14:paraId="62D54C61"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50DFDA0D" w14:textId="77777777" w:rsidR="00C16E65" w:rsidRDefault="00C16E65" w:rsidP="0021209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36BCF280" w14:textId="77777777" w:rsidR="00C16E65" w:rsidRDefault="00C16E65" w:rsidP="0021209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09AFE0CF" w14:textId="77777777" w:rsidR="00C16E65" w:rsidRDefault="00C16E65" w:rsidP="0021209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B50238A" w14:textId="77777777" w:rsidR="00C16E65" w:rsidRDefault="00C16E65" w:rsidP="0021209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7043C5" w14:textId="77777777" w:rsidR="00C16E65" w:rsidRDefault="00C16E65" w:rsidP="0021209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49E49FDA" w14:textId="77777777" w:rsidR="00C16E65" w:rsidRDefault="00C16E65" w:rsidP="0021209C">
            <w:pPr>
              <w:pStyle w:val="TAC"/>
              <w:keepNext w:val="0"/>
              <w:keepLines w:val="0"/>
              <w:widowControl w:val="0"/>
            </w:pPr>
            <w:r>
              <w:t>P</w:t>
            </w:r>
          </w:p>
        </w:tc>
      </w:tr>
      <w:tr w:rsidR="00C16E65" w14:paraId="23B47474" w14:textId="77777777" w:rsidTr="0021209C">
        <w:tc>
          <w:tcPr>
            <w:tcW w:w="693" w:type="dxa"/>
            <w:tcBorders>
              <w:top w:val="single" w:sz="4" w:space="0" w:color="auto"/>
              <w:left w:val="single" w:sz="4" w:space="0" w:color="auto"/>
              <w:bottom w:val="single" w:sz="4" w:space="0" w:color="auto"/>
              <w:right w:val="single" w:sz="4" w:space="0" w:color="auto"/>
            </w:tcBorders>
            <w:hideMark/>
          </w:tcPr>
          <w:p w14:paraId="2BE00B71" w14:textId="77777777" w:rsidR="00C16E65" w:rsidRDefault="00C16E65" w:rsidP="0021209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D23BE99" w14:textId="77777777" w:rsidR="00C16E65" w:rsidRDefault="00C16E65" w:rsidP="0021209C">
            <w:pPr>
              <w:pStyle w:val="TAL"/>
            </w:pPr>
            <w:r>
              <w:t>Check: Does the UE (MCVideo client) provide transmission granted notification to the user?</w:t>
            </w:r>
          </w:p>
          <w:p w14:paraId="6F53D789" w14:textId="77777777" w:rsidR="00C16E65" w:rsidRDefault="00C16E65" w:rsidP="0021209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E808872" w14:textId="77777777" w:rsidR="00C16E65" w:rsidRDefault="00C16E65" w:rsidP="0021209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3FF69FD" w14:textId="77777777" w:rsidR="00C16E65" w:rsidRDefault="00C16E65" w:rsidP="0021209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891CA08" w14:textId="77777777" w:rsidR="00C16E65" w:rsidRDefault="00C16E65" w:rsidP="0021209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C005472" w14:textId="77777777" w:rsidR="00C16E65" w:rsidRDefault="00C16E65" w:rsidP="0021209C">
            <w:pPr>
              <w:pStyle w:val="TAC"/>
              <w:keepNext w:val="0"/>
              <w:keepLines w:val="0"/>
              <w:widowControl w:val="0"/>
            </w:pPr>
            <w:r>
              <w:rPr>
                <w:rFonts w:eastAsia="Calibri"/>
                <w:szCs w:val="18"/>
              </w:rPr>
              <w:t>P</w:t>
            </w:r>
          </w:p>
        </w:tc>
      </w:tr>
      <w:tr w:rsidR="00C16E65" w14:paraId="31CF3F40" w14:textId="77777777" w:rsidTr="0021209C">
        <w:tc>
          <w:tcPr>
            <w:tcW w:w="693" w:type="dxa"/>
            <w:tcBorders>
              <w:top w:val="single" w:sz="4" w:space="0" w:color="auto"/>
              <w:left w:val="single" w:sz="4" w:space="0" w:color="auto"/>
              <w:bottom w:val="single" w:sz="4" w:space="0" w:color="auto"/>
              <w:right w:val="single" w:sz="4" w:space="0" w:color="auto"/>
            </w:tcBorders>
          </w:tcPr>
          <w:p w14:paraId="5CE45437" w14:textId="77777777" w:rsidR="00C16E65" w:rsidRDefault="00C16E65" w:rsidP="0021209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3E7FA629" w14:textId="77777777" w:rsidR="00C16E65" w:rsidRDefault="00C16E65" w:rsidP="0021209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4216471D" w14:textId="77777777" w:rsidR="00C16E65" w:rsidRDefault="00C16E65" w:rsidP="0021209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6BB303AA" w14:textId="77777777" w:rsidR="00C16E65" w:rsidRDefault="00C16E65" w:rsidP="0021209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DA092AF" w14:textId="77777777" w:rsidR="00C16E65" w:rsidRDefault="00C16E65" w:rsidP="0021209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24281C37" w14:textId="77777777" w:rsidR="00C16E65" w:rsidRDefault="00C16E65" w:rsidP="0021209C">
            <w:pPr>
              <w:pStyle w:val="TAC"/>
              <w:keepNext w:val="0"/>
              <w:keepLines w:val="0"/>
              <w:widowControl w:val="0"/>
              <w:rPr>
                <w:rFonts w:eastAsia="Calibri"/>
                <w:szCs w:val="18"/>
              </w:rPr>
            </w:pPr>
            <w:r>
              <w:rPr>
                <w:rFonts w:eastAsia="Calibri"/>
              </w:rPr>
              <w:t>-</w:t>
            </w:r>
          </w:p>
        </w:tc>
      </w:tr>
      <w:tr w:rsidR="00C16E65" w14:paraId="0E225754" w14:textId="77777777" w:rsidTr="0021209C">
        <w:tc>
          <w:tcPr>
            <w:tcW w:w="693" w:type="dxa"/>
            <w:tcBorders>
              <w:top w:val="single" w:sz="4" w:space="0" w:color="auto"/>
              <w:left w:val="single" w:sz="4" w:space="0" w:color="auto"/>
              <w:bottom w:val="single" w:sz="4" w:space="0" w:color="auto"/>
              <w:right w:val="single" w:sz="4" w:space="0" w:color="auto"/>
            </w:tcBorders>
          </w:tcPr>
          <w:p w14:paraId="76BA48D9" w14:textId="77777777" w:rsidR="00C16E65" w:rsidRDefault="00C16E65" w:rsidP="0021209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63899B6D" w14:textId="77777777" w:rsidR="00C16E65" w:rsidRDefault="00C16E65" w:rsidP="0021209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311C8256" w14:textId="77777777" w:rsidR="00C16E65" w:rsidRDefault="00C16E65" w:rsidP="0021209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2DC0D9A3" w14:textId="77777777" w:rsidR="00C16E65" w:rsidRDefault="00C16E65" w:rsidP="0021209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A6A0520" w14:textId="77777777" w:rsidR="00C16E65" w:rsidRDefault="00C16E65" w:rsidP="0021209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30537E55" w14:textId="77777777" w:rsidR="00C16E65" w:rsidRDefault="00C16E65" w:rsidP="0021209C">
            <w:pPr>
              <w:pStyle w:val="TAC"/>
              <w:keepNext w:val="0"/>
              <w:keepLines w:val="0"/>
              <w:widowControl w:val="0"/>
              <w:rPr>
                <w:rFonts w:eastAsia="Calibri"/>
                <w:szCs w:val="18"/>
              </w:rPr>
            </w:pPr>
            <w:r>
              <w:rPr>
                <w:rFonts w:eastAsia="Calibri"/>
              </w:rPr>
              <w:t>P</w:t>
            </w:r>
          </w:p>
        </w:tc>
      </w:tr>
      <w:tr w:rsidR="00C16E65" w14:paraId="79B9B2B2" w14:textId="77777777" w:rsidTr="0021209C">
        <w:tc>
          <w:tcPr>
            <w:tcW w:w="693" w:type="dxa"/>
            <w:tcBorders>
              <w:top w:val="single" w:sz="4" w:space="0" w:color="auto"/>
              <w:left w:val="single" w:sz="4" w:space="0" w:color="auto"/>
              <w:bottom w:val="single" w:sz="4" w:space="0" w:color="auto"/>
              <w:right w:val="single" w:sz="4" w:space="0" w:color="auto"/>
            </w:tcBorders>
          </w:tcPr>
          <w:p w14:paraId="567CD9D3" w14:textId="77777777" w:rsidR="00C16E65" w:rsidRDefault="00C16E65" w:rsidP="0021209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0EBD6938" w14:textId="77777777" w:rsidR="00C16E65" w:rsidRDefault="00C16E65" w:rsidP="0021209C">
            <w:pPr>
              <w:pStyle w:val="TAL"/>
              <w:keepNext w:val="0"/>
              <w:keepLines w:val="0"/>
              <w:widowControl w:val="0"/>
            </w:pPr>
            <w:r>
              <w:t>Make the UE (MCVideo client) request end of transmission.</w:t>
            </w:r>
          </w:p>
          <w:p w14:paraId="137A3C99" w14:textId="77777777" w:rsidR="00C16E65" w:rsidRDefault="00C16E65" w:rsidP="0021209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3737659"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F901A17"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6458B18" w14:textId="77777777" w:rsidR="00C16E65" w:rsidRDefault="00C16E65" w:rsidP="0021209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4F5EE09" w14:textId="77777777" w:rsidR="00C16E65" w:rsidRDefault="00C16E65" w:rsidP="0021209C">
            <w:pPr>
              <w:pStyle w:val="TAC"/>
              <w:keepNext w:val="0"/>
              <w:keepLines w:val="0"/>
              <w:widowControl w:val="0"/>
            </w:pPr>
            <w:r>
              <w:t>-</w:t>
            </w:r>
          </w:p>
        </w:tc>
      </w:tr>
      <w:tr w:rsidR="00C16E65" w14:paraId="43FDACAC" w14:textId="77777777" w:rsidTr="0021209C">
        <w:tc>
          <w:tcPr>
            <w:tcW w:w="693" w:type="dxa"/>
            <w:tcBorders>
              <w:top w:val="single" w:sz="4" w:space="0" w:color="auto"/>
              <w:left w:val="single" w:sz="4" w:space="0" w:color="auto"/>
              <w:bottom w:val="single" w:sz="4" w:space="0" w:color="auto"/>
              <w:right w:val="single" w:sz="4" w:space="0" w:color="auto"/>
            </w:tcBorders>
          </w:tcPr>
          <w:p w14:paraId="6409584A" w14:textId="77777777" w:rsidR="00C16E65" w:rsidRDefault="00C16E65" w:rsidP="0021209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58CF203" w14:textId="77777777" w:rsidR="00C16E65" w:rsidRDefault="00C16E65" w:rsidP="0021209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B2D42D8"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6A2592"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D30285C" w14:textId="77777777" w:rsidR="00C16E65" w:rsidRDefault="00C16E65" w:rsidP="0021209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B890E7D" w14:textId="77777777" w:rsidR="00C16E65" w:rsidRDefault="00C16E65" w:rsidP="0021209C">
            <w:pPr>
              <w:pStyle w:val="TAC"/>
              <w:keepNext w:val="0"/>
              <w:keepLines w:val="0"/>
              <w:widowControl w:val="0"/>
            </w:pPr>
            <w:r>
              <w:t>P</w:t>
            </w:r>
          </w:p>
        </w:tc>
      </w:tr>
      <w:tr w:rsidR="00C16E65" w14:paraId="513685D5" w14:textId="77777777" w:rsidTr="0021209C">
        <w:tc>
          <w:tcPr>
            <w:tcW w:w="693" w:type="dxa"/>
            <w:tcBorders>
              <w:top w:val="single" w:sz="4" w:space="0" w:color="auto"/>
              <w:left w:val="single" w:sz="4" w:space="0" w:color="auto"/>
              <w:bottom w:val="single" w:sz="4" w:space="0" w:color="auto"/>
              <w:right w:val="single" w:sz="4" w:space="0" w:color="auto"/>
            </w:tcBorders>
          </w:tcPr>
          <w:p w14:paraId="75D62576" w14:textId="77777777" w:rsidR="00C16E65" w:rsidRDefault="00C16E65" w:rsidP="0021209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33681E0C" w14:textId="77777777" w:rsidR="00C16E65" w:rsidRDefault="00C16E65" w:rsidP="0021209C">
            <w:pPr>
              <w:pStyle w:val="TAL"/>
              <w:keepNext w:val="0"/>
              <w:keepLines w:val="0"/>
              <w:widowControl w:val="0"/>
            </w:pPr>
            <w:r>
              <w:t>Make the UE (MCVideo client) release the call.</w:t>
            </w:r>
          </w:p>
          <w:p w14:paraId="3C5587B4" w14:textId="77777777" w:rsidR="00C16E65" w:rsidRDefault="00C16E65" w:rsidP="0021209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43D9F6"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E0D767B"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587046F" w14:textId="77777777" w:rsidR="00C16E65" w:rsidRDefault="00C16E65" w:rsidP="0021209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27C1CF32" w14:textId="77777777" w:rsidR="00C16E65" w:rsidRDefault="00C16E65" w:rsidP="0021209C">
            <w:pPr>
              <w:pStyle w:val="TAC"/>
              <w:keepNext w:val="0"/>
              <w:keepLines w:val="0"/>
              <w:widowControl w:val="0"/>
            </w:pPr>
            <w:r>
              <w:t>-</w:t>
            </w:r>
          </w:p>
        </w:tc>
      </w:tr>
      <w:tr w:rsidR="00C16E65" w14:paraId="469547CB" w14:textId="77777777" w:rsidTr="0021209C">
        <w:tc>
          <w:tcPr>
            <w:tcW w:w="693" w:type="dxa"/>
            <w:tcBorders>
              <w:top w:val="single" w:sz="4" w:space="0" w:color="auto"/>
              <w:left w:val="single" w:sz="4" w:space="0" w:color="auto"/>
              <w:bottom w:val="single" w:sz="4" w:space="0" w:color="auto"/>
              <w:right w:val="single" w:sz="4" w:space="0" w:color="auto"/>
            </w:tcBorders>
          </w:tcPr>
          <w:p w14:paraId="33B91FF6" w14:textId="77777777" w:rsidR="00C16E65" w:rsidRDefault="00C16E65" w:rsidP="0021209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600BE334" w14:textId="77777777" w:rsidR="00C16E65" w:rsidRDefault="00C16E65" w:rsidP="0021209C">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181CA1" w14:textId="77777777" w:rsidR="00C16E65" w:rsidRDefault="00C16E65" w:rsidP="0021209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F0F250F" w14:textId="77777777" w:rsidR="00C16E65" w:rsidRDefault="00C16E65" w:rsidP="0021209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30D5863" w14:textId="77777777" w:rsidR="00C16E65" w:rsidRDefault="00C16E65" w:rsidP="0021209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204A0B0" w14:textId="77777777" w:rsidR="00C16E65" w:rsidRDefault="00C16E65" w:rsidP="0021209C">
            <w:pPr>
              <w:pStyle w:val="TAC"/>
              <w:keepNext w:val="0"/>
              <w:keepLines w:val="0"/>
              <w:widowControl w:val="0"/>
            </w:pPr>
            <w:r>
              <w:t>P</w:t>
            </w:r>
          </w:p>
        </w:tc>
      </w:tr>
      <w:tr w:rsidR="00C16E65" w14:paraId="00D5AF5D" w14:textId="77777777" w:rsidTr="0021209C">
        <w:tc>
          <w:tcPr>
            <w:tcW w:w="9765" w:type="dxa"/>
            <w:gridSpan w:val="6"/>
            <w:tcBorders>
              <w:top w:val="single" w:sz="4" w:space="0" w:color="auto"/>
              <w:left w:val="single" w:sz="4" w:space="0" w:color="auto"/>
              <w:bottom w:val="single" w:sz="4" w:space="0" w:color="auto"/>
              <w:right w:val="single" w:sz="4" w:space="0" w:color="auto"/>
            </w:tcBorders>
            <w:hideMark/>
          </w:tcPr>
          <w:p w14:paraId="67F01800" w14:textId="77777777" w:rsidR="00C16E65" w:rsidRDefault="00C16E65" w:rsidP="0021209C">
            <w:pPr>
              <w:pStyle w:val="TAN"/>
            </w:pPr>
            <w:r>
              <w:t>NOTE 1: This action is expected to be done via a suitable implementation dependent MMI.</w:t>
            </w:r>
          </w:p>
        </w:tc>
      </w:tr>
    </w:tbl>
    <w:p w14:paraId="20B543D3" w14:textId="77777777" w:rsidR="00C16E65" w:rsidRDefault="00C16E65" w:rsidP="00C16E65"/>
    <w:p w14:paraId="64F7C29A" w14:textId="77777777" w:rsidR="00C16E65" w:rsidRDefault="00C16E65" w:rsidP="00C16E65">
      <w:pPr>
        <w:pStyle w:val="H6"/>
      </w:pPr>
      <w:r>
        <w:t>6.5.2.3.3</w:t>
      </w:r>
      <w:r>
        <w:tab/>
        <w:t>Specific message contents</w:t>
      </w:r>
    </w:p>
    <w:p w14:paraId="0FF18832" w14:textId="77777777" w:rsidR="00C16E65" w:rsidRDefault="00C16E65" w:rsidP="00C16E65">
      <w:pPr>
        <w:pStyle w:val="TH"/>
      </w:pPr>
      <w:r>
        <w:t>Table 6.5.2.3.3-1: SIP INVITE from the UE (Step 2, Table 6.5.2.3.2-1;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3DE9E478"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00293B9" w14:textId="77777777" w:rsidR="00C16E65" w:rsidRDefault="00C16E65" w:rsidP="0021209C">
            <w:pPr>
              <w:pStyle w:val="TAL"/>
            </w:pPr>
            <w:r>
              <w:t>Derivation Path: TS 36.579-1 [2], Table 5.5.2.5.1-1, condition PRIVATE-CALL</w:t>
            </w:r>
          </w:p>
        </w:tc>
      </w:tr>
      <w:tr w:rsidR="00C16E65" w14:paraId="53BA06EF"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50EE9547" w14:textId="77777777" w:rsidR="00C16E65" w:rsidRDefault="00C16E65" w:rsidP="0021209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BE19BC8" w14:textId="77777777" w:rsidR="00C16E65" w:rsidRDefault="00C16E65" w:rsidP="0021209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49224370" w14:textId="77777777" w:rsidR="00C16E65" w:rsidRDefault="00C16E65" w:rsidP="0021209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4281FC39" w14:textId="77777777" w:rsidR="00C16E65" w:rsidRDefault="00C16E65" w:rsidP="0021209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FB5FD10" w14:textId="77777777" w:rsidR="00C16E65" w:rsidRDefault="00C16E65" w:rsidP="0021209C">
            <w:pPr>
              <w:pStyle w:val="TAH"/>
              <w:keepNext w:val="0"/>
              <w:keepLines w:val="0"/>
              <w:widowControl w:val="0"/>
              <w:rPr>
                <w:color w:val="000000"/>
              </w:rPr>
            </w:pPr>
            <w:r>
              <w:rPr>
                <w:color w:val="000000"/>
              </w:rPr>
              <w:t>Condition</w:t>
            </w:r>
          </w:p>
        </w:tc>
      </w:tr>
      <w:tr w:rsidR="00C16E65" w14:paraId="7254CAEB"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22A8DA8A" w14:textId="77777777" w:rsidR="00C16E65" w:rsidRDefault="00C16E65" w:rsidP="0021209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2D4A032"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7212839D"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4B501BFD"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4E9FC9" w14:textId="77777777" w:rsidR="00C16E65" w:rsidRDefault="00C16E65" w:rsidP="0021209C">
            <w:pPr>
              <w:pStyle w:val="TAL"/>
            </w:pPr>
          </w:p>
        </w:tc>
      </w:tr>
      <w:tr w:rsidR="00C16E65" w14:paraId="41F3EE26" w14:textId="77777777" w:rsidTr="0021209C">
        <w:tc>
          <w:tcPr>
            <w:tcW w:w="2972" w:type="dxa"/>
            <w:tcBorders>
              <w:top w:val="single" w:sz="4" w:space="0" w:color="auto"/>
              <w:left w:val="single" w:sz="4" w:space="0" w:color="auto"/>
              <w:bottom w:val="single" w:sz="4" w:space="0" w:color="auto"/>
              <w:right w:val="single" w:sz="4" w:space="0" w:color="auto"/>
            </w:tcBorders>
            <w:hideMark/>
          </w:tcPr>
          <w:p w14:paraId="39F97E9A"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37A9CB5"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1DA9F87" w14:textId="77777777" w:rsidR="00C16E65" w:rsidRDefault="00C16E65" w:rsidP="0021209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B26B45E"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E24813" w14:textId="77777777" w:rsidR="00C16E65" w:rsidRDefault="00C16E65" w:rsidP="0021209C">
            <w:pPr>
              <w:pStyle w:val="TAL"/>
            </w:pPr>
          </w:p>
        </w:tc>
      </w:tr>
      <w:tr w:rsidR="00C16E65" w14:paraId="51122CCE"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603FB33"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1C8B3BD" w14:textId="77777777" w:rsidR="00C16E65" w:rsidRDefault="00C16E65" w:rsidP="0021209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2BA415D4"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50E63A62"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5AAFAC" w14:textId="77777777" w:rsidR="00C16E65" w:rsidRDefault="00C16E65" w:rsidP="0021209C">
            <w:pPr>
              <w:pStyle w:val="TAL"/>
            </w:pPr>
          </w:p>
        </w:tc>
      </w:tr>
      <w:tr w:rsidR="00C16E65" w14:paraId="5A5F2DE9"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14DB413"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D02238D"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1AD295" w14:textId="77777777" w:rsidR="00C16E65" w:rsidRDefault="00C16E65" w:rsidP="0021209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E0D695B"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38FAFFC" w14:textId="77777777" w:rsidR="00C16E65" w:rsidRDefault="00C16E65" w:rsidP="0021209C">
            <w:pPr>
              <w:pStyle w:val="TAL"/>
            </w:pPr>
          </w:p>
        </w:tc>
      </w:tr>
      <w:tr w:rsidR="00C16E65" w14:paraId="00316CD2"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10713BE8"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313FB36" w14:textId="77777777" w:rsidR="00C16E65" w:rsidRDefault="00C16E65" w:rsidP="0021209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10992ED8"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5FA6E158"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1FD4BF" w14:textId="77777777" w:rsidR="00C16E65" w:rsidRDefault="00C16E65" w:rsidP="0021209C">
            <w:pPr>
              <w:pStyle w:val="TAL"/>
            </w:pPr>
          </w:p>
        </w:tc>
      </w:tr>
      <w:tr w:rsidR="00C16E65" w14:paraId="23D039D9" w14:textId="77777777" w:rsidTr="0021209C">
        <w:tc>
          <w:tcPr>
            <w:tcW w:w="2972" w:type="dxa"/>
            <w:tcBorders>
              <w:top w:val="single" w:sz="4" w:space="0" w:color="auto"/>
              <w:left w:val="single" w:sz="4" w:space="0" w:color="auto"/>
              <w:bottom w:val="single" w:sz="4" w:space="0" w:color="auto"/>
              <w:right w:val="single" w:sz="4" w:space="0" w:color="auto"/>
            </w:tcBorders>
            <w:vAlign w:val="center"/>
          </w:tcPr>
          <w:p w14:paraId="03286812"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02D1B5C" w14:textId="77777777" w:rsidR="00C16E65" w:rsidRDefault="00C16E65" w:rsidP="0021209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D7F6FB4" w14:textId="77777777" w:rsidR="00C16E65" w:rsidRDefault="00C16E65" w:rsidP="0021209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3CED1765" w14:textId="77777777" w:rsidR="00C16E65" w:rsidRDefault="00C16E65" w:rsidP="0021209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6EA750B6" w14:textId="77777777" w:rsidR="00C16E65" w:rsidRDefault="00C16E65" w:rsidP="0021209C">
            <w:pPr>
              <w:pStyle w:val="TAL"/>
            </w:pPr>
          </w:p>
        </w:tc>
      </w:tr>
    </w:tbl>
    <w:p w14:paraId="06480AAF" w14:textId="77777777" w:rsidR="00C16E65" w:rsidRDefault="00C16E65" w:rsidP="00C16E65"/>
    <w:p w14:paraId="14CE8EAE" w14:textId="77777777" w:rsidR="00C16E65" w:rsidRDefault="00C16E65" w:rsidP="00C16E65">
      <w:pPr>
        <w:pStyle w:val="TH"/>
      </w:pPr>
      <w:r>
        <w:lastRenderedPageBreak/>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C16E65" w14:paraId="7FF265A0" w14:textId="77777777" w:rsidTr="0021209C">
        <w:trPr>
          <w:tblHeader/>
        </w:trPr>
        <w:tc>
          <w:tcPr>
            <w:tcW w:w="9639" w:type="dxa"/>
            <w:tcBorders>
              <w:top w:val="single" w:sz="4" w:space="0" w:color="auto"/>
              <w:left w:val="single" w:sz="4" w:space="0" w:color="auto"/>
              <w:bottom w:val="single" w:sz="4" w:space="0" w:color="auto"/>
              <w:right w:val="single" w:sz="4" w:space="0" w:color="auto"/>
            </w:tcBorders>
            <w:hideMark/>
          </w:tcPr>
          <w:p w14:paraId="5344580A" w14:textId="77777777" w:rsidR="00C16E65" w:rsidRDefault="00C16E65" w:rsidP="0021209C">
            <w:pPr>
              <w:pStyle w:val="TAL"/>
            </w:pPr>
            <w:r>
              <w:t>Derivation Path: TS 36.579-1 [2], Table 5.5.3.1.1-2, condition PRIVATE-CALL, SDP_OFFER, IMPLICIT_GRANT_REQUESTED</w:t>
            </w:r>
          </w:p>
        </w:tc>
      </w:tr>
    </w:tbl>
    <w:p w14:paraId="11319DD8" w14:textId="77777777" w:rsidR="00C16E65" w:rsidRDefault="00C16E65" w:rsidP="00C16E65"/>
    <w:p w14:paraId="37811E8B" w14:textId="77777777" w:rsidR="00C16E65" w:rsidRDefault="00C16E65" w:rsidP="00C16E65">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C16E65" w14:paraId="3CD939A2"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F7D8160" w14:textId="77777777" w:rsidR="00C16E65" w:rsidRDefault="00C16E65" w:rsidP="0021209C">
            <w:pPr>
              <w:pStyle w:val="TAL"/>
            </w:pPr>
            <w:r>
              <w:t>Derivation Path: TS 36.579-1 [2], Table 5.5.3.2.1-2, condition PRIVATE-CALL, INVITE_REFER</w:t>
            </w:r>
          </w:p>
        </w:tc>
      </w:tr>
      <w:tr w:rsidR="00C16E65" w14:paraId="4AEC3FE5"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7484DC22" w14:textId="77777777" w:rsidR="00C16E65" w:rsidRDefault="00C16E65" w:rsidP="0021209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27FDEDDA" w14:textId="77777777" w:rsidR="00C16E65" w:rsidRDefault="00C16E65" w:rsidP="0021209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39A9471" w14:textId="77777777" w:rsidR="00C16E65" w:rsidRDefault="00C16E65" w:rsidP="0021209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C3DA17E" w14:textId="77777777" w:rsidR="00C16E65" w:rsidRDefault="00C16E65" w:rsidP="0021209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36954F0" w14:textId="77777777" w:rsidR="00C16E65" w:rsidRDefault="00C16E65" w:rsidP="0021209C">
            <w:pPr>
              <w:pStyle w:val="TAH"/>
            </w:pPr>
            <w:r>
              <w:t>Condition</w:t>
            </w:r>
          </w:p>
        </w:tc>
      </w:tr>
      <w:tr w:rsidR="00C16E65" w14:paraId="2DC45A60"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45C23AF" w14:textId="77777777" w:rsidR="00C16E65" w:rsidRDefault="00C16E65" w:rsidP="0021209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3DD1D534"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35ED038F"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0AE4C5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19B41CDF" w14:textId="77777777" w:rsidR="00C16E65" w:rsidRDefault="00C16E65" w:rsidP="0021209C">
            <w:pPr>
              <w:pStyle w:val="TAL"/>
            </w:pPr>
          </w:p>
        </w:tc>
      </w:tr>
      <w:tr w:rsidR="00C16E65" w14:paraId="5CA3FF32"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0CBD3AA" w14:textId="77777777" w:rsidR="00C16E65" w:rsidRDefault="00C16E65" w:rsidP="0021209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068402D8"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116DC308"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3ADFC3FA"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356E1EE5" w14:textId="77777777" w:rsidR="00C16E65" w:rsidRDefault="00C16E65" w:rsidP="0021209C">
            <w:pPr>
              <w:pStyle w:val="TAL"/>
            </w:pPr>
          </w:p>
        </w:tc>
      </w:tr>
      <w:tr w:rsidR="00C16E65" w14:paraId="518C8D44" w14:textId="77777777" w:rsidTr="0021209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1A82105C" w14:textId="77777777" w:rsidR="00C16E65" w:rsidRPr="00471F90" w:rsidRDefault="00C16E65" w:rsidP="0021209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0ABA622E" w14:textId="05165137" w:rsidR="00C16E65" w:rsidRPr="00471F90" w:rsidRDefault="00C16E65" w:rsidP="0021209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2B554080"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0098346A" w14:textId="77777777" w:rsidR="00C16E65" w:rsidRDefault="00C16E65" w:rsidP="0021209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6A1F65AD" w14:textId="77777777" w:rsidR="00C16E65" w:rsidRDefault="00C16E65" w:rsidP="0021209C">
            <w:pPr>
              <w:pStyle w:val="TAL"/>
            </w:pPr>
          </w:p>
        </w:tc>
      </w:tr>
      <w:tr w:rsidR="00C16E65" w14:paraId="6EAFE1AD" w14:textId="77777777" w:rsidTr="0021209C">
        <w:tc>
          <w:tcPr>
            <w:tcW w:w="2976" w:type="dxa"/>
            <w:tcBorders>
              <w:top w:val="single" w:sz="4" w:space="0" w:color="auto"/>
              <w:left w:val="single" w:sz="4" w:space="0" w:color="auto"/>
              <w:bottom w:val="single" w:sz="4" w:space="0" w:color="auto"/>
              <w:right w:val="single" w:sz="4" w:space="0" w:color="auto"/>
            </w:tcBorders>
            <w:shd w:val="clear" w:color="auto" w:fill="auto"/>
          </w:tcPr>
          <w:p w14:paraId="181452D5" w14:textId="77777777" w:rsidR="00C16E65" w:rsidRPr="00471F90" w:rsidRDefault="00C16E65" w:rsidP="0021209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EBA62C9" w14:textId="77777777" w:rsidR="00C16E65" w:rsidRPr="00471F90" w:rsidRDefault="00C16E65" w:rsidP="0021209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F6C95B5"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73B80EAD"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7717FF73" w14:textId="77777777" w:rsidR="00C16E65" w:rsidRDefault="00C16E65" w:rsidP="0021209C">
            <w:pPr>
              <w:pStyle w:val="TAL"/>
            </w:pPr>
          </w:p>
        </w:tc>
      </w:tr>
    </w:tbl>
    <w:p w14:paraId="6C719046" w14:textId="77777777" w:rsidR="00C16E65" w:rsidRDefault="00C16E65" w:rsidP="00C16E65"/>
    <w:p w14:paraId="5BB8B2F5" w14:textId="77777777" w:rsidR="00C16E65" w:rsidRDefault="00C16E65" w:rsidP="00C16E65">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16E65" w14:paraId="05B439DE"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B63FA3" w14:textId="77777777" w:rsidR="00C16E65" w:rsidRDefault="00C16E65" w:rsidP="0021209C">
            <w:pPr>
              <w:pStyle w:val="TAL"/>
            </w:pPr>
            <w:r>
              <w:t>Derivation Path: TS 36.579-1 [2], Table 5.5.2.17.1.2-1, condition INVITE-RSP</w:t>
            </w:r>
          </w:p>
        </w:tc>
      </w:tr>
      <w:tr w:rsidR="00C16E65" w14:paraId="0FF6E435"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6E1CB178" w14:textId="77777777" w:rsidR="00C16E65" w:rsidRDefault="00C16E65" w:rsidP="0021209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D12ECB" w14:textId="77777777" w:rsidR="00C16E65" w:rsidRDefault="00C16E65" w:rsidP="0021209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CFD18A8" w14:textId="77777777" w:rsidR="00C16E65" w:rsidRDefault="00C16E65" w:rsidP="0021209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54A7C8FC" w14:textId="77777777" w:rsidR="00C16E65" w:rsidRDefault="00C16E65" w:rsidP="0021209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43D6513A" w14:textId="77777777" w:rsidR="00C16E65" w:rsidRDefault="00C16E65" w:rsidP="0021209C">
            <w:pPr>
              <w:pStyle w:val="TAH"/>
            </w:pPr>
            <w:r>
              <w:rPr>
                <w:color w:val="000000"/>
              </w:rPr>
              <w:t>Condition</w:t>
            </w:r>
          </w:p>
        </w:tc>
      </w:tr>
      <w:tr w:rsidR="00C16E65" w14:paraId="58636F23"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0D9D7955" w14:textId="77777777" w:rsidR="00C16E65" w:rsidRDefault="00C16E65" w:rsidP="0021209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D446E92" w14:textId="77777777" w:rsidR="00C16E65" w:rsidRDefault="00C16E65" w:rsidP="0021209C">
            <w:pPr>
              <w:pStyle w:val="TAL"/>
            </w:pPr>
          </w:p>
        </w:tc>
        <w:tc>
          <w:tcPr>
            <w:tcW w:w="2186" w:type="dxa"/>
            <w:tcBorders>
              <w:top w:val="single" w:sz="4" w:space="0" w:color="auto"/>
              <w:left w:val="single" w:sz="4" w:space="0" w:color="auto"/>
              <w:bottom w:val="single" w:sz="4" w:space="0" w:color="auto"/>
              <w:right w:val="single" w:sz="4" w:space="0" w:color="auto"/>
            </w:tcBorders>
          </w:tcPr>
          <w:p w14:paraId="7552B5D2"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11630F4"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0B743" w14:textId="77777777" w:rsidR="00C16E65" w:rsidRDefault="00C16E65" w:rsidP="0021209C">
            <w:pPr>
              <w:pStyle w:val="TAL"/>
            </w:pPr>
          </w:p>
        </w:tc>
      </w:tr>
      <w:tr w:rsidR="00C16E65" w14:paraId="5676A144" w14:textId="77777777" w:rsidTr="0021209C">
        <w:tc>
          <w:tcPr>
            <w:tcW w:w="2708" w:type="dxa"/>
            <w:tcBorders>
              <w:top w:val="single" w:sz="4" w:space="0" w:color="auto"/>
              <w:left w:val="single" w:sz="4" w:space="0" w:color="auto"/>
              <w:bottom w:val="single" w:sz="4" w:space="0" w:color="auto"/>
              <w:right w:val="single" w:sz="4" w:space="0" w:color="auto"/>
            </w:tcBorders>
            <w:hideMark/>
          </w:tcPr>
          <w:p w14:paraId="79AB894C" w14:textId="77777777" w:rsidR="00C16E65" w:rsidRPr="00E51017" w:rsidRDefault="00C16E65" w:rsidP="0021209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BF24EA" w14:textId="77777777" w:rsidR="00C16E65" w:rsidRDefault="00C16E65" w:rsidP="0021209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3F80C08" w14:textId="77777777" w:rsidR="00C16E65" w:rsidRDefault="00C16E65" w:rsidP="0021209C">
            <w:pPr>
              <w:pStyle w:val="TAL"/>
            </w:pPr>
          </w:p>
        </w:tc>
        <w:tc>
          <w:tcPr>
            <w:tcW w:w="1366" w:type="dxa"/>
            <w:tcBorders>
              <w:top w:val="single" w:sz="4" w:space="0" w:color="auto"/>
              <w:left w:val="single" w:sz="4" w:space="0" w:color="auto"/>
              <w:bottom w:val="single" w:sz="4" w:space="0" w:color="auto"/>
              <w:right w:val="single" w:sz="4" w:space="0" w:color="auto"/>
            </w:tcBorders>
          </w:tcPr>
          <w:p w14:paraId="0DF285BF" w14:textId="77777777" w:rsidR="00C16E65" w:rsidRDefault="00C16E65" w:rsidP="0021209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01A729" w14:textId="77777777" w:rsidR="00C16E65" w:rsidRDefault="00C16E65" w:rsidP="0021209C">
            <w:pPr>
              <w:pStyle w:val="TAL"/>
            </w:pPr>
          </w:p>
        </w:tc>
      </w:tr>
    </w:tbl>
    <w:p w14:paraId="20159196" w14:textId="77777777" w:rsidR="00C16E65" w:rsidRDefault="00C16E65" w:rsidP="00C16E65"/>
    <w:p w14:paraId="767EDFD6" w14:textId="77777777" w:rsidR="00C16E65" w:rsidRDefault="00C16E65" w:rsidP="00C16E65">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16E65" w14:paraId="3E007490" w14:textId="77777777" w:rsidTr="0021209C">
        <w:trPr>
          <w:tblHeader/>
        </w:trPr>
        <w:tc>
          <w:tcPr>
            <w:tcW w:w="9531" w:type="dxa"/>
            <w:tcBorders>
              <w:top w:val="single" w:sz="4" w:space="0" w:color="auto"/>
              <w:left w:val="single" w:sz="4" w:space="0" w:color="auto"/>
              <w:bottom w:val="single" w:sz="4" w:space="0" w:color="auto"/>
              <w:right w:val="single" w:sz="4" w:space="0" w:color="auto"/>
            </w:tcBorders>
            <w:hideMark/>
          </w:tcPr>
          <w:p w14:paraId="7C5E055B" w14:textId="77777777" w:rsidR="00C16E65" w:rsidRDefault="00C16E65" w:rsidP="0021209C">
            <w:pPr>
              <w:pStyle w:val="TAL"/>
            </w:pPr>
            <w:r>
              <w:t>Derivation Path: TS 36.579-1 [2], Table 5.5.3.1.2-2, condition SDP_ANSWER, IMPLICIT_GRANT_REQUESTED, IMPLICIT_FLOOR_GRANTED</w:t>
            </w:r>
          </w:p>
        </w:tc>
      </w:tr>
    </w:tbl>
    <w:p w14:paraId="32847F92" w14:textId="77777777" w:rsidR="00C16E65" w:rsidRDefault="00C16E65" w:rsidP="00C16E65"/>
    <w:p w14:paraId="201ED3EA" w14:textId="77777777" w:rsidR="00C16E65" w:rsidRDefault="00C16E65" w:rsidP="00C16E65">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C16E65" w14:paraId="7D29DC13" w14:textId="77777777" w:rsidTr="0021209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9B4839C" w14:textId="77777777" w:rsidR="00C16E65" w:rsidRDefault="00C16E65" w:rsidP="0021209C">
            <w:pPr>
              <w:pStyle w:val="TAL"/>
            </w:pPr>
            <w:r>
              <w:t>Derivation Path: TS 36.579-1 [2], Table 5.5.2.4-1</w:t>
            </w:r>
          </w:p>
        </w:tc>
      </w:tr>
      <w:tr w:rsidR="00C16E65" w14:paraId="6D409B2F" w14:textId="77777777" w:rsidTr="0021209C">
        <w:trPr>
          <w:tblHeader/>
        </w:trPr>
        <w:tc>
          <w:tcPr>
            <w:tcW w:w="2972" w:type="dxa"/>
            <w:tcBorders>
              <w:top w:val="single" w:sz="4" w:space="0" w:color="auto"/>
              <w:left w:val="single" w:sz="4" w:space="0" w:color="auto"/>
              <w:bottom w:val="single" w:sz="4" w:space="0" w:color="auto"/>
              <w:right w:val="single" w:sz="4" w:space="0" w:color="auto"/>
            </w:tcBorders>
            <w:hideMark/>
          </w:tcPr>
          <w:p w14:paraId="49ECAE07" w14:textId="77777777" w:rsidR="00C16E65" w:rsidRDefault="00C16E65" w:rsidP="0021209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7DD1664" w14:textId="77777777" w:rsidR="00C16E65" w:rsidRDefault="00C16E65" w:rsidP="0021209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17B0B79F" w14:textId="77777777" w:rsidR="00C16E65" w:rsidRDefault="00C16E65" w:rsidP="0021209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1811890" w14:textId="77777777" w:rsidR="00C16E65" w:rsidRDefault="00C16E65" w:rsidP="0021209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0098494C" w14:textId="77777777" w:rsidR="00C16E65" w:rsidRDefault="00C16E65" w:rsidP="0021209C">
            <w:pPr>
              <w:pStyle w:val="TAH"/>
              <w:keepNext w:val="0"/>
              <w:keepLines w:val="0"/>
              <w:widowControl w:val="0"/>
              <w:rPr>
                <w:color w:val="000000"/>
              </w:rPr>
            </w:pPr>
            <w:r>
              <w:rPr>
                <w:color w:val="000000"/>
              </w:rPr>
              <w:t>Condition</w:t>
            </w:r>
          </w:p>
        </w:tc>
      </w:tr>
      <w:tr w:rsidR="00C16E65" w14:paraId="2D2D9350"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628E4B37" w14:textId="77777777" w:rsidR="00C16E65" w:rsidRDefault="00C16E65" w:rsidP="0021209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7E86D01"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tcPr>
          <w:p w14:paraId="7AAA61AD"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75723164"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DDB9CC" w14:textId="77777777" w:rsidR="00C16E65" w:rsidRDefault="00C16E65" w:rsidP="0021209C">
            <w:pPr>
              <w:pStyle w:val="TAL"/>
            </w:pPr>
          </w:p>
        </w:tc>
      </w:tr>
      <w:tr w:rsidR="00C16E65" w14:paraId="461867A5"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4879337C" w14:textId="77777777" w:rsidR="00C16E65" w:rsidRDefault="00C16E65" w:rsidP="0021209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CB90A90" w14:textId="77777777" w:rsidR="00C16E65" w:rsidRDefault="00C16E65" w:rsidP="0021209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D73372" w14:textId="77777777" w:rsidR="00C16E65" w:rsidRDefault="00C16E65" w:rsidP="0021209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7DD5D15"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24898BD" w14:textId="77777777" w:rsidR="00C16E65" w:rsidRDefault="00C16E65" w:rsidP="0021209C">
            <w:pPr>
              <w:pStyle w:val="TAL"/>
            </w:pPr>
          </w:p>
        </w:tc>
      </w:tr>
      <w:tr w:rsidR="00C16E65" w14:paraId="1A513304" w14:textId="77777777" w:rsidTr="0021209C">
        <w:tc>
          <w:tcPr>
            <w:tcW w:w="2972" w:type="dxa"/>
            <w:tcBorders>
              <w:top w:val="single" w:sz="4" w:space="0" w:color="auto"/>
              <w:left w:val="single" w:sz="4" w:space="0" w:color="auto"/>
              <w:bottom w:val="single" w:sz="4" w:space="0" w:color="auto"/>
              <w:right w:val="single" w:sz="4" w:space="0" w:color="auto"/>
            </w:tcBorders>
            <w:vAlign w:val="center"/>
            <w:hideMark/>
          </w:tcPr>
          <w:p w14:paraId="314D0EBE" w14:textId="77777777" w:rsidR="00C16E65" w:rsidRDefault="00C16E65" w:rsidP="0021209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43B54C7" w14:textId="77777777" w:rsidR="00C16E65" w:rsidRDefault="00C16E65" w:rsidP="0021209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23305A9E" w14:textId="77777777" w:rsidR="00C16E65" w:rsidRDefault="00C16E65" w:rsidP="0021209C">
            <w:pPr>
              <w:pStyle w:val="TAL"/>
            </w:pPr>
          </w:p>
        </w:tc>
        <w:tc>
          <w:tcPr>
            <w:tcW w:w="1459" w:type="dxa"/>
            <w:tcBorders>
              <w:top w:val="single" w:sz="4" w:space="0" w:color="auto"/>
              <w:left w:val="single" w:sz="4" w:space="0" w:color="auto"/>
              <w:bottom w:val="single" w:sz="4" w:space="0" w:color="auto"/>
              <w:right w:val="single" w:sz="4" w:space="0" w:color="auto"/>
            </w:tcBorders>
          </w:tcPr>
          <w:p w14:paraId="111130D9" w14:textId="77777777" w:rsidR="00C16E65" w:rsidRDefault="00C16E65" w:rsidP="0021209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8BB951" w14:textId="77777777" w:rsidR="00C16E65" w:rsidRDefault="00C16E65" w:rsidP="0021209C">
            <w:pPr>
              <w:pStyle w:val="TAL"/>
            </w:pPr>
          </w:p>
        </w:tc>
      </w:tr>
    </w:tbl>
    <w:p w14:paraId="381EEB15" w14:textId="77777777" w:rsidR="00C16E65" w:rsidRDefault="00C16E65" w:rsidP="00C16E65"/>
    <w:p w14:paraId="152D5B2D" w14:textId="77777777" w:rsidR="00C16E65" w:rsidRDefault="00C16E65" w:rsidP="00C16E65">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C16E65" w14:paraId="54A01DE7" w14:textId="77777777" w:rsidTr="0021209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80F78F6" w14:textId="77777777" w:rsidR="00C16E65" w:rsidRDefault="00C16E65" w:rsidP="0021209C">
            <w:pPr>
              <w:pStyle w:val="TAL"/>
            </w:pPr>
            <w:r>
              <w:t>Derivation Path: TS 36.579-1 [2], Table 5.5.3.2.2-2</w:t>
            </w:r>
          </w:p>
        </w:tc>
      </w:tr>
      <w:tr w:rsidR="00C16E65" w14:paraId="3708EECA"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1DA80B06" w14:textId="77777777" w:rsidR="00C16E65" w:rsidRDefault="00C16E65" w:rsidP="0021209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52BBB26E" w14:textId="77777777" w:rsidR="00C16E65" w:rsidRDefault="00C16E65" w:rsidP="0021209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05B90A38" w14:textId="77777777" w:rsidR="00C16E65" w:rsidRDefault="00C16E65" w:rsidP="0021209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26C9BB2C" w14:textId="77777777" w:rsidR="00C16E65" w:rsidRDefault="00C16E65" w:rsidP="0021209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41E3CA3" w14:textId="77777777" w:rsidR="00C16E65" w:rsidRDefault="00C16E65" w:rsidP="0021209C">
            <w:pPr>
              <w:pStyle w:val="TAH"/>
            </w:pPr>
            <w:r>
              <w:t>Condition</w:t>
            </w:r>
          </w:p>
        </w:tc>
      </w:tr>
      <w:tr w:rsidR="00C16E65" w14:paraId="49884A0F"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6CBD9059" w14:textId="77777777" w:rsidR="00C16E65" w:rsidRDefault="00C16E65" w:rsidP="0021209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3F57A5C9"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207FE8D0"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6133067"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0934CC25" w14:textId="77777777" w:rsidR="00C16E65" w:rsidRDefault="00C16E65" w:rsidP="0021209C">
            <w:pPr>
              <w:pStyle w:val="TAL"/>
            </w:pPr>
          </w:p>
        </w:tc>
      </w:tr>
      <w:tr w:rsidR="00C16E65" w14:paraId="76DCF670"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0C8DF825" w14:textId="77777777" w:rsidR="00C16E65" w:rsidRDefault="00C16E65" w:rsidP="0021209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3D755CFD"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5A7D1C91"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0CBDCB88"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6835E69D" w14:textId="77777777" w:rsidR="00C16E65" w:rsidRDefault="00C16E65" w:rsidP="0021209C">
            <w:pPr>
              <w:pStyle w:val="TAL"/>
            </w:pPr>
          </w:p>
        </w:tc>
      </w:tr>
      <w:tr w:rsidR="00C16E65" w14:paraId="79AFE2F5" w14:textId="77777777" w:rsidTr="0021209C">
        <w:tc>
          <w:tcPr>
            <w:tcW w:w="2976" w:type="dxa"/>
            <w:tcBorders>
              <w:top w:val="single" w:sz="4" w:space="0" w:color="auto"/>
              <w:left w:val="single" w:sz="4" w:space="0" w:color="auto"/>
              <w:bottom w:val="single" w:sz="4" w:space="0" w:color="auto"/>
              <w:right w:val="single" w:sz="4" w:space="0" w:color="auto"/>
            </w:tcBorders>
          </w:tcPr>
          <w:p w14:paraId="15E72BFD" w14:textId="77777777" w:rsidR="00C16E65" w:rsidRPr="00592E3B" w:rsidRDefault="00C16E65" w:rsidP="0021209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08F41C7" w14:textId="77777777" w:rsidR="00C16E65" w:rsidRDefault="00C16E65" w:rsidP="0021209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72DB6A53"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668AD5B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77365034" w14:textId="77777777" w:rsidR="00C16E65" w:rsidRDefault="00C16E65" w:rsidP="0021209C">
            <w:pPr>
              <w:pStyle w:val="TAL"/>
            </w:pPr>
          </w:p>
        </w:tc>
      </w:tr>
      <w:tr w:rsidR="00C16E65" w14:paraId="68EAE560" w14:textId="77777777" w:rsidTr="0021209C">
        <w:tc>
          <w:tcPr>
            <w:tcW w:w="2976" w:type="dxa"/>
            <w:tcBorders>
              <w:top w:val="single" w:sz="4" w:space="0" w:color="auto"/>
              <w:left w:val="single" w:sz="4" w:space="0" w:color="auto"/>
              <w:bottom w:val="single" w:sz="4" w:space="0" w:color="auto"/>
              <w:right w:val="single" w:sz="4" w:space="0" w:color="auto"/>
            </w:tcBorders>
          </w:tcPr>
          <w:p w14:paraId="6BA2CBCF" w14:textId="77777777" w:rsidR="00C16E65" w:rsidRDefault="00C16E65" w:rsidP="0021209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B950" w14:textId="77777777" w:rsidR="00C16E65" w:rsidRDefault="00C16E65" w:rsidP="0021209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28DF084F"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tcPr>
          <w:p w14:paraId="0F4E74CD"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4FE3957E" w14:textId="77777777" w:rsidR="00C16E65" w:rsidRDefault="00C16E65" w:rsidP="0021209C">
            <w:pPr>
              <w:pStyle w:val="TAL"/>
            </w:pPr>
          </w:p>
        </w:tc>
      </w:tr>
      <w:tr w:rsidR="00C16E65" w14:paraId="380EF5A6" w14:textId="77777777" w:rsidTr="0021209C">
        <w:tc>
          <w:tcPr>
            <w:tcW w:w="2976" w:type="dxa"/>
            <w:tcBorders>
              <w:top w:val="single" w:sz="4" w:space="0" w:color="auto"/>
              <w:left w:val="single" w:sz="4" w:space="0" w:color="auto"/>
              <w:bottom w:val="single" w:sz="4" w:space="0" w:color="auto"/>
              <w:right w:val="single" w:sz="4" w:space="0" w:color="auto"/>
            </w:tcBorders>
            <w:hideMark/>
          </w:tcPr>
          <w:p w14:paraId="166E9594" w14:textId="77777777" w:rsidR="00C16E65" w:rsidRDefault="00C16E65" w:rsidP="0021209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2B6D125A" w14:textId="77777777" w:rsidR="00C16E65" w:rsidRDefault="00C16E65" w:rsidP="0021209C">
            <w:pPr>
              <w:pStyle w:val="TAL"/>
            </w:pPr>
          </w:p>
        </w:tc>
        <w:tc>
          <w:tcPr>
            <w:tcW w:w="2192" w:type="dxa"/>
            <w:tcBorders>
              <w:top w:val="single" w:sz="4" w:space="0" w:color="auto"/>
              <w:left w:val="single" w:sz="4" w:space="0" w:color="auto"/>
              <w:bottom w:val="single" w:sz="4" w:space="0" w:color="auto"/>
              <w:right w:val="single" w:sz="4" w:space="0" w:color="auto"/>
            </w:tcBorders>
          </w:tcPr>
          <w:p w14:paraId="1265DA65" w14:textId="77777777" w:rsidR="00C16E65" w:rsidRDefault="00C16E65" w:rsidP="0021209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878040B" w14:textId="77777777" w:rsidR="00C16E65" w:rsidRDefault="00C16E65" w:rsidP="0021209C">
            <w:pPr>
              <w:pStyle w:val="TAL"/>
            </w:pPr>
          </w:p>
        </w:tc>
        <w:tc>
          <w:tcPr>
            <w:tcW w:w="1188" w:type="dxa"/>
            <w:tcBorders>
              <w:top w:val="single" w:sz="4" w:space="0" w:color="auto"/>
              <w:left w:val="single" w:sz="4" w:space="0" w:color="auto"/>
              <w:bottom w:val="single" w:sz="4" w:space="0" w:color="auto"/>
              <w:right w:val="single" w:sz="4" w:space="0" w:color="auto"/>
            </w:tcBorders>
          </w:tcPr>
          <w:p w14:paraId="5F401267" w14:textId="77777777" w:rsidR="00C16E65" w:rsidRDefault="00C16E65" w:rsidP="0021209C">
            <w:pPr>
              <w:pStyle w:val="TAL"/>
            </w:pPr>
          </w:p>
        </w:tc>
      </w:tr>
      <w:tr w:rsidR="00C16E65" w14:paraId="26B03AA1" w14:textId="77777777" w:rsidTr="0021209C">
        <w:tc>
          <w:tcPr>
            <w:tcW w:w="2976" w:type="dxa"/>
            <w:tcBorders>
              <w:top w:val="single" w:sz="4" w:space="0" w:color="auto"/>
              <w:left w:val="single" w:sz="4" w:space="0" w:color="auto"/>
              <w:bottom w:val="single" w:sz="4" w:space="0" w:color="auto"/>
              <w:right w:val="single" w:sz="4" w:space="0" w:color="auto"/>
            </w:tcBorders>
          </w:tcPr>
          <w:p w14:paraId="30F2C14A" w14:textId="77777777" w:rsidR="00C16E65" w:rsidRDefault="00C16E65" w:rsidP="0021209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6BEE0182" w14:textId="77777777" w:rsidR="00C16E65" w:rsidRDefault="00C16E65" w:rsidP="0021209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24BCB8F6" w14:textId="77777777" w:rsidR="00C16E65" w:rsidRDefault="00C16E65" w:rsidP="0021209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77107C06" w14:textId="77777777" w:rsidR="00C16E65" w:rsidRDefault="00C16E65" w:rsidP="0021209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4E72D708" w14:textId="77777777" w:rsidR="00C16E65" w:rsidRDefault="00C16E65" w:rsidP="0021209C">
            <w:pPr>
              <w:pStyle w:val="TAL"/>
            </w:pPr>
          </w:p>
        </w:tc>
      </w:tr>
    </w:tbl>
    <w:p w14:paraId="51C5FB78" w14:textId="77777777" w:rsidR="00C16E65" w:rsidRDefault="00C16E65" w:rsidP="00C16E65"/>
    <w:p w14:paraId="3CF5B427" w14:textId="77777777" w:rsidR="00AE50DC" w:rsidRPr="00201E3B" w:rsidRDefault="00AE50DC" w:rsidP="00AE50DC">
      <w:pPr>
        <w:pStyle w:val="Heading2"/>
      </w:pPr>
      <w:bookmarkStart w:id="820" w:name="_Toc163573370"/>
      <w:r w:rsidRPr="00201E3B">
        <w:t>6.6</w:t>
      </w:r>
      <w:r w:rsidRPr="00201E3B">
        <w:tab/>
        <w:t>Capability information sharing</w:t>
      </w:r>
      <w:bookmarkEnd w:id="818"/>
      <w:bookmarkEnd w:id="820"/>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1" w:name="_Toc99871302"/>
      <w:bookmarkStart w:id="822" w:name="_Toc163573371"/>
      <w:r w:rsidRPr="00201E3B">
        <w:lastRenderedPageBreak/>
        <w:t>6.7</w:t>
      </w:r>
      <w:r w:rsidRPr="00201E3B">
        <w:tab/>
        <w:t>Ambient viewing call</w:t>
      </w:r>
      <w:bookmarkEnd w:id="821"/>
      <w:bookmarkEnd w:id="822"/>
    </w:p>
    <w:p w14:paraId="2C789480" w14:textId="77777777" w:rsidR="00F67D29" w:rsidRPr="0064105E" w:rsidRDefault="00F67D29" w:rsidP="00F67D29">
      <w:pPr>
        <w:pStyle w:val="Heading3"/>
        <w:rPr>
          <w:rFonts w:cs="Arial"/>
          <w:szCs w:val="28"/>
        </w:rPr>
      </w:pPr>
      <w:bookmarkStart w:id="823" w:name="_Toc99871303"/>
      <w:bookmarkStart w:id="824" w:name="_Toc163573372"/>
      <w:r w:rsidRPr="0064105E">
        <w:rPr>
          <w:rFonts w:cs="Arial"/>
          <w:szCs w:val="28"/>
        </w:rPr>
        <w:t>6.7.1</w:t>
      </w:r>
      <w:r w:rsidRPr="0064105E">
        <w:rPr>
          <w:rFonts w:cs="Arial"/>
          <w:szCs w:val="28"/>
        </w:rPr>
        <w:tab/>
        <w:t>On-network / On-demand ambient viewing call / Remote initiated ambient viewing call / Client Originated (CO)</w:t>
      </w:r>
      <w:bookmarkEnd w:id="823"/>
      <w:bookmarkEnd w:id="824"/>
    </w:p>
    <w:p w14:paraId="173A750B" w14:textId="77777777" w:rsidR="00A77C82" w:rsidRDefault="00A77C82" w:rsidP="00A77C82">
      <w:pPr>
        <w:pStyle w:val="H6"/>
      </w:pPr>
      <w:bookmarkStart w:id="825"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lastRenderedPageBreak/>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lastRenderedPageBreak/>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lastRenderedPageBreak/>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lastRenderedPageBreak/>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lastRenderedPageBreak/>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61F57046" w:rsidR="00A77C82" w:rsidRDefault="00A77C82" w:rsidP="00A77C82">
      <w:pPr>
        <w:pStyle w:val="TH"/>
      </w:pPr>
      <w:r>
        <w:lastRenderedPageBreak/>
        <w:t xml:space="preserve">Table 6.7.1.3.3-2: SDP </w:t>
      </w:r>
      <w:r w:rsidR="002C03E6"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5D4B59D9" w:rsidR="00A77C82" w:rsidRDefault="00A77C82">
            <w:pPr>
              <w:pStyle w:val="TAL"/>
            </w:pPr>
            <w:r>
              <w:t>Derivation Path: TS 36.579-1 [2], Table 5.5.3.1.1-2, condition PRIVATE-CALL, INITIAL_SDP_OFFER</w:t>
            </w:r>
            <w:r w:rsidR="002C03E6" w:rsidRPr="002C03E6">
              <w:t>, IMPLICIT_GRANT_REQUESTED</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039EDD86" w:rsidR="00A77C82" w:rsidRDefault="00A77C82" w:rsidP="00A77C82">
      <w:pPr>
        <w:pStyle w:val="TH"/>
      </w:pPr>
      <w:r>
        <w:t xml:space="preserve">Table 6.7.1.3.3-6: SDP </w:t>
      </w:r>
      <w:r w:rsidR="002C03E6"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6" w:name="_Toc99871304"/>
      <w:bookmarkStart w:id="827" w:name="_Toc163573373"/>
      <w:r>
        <w:rPr>
          <w:rFonts w:cs="Arial"/>
          <w:szCs w:val="28"/>
        </w:rPr>
        <w:t>6.7.2</w:t>
      </w:r>
      <w:r>
        <w:rPr>
          <w:rFonts w:cs="Arial"/>
          <w:szCs w:val="28"/>
        </w:rPr>
        <w:tab/>
        <w:t>On-network / On-demand ambient viewing call / Remote initiated ambient viewing call / Client Terminated (CT)</w:t>
      </w:r>
      <w:bookmarkEnd w:id="826"/>
      <w:bookmarkEnd w:id="827"/>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lastRenderedPageBreak/>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lastRenderedPageBreak/>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lastRenderedPageBreak/>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lastRenderedPageBreak/>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sidRPr="00C8339F">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lastRenderedPageBreak/>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lastRenderedPageBreak/>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5"/>
    <w:p w14:paraId="497B734C" w14:textId="6A7C6FC9" w:rsidR="00AE50DC" w:rsidRPr="00201E3B" w:rsidRDefault="00AE50DC" w:rsidP="00784A32"/>
    <w:p w14:paraId="10AD9121" w14:textId="77777777" w:rsidR="00CF5E84" w:rsidRPr="00A20764" w:rsidRDefault="00CF5E84" w:rsidP="00CF5E84">
      <w:pPr>
        <w:pStyle w:val="Heading3"/>
        <w:rPr>
          <w:rFonts w:cs="Arial"/>
          <w:szCs w:val="28"/>
        </w:rPr>
      </w:pPr>
      <w:bookmarkStart w:id="828" w:name="_Toc99871305"/>
      <w:bookmarkStart w:id="829" w:name="_Toc163573374"/>
      <w:r w:rsidRPr="00A20764">
        <w:rPr>
          <w:rFonts w:cs="Arial"/>
          <w:szCs w:val="28"/>
        </w:rPr>
        <w:t>6.7.3</w:t>
      </w:r>
      <w:r w:rsidRPr="00A20764">
        <w:rPr>
          <w:rFonts w:cs="Arial"/>
          <w:szCs w:val="28"/>
        </w:rPr>
        <w:tab/>
        <w:t>On-network / On-demand ambient viewing call / Locally initiated ambient viewing call / Client Originated (CO)</w:t>
      </w:r>
      <w:bookmarkEnd w:id="829"/>
    </w:p>
    <w:p w14:paraId="6DA5577B" w14:textId="77777777" w:rsidR="00CF5E84" w:rsidRPr="00A20764" w:rsidRDefault="00CF5E84" w:rsidP="00CF5E84">
      <w:pPr>
        <w:pStyle w:val="H6"/>
      </w:pPr>
      <w:r w:rsidRPr="00A20764">
        <w:t>6.7.3.1</w:t>
      </w:r>
      <w:r w:rsidRPr="00A20764">
        <w:tab/>
        <w:t>Test Purpose (TP)</w:t>
      </w:r>
    </w:p>
    <w:p w14:paraId="7B1A083C" w14:textId="77777777" w:rsidR="00CF5E84" w:rsidRPr="00A20764" w:rsidRDefault="00CF5E84" w:rsidP="00CF5E84">
      <w:pPr>
        <w:pStyle w:val="H6"/>
      </w:pPr>
      <w:r w:rsidRPr="00A20764">
        <w:t>(1)</w:t>
      </w:r>
    </w:p>
    <w:p w14:paraId="30BADE0F" w14:textId="77777777" w:rsidR="00CF5E84" w:rsidRPr="00A20764" w:rsidRDefault="00CF5E84" w:rsidP="00CF5E84">
      <w:pPr>
        <w:pStyle w:val="PL"/>
        <w:rPr>
          <w:noProof w:val="0"/>
        </w:rPr>
      </w:pPr>
      <w:r w:rsidRPr="00A20764">
        <w:rPr>
          <w:b/>
          <w:noProof w:val="0"/>
        </w:rPr>
        <w:t>with</w:t>
      </w:r>
      <w:r w:rsidRPr="00A20764">
        <w:rPr>
          <w:noProof w:val="0"/>
        </w:rPr>
        <w:t xml:space="preserve"> { the UE (MCVideo Client) registered and authorised for MCVideo Service, including authorised to initiate a MCVideo locally initiated ambient viewing call }</w:t>
      </w:r>
    </w:p>
    <w:p w14:paraId="0BE5AD75"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053C2A57"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the establishment of a MCVideo locally initiated ambient viewing call }</w:t>
      </w:r>
    </w:p>
    <w:p w14:paraId="7030EDFF"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INVITE message requesting the establishment of an MCVideo locally initiated ambient viewing call </w:t>
      </w:r>
      <w:r w:rsidRPr="00A20764">
        <w:rPr>
          <w:b/>
          <w:noProof w:val="0"/>
        </w:rPr>
        <w:t>and</w:t>
      </w:r>
      <w:r w:rsidRPr="00A20764">
        <w:rPr>
          <w:noProof w:val="0"/>
        </w:rPr>
        <w:t xml:space="preserve"> responds to a SIP 200 (OK) message with a SIP ACK message </w:t>
      </w:r>
      <w:r w:rsidRPr="00A20764">
        <w:rPr>
          <w:b/>
          <w:bCs/>
          <w:noProof w:val="0"/>
        </w:rPr>
        <w:t>and</w:t>
      </w:r>
      <w:r w:rsidRPr="00A20764">
        <w:rPr>
          <w:noProof w:val="0"/>
        </w:rPr>
        <w:t xml:space="preserve"> does not notify the MCVideo User that the call has been successfully established }</w:t>
      </w:r>
    </w:p>
    <w:p w14:paraId="202737CA" w14:textId="77777777" w:rsidR="00CF5E84" w:rsidRPr="00A20764" w:rsidRDefault="00CF5E84" w:rsidP="00CF5E84">
      <w:pPr>
        <w:pStyle w:val="PL"/>
        <w:rPr>
          <w:noProof w:val="0"/>
        </w:rPr>
      </w:pPr>
      <w:r w:rsidRPr="00A20764">
        <w:rPr>
          <w:noProof w:val="0"/>
        </w:rPr>
        <w:t xml:space="preserve">            }</w:t>
      </w:r>
    </w:p>
    <w:p w14:paraId="1B940671" w14:textId="77777777" w:rsidR="00CF5E84" w:rsidRPr="00A20764" w:rsidRDefault="00CF5E84" w:rsidP="00CF5E84">
      <w:pPr>
        <w:pStyle w:val="PL"/>
        <w:rPr>
          <w:rFonts w:cs="Courier New"/>
          <w:noProof w:val="0"/>
          <w:szCs w:val="16"/>
        </w:rPr>
      </w:pPr>
    </w:p>
    <w:p w14:paraId="18C7F086" w14:textId="77777777" w:rsidR="00CF5E84" w:rsidRPr="00A20764" w:rsidRDefault="00CF5E84" w:rsidP="00CF5E84">
      <w:pPr>
        <w:pStyle w:val="H6"/>
      </w:pPr>
      <w:r w:rsidRPr="00A20764">
        <w:t>(2)</w:t>
      </w:r>
    </w:p>
    <w:p w14:paraId="4963057E" w14:textId="77777777" w:rsidR="00CF5E84" w:rsidRPr="00A20764" w:rsidRDefault="00CF5E84" w:rsidP="00CF5E84">
      <w:pPr>
        <w:pStyle w:val="PL"/>
        <w:rPr>
          <w:noProof w:val="0"/>
        </w:rPr>
      </w:pPr>
      <w:r w:rsidRPr="00A20764">
        <w:rPr>
          <w:b/>
          <w:noProof w:val="0"/>
        </w:rPr>
        <w:t>with</w:t>
      </w:r>
      <w:r w:rsidRPr="00A20764">
        <w:rPr>
          <w:noProof w:val="0"/>
        </w:rPr>
        <w:t xml:space="preserve"> { UE (MCVideo Client) having an ongoing MCVideo locally initiated ambient viewing call }</w:t>
      </w:r>
    </w:p>
    <w:p w14:paraId="76D6912E" w14:textId="77777777" w:rsidR="00CF5E84" w:rsidRPr="00A20764" w:rsidRDefault="00CF5E84" w:rsidP="00CF5E84">
      <w:pPr>
        <w:pStyle w:val="PL"/>
        <w:rPr>
          <w:noProof w:val="0"/>
        </w:rPr>
      </w:pPr>
      <w:r w:rsidRPr="00A20764">
        <w:rPr>
          <w:b/>
          <w:noProof w:val="0"/>
        </w:rPr>
        <w:t>ensure that</w:t>
      </w:r>
      <w:r w:rsidRPr="00A20764">
        <w:rPr>
          <w:noProof w:val="0"/>
        </w:rPr>
        <w:t xml:space="preserve"> {</w:t>
      </w:r>
    </w:p>
    <w:p w14:paraId="208C8CD2" w14:textId="77777777" w:rsidR="00CF5E84" w:rsidRPr="00A20764" w:rsidRDefault="00CF5E84" w:rsidP="00CF5E84">
      <w:pPr>
        <w:pStyle w:val="PL"/>
        <w:rPr>
          <w:noProof w:val="0"/>
        </w:rPr>
      </w:pPr>
      <w:r w:rsidRPr="00A20764">
        <w:rPr>
          <w:noProof w:val="0"/>
        </w:rPr>
        <w:t xml:space="preserve">  </w:t>
      </w:r>
      <w:r w:rsidRPr="00A20764">
        <w:rPr>
          <w:b/>
          <w:noProof w:val="0"/>
        </w:rPr>
        <w:t>when</w:t>
      </w:r>
      <w:r w:rsidRPr="00A20764">
        <w:rPr>
          <w:noProof w:val="0"/>
        </w:rPr>
        <w:t xml:space="preserve"> { the MCVideo User requests to terminate the ongoing MCVideo locally initiated ambient viewing call }</w:t>
      </w:r>
    </w:p>
    <w:p w14:paraId="4B03188C" w14:textId="77777777" w:rsidR="00CF5E84" w:rsidRPr="00A20764" w:rsidRDefault="00CF5E84" w:rsidP="00CF5E84">
      <w:pPr>
        <w:pStyle w:val="PL"/>
        <w:rPr>
          <w:noProof w:val="0"/>
        </w:rPr>
      </w:pPr>
      <w:r w:rsidRPr="00A20764">
        <w:rPr>
          <w:noProof w:val="0"/>
        </w:rPr>
        <w:t xml:space="preserve">    </w:t>
      </w:r>
      <w:r w:rsidRPr="00A20764">
        <w:rPr>
          <w:b/>
          <w:noProof w:val="0"/>
        </w:rPr>
        <w:t>then</w:t>
      </w:r>
      <w:r w:rsidRPr="00A20764">
        <w:rPr>
          <w:noProof w:val="0"/>
        </w:rPr>
        <w:t xml:space="preserve"> { UE (MCVideo Client) sends a SIP BYE request </w:t>
      </w:r>
      <w:r w:rsidRPr="00A20764">
        <w:rPr>
          <w:b/>
          <w:bCs/>
          <w:noProof w:val="0"/>
        </w:rPr>
        <w:t>and</w:t>
      </w:r>
      <w:r w:rsidRPr="00A20764">
        <w:rPr>
          <w:noProof w:val="0"/>
        </w:rPr>
        <w:t xml:space="preserve"> leaves the MCVideo session after receiving a SIP 200 (OK) message </w:t>
      </w:r>
      <w:r w:rsidRPr="00A20764">
        <w:rPr>
          <w:b/>
          <w:bCs/>
          <w:noProof w:val="0"/>
        </w:rPr>
        <w:t>and</w:t>
      </w:r>
      <w:r w:rsidRPr="00A20764">
        <w:rPr>
          <w:noProof w:val="0"/>
        </w:rPr>
        <w:t xml:space="preserve"> provides no indication that an ambient viewing call has been terminated }</w:t>
      </w:r>
    </w:p>
    <w:p w14:paraId="50D19EE8" w14:textId="77777777" w:rsidR="00CF5E84" w:rsidRPr="00A20764" w:rsidRDefault="00CF5E84" w:rsidP="00CF5E84">
      <w:pPr>
        <w:pStyle w:val="PL"/>
        <w:rPr>
          <w:noProof w:val="0"/>
        </w:rPr>
      </w:pPr>
      <w:r w:rsidRPr="00A20764">
        <w:rPr>
          <w:noProof w:val="0"/>
        </w:rPr>
        <w:t xml:space="preserve">            }</w:t>
      </w:r>
    </w:p>
    <w:p w14:paraId="14CA0147" w14:textId="77777777" w:rsidR="00CF5E84" w:rsidRPr="00A20764" w:rsidRDefault="00CF5E84" w:rsidP="00CF5E84">
      <w:pPr>
        <w:pStyle w:val="PL"/>
        <w:rPr>
          <w:rFonts w:cs="Courier New"/>
          <w:noProof w:val="0"/>
          <w:szCs w:val="16"/>
        </w:rPr>
      </w:pPr>
    </w:p>
    <w:p w14:paraId="249FAFDA" w14:textId="77777777" w:rsidR="00CF5E84" w:rsidRPr="00A20764" w:rsidRDefault="00CF5E84" w:rsidP="00CF5E84">
      <w:pPr>
        <w:pStyle w:val="H6"/>
      </w:pPr>
      <w:r w:rsidRPr="00A20764">
        <w:t>6.7.3.2</w:t>
      </w:r>
      <w:r w:rsidRPr="00A20764">
        <w:tab/>
        <w:t>Conformance requirements</w:t>
      </w:r>
    </w:p>
    <w:p w14:paraId="1D29F45F" w14:textId="77777777" w:rsidR="00CF5E84" w:rsidRPr="00A20764" w:rsidRDefault="00CF5E84" w:rsidP="00CF5E84">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90A07F" w14:textId="77777777" w:rsidR="00CF5E84" w:rsidRPr="00A20764" w:rsidRDefault="00CF5E84" w:rsidP="00CF5E84">
      <w:r w:rsidRPr="00A20764">
        <w:t>[TS 24.281, clause 15.2.1.1]</w:t>
      </w:r>
    </w:p>
    <w:p w14:paraId="606A2CFC" w14:textId="77777777" w:rsidR="00CF5E84" w:rsidRPr="00A20764" w:rsidRDefault="00CF5E84" w:rsidP="00CF5E84">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44C9B55" w14:textId="77777777" w:rsidR="00CF5E84" w:rsidRPr="00A20764" w:rsidRDefault="00CF5E84" w:rsidP="00CF5E84">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EFF946" w14:textId="77777777" w:rsidR="00CF5E84" w:rsidRPr="00A20764" w:rsidRDefault="00CF5E84" w:rsidP="00CF5E84">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363AD3C3" w14:textId="77777777" w:rsidR="00CF5E84" w:rsidRPr="00A20764" w:rsidRDefault="00CF5E84" w:rsidP="00CF5E84">
      <w:pPr>
        <w:rPr>
          <w:lang w:eastAsia="ko-KR"/>
        </w:rPr>
      </w:pPr>
      <w:r w:rsidRPr="00A20764">
        <w:rPr>
          <w:lang w:eastAsia="ko-KR"/>
        </w:rPr>
        <w:t>The MCVideo client:</w:t>
      </w:r>
    </w:p>
    <w:p w14:paraId="09DAB7CF" w14:textId="77777777" w:rsidR="00CF5E84" w:rsidRPr="00A20764" w:rsidRDefault="00CF5E84" w:rsidP="00CF5E84">
      <w:pPr>
        <w:pStyle w:val="B1"/>
        <w:rPr>
          <w:lang w:eastAsia="ko-KR"/>
        </w:rPr>
      </w:pPr>
      <w:r w:rsidRPr="00A20764">
        <w:rPr>
          <w:lang w:eastAsia="ko-KR"/>
        </w:rPr>
        <w:lastRenderedPageBreak/>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6CA3D1E" w14:textId="77777777" w:rsidR="00CF5E84" w:rsidRPr="00A20764" w:rsidRDefault="00CF5E84" w:rsidP="00CF5E84">
      <w:pPr>
        <w:pStyle w:val="B1"/>
      </w:pPr>
      <w:r w:rsidRPr="00A20764">
        <w:t>2)</w:t>
      </w:r>
      <w:r w:rsidRPr="00A20764">
        <w:tab/>
        <w:t>may include a P-Preferred-Identity header field in the SIP INVITE request containing a public user identity as specified in 3GPP TS 24.229 [11];</w:t>
      </w:r>
    </w:p>
    <w:p w14:paraId="3797753A" w14:textId="77777777" w:rsidR="00CF5E84" w:rsidRPr="00A20764" w:rsidRDefault="00CF5E84" w:rsidP="00CF5E84">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878F6EE" w14:textId="77777777" w:rsidR="00CF5E84" w:rsidRPr="00A20764" w:rsidRDefault="00CF5E84" w:rsidP="00CF5E84">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63A5DF87" w14:textId="77777777" w:rsidR="00CF5E84" w:rsidRPr="00A20764" w:rsidRDefault="00CF5E84" w:rsidP="00CF5E84">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6D7D1A6D" w14:textId="77777777" w:rsidR="00CF5E84" w:rsidRPr="00A20764" w:rsidRDefault="00CF5E84" w:rsidP="00CF5E84">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736BC660" w14:textId="77777777" w:rsidR="00CF5E84" w:rsidRPr="00A20764" w:rsidRDefault="00CF5E84" w:rsidP="00CF5E84">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08A6379B" w14:textId="77777777" w:rsidR="00CF5E84" w:rsidRPr="00A20764" w:rsidRDefault="00CF5E84" w:rsidP="00CF5E84">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6BAFE9FB" w14:textId="77777777" w:rsidR="00CF5E84" w:rsidRPr="00A20764" w:rsidRDefault="00CF5E84" w:rsidP="00CF5E84">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56B0369F" w14:textId="77777777" w:rsidR="00CF5E84" w:rsidRPr="00A20764" w:rsidRDefault="00CF5E84" w:rsidP="00CF5E84">
      <w:pPr>
        <w:pStyle w:val="B2"/>
        <w:rPr>
          <w:lang w:val="en-US" w:eastAsia="x-none"/>
        </w:rPr>
      </w:pPr>
      <w:r w:rsidRPr="00A20764">
        <w:rPr>
          <w:lang w:val="en-US"/>
        </w:rPr>
        <w:t>b)</w:t>
      </w:r>
      <w:r w:rsidRPr="00A20764">
        <w:rPr>
          <w:lang w:val="en-US"/>
        </w:rPr>
        <w:tab/>
        <w:t>"remote-init", if the MCVideo user has requested a remotely initiated ambient viewing call;</w:t>
      </w:r>
    </w:p>
    <w:p w14:paraId="412C5617" w14:textId="77777777" w:rsidR="00CF5E84" w:rsidRPr="00A20764" w:rsidRDefault="00CF5E84" w:rsidP="00CF5E84">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5CEF9283" w14:textId="77777777" w:rsidR="00CF5E84" w:rsidRPr="00A20764" w:rsidRDefault="00CF5E84" w:rsidP="00CF5E84">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6DD4837A" w14:textId="77777777" w:rsidR="00CF5E84" w:rsidRPr="00A20764" w:rsidRDefault="00CF5E84" w:rsidP="00CF5E84">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0CC4E200" w14:textId="77777777" w:rsidR="00CF5E84" w:rsidRPr="00A20764" w:rsidRDefault="00CF5E84" w:rsidP="00CF5E84">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781EC515" w14:textId="77777777" w:rsidR="00CF5E84" w:rsidRPr="00A20764" w:rsidRDefault="00CF5E84" w:rsidP="00CF5E84">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4F7BA17A" w14:textId="77777777" w:rsidR="00CF5E84" w:rsidRPr="00A20764" w:rsidRDefault="00CF5E84" w:rsidP="00CF5E84">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54EEA00F" w14:textId="77777777" w:rsidR="00CF5E84" w:rsidRPr="00A20764" w:rsidRDefault="00CF5E84" w:rsidP="00CF5E84">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617F3803" w14:textId="77777777" w:rsidR="00CF5E84" w:rsidRPr="00A20764" w:rsidRDefault="00CF5E84" w:rsidP="00CF5E84">
      <w:pPr>
        <w:pStyle w:val="B2"/>
      </w:pPr>
      <w:r w:rsidRPr="00A20764">
        <w:t>e)</w:t>
      </w:r>
      <w:r w:rsidRPr="00A20764">
        <w:tab/>
        <w:t>shall generate a MIKEY-SAKKE I_MESSAGE using the encapsulated PCK and PCK-ID as specified in 3GPP TS 33.180 [8];</w:t>
      </w:r>
    </w:p>
    <w:p w14:paraId="6894BFC0" w14:textId="77777777" w:rsidR="00CF5E84" w:rsidRPr="00A20764" w:rsidRDefault="00CF5E84" w:rsidP="00CF5E84">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2D8D21D6" w14:textId="77777777" w:rsidR="00CF5E84" w:rsidRPr="00A20764" w:rsidRDefault="00CF5E84" w:rsidP="00CF5E84">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1A57D69A" w14:textId="77777777" w:rsidR="00CF5E84" w:rsidRPr="00A20764" w:rsidRDefault="00CF5E84" w:rsidP="00CF5E84">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36D08CD7" w14:textId="77777777" w:rsidR="00CF5E84" w:rsidRPr="00A20764" w:rsidRDefault="00CF5E84" w:rsidP="00CF5E84">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79B7E51A" w14:textId="77777777" w:rsidR="00CF5E84" w:rsidRPr="00A20764" w:rsidRDefault="00CF5E84" w:rsidP="00CF5E84">
      <w:pPr>
        <w:pStyle w:val="B1"/>
        <w:rPr>
          <w:lang w:eastAsia="ko-KR"/>
        </w:rPr>
      </w:pPr>
      <w:r w:rsidRPr="00A20764">
        <w:rPr>
          <w:lang w:eastAsia="ko-KR"/>
        </w:rPr>
        <w:lastRenderedPageBreak/>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1EDCFDD9" w14:textId="77777777" w:rsidR="00CF5E84" w:rsidRPr="00A20764" w:rsidRDefault="00CF5E84" w:rsidP="00CF5E84">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1F033AC9" w14:textId="77777777" w:rsidR="00CF5E84" w:rsidRPr="00A20764" w:rsidRDefault="00CF5E84" w:rsidP="00CF5E84">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59F2F966" w14:textId="77777777" w:rsidR="00CF5E84" w:rsidRPr="00A20764" w:rsidRDefault="00CF5E84" w:rsidP="00CF5E84">
      <w:pPr>
        <w:rPr>
          <w:lang w:eastAsia="ko-KR"/>
        </w:rPr>
      </w:pPr>
      <w:r w:rsidRPr="00A20764">
        <w:rPr>
          <w:lang w:eastAsia="ko-KR"/>
        </w:rPr>
        <w:t>Upon receiving a SIP 183(Session Progress) response to the SIP INVITE request the MCVideo client:</w:t>
      </w:r>
    </w:p>
    <w:p w14:paraId="5956A9BA" w14:textId="77777777" w:rsidR="00CF5E84" w:rsidRPr="00A20764" w:rsidRDefault="00CF5E84" w:rsidP="00CF5E84">
      <w:pPr>
        <w:pStyle w:val="B1"/>
      </w:pPr>
      <w:bookmarkStart w:id="830"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4"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CBA1F15" w14:textId="77777777" w:rsidR="00CF5E84" w:rsidRPr="00A20764" w:rsidRDefault="00CF5E84" w:rsidP="00CF5E84">
      <w:pPr>
        <w:pStyle w:val="NO"/>
      </w:pPr>
      <w:bookmarkStart w:id="831" w:name="_PERM_MCCTEMPBM_CRPT25260035___5"/>
      <w:bookmarkEnd w:id="830"/>
      <w:r w:rsidRPr="00A20764">
        <w:t>NOTE 2:</w:t>
      </w:r>
      <w:r w:rsidRPr="00A20764">
        <w:tab/>
        <w:t>The alert-info header field having the value of "&lt;</w:t>
      </w:r>
      <w:hyperlink r:id="rId25"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31"/>
    <w:p w14:paraId="3B4752A7" w14:textId="77777777" w:rsidR="00CF5E84" w:rsidRPr="00A20764" w:rsidRDefault="00CF5E84" w:rsidP="00CF5E84">
      <w:pPr>
        <w:pStyle w:val="B1"/>
      </w:pPr>
      <w:r w:rsidRPr="00A20764">
        <w:t>2)</w:t>
      </w:r>
      <w:r w:rsidRPr="00A20764">
        <w:tab/>
        <w:t>if this is a remotely initiated ambient viewing call, may indicate the progress of the session establishment to the inviting MCVideo user.</w:t>
      </w:r>
    </w:p>
    <w:p w14:paraId="3A3AAB68" w14:textId="77777777" w:rsidR="00CF5E84" w:rsidRPr="00A20764" w:rsidRDefault="00CF5E84" w:rsidP="00CF5E84">
      <w:pPr>
        <w:rPr>
          <w:lang w:eastAsia="ko-KR"/>
        </w:rPr>
      </w:pPr>
      <w:r w:rsidRPr="00A20764">
        <w:rPr>
          <w:lang w:eastAsia="ko-KR"/>
        </w:rPr>
        <w:t>Upon receiving a SIP 200 (OK) response to the SIP INVITE request the MCVideo client:</w:t>
      </w:r>
    </w:p>
    <w:p w14:paraId="77CE8D58" w14:textId="77777777" w:rsidR="00CF5E84" w:rsidRPr="00A20764" w:rsidRDefault="00CF5E84" w:rsidP="00CF5E84">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4A115DA2" w14:textId="77777777" w:rsidR="00CF5E84" w:rsidRPr="00A20764" w:rsidRDefault="00CF5E84" w:rsidP="00CF5E84">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1741E2A6" w14:textId="77777777" w:rsidR="00CF5E84" w:rsidRPr="00A20764" w:rsidRDefault="00CF5E84" w:rsidP="00CF5E84">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55A0C921" w14:textId="77777777" w:rsidR="00CF5E84" w:rsidRPr="00A20764" w:rsidRDefault="00CF5E84" w:rsidP="00CF5E84">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1450D421" w14:textId="77777777" w:rsidR="00CF5E84" w:rsidRPr="00A20764" w:rsidRDefault="00CF5E84" w:rsidP="00CF5E84">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7BE6A0FE" w14:textId="77777777" w:rsidR="00CF5E84" w:rsidRPr="00A20764" w:rsidRDefault="00CF5E84" w:rsidP="00CF5E84">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59BB3A84" w14:textId="77777777" w:rsidR="00CF5E84" w:rsidRPr="00A20764" w:rsidRDefault="00CF5E84" w:rsidP="00CF5E84">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7EC0B8BC" w14:textId="77777777" w:rsidR="00CF5E84" w:rsidRPr="00A20764" w:rsidRDefault="00CF5E84" w:rsidP="00CF5E84">
      <w:r w:rsidRPr="00A20764">
        <w:t>[TS 24.281, clause 15.2.1.3]</w:t>
      </w:r>
    </w:p>
    <w:p w14:paraId="427BFBE2" w14:textId="77777777" w:rsidR="00CF5E84" w:rsidRPr="00A20764" w:rsidRDefault="00CF5E84" w:rsidP="00CF5E84">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297AE30C" w14:textId="77777777" w:rsidR="00CF5E84" w:rsidRPr="00A20764" w:rsidRDefault="00CF5E84" w:rsidP="00CF5E84">
      <w:pPr>
        <w:rPr>
          <w:lang w:eastAsia="ko-KR"/>
        </w:rPr>
      </w:pPr>
      <w:r w:rsidRPr="00A20764">
        <w:rPr>
          <w:lang w:eastAsia="ko-KR"/>
        </w:rPr>
        <w:t>The MCVideo client:</w:t>
      </w:r>
    </w:p>
    <w:p w14:paraId="6A6503F2" w14:textId="77777777" w:rsidR="00CF5E84" w:rsidRPr="00A20764" w:rsidRDefault="00CF5E84" w:rsidP="00CF5E84">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40554AC8" w14:textId="77777777" w:rsidR="00CF5E84" w:rsidRPr="00A20764" w:rsidRDefault="00CF5E84" w:rsidP="00CF5E84">
      <w:pPr>
        <w:pStyle w:val="B2"/>
      </w:pPr>
      <w:r w:rsidRPr="00A20764">
        <w:t>a)</w:t>
      </w:r>
      <w:r w:rsidRPr="00A20764">
        <w:tab/>
        <w:t xml:space="preserve">a received SIP INVITE request for the ambient viewing call; or </w:t>
      </w:r>
    </w:p>
    <w:p w14:paraId="2322BBC4" w14:textId="77777777" w:rsidR="00CF5E84" w:rsidRPr="00A20764" w:rsidRDefault="00CF5E84" w:rsidP="00CF5E84">
      <w:pPr>
        <w:pStyle w:val="B2"/>
      </w:pPr>
      <w:r w:rsidRPr="00A20764">
        <w:t>b)</w:t>
      </w:r>
      <w:r w:rsidRPr="00A20764">
        <w:tab/>
        <w:t>a received SIP 200 (OK) response to a sent SIP INVITE request for the ambient viewing call;</w:t>
      </w:r>
    </w:p>
    <w:p w14:paraId="068A1145" w14:textId="77777777" w:rsidR="00CF5E84" w:rsidRPr="00A20764" w:rsidRDefault="00CF5E84" w:rsidP="00CF5E84">
      <w:pPr>
        <w:ind w:left="851" w:hanging="284"/>
        <w:rPr>
          <w:lang w:val="x-none"/>
        </w:rPr>
      </w:pPr>
      <w:bookmarkStart w:id="832" w:name="_PERM_MCCTEMPBM_CRPT25260038___2"/>
      <w:r w:rsidRPr="00A20764">
        <w:rPr>
          <w:lang w:val="x-none"/>
        </w:rPr>
        <w:t>then shall skip the rest of the steps;</w:t>
      </w:r>
    </w:p>
    <w:bookmarkEnd w:id="832"/>
    <w:p w14:paraId="79C526FB" w14:textId="77777777" w:rsidR="00CF5E84" w:rsidRPr="00A20764" w:rsidRDefault="00CF5E84" w:rsidP="00CF5E84">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B755DC0" w14:textId="77777777" w:rsidR="00CF5E84" w:rsidRPr="00A20764" w:rsidRDefault="00CF5E84" w:rsidP="00CF5E84">
      <w:pPr>
        <w:pStyle w:val="B1"/>
      </w:pPr>
      <w:r w:rsidRPr="00A20764">
        <w:t>3)</w:t>
      </w:r>
      <w:r w:rsidRPr="00A20764">
        <w:tab/>
        <w:t>shall generate a SIP BYE request according to rules and procedures of 3GPP TS 24.229 [11] and IETF RFC 6086 [21]; and</w:t>
      </w:r>
    </w:p>
    <w:p w14:paraId="009A5E41" w14:textId="77777777" w:rsidR="00CF5E84" w:rsidRPr="00A20764" w:rsidRDefault="00CF5E84" w:rsidP="00CF5E84">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3D1E8C60" w14:textId="77777777" w:rsidR="00CF5E84" w:rsidRPr="00A20764" w:rsidRDefault="00CF5E84" w:rsidP="00CF5E84">
      <w:pPr>
        <w:rPr>
          <w:lang w:eastAsia="ko-KR"/>
        </w:rPr>
      </w:pPr>
      <w:r w:rsidRPr="00A20764">
        <w:rPr>
          <w:lang w:eastAsia="ko-KR"/>
        </w:rPr>
        <w:t>Upon receipt of the SIP 200 (OK) response to the SIP BYE request the MCVideo client:</w:t>
      </w:r>
    </w:p>
    <w:p w14:paraId="57FC1185" w14:textId="77777777" w:rsidR="00CF5E84" w:rsidRPr="00A20764" w:rsidRDefault="00CF5E84" w:rsidP="00CF5E84">
      <w:pPr>
        <w:pStyle w:val="B1"/>
        <w:rPr>
          <w:lang w:eastAsia="ko-KR"/>
        </w:rPr>
      </w:pPr>
      <w:r w:rsidRPr="00A20764">
        <w:lastRenderedPageBreak/>
        <w:t>1)</w:t>
      </w:r>
      <w:r w:rsidRPr="00A20764">
        <w:tab/>
      </w:r>
      <w:r w:rsidRPr="00A20764">
        <w:rPr>
          <w:lang w:eastAsia="ko-KR"/>
        </w:rPr>
        <w:t>shall interact with the media plane as specified in 3GPP TS 24.581 [5];</w:t>
      </w:r>
    </w:p>
    <w:p w14:paraId="7C390E07" w14:textId="77777777" w:rsidR="00CF5E84" w:rsidRPr="00A20764" w:rsidRDefault="00CF5E84" w:rsidP="00CF5E84">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33DC2645" w14:textId="77777777" w:rsidR="00CF5E84" w:rsidRPr="00A20764" w:rsidRDefault="00CF5E84" w:rsidP="00CF5E84">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1FB4E522" w14:textId="77777777" w:rsidR="00CF5E84" w:rsidRPr="00A20764" w:rsidRDefault="00CF5E84" w:rsidP="00CF5E84">
      <w:pPr>
        <w:pStyle w:val="B1"/>
        <w:rPr>
          <w:lang w:eastAsia="ko-KR"/>
        </w:rPr>
      </w:pPr>
      <w:r w:rsidRPr="00A20764">
        <w:t>4)</w:t>
      </w:r>
      <w:r w:rsidRPr="00A20764">
        <w:tab/>
      </w:r>
      <w:r w:rsidRPr="00A20764">
        <w:rPr>
          <w:lang w:eastAsia="ko-KR"/>
        </w:rPr>
        <w:t>shall clear the cache of the data stored as:</w:t>
      </w:r>
    </w:p>
    <w:p w14:paraId="79C70870" w14:textId="77777777" w:rsidR="00CF5E84" w:rsidRPr="00A20764" w:rsidRDefault="00CF5E84" w:rsidP="00CF5E84">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639BAEA4" w14:textId="77777777" w:rsidR="00CF5E84" w:rsidRPr="00A20764" w:rsidRDefault="00CF5E84" w:rsidP="00CF5E84">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6687B074" w14:textId="77777777" w:rsidR="00CF5E84" w:rsidRPr="00A20764" w:rsidRDefault="00CF5E84" w:rsidP="00CF5E84">
      <w:r w:rsidRPr="00A20764">
        <w:t>[TS 24.581, clause 6.2.5.2.3]</w:t>
      </w:r>
    </w:p>
    <w:p w14:paraId="7E893B09" w14:textId="77777777" w:rsidR="00CF5E84" w:rsidRPr="00A20764" w:rsidRDefault="00CF5E84" w:rsidP="00CF5E84">
      <w:r w:rsidRPr="00A20764">
        <w:t>When an MCVideo call is established, the originating transmission participant:</w:t>
      </w:r>
    </w:p>
    <w:p w14:paraId="71AAD3DC" w14:textId="77777777" w:rsidR="00CF5E84" w:rsidRPr="00A20764" w:rsidRDefault="00CF5E84" w:rsidP="00CF5E84">
      <w:pPr>
        <w:pStyle w:val="B1"/>
      </w:pPr>
      <w:r w:rsidRPr="00A20764">
        <w:t>1.</w:t>
      </w:r>
      <w:r w:rsidRPr="00A20764">
        <w:tab/>
        <w:t>shall create an instance of a 'Transmission participant state transition diagram for general reception control operation'; and</w:t>
      </w:r>
    </w:p>
    <w:p w14:paraId="418E880C" w14:textId="77777777" w:rsidR="00CF5E84" w:rsidRPr="00A20764" w:rsidRDefault="00CF5E84" w:rsidP="00CF5E84">
      <w:pPr>
        <w:pStyle w:val="B1"/>
      </w:pPr>
      <w:r w:rsidRPr="00A20764">
        <w:t>2.</w:t>
      </w:r>
      <w:r w:rsidRPr="00A20764">
        <w:tab/>
        <w:t>shall enter the 'U: reception controller' state.</w:t>
      </w:r>
    </w:p>
    <w:p w14:paraId="14060835" w14:textId="77777777" w:rsidR="00CF5E84" w:rsidRPr="00A20764" w:rsidRDefault="00CF5E84" w:rsidP="00CF5E84">
      <w:pPr>
        <w:pStyle w:val="NO"/>
      </w:pPr>
      <w:r w:rsidRPr="00A20764">
        <w:t>NOTE:</w:t>
      </w:r>
      <w:r w:rsidRPr="00A20764">
        <w:tab/>
        <w:t>From a transmission participant perspective the MCVideo call is established when the application and signalling plane receives the SIP 200 (OK) response.</w:t>
      </w:r>
    </w:p>
    <w:p w14:paraId="4675968C" w14:textId="77777777" w:rsidR="00CF5E84" w:rsidRPr="00A20764" w:rsidRDefault="00CF5E84" w:rsidP="00CF5E84">
      <w:r w:rsidRPr="00A20764">
        <w:t>[TS 24.581, clause 6.2.5.3.2]</w:t>
      </w:r>
    </w:p>
    <w:p w14:paraId="281D42AA" w14:textId="77777777" w:rsidR="00CF5E84" w:rsidRPr="00A20764" w:rsidRDefault="00CF5E84" w:rsidP="00CF5E84">
      <w:r w:rsidRPr="00A20764">
        <w:t>Upon receiving the media transmission notification from the transmission control server, the transmission participant:</w:t>
      </w:r>
    </w:p>
    <w:p w14:paraId="05934A61" w14:textId="77777777" w:rsidR="00CF5E84" w:rsidRPr="00A20764" w:rsidRDefault="00CF5E84" w:rsidP="00CF5E84">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7E991DD0" w14:textId="77777777" w:rsidR="00CF5E84" w:rsidRPr="00A20764" w:rsidRDefault="00CF5E84" w:rsidP="00CF5E84">
      <w:pPr>
        <w:pStyle w:val="B2"/>
      </w:pPr>
      <w:r w:rsidRPr="00A20764">
        <w:t>a.</w:t>
      </w:r>
      <w:r w:rsidRPr="00A20764">
        <w:tab/>
        <w:t>shall include the Message Type field set to '6' (Media transmission notification); and</w:t>
      </w:r>
    </w:p>
    <w:p w14:paraId="5319A5B4" w14:textId="77777777" w:rsidR="00CF5E84" w:rsidRPr="00A20764" w:rsidRDefault="00CF5E84" w:rsidP="00CF5E84">
      <w:pPr>
        <w:pStyle w:val="B2"/>
      </w:pPr>
      <w:r w:rsidRPr="00A20764">
        <w:t>b.</w:t>
      </w:r>
      <w:r w:rsidRPr="00A20764">
        <w:tab/>
        <w:t>shall include the Source field set to '0' (the transmission participant is the source);</w:t>
      </w:r>
    </w:p>
    <w:p w14:paraId="19F6CF06" w14:textId="77777777" w:rsidR="00CF5E84" w:rsidRPr="00A20764" w:rsidRDefault="00CF5E84" w:rsidP="00CF5E84">
      <w:pPr>
        <w:pStyle w:val="B1"/>
      </w:pPr>
      <w:r w:rsidRPr="00A20764">
        <w:t>2.</w:t>
      </w:r>
      <w:r w:rsidRPr="00A20764">
        <w:tab/>
        <w:t>shall provide media transmission notification to the user;</w:t>
      </w:r>
    </w:p>
    <w:p w14:paraId="2C70CA7C" w14:textId="77777777" w:rsidR="00CF5E84" w:rsidRPr="00A20764" w:rsidRDefault="00CF5E84" w:rsidP="00CF5E84">
      <w:pPr>
        <w:pStyle w:val="B1"/>
      </w:pPr>
      <w:r w:rsidRPr="00A20764">
        <w:t>3.</w:t>
      </w:r>
      <w:r w:rsidRPr="00A20764">
        <w:tab/>
        <w:t>shall store the User ID and the SSRC of the user transmitting the media;</w:t>
      </w:r>
    </w:p>
    <w:p w14:paraId="7E14BE73" w14:textId="77777777" w:rsidR="00CF5E84" w:rsidRPr="00A20764" w:rsidRDefault="00CF5E84" w:rsidP="00CF5E84">
      <w:pPr>
        <w:pStyle w:val="B1"/>
      </w:pPr>
      <w:r w:rsidRPr="00A20764">
        <w:t>4.</w:t>
      </w:r>
      <w:r w:rsidRPr="00A20764">
        <w:tab/>
        <w:t>if the Reception Mode field is set to '0' indicating automatic reception mode:</w:t>
      </w:r>
    </w:p>
    <w:p w14:paraId="7CDB45F3" w14:textId="77777777" w:rsidR="00CF5E84" w:rsidRPr="00A20764" w:rsidRDefault="00CF5E84" w:rsidP="00CF5E84">
      <w:pPr>
        <w:pStyle w:val="B2"/>
      </w:pPr>
      <w:r w:rsidRPr="00A20764">
        <w:t>a.</w:t>
      </w:r>
      <w:r w:rsidRPr="00A20764">
        <w:tab/>
        <w:t>shall create an instance of the 'Transmission participant state transition diagram for basic reception control operation';</w:t>
      </w:r>
    </w:p>
    <w:p w14:paraId="03176501" w14:textId="77777777" w:rsidR="00CF5E84" w:rsidRPr="00A20764" w:rsidRDefault="00CF5E84" w:rsidP="00CF5E84">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338A963B" w14:textId="77777777" w:rsidR="00CF5E84" w:rsidRPr="00A20764" w:rsidRDefault="00CF5E84" w:rsidP="00CF5E84">
      <w:pPr>
        <w:pStyle w:val="B2"/>
      </w:pPr>
      <w:r w:rsidRPr="00A20764">
        <w:t>c.</w:t>
      </w:r>
      <w:r w:rsidRPr="00A20764">
        <w:tab/>
        <w:t>shall enter the 'U: has permission to receive' state;</w:t>
      </w:r>
    </w:p>
    <w:p w14:paraId="66B2181F" w14:textId="77777777" w:rsidR="00CF5E84" w:rsidRPr="00A20764" w:rsidRDefault="00CF5E84" w:rsidP="00CF5E84">
      <w:pPr>
        <w:pStyle w:val="B1"/>
      </w:pPr>
      <w:r w:rsidRPr="00A20764">
        <w:t>5.</w:t>
      </w:r>
      <w:r w:rsidRPr="00A20764">
        <w:tab/>
        <w:t>may display the details of the incoming media to the user; and</w:t>
      </w:r>
    </w:p>
    <w:p w14:paraId="59544111" w14:textId="77777777" w:rsidR="00CF5E84" w:rsidRPr="00A20764" w:rsidRDefault="00CF5E84" w:rsidP="00CF5E84">
      <w:pPr>
        <w:pStyle w:val="B1"/>
      </w:pPr>
      <w:r w:rsidRPr="00A20764">
        <w:t>6.</w:t>
      </w:r>
      <w:r w:rsidRPr="00A20764">
        <w:tab/>
        <w:t>shall remain in the 'U: reception controller' state.</w:t>
      </w:r>
    </w:p>
    <w:p w14:paraId="105100EC" w14:textId="77777777" w:rsidR="00CF5E84" w:rsidRPr="00A20764" w:rsidRDefault="00CF5E84" w:rsidP="00CF5E84">
      <w:r w:rsidRPr="00A20764">
        <w:t>[TS 24.581, clause 6.2.5.3.3]</w:t>
      </w:r>
    </w:p>
    <w:p w14:paraId="0E9D05C0" w14:textId="77777777" w:rsidR="00CF5E84" w:rsidRPr="00A20764" w:rsidRDefault="00CF5E84" w:rsidP="00CF5E84">
      <w:r w:rsidRPr="00A20764">
        <w:t>Upon receiving an indication from the user to request permission to receive media, the transmission participant:</w:t>
      </w:r>
    </w:p>
    <w:p w14:paraId="38F24A14" w14:textId="77777777" w:rsidR="00CF5E84" w:rsidRPr="00A20764" w:rsidRDefault="00CF5E84" w:rsidP="00CF5E84">
      <w:pPr>
        <w:pStyle w:val="B1"/>
      </w:pPr>
      <w:r w:rsidRPr="00A20764">
        <w:t>1.</w:t>
      </w:r>
      <w:r w:rsidRPr="00A20764">
        <w:tab/>
        <w:t>shall send the Receive Media Request message toward the transmission control server; The Receive Media Request message:</w:t>
      </w:r>
    </w:p>
    <w:p w14:paraId="4210A500" w14:textId="77777777" w:rsidR="00CF5E84" w:rsidRPr="00A20764" w:rsidRDefault="00CF5E84" w:rsidP="00CF5E84">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1396D2A2" w14:textId="77777777" w:rsidR="00CF5E84" w:rsidRPr="00A20764" w:rsidRDefault="00CF5E84" w:rsidP="00CF5E84">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1C1B5E54" w14:textId="77777777" w:rsidR="00CF5E84" w:rsidRPr="00A20764" w:rsidRDefault="00CF5E84" w:rsidP="00CF5E84">
      <w:pPr>
        <w:pStyle w:val="B1"/>
      </w:pPr>
      <w:r w:rsidRPr="00A20764">
        <w:lastRenderedPageBreak/>
        <w:t>2.</w:t>
      </w:r>
      <w:r w:rsidRPr="00A20764">
        <w:tab/>
        <w:t>shall create an instance of the 'Transmission participant state transition diagram for basic reception control operation';</w:t>
      </w:r>
    </w:p>
    <w:p w14:paraId="60FE8F4F" w14:textId="77777777" w:rsidR="00CF5E84" w:rsidRPr="00A20764" w:rsidRDefault="00CF5E84" w:rsidP="00CF5E84">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20CCBEE4" w14:textId="77777777" w:rsidR="00CF5E84" w:rsidRPr="00A20764" w:rsidRDefault="00CF5E84" w:rsidP="00CF5E84">
      <w:pPr>
        <w:pStyle w:val="B1"/>
      </w:pPr>
      <w:r w:rsidRPr="00A20764">
        <w:t>4.</w:t>
      </w:r>
      <w:r w:rsidRPr="00A20764">
        <w:tab/>
        <w:t>shall remain in the 'U: reception controller' state.</w:t>
      </w:r>
    </w:p>
    <w:p w14:paraId="69C3E799" w14:textId="77777777" w:rsidR="00CF5E84" w:rsidRPr="00A20764" w:rsidRDefault="00CF5E84" w:rsidP="00CF5E84">
      <w:r w:rsidRPr="00A20764">
        <w:t>[TS 24.581, clause 6.2.5.4.5]</w:t>
      </w:r>
    </w:p>
    <w:p w14:paraId="1B98D052" w14:textId="77777777" w:rsidR="00CF5E84" w:rsidRPr="00A20764" w:rsidRDefault="00CF5E84" w:rsidP="00CF5E84">
      <w:r w:rsidRPr="00A20764">
        <w:t>Upon receiving a granted response for Receive media request message, the transmission participant:</w:t>
      </w:r>
    </w:p>
    <w:p w14:paraId="507C974E" w14:textId="77777777" w:rsidR="00CF5E84" w:rsidRPr="00A20764" w:rsidRDefault="00CF5E84" w:rsidP="00CF5E84">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56C56A0B" w14:textId="77777777" w:rsidR="00CF5E84" w:rsidRPr="00A20764" w:rsidRDefault="00CF5E84" w:rsidP="00CF5E84">
      <w:pPr>
        <w:pStyle w:val="B2"/>
      </w:pPr>
      <w:r w:rsidRPr="00A20764">
        <w:t>a.</w:t>
      </w:r>
      <w:r w:rsidRPr="00A20764">
        <w:tab/>
        <w:t>shall include the Message Type field set to '7' (Receive media response); and</w:t>
      </w:r>
    </w:p>
    <w:p w14:paraId="6E82189C" w14:textId="77777777" w:rsidR="00CF5E84" w:rsidRPr="00A20764" w:rsidRDefault="00CF5E84" w:rsidP="00CF5E84">
      <w:pPr>
        <w:pStyle w:val="B2"/>
      </w:pPr>
      <w:r w:rsidRPr="00A20764">
        <w:t>b.</w:t>
      </w:r>
      <w:r w:rsidRPr="00A20764">
        <w:tab/>
        <w:t>shall include the Source field set to '0' (the transmission participant is the source);</w:t>
      </w:r>
    </w:p>
    <w:p w14:paraId="0FF7191A" w14:textId="77777777" w:rsidR="00CF5E84" w:rsidRPr="00A20764" w:rsidRDefault="00CF5E84" w:rsidP="00CF5E84">
      <w:pPr>
        <w:pStyle w:val="B1"/>
      </w:pPr>
      <w:r w:rsidRPr="00A20764">
        <w:t>2.</w:t>
      </w:r>
      <w:r w:rsidRPr="00A20764">
        <w:tab/>
        <w:t>shall provide receive media success notification to the user;</w:t>
      </w:r>
    </w:p>
    <w:p w14:paraId="158ABAD0" w14:textId="77777777" w:rsidR="00CF5E84" w:rsidRPr="00A20764" w:rsidRDefault="00CF5E84" w:rsidP="00CF5E84">
      <w:pPr>
        <w:pStyle w:val="B1"/>
      </w:pPr>
      <w:r w:rsidRPr="00A20764">
        <w:t>3.</w:t>
      </w:r>
      <w:r w:rsidRPr="00A20764">
        <w:tab/>
        <w:t>if the Receive Media Indicator field is included and the B-bit is set to '1' (Broadcast group call), shall provide a notification to the user indicating the type of call;</w:t>
      </w:r>
    </w:p>
    <w:p w14:paraId="062D722B" w14:textId="77777777" w:rsidR="00CF5E84" w:rsidRPr="00A20764" w:rsidRDefault="00CF5E84" w:rsidP="00CF5E84">
      <w:pPr>
        <w:pStyle w:val="B1"/>
      </w:pPr>
      <w:r w:rsidRPr="00A20764">
        <w:t>4.</w:t>
      </w:r>
      <w:r w:rsidRPr="00A20764">
        <w:tab/>
        <w:t>shall stop timer T103 (Receive Media Request); and</w:t>
      </w:r>
    </w:p>
    <w:p w14:paraId="18817C5E" w14:textId="77777777" w:rsidR="00CF5E84" w:rsidRPr="00A20764" w:rsidRDefault="00CF5E84" w:rsidP="00CF5E84">
      <w:pPr>
        <w:pStyle w:val="B1"/>
      </w:pPr>
      <w:r w:rsidRPr="00A20764">
        <w:t>5.</w:t>
      </w:r>
      <w:r w:rsidRPr="00A20764">
        <w:tab/>
        <w:t>shall enter the 'U: has permission to receive' state.</w:t>
      </w:r>
    </w:p>
    <w:p w14:paraId="3A8CE416" w14:textId="77777777" w:rsidR="00CF5E84" w:rsidRPr="00A20764" w:rsidRDefault="00CF5E84" w:rsidP="00CF5E84">
      <w:pPr>
        <w:pStyle w:val="H6"/>
      </w:pPr>
      <w:r w:rsidRPr="00A20764">
        <w:t>6.7.3.3</w:t>
      </w:r>
      <w:r w:rsidRPr="00A20764">
        <w:tab/>
        <w:t>Test description</w:t>
      </w:r>
    </w:p>
    <w:p w14:paraId="4A16F3D6" w14:textId="77777777" w:rsidR="00CF5E84" w:rsidRPr="00A20764" w:rsidRDefault="00CF5E84" w:rsidP="00CF5E84">
      <w:pPr>
        <w:pStyle w:val="H6"/>
      </w:pPr>
      <w:r w:rsidRPr="00A20764">
        <w:t>6.7.3.3.1</w:t>
      </w:r>
      <w:r w:rsidRPr="00A20764">
        <w:tab/>
        <w:t>Pre-test conditions</w:t>
      </w:r>
    </w:p>
    <w:p w14:paraId="6D953C65" w14:textId="77777777" w:rsidR="00CF5E84" w:rsidRPr="00A20764" w:rsidRDefault="00CF5E84" w:rsidP="00CF5E84">
      <w:pPr>
        <w:pStyle w:val="H6"/>
      </w:pPr>
      <w:r w:rsidRPr="00A20764">
        <w:t>System Simulator:</w:t>
      </w:r>
    </w:p>
    <w:p w14:paraId="113ADEDD" w14:textId="77777777" w:rsidR="00CF5E84" w:rsidRPr="00A20764" w:rsidRDefault="00CF5E84" w:rsidP="00CF5E84">
      <w:pPr>
        <w:pStyle w:val="B1"/>
      </w:pPr>
      <w:r w:rsidRPr="00A20764">
        <w:t>-</w:t>
      </w:r>
      <w:r w:rsidRPr="00A20764">
        <w:tab/>
        <w:t>SS (MCVideo server)</w:t>
      </w:r>
    </w:p>
    <w:p w14:paraId="1A84749E" w14:textId="77777777" w:rsidR="00CF5E84" w:rsidRPr="00A20764" w:rsidRDefault="00CF5E84" w:rsidP="00CF5E84">
      <w:pPr>
        <w:pStyle w:val="B1"/>
      </w:pPr>
      <w:r w:rsidRPr="00A20764">
        <w:t>-</w:t>
      </w:r>
      <w:r w:rsidRPr="00A20764">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67A8AF1" w14:textId="77777777" w:rsidR="00CF5E84" w:rsidRPr="00A20764" w:rsidRDefault="00CF5E84" w:rsidP="00CF5E84">
      <w:pPr>
        <w:pStyle w:val="H6"/>
      </w:pPr>
      <w:r w:rsidRPr="00A20764">
        <w:t>IUT:</w:t>
      </w:r>
    </w:p>
    <w:p w14:paraId="06312C93" w14:textId="77777777" w:rsidR="00CF5E84" w:rsidRPr="00A20764" w:rsidRDefault="00CF5E84" w:rsidP="00CF5E84">
      <w:pPr>
        <w:pStyle w:val="B1"/>
      </w:pPr>
      <w:r w:rsidRPr="00A20764">
        <w:t>-</w:t>
      </w:r>
      <w:r w:rsidRPr="00A20764">
        <w:tab/>
        <w:t>UE (MCVideo client)</w:t>
      </w:r>
    </w:p>
    <w:p w14:paraId="2787C1E5" w14:textId="77777777" w:rsidR="00CF5E84" w:rsidRPr="00A20764" w:rsidRDefault="00CF5E84" w:rsidP="00CF5E84">
      <w:pPr>
        <w:pStyle w:val="B1"/>
      </w:pPr>
      <w:r w:rsidRPr="00A20764">
        <w:t>-</w:t>
      </w:r>
      <w:r w:rsidRPr="00A20764">
        <w:tab/>
        <w:t>The test USIM set as defined in TS 36.579-1 [2] clause 5.5.10 is inserted.</w:t>
      </w:r>
    </w:p>
    <w:p w14:paraId="1E263467" w14:textId="77777777" w:rsidR="00CF5E84" w:rsidRPr="00A20764" w:rsidRDefault="00CF5E84" w:rsidP="00CF5E84">
      <w:pPr>
        <w:pStyle w:val="H6"/>
      </w:pPr>
      <w:r w:rsidRPr="00A20764">
        <w:t>Preamble:</w:t>
      </w:r>
    </w:p>
    <w:p w14:paraId="3AB50E76" w14:textId="77777777" w:rsidR="00CF5E84" w:rsidRPr="00A20764" w:rsidRDefault="00CF5E84" w:rsidP="00CF5E84">
      <w:pPr>
        <w:pStyle w:val="B1"/>
      </w:pPr>
      <w:r w:rsidRPr="00A20764">
        <w:t>-</w:t>
      </w:r>
      <w:r w:rsidRPr="00A20764">
        <w:tab/>
        <w:t>The UE has performed procedure 'MCVideo UE registration' as specified in TS 36.579-1 [2] clause 5.4.2A.</w:t>
      </w:r>
    </w:p>
    <w:p w14:paraId="4EF8A3CD" w14:textId="77777777" w:rsidR="00CF5E84" w:rsidRPr="00A20764" w:rsidRDefault="00CF5E84" w:rsidP="00CF5E84">
      <w:pPr>
        <w:pStyle w:val="B1"/>
      </w:pPr>
      <w:r w:rsidRPr="00A20764">
        <w:t>-</w:t>
      </w:r>
      <w:r w:rsidRPr="00A20764">
        <w:tab/>
        <w:t>The UE has performed procedure 'MCX Authorization/Configuration and Key Generation' as specified in TS 36.579-1 [2] clause 5.3.2.</w:t>
      </w:r>
    </w:p>
    <w:p w14:paraId="33B0CEA2" w14:textId="77777777" w:rsidR="00CF5E84" w:rsidRPr="00A20764" w:rsidRDefault="00CF5E84" w:rsidP="00CF5E84">
      <w:pPr>
        <w:pStyle w:val="B1"/>
      </w:pPr>
      <w:r w:rsidRPr="00A20764">
        <w:t>-</w:t>
      </w:r>
      <w:r w:rsidRPr="00A20764">
        <w:tab/>
        <w:t>The MCVideo user is authorized to initiate locally initiated ambient viewing: the &lt;allow-request-locally-initiated-ambient-viewing&gt; element of the &lt;ruleset&gt; element is present in the MCVideo user profile document and is set to "true"</w:t>
      </w:r>
    </w:p>
    <w:p w14:paraId="20F3EA8E" w14:textId="77777777" w:rsidR="00CF5E84" w:rsidRPr="00A20764" w:rsidRDefault="00CF5E84" w:rsidP="00CF5E84">
      <w:pPr>
        <w:pStyle w:val="B1"/>
      </w:pPr>
      <w:r w:rsidRPr="00A20764">
        <w:t>-</w:t>
      </w:r>
      <w:r w:rsidRPr="00A20764">
        <w:tab/>
        <w:t>UE States at the end of the preamble</w:t>
      </w:r>
    </w:p>
    <w:p w14:paraId="487A0AEC" w14:textId="77777777" w:rsidR="00CF5E84" w:rsidRPr="00A20764" w:rsidRDefault="00CF5E84" w:rsidP="00CF5E84">
      <w:pPr>
        <w:pStyle w:val="B2"/>
      </w:pPr>
      <w:r w:rsidRPr="00A20764">
        <w:t>-</w:t>
      </w:r>
      <w:r w:rsidRPr="00A20764">
        <w:tab/>
        <w:t>The UE is in E-UTRA Registered, Idle Mode state.</w:t>
      </w:r>
    </w:p>
    <w:p w14:paraId="0D01E890" w14:textId="77777777" w:rsidR="00CF5E84" w:rsidRPr="00A20764" w:rsidRDefault="00CF5E84" w:rsidP="00CF5E84">
      <w:pPr>
        <w:pStyle w:val="B2"/>
      </w:pPr>
      <w:r w:rsidRPr="00A20764">
        <w:t>-</w:t>
      </w:r>
      <w:r w:rsidRPr="00A20764">
        <w:tab/>
        <w:t>The MCVideo Client Application has been activated and User has registered-in as the MCVideo User with the Server as active user at the Client</w:t>
      </w:r>
    </w:p>
    <w:p w14:paraId="1D439436" w14:textId="77777777" w:rsidR="00CF5E84" w:rsidRPr="00A20764" w:rsidRDefault="00CF5E84" w:rsidP="00CF5E84">
      <w:pPr>
        <w:pStyle w:val="H6"/>
      </w:pPr>
      <w:r w:rsidRPr="00A20764">
        <w:lastRenderedPageBreak/>
        <w:t>6.7.3.3.2</w:t>
      </w:r>
      <w:r w:rsidRPr="00A20764">
        <w:tab/>
        <w:t>Test procedure sequence</w:t>
      </w:r>
    </w:p>
    <w:p w14:paraId="4499A26D" w14:textId="77777777" w:rsidR="00CF5E84" w:rsidRPr="00A20764" w:rsidRDefault="00CF5E84" w:rsidP="00CF5E84">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20764" w14:paraId="0203FD3A" w14:textId="77777777" w:rsidTr="00E454A1">
        <w:trPr>
          <w:tblHeader/>
        </w:trPr>
        <w:tc>
          <w:tcPr>
            <w:tcW w:w="714" w:type="dxa"/>
            <w:tcBorders>
              <w:top w:val="single" w:sz="4" w:space="0" w:color="auto"/>
              <w:left w:val="single" w:sz="4" w:space="0" w:color="auto"/>
              <w:bottom w:val="nil"/>
              <w:right w:val="single" w:sz="4" w:space="0" w:color="auto"/>
            </w:tcBorders>
            <w:hideMark/>
          </w:tcPr>
          <w:p w14:paraId="54F8FC06" w14:textId="77777777" w:rsidR="00CF5E84" w:rsidRPr="00A20764" w:rsidRDefault="00CF5E84" w:rsidP="00E454A1">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6EE95682" w14:textId="77777777" w:rsidR="00CF5E84" w:rsidRPr="00A20764" w:rsidRDefault="00CF5E84" w:rsidP="00E454A1">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8A89B63" w14:textId="77777777" w:rsidR="00CF5E84" w:rsidRPr="00A20764" w:rsidRDefault="00CF5E84" w:rsidP="00E454A1">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475DD6A4" w14:textId="77777777" w:rsidR="00CF5E84" w:rsidRPr="00A20764" w:rsidRDefault="00CF5E84" w:rsidP="00E454A1">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76003BD3" w14:textId="77777777" w:rsidR="00CF5E84" w:rsidRPr="00A20764" w:rsidRDefault="00CF5E84" w:rsidP="00E454A1">
            <w:pPr>
              <w:pStyle w:val="TAH"/>
              <w:keepNext w:val="0"/>
              <w:keepLines w:val="0"/>
              <w:widowControl w:val="0"/>
            </w:pPr>
            <w:r w:rsidRPr="00A20764">
              <w:t>Verdict</w:t>
            </w:r>
          </w:p>
        </w:tc>
      </w:tr>
      <w:tr w:rsidR="00CF5E84" w:rsidRPr="00A20764" w14:paraId="220BCE40" w14:textId="77777777" w:rsidTr="00E454A1">
        <w:trPr>
          <w:tblHeader/>
        </w:trPr>
        <w:tc>
          <w:tcPr>
            <w:tcW w:w="714" w:type="dxa"/>
            <w:tcBorders>
              <w:top w:val="nil"/>
              <w:left w:val="single" w:sz="4" w:space="0" w:color="auto"/>
              <w:bottom w:val="single" w:sz="4" w:space="0" w:color="auto"/>
              <w:right w:val="single" w:sz="4" w:space="0" w:color="auto"/>
            </w:tcBorders>
          </w:tcPr>
          <w:p w14:paraId="6E163903" w14:textId="77777777" w:rsidR="00CF5E84" w:rsidRPr="00A20764"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659628F8" w14:textId="77777777" w:rsidR="00CF5E84" w:rsidRPr="00A20764"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4CAE8CD5" w14:textId="77777777" w:rsidR="00CF5E84" w:rsidRPr="00A20764" w:rsidRDefault="00CF5E84" w:rsidP="00E454A1">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5F5D9FF1" w14:textId="77777777" w:rsidR="00CF5E84" w:rsidRPr="00A20764" w:rsidRDefault="00CF5E84" w:rsidP="00E454A1">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25CDD537" w14:textId="77777777" w:rsidR="00CF5E84" w:rsidRPr="00A20764"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47971B3" w14:textId="77777777" w:rsidR="00CF5E84" w:rsidRPr="00A20764" w:rsidRDefault="00CF5E84" w:rsidP="00E454A1">
            <w:pPr>
              <w:pStyle w:val="TAH"/>
              <w:keepNext w:val="0"/>
              <w:keepLines w:val="0"/>
              <w:widowControl w:val="0"/>
            </w:pPr>
          </w:p>
        </w:tc>
      </w:tr>
      <w:tr w:rsidR="00CF5E84" w:rsidRPr="00A20764" w14:paraId="1F20220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39F42825" w14:textId="77777777" w:rsidR="00CF5E84" w:rsidRPr="00A20764" w:rsidRDefault="00CF5E84" w:rsidP="00E454A1">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66B4E470" w14:textId="77777777" w:rsidR="00CF5E84" w:rsidRPr="00A20764" w:rsidRDefault="00CF5E84" w:rsidP="00E454A1">
            <w:pPr>
              <w:pStyle w:val="TAL"/>
              <w:keepNext w:val="0"/>
              <w:keepLines w:val="0"/>
              <w:widowControl w:val="0"/>
            </w:pPr>
            <w:r w:rsidRPr="00A20764">
              <w:t>Make the UE (MCVideo client) request the establishment of a locally initiated ambient viewing call to user B.</w:t>
            </w:r>
          </w:p>
          <w:p w14:paraId="44AC8417" w14:textId="77777777" w:rsidR="00CF5E84" w:rsidRPr="00A20764" w:rsidRDefault="00CF5E84" w:rsidP="00E454A1">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2954334F"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1E412615"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445EB8F0"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0E9A9B4" w14:textId="77777777" w:rsidR="00CF5E84" w:rsidRPr="00A20764" w:rsidRDefault="00CF5E84" w:rsidP="00E454A1">
            <w:pPr>
              <w:pStyle w:val="TAC"/>
              <w:keepNext w:val="0"/>
              <w:keepLines w:val="0"/>
              <w:widowControl w:val="0"/>
            </w:pPr>
            <w:r w:rsidRPr="00A20764">
              <w:t>-</w:t>
            </w:r>
          </w:p>
        </w:tc>
      </w:tr>
      <w:tr w:rsidR="00CF5E84" w:rsidRPr="00A20764" w14:paraId="2E09CAFC"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2EC72763" w14:textId="77777777" w:rsidR="00CF5E84" w:rsidRPr="00A20764" w:rsidRDefault="00CF5E84" w:rsidP="00E454A1">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293EDE11" w14:textId="2306209C" w:rsidR="00CF5E84" w:rsidRPr="00A20764" w:rsidRDefault="00CF5E84" w:rsidP="00E454A1">
            <w:pPr>
              <w:pStyle w:val="TAL"/>
              <w:widowControl w:val="0"/>
            </w:pPr>
            <w:r w:rsidRPr="00A20764">
              <w:t xml:space="preserve">Check: Does the UE (MCVideo client) correctly </w:t>
            </w:r>
            <w:r w:rsidRPr="00A20764">
              <w:rPr>
                <w:lang w:eastAsia="ko-KR"/>
              </w:rPr>
              <w:t>perform the procedure 'MCVideo CO establishment/modification without provisional responses other than 100 Trying' as described in TS 36.579-1 [2] Table 5.3B.1.3-1</w:t>
            </w:r>
            <w:r w:rsidRPr="00A20764">
              <w:t xml:space="preserve"> to establish a locally initiated ambient viewing call with automatic commencement mode and without implicit transmission control according to option b.i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6BD9ECE1" w14:textId="77777777" w:rsidR="00CF5E84" w:rsidRPr="00A20764" w:rsidRDefault="00CF5E84" w:rsidP="00E454A1">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22616CDD" w14:textId="77777777" w:rsidR="00CF5E84" w:rsidRPr="00A20764" w:rsidRDefault="00CF5E84" w:rsidP="00E454A1">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E9A128F" w14:textId="77777777" w:rsidR="00CF5E84" w:rsidRPr="00A20764" w:rsidRDefault="00CF5E84" w:rsidP="00E454A1">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47C6BB3C" w14:textId="77777777" w:rsidR="00CF5E84" w:rsidRPr="00A20764" w:rsidRDefault="00CF5E84" w:rsidP="00E454A1">
            <w:pPr>
              <w:pStyle w:val="TAC"/>
              <w:keepNext w:val="0"/>
              <w:keepLines w:val="0"/>
              <w:widowControl w:val="0"/>
            </w:pPr>
            <w:r w:rsidRPr="00A20764">
              <w:t>P</w:t>
            </w:r>
          </w:p>
        </w:tc>
      </w:tr>
      <w:tr w:rsidR="00CF5E84" w:rsidRPr="00A20764" w14:paraId="75CD9969"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48BCE563" w14:textId="77777777" w:rsidR="00CF5E84" w:rsidRPr="00A20764" w:rsidRDefault="00CF5E84" w:rsidP="00E454A1">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11B8D784" w14:textId="77777777" w:rsidR="00CF5E84" w:rsidRPr="00A20764" w:rsidRDefault="00CF5E84" w:rsidP="00E454A1">
            <w:pPr>
              <w:pStyle w:val="TAL"/>
            </w:pPr>
            <w:r w:rsidRPr="00A20764">
              <w:t>Check: Does the UE (MCVideo client) notify the user that the call has been established?</w:t>
            </w:r>
          </w:p>
          <w:p w14:paraId="7B30A08A"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138BDA2D" w14:textId="77777777" w:rsidR="00CF5E84" w:rsidRPr="00A20764" w:rsidRDefault="00CF5E84" w:rsidP="00E454A1">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3DB68D" w14:textId="77777777" w:rsidR="00CF5E84" w:rsidRPr="00A20764" w:rsidRDefault="00CF5E84" w:rsidP="00E454A1">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59146FF" w14:textId="77777777" w:rsidR="00CF5E84" w:rsidRPr="00A20764" w:rsidRDefault="00CF5E84" w:rsidP="00E454A1">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15D5D36"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BA1E7E7" w14:textId="77777777" w:rsidTr="00E454A1">
        <w:tc>
          <w:tcPr>
            <w:tcW w:w="714" w:type="dxa"/>
            <w:tcBorders>
              <w:top w:val="single" w:sz="4" w:space="0" w:color="auto"/>
              <w:left w:val="single" w:sz="4" w:space="0" w:color="auto"/>
              <w:bottom w:val="single" w:sz="4" w:space="0" w:color="auto"/>
              <w:right w:val="single" w:sz="4" w:space="0" w:color="auto"/>
            </w:tcBorders>
          </w:tcPr>
          <w:p w14:paraId="6B834535" w14:textId="77777777" w:rsidR="00CF5E84" w:rsidRPr="00A20764" w:rsidRDefault="00CF5E84" w:rsidP="00E454A1">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2602F592" w14:textId="77777777" w:rsidR="00CF5E84" w:rsidRPr="00A20764" w:rsidRDefault="00CF5E84" w:rsidP="00E454A1">
            <w:pPr>
              <w:pStyle w:val="TAL"/>
              <w:keepNext w:val="0"/>
              <w:keepLines w:val="0"/>
              <w:widowControl w:val="0"/>
              <w:rPr>
                <w:rFonts w:eastAsia="Calibri"/>
              </w:rPr>
            </w:pPr>
            <w:r w:rsidRPr="00A20764">
              <w:rPr>
                <w:rFonts w:eastAsia="Calibri"/>
              </w:rPr>
              <w:t>Make the UE (MCVideo client) release the call.</w:t>
            </w:r>
          </w:p>
          <w:p w14:paraId="5A93AA7E" w14:textId="77777777" w:rsidR="00CF5E84" w:rsidRPr="00A20764" w:rsidRDefault="00CF5E84" w:rsidP="00E454A1">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E009669"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79736E7"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220006" w14:textId="77777777" w:rsidR="00CF5E84" w:rsidRPr="00A20764" w:rsidRDefault="00CF5E84" w:rsidP="00E454A1">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0667EAA8" w14:textId="77777777" w:rsidR="00CF5E84" w:rsidRPr="00A20764" w:rsidRDefault="00CF5E84" w:rsidP="00E454A1">
            <w:pPr>
              <w:pStyle w:val="TAC"/>
              <w:keepNext w:val="0"/>
              <w:keepLines w:val="0"/>
              <w:widowControl w:val="0"/>
            </w:pPr>
            <w:r w:rsidRPr="00A20764">
              <w:t>-</w:t>
            </w:r>
          </w:p>
        </w:tc>
      </w:tr>
      <w:tr w:rsidR="00CF5E84" w:rsidRPr="00A20764" w14:paraId="092759E8" w14:textId="77777777" w:rsidTr="00E454A1">
        <w:tc>
          <w:tcPr>
            <w:tcW w:w="714" w:type="dxa"/>
            <w:tcBorders>
              <w:top w:val="single" w:sz="4" w:space="0" w:color="auto"/>
              <w:left w:val="single" w:sz="4" w:space="0" w:color="auto"/>
              <w:bottom w:val="single" w:sz="4" w:space="0" w:color="auto"/>
              <w:right w:val="single" w:sz="4" w:space="0" w:color="auto"/>
            </w:tcBorders>
          </w:tcPr>
          <w:p w14:paraId="6D4A5D96" w14:textId="77777777" w:rsidR="00CF5E84" w:rsidRPr="00A20764" w:rsidRDefault="00CF5E84" w:rsidP="00E454A1">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58F52712" w14:textId="77777777" w:rsidR="00CF5E84" w:rsidRPr="00A20764" w:rsidRDefault="00CF5E84" w:rsidP="00E454A1">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4FE8C6D0" w14:textId="77777777" w:rsidR="00CF5E84" w:rsidRPr="00A20764" w:rsidRDefault="00CF5E84" w:rsidP="00E454A1">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01FFB45" w14:textId="77777777" w:rsidR="00CF5E84" w:rsidRPr="00A20764" w:rsidRDefault="00CF5E84" w:rsidP="00E454A1">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5F75A82" w14:textId="77777777" w:rsidR="00CF5E84" w:rsidRPr="00A20764" w:rsidRDefault="00CF5E84" w:rsidP="00E454A1">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0D582245" w14:textId="77777777" w:rsidR="00CF5E84" w:rsidRPr="00A20764" w:rsidRDefault="00CF5E84" w:rsidP="00E454A1">
            <w:pPr>
              <w:pStyle w:val="TAC"/>
              <w:keepNext w:val="0"/>
              <w:keepLines w:val="0"/>
              <w:widowControl w:val="0"/>
            </w:pPr>
            <w:r w:rsidRPr="00A20764">
              <w:t>P</w:t>
            </w:r>
          </w:p>
        </w:tc>
      </w:tr>
      <w:tr w:rsidR="00CF5E84" w:rsidRPr="00A20764" w14:paraId="3271D08D" w14:textId="77777777" w:rsidTr="00E454A1">
        <w:tc>
          <w:tcPr>
            <w:tcW w:w="714" w:type="dxa"/>
            <w:tcBorders>
              <w:top w:val="single" w:sz="4" w:space="0" w:color="auto"/>
              <w:left w:val="single" w:sz="4" w:space="0" w:color="auto"/>
              <w:bottom w:val="single" w:sz="4" w:space="0" w:color="auto"/>
              <w:right w:val="single" w:sz="4" w:space="0" w:color="auto"/>
            </w:tcBorders>
          </w:tcPr>
          <w:p w14:paraId="45B0CC88" w14:textId="77777777" w:rsidR="00CF5E84" w:rsidRPr="00A20764" w:rsidRDefault="00CF5E84" w:rsidP="00E454A1">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2AA3608A" w14:textId="77777777" w:rsidR="00CF5E84" w:rsidRPr="00A20764" w:rsidRDefault="00CF5E84" w:rsidP="00E454A1">
            <w:pPr>
              <w:pStyle w:val="TAL"/>
            </w:pPr>
            <w:r w:rsidRPr="00A20764">
              <w:t>Check: Does the UE (MCVideo client) notify the user that the call has been terminated?</w:t>
            </w:r>
          </w:p>
          <w:p w14:paraId="58BB4D85" w14:textId="77777777" w:rsidR="00CF5E84" w:rsidRPr="00A20764" w:rsidRDefault="00CF5E84" w:rsidP="00E454A1">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2499DAC8" w14:textId="77777777" w:rsidR="00CF5E84" w:rsidRPr="00A20764" w:rsidRDefault="00CF5E84" w:rsidP="00E454A1">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3D6B00F9" w14:textId="77777777" w:rsidR="00CF5E84" w:rsidRPr="00A20764" w:rsidRDefault="00CF5E84" w:rsidP="00E454A1">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4D1133E3" w14:textId="77777777" w:rsidR="00CF5E84" w:rsidRPr="00A20764" w:rsidRDefault="00CF5E84" w:rsidP="00E454A1">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280066BB" w14:textId="77777777" w:rsidR="00CF5E84" w:rsidRPr="00A20764" w:rsidRDefault="00CF5E84" w:rsidP="00E454A1">
            <w:pPr>
              <w:pStyle w:val="TAC"/>
              <w:keepNext w:val="0"/>
              <w:keepLines w:val="0"/>
              <w:widowControl w:val="0"/>
            </w:pPr>
            <w:r w:rsidRPr="00A20764">
              <w:rPr>
                <w:rFonts w:eastAsia="Calibri"/>
                <w:szCs w:val="18"/>
              </w:rPr>
              <w:t>F</w:t>
            </w:r>
          </w:p>
        </w:tc>
      </w:tr>
      <w:tr w:rsidR="00CF5E84" w:rsidRPr="00A20764" w14:paraId="534819FA"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535A890A" w14:textId="77777777" w:rsidR="00CF5E84" w:rsidRPr="00A20764" w:rsidRDefault="00CF5E84" w:rsidP="00E454A1">
            <w:pPr>
              <w:pStyle w:val="TAN"/>
            </w:pPr>
            <w:r w:rsidRPr="00A20764">
              <w:t>NOTE 1: This action is expected to be done via a suitable implementation dependent MMI.</w:t>
            </w:r>
          </w:p>
        </w:tc>
      </w:tr>
    </w:tbl>
    <w:p w14:paraId="10196164" w14:textId="77777777" w:rsidR="00CF5E84" w:rsidRPr="00A20764" w:rsidRDefault="00CF5E84" w:rsidP="00CF5E84"/>
    <w:p w14:paraId="38B9FD70" w14:textId="77777777" w:rsidR="00CF5E84" w:rsidRPr="00A20764" w:rsidRDefault="00CF5E84" w:rsidP="00CF5E84">
      <w:pPr>
        <w:pStyle w:val="H6"/>
      </w:pPr>
      <w:r w:rsidRPr="00A20764">
        <w:t>6.7.3.3.3</w:t>
      </w:r>
      <w:r w:rsidRPr="00A20764">
        <w:tab/>
        <w:t>Specific message contents</w:t>
      </w:r>
    </w:p>
    <w:p w14:paraId="523C8FCC" w14:textId="77777777" w:rsidR="00CF5E84" w:rsidRPr="00A20764" w:rsidRDefault="00CF5E84" w:rsidP="00CF5E84">
      <w:pPr>
        <w:pStyle w:val="TH"/>
      </w:pPr>
      <w:r w:rsidRPr="00A20764">
        <w:t>Table 6.7.3.3.3-1: SIP INVITE from the UE (Step 2, Table 6.7.3.3.2-1;</w:t>
      </w:r>
      <w:r w:rsidRPr="00A20764">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64C758A3"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656457" w14:textId="77777777" w:rsidR="00CF5E84" w:rsidRPr="00A20764" w:rsidRDefault="00CF5E84" w:rsidP="00E454A1">
            <w:pPr>
              <w:pStyle w:val="TAL"/>
            </w:pPr>
            <w:r w:rsidRPr="00A20764">
              <w:t>Derivation Path: TS 36.579-1 [2], Table 5.5.2.5.1-1, condition PRIVATE-CALL</w:t>
            </w:r>
          </w:p>
        </w:tc>
      </w:tr>
      <w:tr w:rsidR="00CF5E84" w:rsidRPr="00A20764" w14:paraId="0289868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4EA048F2"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61B3CAF"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DF3FE70"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474C1B6"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E3857B4" w14:textId="77777777" w:rsidR="00CF5E84" w:rsidRPr="00A20764" w:rsidRDefault="00CF5E84" w:rsidP="00E454A1">
            <w:pPr>
              <w:pStyle w:val="TAH"/>
            </w:pPr>
            <w:r w:rsidRPr="00A20764">
              <w:t>Condition</w:t>
            </w:r>
          </w:p>
        </w:tc>
      </w:tr>
      <w:tr w:rsidR="00CF5E84" w:rsidRPr="00A20764" w14:paraId="63EFAF6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0F9F547" w14:textId="77777777" w:rsidR="00CF5E84" w:rsidRPr="00A20764" w:rsidRDefault="00CF5E84" w:rsidP="00E454A1">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0438CA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7A777D6A"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51345CA"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694101" w14:textId="77777777" w:rsidR="00CF5E84" w:rsidRPr="00A20764" w:rsidRDefault="00CF5E84" w:rsidP="00E454A1">
            <w:pPr>
              <w:pStyle w:val="TAL"/>
            </w:pPr>
          </w:p>
        </w:tc>
      </w:tr>
      <w:tr w:rsidR="00CF5E84" w:rsidRPr="00A20764" w14:paraId="0EAA07D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7D292622" w14:textId="77777777" w:rsidR="00CF5E84" w:rsidRPr="00A20764" w:rsidRDefault="00CF5E84" w:rsidP="00E454A1">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EA8E222" w14:textId="77777777" w:rsidR="00CF5E84" w:rsidRPr="00A20764" w:rsidRDefault="00CF5E84" w:rsidP="00E454A1">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1FF80EE4"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A6000D2"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C306A" w14:textId="77777777" w:rsidR="00CF5E84" w:rsidRPr="00A20764" w:rsidRDefault="00CF5E84" w:rsidP="00E454A1">
            <w:pPr>
              <w:pStyle w:val="TAL"/>
            </w:pPr>
          </w:p>
        </w:tc>
      </w:tr>
      <w:tr w:rsidR="00CF5E84" w:rsidRPr="00A20764" w14:paraId="303D21B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2BFC42FD" w14:textId="77777777" w:rsidR="00CF5E84" w:rsidRPr="00A20764" w:rsidRDefault="00CF5E84" w:rsidP="00E454A1">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7A2A301" w14:textId="77777777" w:rsidR="00CF5E84" w:rsidRPr="00A20764" w:rsidRDefault="00CF5E84" w:rsidP="00E454A1">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05540E98"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4C09DA9"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6D17F6" w14:textId="77777777" w:rsidR="00CF5E84" w:rsidRPr="00A20764" w:rsidRDefault="00CF5E84" w:rsidP="00E454A1">
            <w:pPr>
              <w:pStyle w:val="TAL"/>
            </w:pPr>
          </w:p>
        </w:tc>
      </w:tr>
      <w:tr w:rsidR="00CF5E84" w:rsidRPr="00A20764" w14:paraId="48B1DC3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443524E" w14:textId="77777777" w:rsidR="00CF5E84" w:rsidRPr="00A20764" w:rsidRDefault="00CF5E84" w:rsidP="00E454A1">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15B95899"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288AC6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04A44C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3C8472" w14:textId="77777777" w:rsidR="00CF5E84" w:rsidRPr="00A20764" w:rsidRDefault="00CF5E84" w:rsidP="00E454A1">
            <w:pPr>
              <w:pStyle w:val="TAL"/>
            </w:pPr>
          </w:p>
        </w:tc>
      </w:tr>
      <w:tr w:rsidR="00CF5E84" w:rsidRPr="00A20764" w14:paraId="78FD7B1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A59D271"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2EB163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BF00CF" w14:textId="77777777" w:rsidR="00CF5E84" w:rsidRPr="00A20764" w:rsidRDefault="00CF5E84" w:rsidP="00E454A1">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3D8EE91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E9082FA" w14:textId="77777777" w:rsidR="00CF5E84" w:rsidRPr="00A20764" w:rsidRDefault="00CF5E84" w:rsidP="00E454A1">
            <w:pPr>
              <w:pStyle w:val="TAL"/>
            </w:pPr>
          </w:p>
        </w:tc>
      </w:tr>
      <w:tr w:rsidR="00CF5E84" w:rsidRPr="00A20764" w14:paraId="3F71715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F6761F8"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C262775" w14:textId="77777777" w:rsidR="00CF5E84" w:rsidRPr="00A20764" w:rsidRDefault="00CF5E84" w:rsidP="00E454A1">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4EC48E7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59A58B3"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D49B353" w14:textId="77777777" w:rsidR="00CF5E84" w:rsidRPr="00A20764" w:rsidRDefault="00CF5E84" w:rsidP="00E454A1">
            <w:pPr>
              <w:pStyle w:val="TAL"/>
            </w:pPr>
          </w:p>
        </w:tc>
      </w:tr>
      <w:tr w:rsidR="00CF5E84" w:rsidRPr="00A20764" w14:paraId="6DAB7716"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16BA26" w14:textId="77777777" w:rsidR="00CF5E84" w:rsidRPr="00A20764" w:rsidRDefault="00CF5E84" w:rsidP="00E454A1">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8F03AF1"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3120232" w14:textId="77777777" w:rsidR="00CF5E84" w:rsidRPr="00A20764" w:rsidRDefault="00CF5E84" w:rsidP="00E454A1">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24EB1F6B"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10AE2" w14:textId="77777777" w:rsidR="00CF5E84" w:rsidRPr="00A20764" w:rsidRDefault="00CF5E84" w:rsidP="00E454A1">
            <w:pPr>
              <w:pStyle w:val="TAL"/>
            </w:pPr>
          </w:p>
        </w:tc>
      </w:tr>
      <w:tr w:rsidR="00CF5E84" w:rsidRPr="00A20764" w14:paraId="6E00743B"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60471EA" w14:textId="77777777" w:rsidR="00CF5E84" w:rsidRPr="00A20764" w:rsidRDefault="00CF5E84" w:rsidP="00E454A1">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392FFA3" w14:textId="77777777" w:rsidR="00CF5E84" w:rsidRPr="00A20764" w:rsidRDefault="00CF5E84" w:rsidP="00E454A1">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4966040E"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69B65FE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892FEE" w14:textId="77777777" w:rsidR="00CF5E84" w:rsidRPr="00A20764" w:rsidRDefault="00CF5E84" w:rsidP="00E454A1">
            <w:pPr>
              <w:pStyle w:val="TAL"/>
            </w:pPr>
          </w:p>
        </w:tc>
      </w:tr>
    </w:tbl>
    <w:p w14:paraId="2277F32C" w14:textId="77777777" w:rsidR="00CF5E84" w:rsidRPr="00A20764" w:rsidRDefault="00CF5E84" w:rsidP="00CF5E84"/>
    <w:p w14:paraId="6EB89CA6" w14:textId="4F4570B7" w:rsidR="00CF5E84" w:rsidRPr="00A20764" w:rsidRDefault="00CF5E84" w:rsidP="00CF5E84">
      <w:pPr>
        <w:pStyle w:val="TH"/>
      </w:pPr>
      <w:r w:rsidRPr="00A20764">
        <w:lastRenderedPageBreak/>
        <w:t xml:space="preserve">Table 6.7.3.3.3-2: SDP </w:t>
      </w:r>
      <w:r w:rsidR="005A2039"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252EAC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5E78F4" w14:textId="77777777" w:rsidR="00CF5E84" w:rsidRPr="00A20764" w:rsidRDefault="00CF5E84" w:rsidP="00E454A1">
            <w:pPr>
              <w:pStyle w:val="TAL"/>
            </w:pPr>
            <w:r w:rsidRPr="00A20764">
              <w:t>Derivation Path: TS 36.579-1 [2], Table 5.5.3.1.1-2, condition PRIVATE-CALL, INITIAL_SDP_OFFER, IMPLICIT_GRANT_REQUESTED</w:t>
            </w:r>
          </w:p>
        </w:tc>
      </w:tr>
      <w:tr w:rsidR="00CF5E84" w:rsidRPr="00A20764" w14:paraId="683C0573"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206A339"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3B09900"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68EA5FED"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26EF984"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7666FE70" w14:textId="77777777" w:rsidR="00CF5E84" w:rsidRPr="00A20764" w:rsidRDefault="00CF5E84" w:rsidP="00E454A1">
            <w:pPr>
              <w:pStyle w:val="TAH"/>
            </w:pPr>
            <w:r w:rsidRPr="00A20764">
              <w:t>Condition</w:t>
            </w:r>
          </w:p>
        </w:tc>
      </w:tr>
      <w:tr w:rsidR="00CF5E84" w:rsidRPr="00A20764" w14:paraId="50A9655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1A9F9CC" w14:textId="77777777" w:rsidR="00CF5E84" w:rsidRPr="00A20764" w:rsidRDefault="00CF5E84" w:rsidP="00E454A1">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0E0EBF6"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5FC928F0" w14:textId="77777777" w:rsidR="00CF5E84" w:rsidRPr="00A20764" w:rsidRDefault="00CF5E84" w:rsidP="00E454A1">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334609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B6A8627" w14:textId="77777777" w:rsidR="00CF5E84" w:rsidRPr="00A20764" w:rsidRDefault="00CF5E84" w:rsidP="00E454A1">
            <w:pPr>
              <w:pStyle w:val="TAL"/>
            </w:pPr>
          </w:p>
        </w:tc>
      </w:tr>
      <w:tr w:rsidR="00CF5E84" w:rsidRPr="00A20764" w14:paraId="641AF15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0DA11538" w14:textId="77777777" w:rsidR="00CF5E84" w:rsidRPr="00A20764" w:rsidRDefault="00CF5E84" w:rsidP="00E454A1">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7B7C6AE"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4DEA09" w14:textId="77777777" w:rsidR="00CF5E84" w:rsidRPr="00A20764" w:rsidRDefault="00CF5E84" w:rsidP="00E454A1">
            <w:pPr>
              <w:pStyle w:val="TAL"/>
            </w:pPr>
            <w:r w:rsidRPr="00A20764">
              <w:t>a=line</w:t>
            </w:r>
          </w:p>
          <w:p w14:paraId="2818399B" w14:textId="77777777" w:rsidR="00CF5E84" w:rsidRPr="00A20764" w:rsidRDefault="00CF5E84" w:rsidP="00E454A1">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4466BD16"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70BD4D" w14:textId="77777777" w:rsidR="00CF5E84" w:rsidRPr="00A20764" w:rsidRDefault="00CF5E84" w:rsidP="00E454A1">
            <w:pPr>
              <w:pStyle w:val="TAL"/>
            </w:pPr>
          </w:p>
        </w:tc>
      </w:tr>
      <w:tr w:rsidR="00CF5E84" w:rsidRPr="00A20764" w14:paraId="570FF12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8A868B2" w14:textId="77777777" w:rsidR="00CF5E84" w:rsidRPr="00A20764" w:rsidRDefault="00CF5E84" w:rsidP="00E454A1">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6FC55E4F"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01C00167"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E0273E8"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F255A8E" w14:textId="77777777" w:rsidR="00CF5E84" w:rsidRPr="00A20764" w:rsidRDefault="00CF5E84" w:rsidP="00E454A1">
            <w:pPr>
              <w:pStyle w:val="TAL"/>
            </w:pPr>
          </w:p>
        </w:tc>
      </w:tr>
    </w:tbl>
    <w:p w14:paraId="19A3FAEE" w14:textId="77777777" w:rsidR="00CF5E84" w:rsidRPr="00A20764" w:rsidRDefault="00CF5E84" w:rsidP="00CF5E84"/>
    <w:p w14:paraId="42DE3D0D" w14:textId="77777777" w:rsidR="00CF5E84" w:rsidRPr="00A20764" w:rsidRDefault="00CF5E84" w:rsidP="00CF5E84">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20764" w14:paraId="35DEC32E"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2D8E53A" w14:textId="77777777" w:rsidR="00CF5E84" w:rsidRPr="00A20764" w:rsidRDefault="00CF5E84" w:rsidP="00E454A1">
            <w:pPr>
              <w:pStyle w:val="TAL"/>
            </w:pPr>
            <w:r w:rsidRPr="00A20764">
              <w:t>Derivation Path: TS 36.579-1 [2], Table 5.5.3.2.1-2</w:t>
            </w:r>
          </w:p>
        </w:tc>
      </w:tr>
      <w:tr w:rsidR="00CF5E84" w:rsidRPr="00A20764" w14:paraId="562A80FB"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DF27EC6" w14:textId="77777777" w:rsidR="00CF5E84" w:rsidRPr="00A20764" w:rsidRDefault="00CF5E84" w:rsidP="00E454A1">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AF63B36" w14:textId="77777777" w:rsidR="00CF5E84" w:rsidRPr="00A20764" w:rsidRDefault="00CF5E84" w:rsidP="00E454A1">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734A52D1" w14:textId="77777777" w:rsidR="00CF5E84" w:rsidRPr="00A20764" w:rsidRDefault="00CF5E84" w:rsidP="00E454A1">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55811B8" w14:textId="77777777" w:rsidR="00CF5E84" w:rsidRPr="00A20764" w:rsidRDefault="00CF5E84" w:rsidP="00E454A1">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1EAC61A4" w14:textId="77777777" w:rsidR="00CF5E84" w:rsidRPr="00A20764" w:rsidRDefault="00CF5E84" w:rsidP="00E454A1">
            <w:pPr>
              <w:pStyle w:val="TAH"/>
            </w:pPr>
            <w:r w:rsidRPr="00A20764">
              <w:t>Condition</w:t>
            </w:r>
          </w:p>
        </w:tc>
      </w:tr>
      <w:tr w:rsidR="00CF5E84" w:rsidRPr="00A20764" w14:paraId="2E388748"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37A30410" w14:textId="77777777" w:rsidR="00CF5E84" w:rsidRPr="00A20764" w:rsidRDefault="00CF5E84" w:rsidP="00E454A1">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3DF9C5A"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47DE790"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D2941FF"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D5C6CE" w14:textId="77777777" w:rsidR="00CF5E84" w:rsidRPr="00A20764" w:rsidRDefault="00CF5E84" w:rsidP="00E454A1">
            <w:pPr>
              <w:pStyle w:val="TAL"/>
            </w:pPr>
          </w:p>
        </w:tc>
      </w:tr>
      <w:tr w:rsidR="00CF5E84" w:rsidRPr="00A20764" w14:paraId="37B25E6C"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49AAA2B5" w14:textId="77777777" w:rsidR="00CF5E84" w:rsidRPr="00A20764" w:rsidRDefault="00CF5E84" w:rsidP="00E454A1">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3230D385"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162F6006"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2837D5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6BCD5D" w14:textId="77777777" w:rsidR="00CF5E84" w:rsidRPr="00A20764" w:rsidRDefault="00CF5E84" w:rsidP="00E454A1">
            <w:pPr>
              <w:pStyle w:val="TAL"/>
            </w:pPr>
          </w:p>
        </w:tc>
      </w:tr>
      <w:tr w:rsidR="00CF5E84" w:rsidRPr="00A20764" w14:paraId="7F5C88FC"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0DD35F7" w14:textId="77777777" w:rsidR="00CF5E84" w:rsidRPr="00A20764" w:rsidRDefault="00CF5E84" w:rsidP="00E454A1">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6C31AD" w14:textId="77777777" w:rsidR="00CF5E84" w:rsidRPr="00A20764" w:rsidRDefault="00CF5E84" w:rsidP="00E454A1">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3EBA97BC"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75BD1A1"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85C828" w14:textId="77777777" w:rsidR="00CF5E84" w:rsidRPr="00A20764" w:rsidRDefault="00CF5E84" w:rsidP="00E454A1">
            <w:pPr>
              <w:pStyle w:val="TAL"/>
            </w:pPr>
          </w:p>
        </w:tc>
      </w:tr>
      <w:tr w:rsidR="00CF5E84" w:rsidRPr="00A20764" w14:paraId="7A76EAA7"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C001F50" w14:textId="77777777" w:rsidR="00CF5E84" w:rsidRPr="00A20764" w:rsidRDefault="00CF5E84" w:rsidP="00E454A1">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4BBE0BF7" w14:textId="77777777" w:rsidR="00CF5E84" w:rsidRPr="00A20764"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4DDDCA5"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E667E94"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D12EF66" w14:textId="77777777" w:rsidR="00CF5E84" w:rsidRPr="00A20764" w:rsidRDefault="00CF5E84" w:rsidP="00E454A1">
            <w:pPr>
              <w:pStyle w:val="TAL"/>
            </w:pPr>
          </w:p>
        </w:tc>
      </w:tr>
      <w:tr w:rsidR="00CF5E84" w:rsidRPr="00A20764" w14:paraId="670B8470"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3F14F743" w14:textId="77777777" w:rsidR="00CF5E84" w:rsidRPr="00A20764" w:rsidRDefault="00CF5E84" w:rsidP="00E454A1">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5EA314" w14:textId="77777777" w:rsidR="00CF5E84" w:rsidRPr="00A20764" w:rsidRDefault="00CF5E84" w:rsidP="00E454A1">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23A2F2A9" w14:textId="77777777" w:rsidR="00CF5E84" w:rsidRPr="00A20764"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D44004E" w14:textId="77777777" w:rsidR="00CF5E84" w:rsidRPr="00A20764"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4CC920A" w14:textId="77777777" w:rsidR="00CF5E84" w:rsidRPr="00A20764" w:rsidRDefault="00CF5E84" w:rsidP="00E454A1">
            <w:pPr>
              <w:pStyle w:val="TAL"/>
            </w:pPr>
          </w:p>
        </w:tc>
      </w:tr>
    </w:tbl>
    <w:p w14:paraId="3FE4B1CD" w14:textId="77777777" w:rsidR="00CF5E84" w:rsidRPr="00A20764" w:rsidRDefault="00CF5E84" w:rsidP="00CF5E84"/>
    <w:p w14:paraId="4385DBA4" w14:textId="497B60E5" w:rsidR="00CF5E84" w:rsidRPr="00A20764" w:rsidRDefault="00CF5E84" w:rsidP="00CF5E84">
      <w:pPr>
        <w:pStyle w:val="TH"/>
      </w:pPr>
      <w:r w:rsidRPr="00A20764">
        <w:t>Table 6.7.3.3.3-</w:t>
      </w:r>
      <w:r>
        <w:t>4</w:t>
      </w:r>
      <w:r w:rsidRPr="00A20764">
        <w:t>: SIP 200 (OK) from the SS (Step 2, Table 6.7.3.3.2-1;</w:t>
      </w:r>
      <w:r w:rsidRPr="00A20764">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20764" w14:paraId="4104AE0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47F813" w14:textId="77777777" w:rsidR="00CF5E84" w:rsidRPr="00A20764" w:rsidRDefault="00CF5E84" w:rsidP="00E454A1">
            <w:pPr>
              <w:pStyle w:val="TAL"/>
            </w:pPr>
            <w:r w:rsidRPr="00A20764">
              <w:t>Derivation Path: TS 36.579-1 [2], Table 5.5.2.17.1.2-1, condition INVITE-RSP</w:t>
            </w:r>
          </w:p>
        </w:tc>
      </w:tr>
      <w:tr w:rsidR="00CF5E84" w:rsidRPr="00A20764" w14:paraId="7C22810A"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6B95BE3A" w14:textId="77777777" w:rsidR="00CF5E84" w:rsidRPr="00A20764" w:rsidRDefault="00CF5E84" w:rsidP="00E454A1">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AAFA164" w14:textId="77777777" w:rsidR="00CF5E84" w:rsidRPr="00A20764" w:rsidRDefault="00CF5E84" w:rsidP="00E454A1">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6ECF6FF0" w14:textId="77777777" w:rsidR="00CF5E84" w:rsidRPr="00A20764" w:rsidRDefault="00CF5E84" w:rsidP="00E454A1">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270638A2" w14:textId="77777777" w:rsidR="00CF5E84" w:rsidRPr="00A20764" w:rsidRDefault="00CF5E84" w:rsidP="00E454A1">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34B76ECD" w14:textId="77777777" w:rsidR="00CF5E84" w:rsidRPr="00A20764" w:rsidRDefault="00CF5E84" w:rsidP="00E454A1">
            <w:pPr>
              <w:pStyle w:val="TAH"/>
            </w:pPr>
            <w:r w:rsidRPr="00A20764">
              <w:t>Condition</w:t>
            </w:r>
          </w:p>
        </w:tc>
      </w:tr>
      <w:tr w:rsidR="00CF5E84" w:rsidRPr="00A20764" w14:paraId="4F47609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52BD6347" w14:textId="77777777" w:rsidR="00CF5E84" w:rsidRPr="00A20764" w:rsidRDefault="00CF5E84" w:rsidP="00E454A1">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4696845E"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760E15E"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7AB2971B"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5BDD59" w14:textId="77777777" w:rsidR="00CF5E84" w:rsidRPr="00A20764" w:rsidRDefault="00CF5E84" w:rsidP="00E454A1">
            <w:pPr>
              <w:pStyle w:val="TAL"/>
            </w:pPr>
          </w:p>
        </w:tc>
      </w:tr>
      <w:tr w:rsidR="00CF5E84" w:rsidRPr="00A20764" w14:paraId="0259B5D6"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00518914" w14:textId="77777777" w:rsidR="00CF5E84" w:rsidRPr="00A20764" w:rsidRDefault="00CF5E84" w:rsidP="00E454A1">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53048048" w14:textId="77777777" w:rsidR="00CF5E84" w:rsidRPr="00A20764" w:rsidRDefault="00CF5E84" w:rsidP="00E454A1">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6EBA36F3"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DB0CF9" w14:textId="77777777" w:rsidR="00CF5E84" w:rsidRPr="00A20764" w:rsidRDefault="00CF5E84" w:rsidP="00E454A1">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068DA0AD" w14:textId="77777777" w:rsidR="00CF5E84" w:rsidRPr="00A20764" w:rsidRDefault="00CF5E84" w:rsidP="00E454A1">
            <w:pPr>
              <w:pStyle w:val="TAL"/>
            </w:pPr>
          </w:p>
        </w:tc>
      </w:tr>
      <w:tr w:rsidR="00CF5E84" w:rsidRPr="00A20764" w14:paraId="072458FB"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46A193EE" w14:textId="77777777" w:rsidR="00CF5E84" w:rsidRPr="00A20764" w:rsidRDefault="00CF5E84" w:rsidP="00E454A1">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FB4EC5A" w14:textId="77777777" w:rsidR="00CF5E84" w:rsidRPr="00A20764"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1ADC0FD7"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0758681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9E5B60" w14:textId="77777777" w:rsidR="00CF5E84" w:rsidRPr="00A20764" w:rsidRDefault="00CF5E84" w:rsidP="00E454A1">
            <w:pPr>
              <w:pStyle w:val="TAL"/>
            </w:pPr>
          </w:p>
        </w:tc>
      </w:tr>
      <w:tr w:rsidR="00CF5E84" w:rsidRPr="00A20764" w14:paraId="1F4EF875"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8764644" w14:textId="77777777" w:rsidR="00CF5E84" w:rsidRPr="00A20764" w:rsidRDefault="00CF5E84" w:rsidP="00E454A1">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C725135" w14:textId="77777777" w:rsidR="00CF5E84" w:rsidRPr="00A20764" w:rsidRDefault="00CF5E84" w:rsidP="00E454A1">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18A22211" w14:textId="77777777" w:rsidR="00CF5E84" w:rsidRPr="00A20764"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1F01A86A" w14:textId="77777777" w:rsidR="00CF5E84" w:rsidRPr="00A20764"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A6B3DD" w14:textId="77777777" w:rsidR="00CF5E84" w:rsidRPr="00A20764" w:rsidRDefault="00CF5E84" w:rsidP="00E454A1">
            <w:pPr>
              <w:pStyle w:val="TAL"/>
            </w:pPr>
          </w:p>
        </w:tc>
      </w:tr>
    </w:tbl>
    <w:p w14:paraId="339E6BCF" w14:textId="77777777" w:rsidR="00CF5E84" w:rsidRPr="00A20764" w:rsidRDefault="00CF5E84" w:rsidP="00CF5E84"/>
    <w:p w14:paraId="5F9AACBA" w14:textId="73578C79" w:rsidR="00CF5E84" w:rsidRPr="00A20764" w:rsidRDefault="00CF5E84" w:rsidP="00CF5E84">
      <w:pPr>
        <w:pStyle w:val="TH"/>
      </w:pPr>
      <w:r w:rsidRPr="00A20764">
        <w:t>Table 6.7.3.3.3-</w:t>
      </w:r>
      <w:r>
        <w:t>5</w:t>
      </w:r>
      <w:r w:rsidRPr="00A20764">
        <w:t xml:space="preserve">: SDP </w:t>
      </w:r>
      <w:r w:rsidR="005A2039" w:rsidRPr="005A2039">
        <w:t xml:space="preserve">Message </w:t>
      </w:r>
      <w:r w:rsidRPr="00A20764">
        <w:t>in SIP 200 (OK) (Table 6.7.3.3.3-</w:t>
      </w:r>
      <w:r w:rsidR="006D2B1E">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20764" w14:paraId="1E8D97FC"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4BE1552E" w14:textId="77777777" w:rsidR="00CF5E84" w:rsidRPr="00A20764" w:rsidRDefault="00CF5E84" w:rsidP="00E454A1">
            <w:pPr>
              <w:pStyle w:val="TAL"/>
            </w:pPr>
            <w:r w:rsidRPr="00A20764">
              <w:t>Derivation Path: TS 36.579-1 [2], Table 5.5.3.1.2-2, condition SDP_ANSWER, IMPLICIT_GRANT_REQUESTED, IMPLICIT_FLOOR_GRANTED</w:t>
            </w:r>
          </w:p>
        </w:tc>
      </w:tr>
    </w:tbl>
    <w:p w14:paraId="390C62F5" w14:textId="77777777" w:rsidR="00CF5E84" w:rsidRPr="00A20764" w:rsidRDefault="00CF5E84" w:rsidP="00CF5E84"/>
    <w:p w14:paraId="001AC865" w14:textId="77777777" w:rsidR="00CF5E84" w:rsidRPr="00A974FC" w:rsidRDefault="00CF5E84" w:rsidP="00CF5E84">
      <w:pPr>
        <w:pStyle w:val="Heading3"/>
        <w:rPr>
          <w:rFonts w:cs="Arial"/>
          <w:szCs w:val="28"/>
        </w:rPr>
      </w:pPr>
      <w:bookmarkStart w:id="833" w:name="_Toc163573375"/>
      <w:r w:rsidRPr="00A974FC">
        <w:rPr>
          <w:rFonts w:cs="Arial"/>
          <w:szCs w:val="28"/>
        </w:rPr>
        <w:t>6.7.4</w:t>
      </w:r>
      <w:r w:rsidRPr="00A974FC">
        <w:rPr>
          <w:rFonts w:cs="Arial"/>
          <w:szCs w:val="28"/>
        </w:rPr>
        <w:tab/>
        <w:t>On-network / On-demand ambient viewing call / Locally initiated ambient viewing call / Client Terminated (CT)</w:t>
      </w:r>
      <w:bookmarkEnd w:id="833"/>
    </w:p>
    <w:p w14:paraId="1E868C2E" w14:textId="77777777" w:rsidR="00CF5E84" w:rsidRPr="00A974FC" w:rsidRDefault="00CF5E84" w:rsidP="00CF5E84">
      <w:pPr>
        <w:pStyle w:val="H6"/>
      </w:pPr>
      <w:r w:rsidRPr="00A974FC">
        <w:t>6.7.4.1</w:t>
      </w:r>
      <w:r w:rsidRPr="00A974FC">
        <w:tab/>
        <w:t>Test Purpose (TP)</w:t>
      </w:r>
    </w:p>
    <w:p w14:paraId="2ABC911D" w14:textId="77777777" w:rsidR="00CF5E84" w:rsidRPr="00A974FC" w:rsidRDefault="00CF5E84" w:rsidP="00CF5E84">
      <w:pPr>
        <w:pStyle w:val="H6"/>
      </w:pPr>
      <w:r w:rsidRPr="00A974FC">
        <w:t>(1)</w:t>
      </w:r>
    </w:p>
    <w:p w14:paraId="1F17C394" w14:textId="77777777" w:rsidR="00CF5E84" w:rsidRPr="00A974FC" w:rsidRDefault="00CF5E84" w:rsidP="00CF5E84">
      <w:pPr>
        <w:pStyle w:val="PL"/>
        <w:rPr>
          <w:noProof w:val="0"/>
        </w:rPr>
      </w:pPr>
      <w:r w:rsidRPr="00A974FC">
        <w:rPr>
          <w:b/>
          <w:noProof w:val="0"/>
        </w:rPr>
        <w:t>with</w:t>
      </w:r>
      <w:r w:rsidRPr="00A974FC">
        <w:rPr>
          <w:noProof w:val="0"/>
        </w:rPr>
        <w:t xml:space="preserve"> { the UE (MCVideo Client) registered and authorised for MCVideo Service }</w:t>
      </w:r>
    </w:p>
    <w:p w14:paraId="6DB6C78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81159D1"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UE (MCVideo Client) receives a SIP INVITE message to establish a MCVideo remote initiated ambient viewing call }</w:t>
      </w:r>
    </w:p>
    <w:p w14:paraId="6CAF5D65" w14:textId="77777777" w:rsidR="00CF5E84" w:rsidRPr="00A974FC" w:rsidRDefault="00CF5E84" w:rsidP="00CF5E84">
      <w:pPr>
        <w:pStyle w:val="PL"/>
        <w:rPr>
          <w:noProof w:val="0"/>
        </w:rPr>
      </w:pPr>
      <w:r w:rsidRPr="00A974FC">
        <w:rPr>
          <w:noProof w:val="0"/>
        </w:rPr>
        <w:t xml:space="preserve">    </w:t>
      </w:r>
      <w:r w:rsidRPr="00A974FC">
        <w:rPr>
          <w:b/>
          <w:noProof w:val="0"/>
        </w:rPr>
        <w:t>then</w:t>
      </w:r>
      <w:r w:rsidRPr="00A974FC">
        <w:rPr>
          <w:noProof w:val="0"/>
        </w:rPr>
        <w:t xml:space="preserve"> { UE (MCVideo Client) sends a SIP 200 (OK) message </w:t>
      </w:r>
      <w:r w:rsidRPr="00A974FC">
        <w:rPr>
          <w:b/>
          <w:bCs/>
          <w:noProof w:val="0"/>
        </w:rPr>
        <w:t>and</w:t>
      </w:r>
      <w:r w:rsidRPr="00A974FC">
        <w:rPr>
          <w:noProof w:val="0"/>
        </w:rPr>
        <w:t xml:space="preserve"> respects the Transmission Control imposed by the MCVideo Server }</w:t>
      </w:r>
    </w:p>
    <w:p w14:paraId="1E9EEDEB" w14:textId="77777777" w:rsidR="00CF5E84" w:rsidRPr="00A974FC" w:rsidRDefault="00CF5E84" w:rsidP="00CF5E84">
      <w:pPr>
        <w:pStyle w:val="PL"/>
        <w:rPr>
          <w:noProof w:val="0"/>
        </w:rPr>
      </w:pPr>
      <w:r w:rsidRPr="00A974FC">
        <w:rPr>
          <w:noProof w:val="0"/>
        </w:rPr>
        <w:t xml:space="preserve">            }</w:t>
      </w:r>
    </w:p>
    <w:p w14:paraId="521A1E85" w14:textId="77777777" w:rsidR="00CF5E84" w:rsidRPr="00A974FC" w:rsidRDefault="00CF5E84" w:rsidP="00CF5E84">
      <w:pPr>
        <w:pStyle w:val="PL"/>
        <w:rPr>
          <w:rFonts w:cs="Courier New"/>
          <w:noProof w:val="0"/>
          <w:szCs w:val="16"/>
        </w:rPr>
      </w:pPr>
    </w:p>
    <w:p w14:paraId="4F11BF77" w14:textId="77777777" w:rsidR="00CF5E84" w:rsidRPr="00A974FC" w:rsidRDefault="00CF5E84" w:rsidP="00CF5E84">
      <w:pPr>
        <w:pStyle w:val="H6"/>
      </w:pPr>
      <w:r w:rsidRPr="00A974FC">
        <w:t>(2)</w:t>
      </w:r>
    </w:p>
    <w:p w14:paraId="76EB0853" w14:textId="77777777" w:rsidR="00CF5E84" w:rsidRPr="00A974FC" w:rsidRDefault="00CF5E84" w:rsidP="00CF5E84">
      <w:pPr>
        <w:pStyle w:val="PL"/>
        <w:rPr>
          <w:noProof w:val="0"/>
        </w:rPr>
      </w:pPr>
      <w:r w:rsidRPr="00A974FC">
        <w:rPr>
          <w:b/>
          <w:noProof w:val="0"/>
        </w:rPr>
        <w:t>with</w:t>
      </w:r>
      <w:r w:rsidRPr="00A974FC">
        <w:rPr>
          <w:noProof w:val="0"/>
        </w:rPr>
        <w:t xml:space="preserve"> { UE (MCVideo Client) having an ongoing MCVideo locally initiated ambient viewing call }</w:t>
      </w:r>
    </w:p>
    <w:p w14:paraId="31AB5F06" w14:textId="77777777" w:rsidR="00CF5E84" w:rsidRPr="00A974FC" w:rsidRDefault="00CF5E84" w:rsidP="00CF5E84">
      <w:pPr>
        <w:pStyle w:val="PL"/>
        <w:rPr>
          <w:noProof w:val="0"/>
        </w:rPr>
      </w:pPr>
      <w:r w:rsidRPr="00A974FC">
        <w:rPr>
          <w:b/>
          <w:noProof w:val="0"/>
        </w:rPr>
        <w:t>ensure that</w:t>
      </w:r>
      <w:r w:rsidRPr="00A974FC">
        <w:rPr>
          <w:noProof w:val="0"/>
        </w:rPr>
        <w:t xml:space="preserve"> {</w:t>
      </w:r>
    </w:p>
    <w:p w14:paraId="16694139" w14:textId="77777777" w:rsidR="00CF5E84" w:rsidRPr="00A974FC" w:rsidRDefault="00CF5E84" w:rsidP="00CF5E84">
      <w:pPr>
        <w:pStyle w:val="PL"/>
        <w:rPr>
          <w:noProof w:val="0"/>
        </w:rPr>
      </w:pPr>
      <w:r w:rsidRPr="00A974FC">
        <w:rPr>
          <w:noProof w:val="0"/>
        </w:rPr>
        <w:t xml:space="preserve">  </w:t>
      </w:r>
      <w:r w:rsidRPr="00A974FC">
        <w:rPr>
          <w:b/>
          <w:noProof w:val="0"/>
        </w:rPr>
        <w:t>when</w:t>
      </w:r>
      <w:r w:rsidRPr="00A974FC">
        <w:rPr>
          <w:noProof w:val="0"/>
        </w:rPr>
        <w:t xml:space="preserve"> { the MCVideo User requests to terminate the ongoing MCVideo locally initiated ambient viewing call }</w:t>
      </w:r>
    </w:p>
    <w:p w14:paraId="5EF7EB97" w14:textId="77777777" w:rsidR="00CF5E84" w:rsidRPr="00A974FC" w:rsidRDefault="00CF5E84" w:rsidP="00CF5E84">
      <w:pPr>
        <w:pStyle w:val="PL"/>
        <w:rPr>
          <w:noProof w:val="0"/>
        </w:rPr>
      </w:pPr>
      <w:r w:rsidRPr="00A974FC">
        <w:rPr>
          <w:noProof w:val="0"/>
        </w:rPr>
        <w:lastRenderedPageBreak/>
        <w:t xml:space="preserve">    </w:t>
      </w:r>
      <w:r w:rsidRPr="00A974FC">
        <w:rPr>
          <w:b/>
          <w:noProof w:val="0"/>
        </w:rPr>
        <w:t>then</w:t>
      </w:r>
      <w:r w:rsidRPr="00A974FC">
        <w:rPr>
          <w:noProof w:val="0"/>
        </w:rPr>
        <w:t xml:space="preserve"> { UE (MCVideo Client) sends a SIP BYE request </w:t>
      </w:r>
      <w:r w:rsidRPr="00A974FC">
        <w:rPr>
          <w:b/>
          <w:bCs/>
          <w:noProof w:val="0"/>
        </w:rPr>
        <w:t>and</w:t>
      </w:r>
      <w:r w:rsidRPr="00A974FC">
        <w:rPr>
          <w:noProof w:val="0"/>
        </w:rPr>
        <w:t xml:space="preserve"> leaves the MCVideo session after receiving a SIP 200 (OK) message }</w:t>
      </w:r>
    </w:p>
    <w:p w14:paraId="6815EF6C" w14:textId="77777777" w:rsidR="00CF5E84" w:rsidRPr="00A974FC" w:rsidRDefault="00CF5E84" w:rsidP="00CF5E84">
      <w:pPr>
        <w:pStyle w:val="PL"/>
        <w:rPr>
          <w:noProof w:val="0"/>
        </w:rPr>
      </w:pPr>
      <w:r w:rsidRPr="00A974FC">
        <w:rPr>
          <w:noProof w:val="0"/>
        </w:rPr>
        <w:t xml:space="preserve">            }</w:t>
      </w:r>
    </w:p>
    <w:p w14:paraId="2C8EEDD5" w14:textId="77777777" w:rsidR="00CF5E84" w:rsidRPr="00A974FC" w:rsidRDefault="00CF5E84" w:rsidP="00CF5E84">
      <w:pPr>
        <w:pStyle w:val="PL"/>
        <w:rPr>
          <w:rFonts w:cs="Courier New"/>
          <w:noProof w:val="0"/>
          <w:szCs w:val="16"/>
        </w:rPr>
      </w:pPr>
    </w:p>
    <w:p w14:paraId="0246D7EE" w14:textId="77777777" w:rsidR="00CF5E84" w:rsidRPr="00A974FC" w:rsidRDefault="00CF5E84" w:rsidP="00CF5E84">
      <w:pPr>
        <w:pStyle w:val="H6"/>
      </w:pPr>
      <w:r w:rsidRPr="00A974FC">
        <w:t>6.7.4.2</w:t>
      </w:r>
      <w:r w:rsidRPr="00A974FC">
        <w:tab/>
        <w:t>Conformance requirements</w:t>
      </w:r>
    </w:p>
    <w:p w14:paraId="72D666E0" w14:textId="77777777" w:rsidR="00CF5E84" w:rsidRPr="00A974FC" w:rsidRDefault="00CF5E84" w:rsidP="00CF5E84">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635A008" w14:textId="77777777" w:rsidR="00CF5E84" w:rsidRPr="00A974FC" w:rsidRDefault="00CF5E84" w:rsidP="00CF5E84">
      <w:r w:rsidRPr="00A974FC">
        <w:t>[TS 24.281, clause 15.2.1.2]</w:t>
      </w:r>
    </w:p>
    <w:p w14:paraId="724918A9" w14:textId="77777777" w:rsidR="00CF5E84" w:rsidRPr="00A974FC" w:rsidRDefault="00CF5E84" w:rsidP="00CF5E84">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79440FB7" w14:textId="77777777" w:rsidR="00CF5E84" w:rsidRPr="00A974FC" w:rsidRDefault="00CF5E84" w:rsidP="00CF5E84">
      <w:pPr>
        <w:rPr>
          <w:lang w:eastAsia="ko-KR"/>
        </w:rPr>
      </w:pPr>
      <w:r w:rsidRPr="00A974FC">
        <w:rPr>
          <w:lang w:eastAsia="ko-KR"/>
        </w:rPr>
        <w:t>The MCVideo client:</w:t>
      </w:r>
    </w:p>
    <w:p w14:paraId="431BD74A" w14:textId="77777777" w:rsidR="00CF5E84" w:rsidRPr="00A974FC" w:rsidRDefault="00CF5E84" w:rsidP="00CF5E84">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E1F1CCF" w14:textId="77777777" w:rsidR="00CF5E84" w:rsidRPr="00A974FC" w:rsidRDefault="00CF5E84" w:rsidP="00CF5E84">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2AA0EC65" w14:textId="77777777" w:rsidR="00CF5E84" w:rsidRPr="00A974FC" w:rsidRDefault="00CF5E84" w:rsidP="00CF5E84">
      <w:pPr>
        <w:pStyle w:val="B2"/>
        <w:rPr>
          <w:lang w:eastAsia="ko-KR"/>
        </w:rPr>
      </w:pPr>
      <w:r w:rsidRPr="00A974FC">
        <w:rPr>
          <w:lang w:eastAsia="ko-KR"/>
        </w:rPr>
        <w:t>b)</w:t>
      </w:r>
      <w:r w:rsidRPr="00A974FC">
        <w:rPr>
          <w:lang w:eastAsia="ko-KR"/>
        </w:rPr>
        <w:tab/>
        <w:t>MCVideo client does not have enough resources to handle the call;</w:t>
      </w:r>
    </w:p>
    <w:p w14:paraId="7A99A532" w14:textId="77777777" w:rsidR="00CF5E84" w:rsidRPr="00A974FC" w:rsidRDefault="00CF5E84" w:rsidP="00CF5E84">
      <w:pPr>
        <w:pStyle w:val="B2"/>
      </w:pPr>
      <w:r w:rsidRPr="00A974FC">
        <w:t>c)</w:t>
      </w:r>
      <w:r w:rsidRPr="00A974FC">
        <w:tab/>
        <w:t>if neither condition a) nor b) are met, continue with the rest of the steps;</w:t>
      </w:r>
    </w:p>
    <w:p w14:paraId="73636C71" w14:textId="77777777" w:rsidR="00CF5E84" w:rsidRPr="00A974FC" w:rsidRDefault="00CF5E84" w:rsidP="00CF5E84">
      <w:pPr>
        <w:pStyle w:val="B1"/>
        <w:rPr>
          <w:lang w:eastAsia="ko-KR"/>
        </w:rPr>
      </w:pPr>
      <w:r w:rsidRPr="00A974FC">
        <w:rPr>
          <w:lang w:eastAsia="ko-KR"/>
        </w:rPr>
        <w:t>2)</w:t>
      </w:r>
      <w:r w:rsidRPr="00A974FC">
        <w:rPr>
          <w:lang w:eastAsia="ko-KR"/>
        </w:rPr>
        <w:tab/>
        <w:t>if the SIP INVITE request is rejected in step 1):</w:t>
      </w:r>
    </w:p>
    <w:p w14:paraId="48441FDD" w14:textId="77777777" w:rsidR="00CF5E84" w:rsidRPr="00A974FC" w:rsidRDefault="00CF5E84" w:rsidP="00CF5E84">
      <w:pPr>
        <w:pStyle w:val="B2"/>
      </w:pPr>
      <w:r w:rsidRPr="00A974FC">
        <w:t>a)</w:t>
      </w:r>
      <w:r w:rsidRPr="00A974FC">
        <w:tab/>
      </w:r>
      <w:r w:rsidRPr="00A974FC">
        <w:rPr>
          <w:lang w:eastAsia="ko-KR"/>
        </w:rPr>
        <w:t>shall</w:t>
      </w:r>
      <w:r w:rsidRPr="00A974FC">
        <w:t xml:space="preserve"> respond towards the participating MCVideo function either with:</w:t>
      </w:r>
    </w:p>
    <w:p w14:paraId="78874204" w14:textId="77777777" w:rsidR="00CF5E84" w:rsidRPr="00A974FC" w:rsidRDefault="00CF5E84" w:rsidP="00CF5E84">
      <w:pPr>
        <w:pStyle w:val="B3"/>
      </w:pPr>
      <w:r w:rsidRPr="00A974FC">
        <w:t>i)</w:t>
      </w:r>
      <w:r w:rsidRPr="00A974FC">
        <w:tab/>
        <w:t>an appropriate reject code as specified in 3GPP TS 24.229 [11] and warning texts as specified in clause 4.4.2; or</w:t>
      </w:r>
    </w:p>
    <w:p w14:paraId="77FC8065" w14:textId="77777777" w:rsidR="00CF5E84" w:rsidRPr="00A974FC" w:rsidRDefault="00CF5E84" w:rsidP="00CF5E84">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2CD6A717" w14:textId="77777777" w:rsidR="00CF5E84" w:rsidRPr="00A974FC" w:rsidRDefault="00CF5E84" w:rsidP="00CF5E84">
      <w:pPr>
        <w:pStyle w:val="B2"/>
      </w:pPr>
      <w:r w:rsidRPr="00A974FC">
        <w:t>b)</w:t>
      </w:r>
      <w:r w:rsidRPr="00A974FC">
        <w:tab/>
      </w:r>
      <w:r w:rsidRPr="00A974FC">
        <w:rPr>
          <w:lang w:eastAsia="ko-KR"/>
        </w:rPr>
        <w:t>skip</w:t>
      </w:r>
      <w:r w:rsidRPr="00A974FC">
        <w:t xml:space="preserve"> the rest of the steps of this clause;</w:t>
      </w:r>
    </w:p>
    <w:p w14:paraId="41D4F5B2" w14:textId="77777777" w:rsidR="00CF5E84" w:rsidRPr="00A974FC" w:rsidRDefault="00CF5E84" w:rsidP="00CF5E84">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1E28D6D" w14:textId="77777777" w:rsidR="00CF5E84" w:rsidRPr="00A974FC" w:rsidRDefault="00CF5E84" w:rsidP="00CF5E84">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0B584752" w14:textId="77777777" w:rsidR="00CF5E84" w:rsidRPr="00A974FC" w:rsidRDefault="00CF5E84" w:rsidP="00CF5E84">
      <w:pPr>
        <w:pStyle w:val="B2"/>
      </w:pPr>
      <w:r w:rsidRPr="00A974FC">
        <w:t>b)</w:t>
      </w:r>
      <w:r w:rsidRPr="00A974FC">
        <w:tab/>
      </w:r>
      <w:r w:rsidRPr="00A974FC">
        <w:rPr>
          <w:lang w:eastAsia="ko-KR"/>
        </w:rPr>
        <w:t>shall</w:t>
      </w:r>
      <w:r w:rsidRPr="00A974FC">
        <w:t xml:space="preserve"> convert the MCVideo ID to a UID as described in 3GPP TS 33.180 [8];</w:t>
      </w:r>
    </w:p>
    <w:p w14:paraId="54B4DB85" w14:textId="77777777" w:rsidR="00CF5E84" w:rsidRPr="00A974FC" w:rsidRDefault="00CF5E84" w:rsidP="00CF5E84">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39566924" w14:textId="77777777" w:rsidR="00CF5E84" w:rsidRPr="00A974FC" w:rsidRDefault="00CF5E84" w:rsidP="00CF5E84">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430C4C2A" w14:textId="77777777" w:rsidR="00CF5E84" w:rsidRPr="00A974FC" w:rsidRDefault="00CF5E84" w:rsidP="00CF5E84">
      <w:pPr>
        <w:pStyle w:val="B2"/>
      </w:pPr>
      <w:r w:rsidRPr="00A974FC">
        <w:t>e)</w:t>
      </w:r>
      <w:r w:rsidRPr="00A974FC">
        <w:tab/>
        <w:t>if the signature of the MIKEY-SAKKE I_MESSAGE was successfully validated:</w:t>
      </w:r>
    </w:p>
    <w:p w14:paraId="49D2C90A" w14:textId="77777777" w:rsidR="00CF5E84" w:rsidRPr="00A974FC" w:rsidRDefault="00CF5E84" w:rsidP="00CF5E84">
      <w:pPr>
        <w:pStyle w:val="B3"/>
      </w:pPr>
      <w:r w:rsidRPr="00A974FC">
        <w:t>i)</w:t>
      </w:r>
      <w:r w:rsidRPr="00A974FC">
        <w:tab/>
        <w:t>shall extract and decrypt the encapsulated PCK using the terminating user's (KMS provisioned) UID key as described in 3GPP TS 33.180 [8]; and</w:t>
      </w:r>
    </w:p>
    <w:p w14:paraId="3677600C" w14:textId="77777777" w:rsidR="00CF5E84" w:rsidRPr="00A974FC" w:rsidRDefault="00CF5E84" w:rsidP="00CF5E84">
      <w:pPr>
        <w:pStyle w:val="B3"/>
      </w:pPr>
      <w:r w:rsidRPr="00A974FC">
        <w:t>ii)</w:t>
      </w:r>
      <w:r w:rsidRPr="00A974FC">
        <w:tab/>
        <w:t>shall extract the PCK-ID, from the payload as specified in 3GPP TS 33.180 [8];</w:t>
      </w:r>
    </w:p>
    <w:p w14:paraId="1CAC76EA" w14:textId="77777777" w:rsidR="00CF5E84" w:rsidRPr="00A974FC" w:rsidRDefault="00CF5E84" w:rsidP="00CF5E84">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1F5ABE95" w14:textId="77777777" w:rsidR="00CF5E84" w:rsidRPr="00A974FC" w:rsidRDefault="00CF5E84" w:rsidP="00CF5E84">
      <w:pPr>
        <w:pStyle w:val="B1"/>
        <w:rPr>
          <w:lang w:eastAsia="ko-KR"/>
        </w:rPr>
      </w:pPr>
      <w:r w:rsidRPr="00A974FC">
        <w:lastRenderedPageBreak/>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74E3038" w14:textId="77777777" w:rsidR="00CF5E84" w:rsidRPr="00A974FC" w:rsidRDefault="00CF5E84" w:rsidP="00CF5E84">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D9CC93C" w14:textId="77777777" w:rsidR="00CF5E84" w:rsidRPr="00A974FC" w:rsidRDefault="00CF5E84" w:rsidP="00CF5E84">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52E0C40F" w14:textId="77777777" w:rsidR="00CF5E84" w:rsidRPr="00A974FC" w:rsidRDefault="00CF5E84" w:rsidP="00CF5E84">
      <w:pPr>
        <w:pStyle w:val="NO"/>
      </w:pPr>
      <w:r w:rsidRPr="00A974FC">
        <w:t>NOTE 2:</w:t>
      </w:r>
      <w:r w:rsidRPr="00A974FC">
        <w:tab/>
        <w:t>Auto-answer is the commencement mode for both participants in locally initiated and remotely initiated ambient viewing calls.</w:t>
      </w:r>
    </w:p>
    <w:p w14:paraId="13CE554F" w14:textId="77777777" w:rsidR="00CF5E84" w:rsidRPr="00A974FC" w:rsidRDefault="00CF5E84" w:rsidP="00CF5E84">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6DAB73B7" w14:textId="77777777" w:rsidR="00CF5E84" w:rsidRPr="00A974FC" w:rsidRDefault="00CF5E84" w:rsidP="00CF5E84">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65832046" w14:textId="77777777" w:rsidR="00CF5E84" w:rsidRPr="00A974FC" w:rsidRDefault="00CF5E84" w:rsidP="00CF5E84">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727A13BD" w14:textId="77777777" w:rsidR="00CF5E84" w:rsidRPr="00A974FC" w:rsidRDefault="00CF5E84" w:rsidP="00CF5E84">
      <w:pPr>
        <w:pStyle w:val="B1"/>
      </w:pPr>
      <w:bookmarkStart w:id="834"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6" w:history="1">
        <w:r w:rsidRPr="00A974FC">
          <w:rPr>
            <w:rFonts w:eastAsia="Malgun Gothic"/>
            <w:color w:val="0000FF"/>
            <w:u w:val="single"/>
          </w:rPr>
          <w:t>file:///dev/null</w:t>
        </w:r>
      </w:hyperlink>
      <w:r w:rsidRPr="00A974FC">
        <w:t>&gt;" shall not give any indication of the progress of the call to the MCVideo user;</w:t>
      </w:r>
    </w:p>
    <w:p w14:paraId="50543298" w14:textId="77777777" w:rsidR="00CF5E84" w:rsidRPr="00A974FC" w:rsidRDefault="00CF5E84" w:rsidP="00CF5E84">
      <w:pPr>
        <w:pStyle w:val="NO"/>
      </w:pPr>
      <w:bookmarkStart w:id="835" w:name="_PERM_MCCTEMPBM_CRPT25260037___5"/>
      <w:bookmarkEnd w:id="834"/>
      <w:r w:rsidRPr="00A974FC">
        <w:t>NOTE 3:</w:t>
      </w:r>
      <w:r w:rsidRPr="00A974FC">
        <w:tab/>
        <w:t>The alert-info header field having the value of "&lt;</w:t>
      </w:r>
      <w:hyperlink r:id="rId27"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5"/>
    <w:p w14:paraId="4925D1A7" w14:textId="77777777" w:rsidR="00CF5E84" w:rsidRPr="00A974FC" w:rsidRDefault="00CF5E84" w:rsidP="00CF5E84">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4AE8C4BD" w14:textId="77777777" w:rsidR="00CF5E84" w:rsidRPr="00A974FC" w:rsidRDefault="00CF5E84" w:rsidP="00CF5E84">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5ED07507" w14:textId="77777777" w:rsidR="00CF5E84" w:rsidRPr="00A974FC" w:rsidRDefault="00CF5E84" w:rsidP="00CF5E84">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7E267CBC" w14:textId="77777777" w:rsidR="00CF5E84" w:rsidRPr="00A974FC" w:rsidRDefault="00CF5E84" w:rsidP="00CF5E84">
      <w:r w:rsidRPr="00A974FC">
        <w:t>[TS 24.281, clause 15.2.1.3]</w:t>
      </w:r>
    </w:p>
    <w:p w14:paraId="258C276B" w14:textId="77777777" w:rsidR="00CF5E84" w:rsidRPr="00A974FC" w:rsidRDefault="00CF5E84" w:rsidP="00CF5E84">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0CD0F5BD" w14:textId="77777777" w:rsidR="00CF5E84" w:rsidRPr="00A974FC" w:rsidRDefault="00CF5E84" w:rsidP="00CF5E84">
      <w:pPr>
        <w:rPr>
          <w:lang w:eastAsia="ko-KR"/>
        </w:rPr>
      </w:pPr>
      <w:r w:rsidRPr="00A974FC">
        <w:rPr>
          <w:lang w:eastAsia="ko-KR"/>
        </w:rPr>
        <w:t>The MCVideo client:</w:t>
      </w:r>
    </w:p>
    <w:p w14:paraId="476FFA2C" w14:textId="77777777" w:rsidR="00CF5E84" w:rsidRPr="00A974FC" w:rsidRDefault="00CF5E84" w:rsidP="00CF5E84">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2DDD51C3" w14:textId="77777777" w:rsidR="00CF5E84" w:rsidRPr="00A974FC" w:rsidRDefault="00CF5E84" w:rsidP="00CF5E84">
      <w:pPr>
        <w:pStyle w:val="B2"/>
      </w:pPr>
      <w:r w:rsidRPr="00A974FC">
        <w:t>a)</w:t>
      </w:r>
      <w:r w:rsidRPr="00A974FC">
        <w:tab/>
        <w:t xml:space="preserve">a received SIP INVITE request for the ambient viewing call; or </w:t>
      </w:r>
    </w:p>
    <w:p w14:paraId="1E966F46" w14:textId="77777777" w:rsidR="00CF5E84" w:rsidRPr="00A974FC" w:rsidRDefault="00CF5E84" w:rsidP="00CF5E84">
      <w:pPr>
        <w:pStyle w:val="B2"/>
      </w:pPr>
      <w:r w:rsidRPr="00A974FC">
        <w:t>b)</w:t>
      </w:r>
      <w:r w:rsidRPr="00A974FC">
        <w:tab/>
        <w:t>a received SIP 200 (OK) response to a sent SIP INVITE request for the ambient viewing call;</w:t>
      </w:r>
    </w:p>
    <w:p w14:paraId="0C378435" w14:textId="77777777" w:rsidR="00CF5E84" w:rsidRPr="00A974FC" w:rsidRDefault="00CF5E84" w:rsidP="00CF5E84">
      <w:pPr>
        <w:ind w:left="851" w:hanging="284"/>
        <w:rPr>
          <w:lang w:val="x-none"/>
        </w:rPr>
      </w:pPr>
      <w:r w:rsidRPr="00A974FC">
        <w:rPr>
          <w:lang w:val="x-none"/>
        </w:rPr>
        <w:t>then shall skip the rest of the steps;</w:t>
      </w:r>
    </w:p>
    <w:p w14:paraId="48D7AC70" w14:textId="77777777" w:rsidR="00CF5E84" w:rsidRPr="00A974FC" w:rsidRDefault="00CF5E84" w:rsidP="00CF5E84">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14FF0D98" w14:textId="77777777" w:rsidR="00CF5E84" w:rsidRPr="00A974FC" w:rsidRDefault="00CF5E84" w:rsidP="00CF5E84">
      <w:pPr>
        <w:pStyle w:val="B1"/>
      </w:pPr>
      <w:r w:rsidRPr="00A974FC">
        <w:t>3)</w:t>
      </w:r>
      <w:r w:rsidRPr="00A974FC">
        <w:tab/>
        <w:t>shall generate a SIP BYE request according to rules and procedures of 3GPP TS 24.229 [11] and IETF RFC 6086 [21]; and</w:t>
      </w:r>
    </w:p>
    <w:p w14:paraId="17B94FF2" w14:textId="77777777" w:rsidR="00CF5E84" w:rsidRPr="00A974FC" w:rsidRDefault="00CF5E84" w:rsidP="00CF5E84">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3B3CB495" w14:textId="77777777" w:rsidR="00CF5E84" w:rsidRPr="00A974FC" w:rsidRDefault="00CF5E84" w:rsidP="00CF5E84">
      <w:pPr>
        <w:rPr>
          <w:lang w:eastAsia="ko-KR"/>
        </w:rPr>
      </w:pPr>
      <w:r w:rsidRPr="00A974FC">
        <w:rPr>
          <w:lang w:eastAsia="ko-KR"/>
        </w:rPr>
        <w:t>Upon receipt of the SIP 200 (OK) response to the SIP BYE request the MCVideo client:</w:t>
      </w:r>
    </w:p>
    <w:p w14:paraId="22E87E6A" w14:textId="77777777" w:rsidR="00CF5E84" w:rsidRPr="00A974FC" w:rsidRDefault="00CF5E84" w:rsidP="00CF5E84">
      <w:pPr>
        <w:pStyle w:val="B1"/>
        <w:rPr>
          <w:lang w:eastAsia="ko-KR"/>
        </w:rPr>
      </w:pPr>
      <w:r w:rsidRPr="00A974FC">
        <w:t>1)</w:t>
      </w:r>
      <w:r w:rsidRPr="00A974FC">
        <w:tab/>
      </w:r>
      <w:r w:rsidRPr="00A974FC">
        <w:rPr>
          <w:lang w:eastAsia="ko-KR"/>
        </w:rPr>
        <w:t>shall interact with the media plane as specified in 3GPP TS 24.581 [5];</w:t>
      </w:r>
    </w:p>
    <w:p w14:paraId="4C466A85" w14:textId="77777777" w:rsidR="00CF5E84" w:rsidRPr="00A974FC" w:rsidRDefault="00CF5E84" w:rsidP="00CF5E84">
      <w:pPr>
        <w:pStyle w:val="B1"/>
      </w:pPr>
      <w:r w:rsidRPr="00A974FC">
        <w:lastRenderedPageBreak/>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44714B21" w14:textId="77777777" w:rsidR="00CF5E84" w:rsidRPr="00A974FC" w:rsidRDefault="00CF5E84" w:rsidP="00CF5E84">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495C1086" w14:textId="77777777" w:rsidR="00CF5E84" w:rsidRPr="00A974FC" w:rsidRDefault="00CF5E84" w:rsidP="00CF5E84">
      <w:pPr>
        <w:pStyle w:val="B1"/>
        <w:rPr>
          <w:lang w:eastAsia="ko-KR"/>
        </w:rPr>
      </w:pPr>
      <w:r w:rsidRPr="00A974FC">
        <w:t>4)</w:t>
      </w:r>
      <w:r w:rsidRPr="00A974FC">
        <w:tab/>
      </w:r>
      <w:r w:rsidRPr="00A974FC">
        <w:rPr>
          <w:lang w:eastAsia="ko-KR"/>
        </w:rPr>
        <w:t>shall clear the cache of the data stored as:</w:t>
      </w:r>
    </w:p>
    <w:p w14:paraId="6BF2AEDB" w14:textId="77777777" w:rsidR="00CF5E84" w:rsidRPr="00A974FC" w:rsidRDefault="00CF5E84" w:rsidP="00CF5E84">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582B0104" w14:textId="77777777" w:rsidR="00CF5E84" w:rsidRPr="00A974FC" w:rsidRDefault="00CF5E84" w:rsidP="00CF5E84">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04D2E13B" w14:textId="77777777" w:rsidR="00CF5E84" w:rsidRPr="00A974FC" w:rsidRDefault="00CF5E84" w:rsidP="00CF5E84">
      <w:r w:rsidRPr="00A974FC">
        <w:t>[TS 24.581, clause 6.2.4.2.3]</w:t>
      </w:r>
    </w:p>
    <w:p w14:paraId="291741B1" w14:textId="77777777" w:rsidR="00CF5E84" w:rsidRPr="00A974FC" w:rsidRDefault="00CF5E84" w:rsidP="00CF5E84">
      <w:r w:rsidRPr="00A974FC">
        <w:t>When an MCVideo call is established, the terminating transmission participant:</w:t>
      </w:r>
    </w:p>
    <w:p w14:paraId="7C3FF20C" w14:textId="77777777" w:rsidR="00CF5E84" w:rsidRPr="00A974FC" w:rsidRDefault="00CF5E84" w:rsidP="00CF5E84">
      <w:pPr>
        <w:pStyle w:val="B1"/>
      </w:pPr>
      <w:r w:rsidRPr="00A974FC">
        <w:t>1.</w:t>
      </w:r>
      <w:r w:rsidRPr="00A974FC">
        <w:tab/>
        <w:t>shall create an instance of a 'Transmission participant state transition diagram for basic transmission control operation'; and</w:t>
      </w:r>
    </w:p>
    <w:p w14:paraId="3C35B2E4" w14:textId="77777777" w:rsidR="00CF5E84" w:rsidRPr="00A974FC" w:rsidRDefault="00CF5E84" w:rsidP="00CF5E84">
      <w:pPr>
        <w:pStyle w:val="B1"/>
      </w:pPr>
      <w:r w:rsidRPr="00A974FC">
        <w:t>2.</w:t>
      </w:r>
      <w:r w:rsidRPr="00A974FC">
        <w:tab/>
        <w:t>shall enter the 'U: has no permission to transmit' state.</w:t>
      </w:r>
    </w:p>
    <w:p w14:paraId="731CAA78" w14:textId="77777777" w:rsidR="00CF5E84" w:rsidRPr="00A974FC" w:rsidRDefault="00CF5E84" w:rsidP="00CF5E84">
      <w:pPr>
        <w:pStyle w:val="NO"/>
      </w:pPr>
      <w:r w:rsidRPr="00A974FC">
        <w:t>NOTE:</w:t>
      </w:r>
      <w:r w:rsidRPr="00A974FC">
        <w:tab/>
        <w:t>From a transmission participant perspective the MCVideo call is established when the application and signalling plane sends the SIP 200 (OK) response.</w:t>
      </w:r>
    </w:p>
    <w:p w14:paraId="2DC4AF09" w14:textId="77777777" w:rsidR="00CF5E84" w:rsidRPr="00A974FC" w:rsidRDefault="00CF5E84" w:rsidP="00CF5E84">
      <w:r w:rsidRPr="00A974FC">
        <w:t>[TS 24.581, clause 6.2.4.4.6]</w:t>
      </w:r>
    </w:p>
    <w:p w14:paraId="6D7BC668" w14:textId="77777777" w:rsidR="00CF5E84" w:rsidRPr="00A974FC" w:rsidRDefault="00CF5E84" w:rsidP="00CF5E84">
      <w:r w:rsidRPr="00A974FC">
        <w:t>Upon receiving a Transmission Granted message from the transmission control server, the transmission participant:</w:t>
      </w:r>
    </w:p>
    <w:p w14:paraId="40777154" w14:textId="77777777" w:rsidR="00CF5E84" w:rsidRPr="00A974FC" w:rsidRDefault="00CF5E84" w:rsidP="00CF5E84">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41436C92" w14:textId="77777777" w:rsidR="00CF5E84" w:rsidRPr="00A974FC" w:rsidRDefault="00CF5E84" w:rsidP="00CF5E84">
      <w:pPr>
        <w:pStyle w:val="B2"/>
      </w:pPr>
      <w:r w:rsidRPr="00A974FC">
        <w:t>a.</w:t>
      </w:r>
      <w:r w:rsidRPr="00A974FC">
        <w:tab/>
        <w:t>shall include the Message Type field set to '0' (Transmission Granted); and</w:t>
      </w:r>
    </w:p>
    <w:p w14:paraId="52A8FAB3" w14:textId="77777777" w:rsidR="00CF5E84" w:rsidRPr="00A974FC" w:rsidRDefault="00CF5E84" w:rsidP="00CF5E84">
      <w:pPr>
        <w:pStyle w:val="B2"/>
      </w:pPr>
      <w:r w:rsidRPr="00A974FC">
        <w:t>b.</w:t>
      </w:r>
      <w:r w:rsidRPr="00A974FC">
        <w:tab/>
        <w:t>shall include the Source field set to '0' (the transmission participant is the source);</w:t>
      </w:r>
    </w:p>
    <w:p w14:paraId="37A680D1" w14:textId="77777777" w:rsidR="00CF5E84" w:rsidRPr="00A974FC" w:rsidRDefault="00CF5E84" w:rsidP="00CF5E84">
      <w:pPr>
        <w:pStyle w:val="B1"/>
      </w:pPr>
      <w:r w:rsidRPr="00A974FC">
        <w:t>2.</w:t>
      </w:r>
      <w:r w:rsidRPr="00A974FC">
        <w:tab/>
        <w:t>shall store the SSRC of granted transmission participant received in the Transmission Granted message and use it in the RTP media packets until the transmission is relased;</w:t>
      </w:r>
    </w:p>
    <w:p w14:paraId="09A898F6" w14:textId="77777777" w:rsidR="00CF5E84" w:rsidRPr="00A974FC" w:rsidRDefault="00CF5E84" w:rsidP="00CF5E84">
      <w:pPr>
        <w:pStyle w:val="B1"/>
      </w:pPr>
      <w:r w:rsidRPr="00A974FC">
        <w:t>3.</w:t>
      </w:r>
      <w:r w:rsidRPr="00A974FC">
        <w:tab/>
        <w:t>shall provide Transmission granted notification to the user, if not already done;</w:t>
      </w:r>
    </w:p>
    <w:p w14:paraId="2400D056" w14:textId="77777777" w:rsidR="00CF5E84" w:rsidRPr="00A974FC" w:rsidRDefault="00CF5E84" w:rsidP="00CF5E84">
      <w:pPr>
        <w:pStyle w:val="B1"/>
      </w:pPr>
      <w:r w:rsidRPr="00A974FC">
        <w:t>4.</w:t>
      </w:r>
      <w:r w:rsidRPr="00A974FC">
        <w:tab/>
        <w:t>shall stop timer T100 (Transmission Request); and</w:t>
      </w:r>
    </w:p>
    <w:p w14:paraId="4E454B35" w14:textId="77777777" w:rsidR="00CF5E84" w:rsidRPr="00A974FC" w:rsidRDefault="00CF5E84" w:rsidP="00CF5E84">
      <w:pPr>
        <w:pStyle w:val="B1"/>
      </w:pPr>
      <w:r w:rsidRPr="00A974FC">
        <w:t>5.</w:t>
      </w:r>
      <w:r w:rsidRPr="00A974FC">
        <w:tab/>
        <w:t>shall enter the 'U: has permission to transmit' state.</w:t>
      </w:r>
    </w:p>
    <w:p w14:paraId="53631388" w14:textId="77777777" w:rsidR="00CF5E84" w:rsidRPr="00A974FC" w:rsidRDefault="00CF5E84" w:rsidP="00CF5E84">
      <w:pPr>
        <w:pStyle w:val="H6"/>
      </w:pPr>
      <w:r w:rsidRPr="00A974FC">
        <w:t>6.7.4.3</w:t>
      </w:r>
      <w:r w:rsidRPr="00A974FC">
        <w:tab/>
        <w:t>Test description</w:t>
      </w:r>
    </w:p>
    <w:p w14:paraId="1AF13C19" w14:textId="77777777" w:rsidR="00CF5E84" w:rsidRPr="00A974FC" w:rsidRDefault="00CF5E84" w:rsidP="00CF5E84">
      <w:pPr>
        <w:pStyle w:val="H6"/>
      </w:pPr>
      <w:r w:rsidRPr="00A974FC">
        <w:t>6.7.4.3.1</w:t>
      </w:r>
      <w:r w:rsidRPr="00A974FC">
        <w:tab/>
        <w:t>Pre-test conditions</w:t>
      </w:r>
    </w:p>
    <w:p w14:paraId="339B4FF1" w14:textId="77777777" w:rsidR="00CF5E84" w:rsidRPr="00A974FC" w:rsidRDefault="00CF5E84" w:rsidP="00CF5E84">
      <w:pPr>
        <w:pStyle w:val="H6"/>
      </w:pPr>
      <w:r w:rsidRPr="00A974FC">
        <w:t>System Simulator:</w:t>
      </w:r>
    </w:p>
    <w:p w14:paraId="6856A79E" w14:textId="77777777" w:rsidR="00CF5E84" w:rsidRPr="00A974FC" w:rsidRDefault="00CF5E84" w:rsidP="00CF5E84">
      <w:pPr>
        <w:pStyle w:val="B1"/>
      </w:pPr>
      <w:r w:rsidRPr="00A974FC">
        <w:t>-</w:t>
      </w:r>
      <w:r w:rsidRPr="00A974FC">
        <w:tab/>
        <w:t>SS (MCVideo server)</w:t>
      </w:r>
    </w:p>
    <w:p w14:paraId="5F6934C9" w14:textId="77777777" w:rsidR="00CF5E84" w:rsidRPr="00A974FC" w:rsidRDefault="00CF5E84" w:rsidP="00CF5E84">
      <w:pPr>
        <w:pStyle w:val="B1"/>
      </w:pPr>
      <w:r w:rsidRPr="00A974FC">
        <w:t>-</w:t>
      </w:r>
      <w:r w:rsidRPr="00A974FC">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21ADB6F" w14:textId="77777777" w:rsidR="00CF5E84" w:rsidRPr="00A974FC" w:rsidRDefault="00CF5E84" w:rsidP="00CF5E84">
      <w:pPr>
        <w:pStyle w:val="H6"/>
      </w:pPr>
      <w:r w:rsidRPr="00A974FC">
        <w:t>IUT:</w:t>
      </w:r>
    </w:p>
    <w:p w14:paraId="3B61180D" w14:textId="77777777" w:rsidR="00CF5E84" w:rsidRPr="00A974FC" w:rsidRDefault="00CF5E84" w:rsidP="00CF5E84">
      <w:pPr>
        <w:pStyle w:val="B1"/>
      </w:pPr>
      <w:r w:rsidRPr="00A974FC">
        <w:t>-</w:t>
      </w:r>
      <w:r w:rsidRPr="00A974FC">
        <w:tab/>
        <w:t>UE (MCVideo client)</w:t>
      </w:r>
    </w:p>
    <w:p w14:paraId="16E485B0" w14:textId="77777777" w:rsidR="00CF5E84" w:rsidRPr="00A974FC" w:rsidRDefault="00CF5E84" w:rsidP="00CF5E84">
      <w:pPr>
        <w:pStyle w:val="B1"/>
      </w:pPr>
      <w:r w:rsidRPr="00A974FC">
        <w:t>-</w:t>
      </w:r>
      <w:r w:rsidRPr="00A974FC">
        <w:tab/>
        <w:t>The test USIM set as defined in TS 36.579-1 [2] clause 5.5.10 is inserted.</w:t>
      </w:r>
    </w:p>
    <w:p w14:paraId="57E9780B" w14:textId="77777777" w:rsidR="00CF5E84" w:rsidRPr="00A974FC" w:rsidRDefault="00CF5E84" w:rsidP="00CF5E84">
      <w:pPr>
        <w:pStyle w:val="H6"/>
      </w:pPr>
      <w:r w:rsidRPr="00A974FC">
        <w:lastRenderedPageBreak/>
        <w:t>Preamble:</w:t>
      </w:r>
    </w:p>
    <w:p w14:paraId="32AF264C" w14:textId="77777777" w:rsidR="00CF5E84" w:rsidRPr="00A974FC" w:rsidRDefault="00CF5E84" w:rsidP="00CF5E84">
      <w:pPr>
        <w:pStyle w:val="B1"/>
      </w:pPr>
      <w:r w:rsidRPr="00A974FC">
        <w:t>-</w:t>
      </w:r>
      <w:r w:rsidRPr="00A974FC">
        <w:tab/>
        <w:t>The UE has performed procedure 'MCVideo UE registration' as specified in TS 36.579-1 [2] clause 5.4.2A.</w:t>
      </w:r>
    </w:p>
    <w:p w14:paraId="045D0575" w14:textId="77777777" w:rsidR="00CF5E84" w:rsidRPr="00A974FC" w:rsidRDefault="00CF5E84" w:rsidP="00CF5E84">
      <w:pPr>
        <w:pStyle w:val="B1"/>
      </w:pPr>
      <w:r w:rsidRPr="00A974FC">
        <w:t>-</w:t>
      </w:r>
      <w:r w:rsidRPr="00A974FC">
        <w:tab/>
        <w:t>The UE has performed procedure 'MCX Authorization/Configuration and Key Generation' as specified in TS 36.579-1 [2] clause 5.3.2.</w:t>
      </w:r>
    </w:p>
    <w:p w14:paraId="7FA716CB" w14:textId="77777777" w:rsidR="00CF5E84" w:rsidRPr="00A974FC" w:rsidRDefault="00CF5E84" w:rsidP="00CF5E84">
      <w:pPr>
        <w:pStyle w:val="B1"/>
      </w:pPr>
      <w:r w:rsidRPr="00A974FC">
        <w:t>-</w:t>
      </w:r>
      <w:r w:rsidRPr="00A974FC">
        <w:tab/>
        <w:t>UE States at the end of the preamble</w:t>
      </w:r>
    </w:p>
    <w:p w14:paraId="482259EA" w14:textId="77777777" w:rsidR="00CF5E84" w:rsidRPr="00A974FC" w:rsidRDefault="00CF5E84" w:rsidP="00CF5E84">
      <w:pPr>
        <w:pStyle w:val="B2"/>
      </w:pPr>
      <w:r w:rsidRPr="00A974FC">
        <w:t>-</w:t>
      </w:r>
      <w:r w:rsidRPr="00A974FC">
        <w:tab/>
        <w:t>The UE is in E-UTRA Registered, Idle Mode state.</w:t>
      </w:r>
    </w:p>
    <w:p w14:paraId="68E03CB3" w14:textId="77777777" w:rsidR="00CF5E84" w:rsidRPr="00A974FC" w:rsidRDefault="00CF5E84" w:rsidP="00CF5E84">
      <w:pPr>
        <w:pStyle w:val="B2"/>
      </w:pPr>
      <w:r w:rsidRPr="00A974FC">
        <w:t>-</w:t>
      </w:r>
      <w:r w:rsidRPr="00A974FC">
        <w:tab/>
        <w:t>The MCVideo Client Application has been activated and User has registered-in as the MCVideo User with the Server as active user at the Client</w:t>
      </w:r>
    </w:p>
    <w:p w14:paraId="7D857EEF" w14:textId="77777777" w:rsidR="00CF5E84" w:rsidRPr="00A974FC" w:rsidRDefault="00CF5E84" w:rsidP="00CF5E84">
      <w:pPr>
        <w:pStyle w:val="H6"/>
      </w:pPr>
      <w:r w:rsidRPr="00A974FC">
        <w:t>6.7.4.3.2</w:t>
      </w:r>
      <w:r w:rsidRPr="00A974FC">
        <w:tab/>
        <w:t>Test procedure sequence</w:t>
      </w:r>
    </w:p>
    <w:p w14:paraId="056383D9" w14:textId="77777777" w:rsidR="00CF5E84" w:rsidRPr="00A974FC" w:rsidRDefault="00CF5E84" w:rsidP="00CF5E84">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CF5E84" w:rsidRPr="00A974FC" w14:paraId="5B8B934B" w14:textId="77777777" w:rsidTr="00E454A1">
        <w:trPr>
          <w:tblHeader/>
        </w:trPr>
        <w:tc>
          <w:tcPr>
            <w:tcW w:w="714" w:type="dxa"/>
            <w:tcBorders>
              <w:top w:val="single" w:sz="4" w:space="0" w:color="auto"/>
              <w:left w:val="single" w:sz="4" w:space="0" w:color="auto"/>
              <w:bottom w:val="nil"/>
              <w:right w:val="single" w:sz="4" w:space="0" w:color="auto"/>
            </w:tcBorders>
            <w:hideMark/>
          </w:tcPr>
          <w:p w14:paraId="55C5DA65" w14:textId="77777777" w:rsidR="00CF5E84" w:rsidRPr="00A974FC" w:rsidRDefault="00CF5E84" w:rsidP="00E454A1">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2258483C" w14:textId="77777777" w:rsidR="00CF5E84" w:rsidRPr="00A974FC" w:rsidRDefault="00CF5E84" w:rsidP="00E454A1">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FD7DCB8" w14:textId="77777777" w:rsidR="00CF5E84" w:rsidRPr="00A974FC" w:rsidRDefault="00CF5E84" w:rsidP="00E454A1">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073B5E28" w14:textId="77777777" w:rsidR="00CF5E84" w:rsidRPr="00A974FC" w:rsidRDefault="00CF5E84" w:rsidP="00E454A1">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0B97D9CF" w14:textId="77777777" w:rsidR="00CF5E84" w:rsidRPr="00A974FC" w:rsidRDefault="00CF5E84" w:rsidP="00E454A1">
            <w:pPr>
              <w:pStyle w:val="TAH"/>
              <w:keepNext w:val="0"/>
              <w:keepLines w:val="0"/>
              <w:widowControl w:val="0"/>
            </w:pPr>
            <w:r w:rsidRPr="00A974FC">
              <w:t>Verdict</w:t>
            </w:r>
          </w:p>
        </w:tc>
      </w:tr>
      <w:tr w:rsidR="00CF5E84" w:rsidRPr="00A974FC" w14:paraId="52BFAC9C" w14:textId="77777777" w:rsidTr="00E454A1">
        <w:trPr>
          <w:tblHeader/>
        </w:trPr>
        <w:tc>
          <w:tcPr>
            <w:tcW w:w="714" w:type="dxa"/>
            <w:tcBorders>
              <w:top w:val="nil"/>
              <w:left w:val="single" w:sz="4" w:space="0" w:color="auto"/>
              <w:bottom w:val="single" w:sz="4" w:space="0" w:color="auto"/>
              <w:right w:val="single" w:sz="4" w:space="0" w:color="auto"/>
            </w:tcBorders>
          </w:tcPr>
          <w:p w14:paraId="149E8DD3" w14:textId="77777777" w:rsidR="00CF5E84" w:rsidRPr="00A974FC" w:rsidRDefault="00CF5E84" w:rsidP="00E454A1">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21B38882" w14:textId="77777777" w:rsidR="00CF5E84" w:rsidRPr="00A974FC" w:rsidRDefault="00CF5E84" w:rsidP="00E454A1">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F88A72F" w14:textId="77777777" w:rsidR="00CF5E84" w:rsidRPr="00A974FC" w:rsidRDefault="00CF5E84" w:rsidP="00E454A1">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3882AC9D" w14:textId="77777777" w:rsidR="00CF5E84" w:rsidRPr="00A974FC" w:rsidRDefault="00CF5E84" w:rsidP="00E454A1">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0824C44D" w14:textId="77777777" w:rsidR="00CF5E84" w:rsidRPr="00A974FC" w:rsidRDefault="00CF5E84" w:rsidP="00E454A1">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058B7978" w14:textId="77777777" w:rsidR="00CF5E84" w:rsidRPr="00A974FC" w:rsidRDefault="00CF5E84" w:rsidP="00E454A1">
            <w:pPr>
              <w:pStyle w:val="TAH"/>
              <w:keepNext w:val="0"/>
              <w:keepLines w:val="0"/>
              <w:widowControl w:val="0"/>
            </w:pPr>
          </w:p>
        </w:tc>
      </w:tr>
      <w:tr w:rsidR="00CF5E84" w:rsidRPr="00A974FC" w14:paraId="1F45321E" w14:textId="77777777" w:rsidTr="00E454A1">
        <w:tc>
          <w:tcPr>
            <w:tcW w:w="714" w:type="dxa"/>
            <w:tcBorders>
              <w:top w:val="single" w:sz="4" w:space="0" w:color="auto"/>
              <w:left w:val="single" w:sz="4" w:space="0" w:color="auto"/>
              <w:bottom w:val="single" w:sz="4" w:space="0" w:color="auto"/>
              <w:right w:val="single" w:sz="4" w:space="0" w:color="auto"/>
            </w:tcBorders>
            <w:hideMark/>
          </w:tcPr>
          <w:p w14:paraId="1E4DC978" w14:textId="77777777" w:rsidR="00CF5E84" w:rsidRPr="00A974FC" w:rsidRDefault="00CF5E84" w:rsidP="00E454A1">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2936D08B" w14:textId="77777777" w:rsidR="00CF5E84" w:rsidRPr="00A974FC" w:rsidRDefault="00CF5E84" w:rsidP="00E454A1">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36.579-1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36EB3711" w14:textId="77777777" w:rsidR="00CF5E84" w:rsidRPr="00A974FC" w:rsidRDefault="00CF5E84" w:rsidP="00E454A1">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78AC6775" w14:textId="77777777" w:rsidR="00CF5E84" w:rsidRPr="00A974FC" w:rsidRDefault="00CF5E84" w:rsidP="00E454A1">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0909DD02" w14:textId="77777777" w:rsidR="00CF5E84" w:rsidRPr="00A974FC" w:rsidRDefault="00CF5E84" w:rsidP="00E454A1">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5A703F9C" w14:textId="77777777" w:rsidR="00CF5E84" w:rsidRPr="00A974FC" w:rsidRDefault="00CF5E84" w:rsidP="00E454A1">
            <w:pPr>
              <w:pStyle w:val="TAC"/>
              <w:keepNext w:val="0"/>
              <w:keepLines w:val="0"/>
              <w:widowControl w:val="0"/>
            </w:pPr>
            <w:r w:rsidRPr="00A974FC">
              <w:rPr>
                <w:rFonts w:cs="Arial"/>
                <w:szCs w:val="18"/>
              </w:rPr>
              <w:t>-</w:t>
            </w:r>
          </w:p>
        </w:tc>
      </w:tr>
      <w:tr w:rsidR="00CF5E84" w:rsidRPr="00A974FC" w14:paraId="0EA0821A" w14:textId="77777777" w:rsidTr="00E454A1">
        <w:tc>
          <w:tcPr>
            <w:tcW w:w="714" w:type="dxa"/>
            <w:tcBorders>
              <w:top w:val="single" w:sz="4" w:space="0" w:color="auto"/>
              <w:left w:val="single" w:sz="4" w:space="0" w:color="auto"/>
              <w:bottom w:val="single" w:sz="4" w:space="0" w:color="auto"/>
              <w:right w:val="single" w:sz="4" w:space="0" w:color="auto"/>
            </w:tcBorders>
          </w:tcPr>
          <w:p w14:paraId="3CA078B3" w14:textId="77777777" w:rsidR="00CF5E84" w:rsidRPr="00A974FC" w:rsidRDefault="00CF5E84" w:rsidP="00E454A1">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73432FA9" w14:textId="77777777" w:rsidR="00CF5E84" w:rsidRPr="00A974FC" w:rsidRDefault="00CF5E84" w:rsidP="00E454A1">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tcPr>
          <w:p w14:paraId="73884EEB" w14:textId="77777777" w:rsidR="00CF5E84" w:rsidRPr="00A974FC" w:rsidRDefault="00CF5E84" w:rsidP="00E454A1">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F487632" w14:textId="77777777" w:rsidR="00CF5E84" w:rsidRPr="00A974FC" w:rsidRDefault="00CF5E84" w:rsidP="00E454A1">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29EB3A80" w14:textId="77777777" w:rsidR="00CF5E84" w:rsidRPr="00A974FC" w:rsidRDefault="00CF5E84" w:rsidP="00E454A1">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40300E47"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4A00409D" w14:textId="77777777" w:rsidTr="00E454A1">
        <w:tc>
          <w:tcPr>
            <w:tcW w:w="714" w:type="dxa"/>
            <w:tcBorders>
              <w:top w:val="single" w:sz="4" w:space="0" w:color="auto"/>
              <w:left w:val="single" w:sz="4" w:space="0" w:color="auto"/>
              <w:bottom w:val="single" w:sz="4" w:space="0" w:color="auto"/>
              <w:right w:val="single" w:sz="4" w:space="0" w:color="auto"/>
            </w:tcBorders>
          </w:tcPr>
          <w:p w14:paraId="3EABDDC9" w14:textId="77777777" w:rsidR="00CF5E84" w:rsidRPr="00A974FC" w:rsidRDefault="00CF5E84" w:rsidP="00E454A1">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626846A7" w14:textId="77777777" w:rsidR="00CF5E84" w:rsidRPr="00A974FC" w:rsidRDefault="00CF5E84" w:rsidP="00E454A1">
            <w:pPr>
              <w:pStyle w:val="TAL"/>
              <w:keepNext w:val="0"/>
              <w:keepLines w:val="0"/>
              <w:widowControl w:val="0"/>
              <w:rPr>
                <w:rFonts w:eastAsia="Calibri"/>
              </w:rPr>
            </w:pPr>
            <w:r w:rsidRPr="00A974FC">
              <w:rPr>
                <w:rFonts w:eastAsia="Calibri"/>
              </w:rPr>
              <w:t>Make the UE (MCVideo client) release the call.</w:t>
            </w:r>
          </w:p>
          <w:p w14:paraId="556B5E51" w14:textId="77777777" w:rsidR="00CF5E84" w:rsidRPr="00A974FC" w:rsidRDefault="00CF5E84" w:rsidP="00E454A1">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30E279D"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211271E0"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BA76EEC" w14:textId="77777777" w:rsidR="00CF5E84" w:rsidRPr="00A974FC" w:rsidRDefault="00CF5E84" w:rsidP="00E454A1">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5737B0" w14:textId="77777777" w:rsidR="00CF5E84" w:rsidRPr="00A974FC" w:rsidRDefault="00CF5E84" w:rsidP="00E454A1">
            <w:pPr>
              <w:pStyle w:val="TAC"/>
              <w:keepNext w:val="0"/>
              <w:keepLines w:val="0"/>
              <w:widowControl w:val="0"/>
              <w:rPr>
                <w:rFonts w:cs="Arial"/>
                <w:szCs w:val="18"/>
              </w:rPr>
            </w:pPr>
            <w:r w:rsidRPr="00A974FC">
              <w:t>-</w:t>
            </w:r>
          </w:p>
        </w:tc>
      </w:tr>
      <w:tr w:rsidR="00CF5E84" w:rsidRPr="00A974FC" w14:paraId="126AA495" w14:textId="77777777" w:rsidTr="00E454A1">
        <w:tc>
          <w:tcPr>
            <w:tcW w:w="714" w:type="dxa"/>
            <w:tcBorders>
              <w:top w:val="single" w:sz="4" w:space="0" w:color="auto"/>
              <w:left w:val="single" w:sz="4" w:space="0" w:color="auto"/>
              <w:bottom w:val="single" w:sz="4" w:space="0" w:color="auto"/>
              <w:right w:val="single" w:sz="4" w:space="0" w:color="auto"/>
            </w:tcBorders>
          </w:tcPr>
          <w:p w14:paraId="06BBB389" w14:textId="77777777" w:rsidR="00CF5E84" w:rsidRPr="00A974FC" w:rsidRDefault="00CF5E84" w:rsidP="00E454A1">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69E342D8" w14:textId="77777777" w:rsidR="00CF5E84" w:rsidRPr="00A974FC" w:rsidRDefault="00CF5E84" w:rsidP="00E454A1">
            <w:pPr>
              <w:pStyle w:val="TAL"/>
              <w:keepNext w:val="0"/>
              <w:keepLines w:val="0"/>
              <w:widowControl w:val="0"/>
            </w:pPr>
            <w:r w:rsidRPr="00A974FC">
              <w:t xml:space="preserve">Check: Does the UE (MCVideo client) correctly perform procedure 'MCX CO call release' as described in </w:t>
            </w:r>
            <w:r w:rsidRPr="00A974FC">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tcPr>
          <w:p w14:paraId="4E883B86" w14:textId="77777777" w:rsidR="00CF5E84" w:rsidRPr="00A974FC" w:rsidRDefault="00CF5E84" w:rsidP="00E454A1">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5B606276" w14:textId="77777777" w:rsidR="00CF5E84" w:rsidRPr="00A974FC" w:rsidRDefault="00CF5E84" w:rsidP="00E454A1">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BAE4075" w14:textId="77777777" w:rsidR="00CF5E84" w:rsidRPr="00A974FC" w:rsidRDefault="00CF5E84" w:rsidP="00E454A1">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06EB7816" w14:textId="77777777" w:rsidR="00CF5E84" w:rsidRPr="00A974FC" w:rsidRDefault="00CF5E84" w:rsidP="00E454A1">
            <w:pPr>
              <w:pStyle w:val="TAC"/>
              <w:keepNext w:val="0"/>
              <w:keepLines w:val="0"/>
              <w:widowControl w:val="0"/>
              <w:rPr>
                <w:rFonts w:cs="Arial"/>
                <w:szCs w:val="18"/>
              </w:rPr>
            </w:pPr>
            <w:r w:rsidRPr="00A974FC">
              <w:t>P</w:t>
            </w:r>
          </w:p>
        </w:tc>
      </w:tr>
      <w:tr w:rsidR="00CF5E84" w:rsidRPr="00A974FC" w14:paraId="3A0374F6" w14:textId="77777777" w:rsidTr="00E454A1">
        <w:tc>
          <w:tcPr>
            <w:tcW w:w="9600" w:type="dxa"/>
            <w:gridSpan w:val="6"/>
            <w:tcBorders>
              <w:top w:val="single" w:sz="4" w:space="0" w:color="auto"/>
              <w:left w:val="single" w:sz="4" w:space="0" w:color="auto"/>
              <w:bottom w:val="single" w:sz="4" w:space="0" w:color="auto"/>
              <w:right w:val="single" w:sz="4" w:space="0" w:color="auto"/>
            </w:tcBorders>
            <w:hideMark/>
          </w:tcPr>
          <w:p w14:paraId="2038B1A3" w14:textId="77777777" w:rsidR="00CF5E84" w:rsidRPr="00A974FC" w:rsidRDefault="00CF5E84" w:rsidP="00E454A1">
            <w:pPr>
              <w:pStyle w:val="TAN"/>
            </w:pPr>
            <w:r w:rsidRPr="00A974FC">
              <w:t>NOTE 1: This action is expected to be done via a suitable implementation dependent MMI.</w:t>
            </w:r>
          </w:p>
        </w:tc>
      </w:tr>
    </w:tbl>
    <w:p w14:paraId="31AAC46E" w14:textId="77777777" w:rsidR="00CF5E84" w:rsidRPr="00A974FC" w:rsidRDefault="00CF5E84" w:rsidP="00CF5E84"/>
    <w:p w14:paraId="7F3E793D" w14:textId="77777777" w:rsidR="00CF5E84" w:rsidRPr="00A974FC" w:rsidRDefault="00CF5E84" w:rsidP="00CF5E84">
      <w:pPr>
        <w:pStyle w:val="H6"/>
      </w:pPr>
      <w:r w:rsidRPr="00A974FC">
        <w:t>6.7.4.3.3</w:t>
      </w:r>
      <w:r w:rsidRPr="00A974FC">
        <w:tab/>
        <w:t>Specific message contents</w:t>
      </w:r>
    </w:p>
    <w:p w14:paraId="1ABE0BBA" w14:textId="77777777" w:rsidR="00CF5E84" w:rsidRPr="00A974FC" w:rsidRDefault="00CF5E84" w:rsidP="00CF5E84">
      <w:pPr>
        <w:pStyle w:val="TH"/>
      </w:pPr>
      <w:r w:rsidRPr="00A974FC">
        <w:t>Table 6.7.4.3.3-1: SIP INVITE from the SS (Step 1, Table 6.7.4.3.2-1;</w:t>
      </w:r>
      <w:r w:rsidRPr="00A974FC">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526B7AB"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7D4AE13" w14:textId="77777777" w:rsidR="00CF5E84" w:rsidRPr="00A974FC" w:rsidRDefault="00CF5E84" w:rsidP="00E454A1">
            <w:pPr>
              <w:pStyle w:val="TAL"/>
            </w:pPr>
            <w:r w:rsidRPr="00A974FC">
              <w:t>Derivation Path: TS 36.579-1 [2], Table 5.5.2.5.2-1, condition PRIVATE-CALL</w:t>
            </w:r>
          </w:p>
        </w:tc>
      </w:tr>
      <w:tr w:rsidR="00CF5E84" w:rsidRPr="00A974FC" w14:paraId="32587DA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3960C768"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0CEA1AB"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221D028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4DF5B91F"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66CBC52F" w14:textId="77777777" w:rsidR="00CF5E84" w:rsidRPr="00A974FC" w:rsidRDefault="00CF5E84" w:rsidP="00E454A1">
            <w:pPr>
              <w:pStyle w:val="TAH"/>
            </w:pPr>
            <w:r w:rsidRPr="00A974FC">
              <w:t>Condition</w:t>
            </w:r>
          </w:p>
        </w:tc>
      </w:tr>
      <w:tr w:rsidR="00CF5E84" w:rsidRPr="00A974FC" w14:paraId="362FFC02"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7D8765D" w14:textId="77777777" w:rsidR="00CF5E84" w:rsidRPr="00A974FC" w:rsidRDefault="00CF5E84" w:rsidP="00E454A1">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16417E57" w14:textId="77777777" w:rsidR="00CF5E84" w:rsidRPr="00A974FC" w:rsidRDefault="00CF5E84" w:rsidP="00E454A1">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69989E0E"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EF45FB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09E201" w14:textId="77777777" w:rsidR="00CF5E84" w:rsidRPr="00A974FC" w:rsidRDefault="00CF5E84" w:rsidP="00E454A1">
            <w:pPr>
              <w:pStyle w:val="TAL"/>
            </w:pPr>
          </w:p>
        </w:tc>
      </w:tr>
      <w:tr w:rsidR="00CF5E84" w:rsidRPr="00A974FC" w14:paraId="57295914"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9E3A2AE" w14:textId="77777777" w:rsidR="00CF5E84" w:rsidRPr="00A974FC" w:rsidRDefault="00CF5E84" w:rsidP="00E454A1">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CE4D1C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1501CE6"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971957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7F13D9" w14:textId="77777777" w:rsidR="00CF5E84" w:rsidRPr="00A974FC" w:rsidRDefault="00CF5E84" w:rsidP="00E454A1">
            <w:pPr>
              <w:pStyle w:val="TAL"/>
            </w:pPr>
          </w:p>
        </w:tc>
      </w:tr>
      <w:tr w:rsidR="00CF5E84" w:rsidRPr="00A974FC" w14:paraId="7FD0FE0B"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84B27A9" w14:textId="77777777" w:rsidR="00CF5E84" w:rsidRPr="00A974FC" w:rsidRDefault="00CF5E84" w:rsidP="00E454A1">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263D5E9B" w14:textId="77777777" w:rsidR="00CF5E84" w:rsidRPr="00A974FC" w:rsidRDefault="00CF5E84" w:rsidP="00E454A1">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1B631C7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444848B1"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197602" w14:textId="77777777" w:rsidR="00CF5E84" w:rsidRPr="00A974FC" w:rsidRDefault="00CF5E84" w:rsidP="00E454A1">
            <w:pPr>
              <w:pStyle w:val="TAL"/>
            </w:pPr>
          </w:p>
        </w:tc>
      </w:tr>
      <w:tr w:rsidR="00CF5E84" w:rsidRPr="00A974FC" w14:paraId="18DAD457"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0FAEEB9A" w14:textId="77777777" w:rsidR="00CF5E84" w:rsidRPr="00A974FC" w:rsidRDefault="00CF5E84" w:rsidP="00E454A1">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491334F" w14:textId="77777777" w:rsidR="00CF5E84" w:rsidRPr="00A974FC" w:rsidRDefault="00CF5E84" w:rsidP="00E454A1">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116A38A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330C98DE"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513E97" w14:textId="77777777" w:rsidR="00CF5E84" w:rsidRPr="00A974FC" w:rsidRDefault="00CF5E84" w:rsidP="00E454A1">
            <w:pPr>
              <w:pStyle w:val="TAL"/>
            </w:pPr>
          </w:p>
        </w:tc>
      </w:tr>
      <w:tr w:rsidR="00CF5E84" w:rsidRPr="00A974FC" w14:paraId="1E445E31"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1E10CAE6" w14:textId="77777777" w:rsidR="00CF5E84" w:rsidRPr="00A974FC" w:rsidRDefault="00CF5E84" w:rsidP="00E454A1">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0544A35D"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353BD70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53B57392"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1F992E" w14:textId="77777777" w:rsidR="00CF5E84" w:rsidRPr="00A974FC" w:rsidRDefault="00CF5E84" w:rsidP="00E454A1">
            <w:pPr>
              <w:pStyle w:val="TAL"/>
            </w:pPr>
          </w:p>
        </w:tc>
      </w:tr>
      <w:tr w:rsidR="00CF5E84" w:rsidRPr="00A974FC" w14:paraId="768B99ED" w14:textId="77777777" w:rsidTr="00E454A1">
        <w:tc>
          <w:tcPr>
            <w:tcW w:w="2972" w:type="dxa"/>
            <w:tcBorders>
              <w:top w:val="single" w:sz="4" w:space="0" w:color="auto"/>
              <w:left w:val="single" w:sz="4" w:space="0" w:color="auto"/>
              <w:bottom w:val="single" w:sz="4" w:space="0" w:color="auto"/>
              <w:right w:val="single" w:sz="4" w:space="0" w:color="auto"/>
            </w:tcBorders>
            <w:vAlign w:val="center"/>
          </w:tcPr>
          <w:p w14:paraId="3FDE479B" w14:textId="77777777" w:rsidR="00CF5E84" w:rsidRPr="00A974FC" w:rsidRDefault="00CF5E84" w:rsidP="00E454A1">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4D6DDBED" w14:textId="77777777" w:rsidR="00CF5E84" w:rsidRPr="00A974FC" w:rsidRDefault="00CF5E84" w:rsidP="00E454A1">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0A9AEC0B"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45E0669" w14:textId="77777777" w:rsidR="00CF5E84" w:rsidRPr="00A974FC" w:rsidRDefault="00CF5E84" w:rsidP="00E454A1">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28CE9F" w14:textId="77777777" w:rsidR="00CF5E84" w:rsidRPr="00A974FC" w:rsidRDefault="00CF5E84" w:rsidP="00E454A1">
            <w:pPr>
              <w:pStyle w:val="TAL"/>
            </w:pPr>
          </w:p>
        </w:tc>
      </w:tr>
      <w:tr w:rsidR="00CF5E84" w:rsidRPr="00A974FC" w14:paraId="5416843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9D1613" w14:textId="77777777" w:rsidR="00CF5E84" w:rsidRPr="00A974FC" w:rsidRDefault="00CF5E84" w:rsidP="00E454A1">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64D634"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2C7A7A09"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71A8698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4E5846F" w14:textId="77777777" w:rsidR="00CF5E84" w:rsidRPr="00A974FC" w:rsidRDefault="00CF5E84" w:rsidP="00E454A1">
            <w:pPr>
              <w:pStyle w:val="TAL"/>
            </w:pPr>
          </w:p>
        </w:tc>
      </w:tr>
      <w:tr w:rsidR="00CF5E84" w:rsidRPr="00A974FC" w14:paraId="37FD95F2"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7EDC2A44"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4E7A8C"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C032D6" w14:textId="77777777" w:rsidR="00CF5E84" w:rsidRPr="00A974FC" w:rsidRDefault="00CF5E84" w:rsidP="00E454A1">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86B1DC0"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118B4" w14:textId="77777777" w:rsidR="00CF5E84" w:rsidRPr="00A974FC" w:rsidRDefault="00CF5E84" w:rsidP="00E454A1">
            <w:pPr>
              <w:pStyle w:val="TAL"/>
            </w:pPr>
          </w:p>
        </w:tc>
      </w:tr>
      <w:tr w:rsidR="00CF5E84" w:rsidRPr="00A974FC" w14:paraId="3EF3E718"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166E359D"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1D0B9391" w14:textId="77777777" w:rsidR="00CF5E84" w:rsidRPr="00A974FC" w:rsidRDefault="00CF5E84" w:rsidP="00E454A1">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6028D8BF"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A1004A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8E8E3E" w14:textId="77777777" w:rsidR="00CF5E84" w:rsidRPr="00A974FC" w:rsidRDefault="00CF5E84" w:rsidP="00E454A1">
            <w:pPr>
              <w:pStyle w:val="TAL"/>
            </w:pPr>
          </w:p>
        </w:tc>
      </w:tr>
      <w:tr w:rsidR="00CF5E84" w:rsidRPr="00A974FC" w14:paraId="4EC0E78A"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2DF56640" w14:textId="77777777" w:rsidR="00CF5E84" w:rsidRPr="00A974FC" w:rsidRDefault="00CF5E84" w:rsidP="00E454A1">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3A60799F"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2269078" w14:textId="77777777" w:rsidR="00CF5E84" w:rsidRPr="00A974FC" w:rsidRDefault="00CF5E84" w:rsidP="00E454A1">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C811EE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08BD03F" w14:textId="77777777" w:rsidR="00CF5E84" w:rsidRPr="00A974FC" w:rsidRDefault="00CF5E84" w:rsidP="00E454A1">
            <w:pPr>
              <w:pStyle w:val="TAL"/>
            </w:pPr>
          </w:p>
        </w:tc>
      </w:tr>
      <w:tr w:rsidR="00CF5E84" w:rsidRPr="00A974FC" w14:paraId="1FDDDED3"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597F6D20" w14:textId="77777777" w:rsidR="00CF5E84" w:rsidRPr="00A974FC" w:rsidRDefault="00CF5E84" w:rsidP="00E454A1">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88A5638" w14:textId="77777777" w:rsidR="00CF5E84" w:rsidRPr="00A974FC" w:rsidRDefault="00CF5E84" w:rsidP="00E454A1">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3E1A63E8"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157792A7"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741BC34" w14:textId="77777777" w:rsidR="00CF5E84" w:rsidRPr="00A974FC" w:rsidRDefault="00CF5E84" w:rsidP="00E454A1">
            <w:pPr>
              <w:pStyle w:val="TAL"/>
            </w:pPr>
          </w:p>
        </w:tc>
      </w:tr>
    </w:tbl>
    <w:p w14:paraId="1DBA0684" w14:textId="77777777" w:rsidR="00CF5E84" w:rsidRPr="00A974FC" w:rsidRDefault="00CF5E84" w:rsidP="00CF5E84"/>
    <w:p w14:paraId="0498C2D5" w14:textId="77777777" w:rsidR="00CF5E84" w:rsidRPr="00A974FC" w:rsidRDefault="00CF5E84" w:rsidP="00CF5E84">
      <w:pPr>
        <w:pStyle w:val="TH"/>
      </w:pPr>
      <w:r w:rsidRPr="00A974FC">
        <w:lastRenderedPageBreak/>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3D18032D"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37726CA" w14:textId="77777777" w:rsidR="00CF5E84" w:rsidRPr="00A974FC" w:rsidRDefault="00CF5E84" w:rsidP="00E454A1">
            <w:pPr>
              <w:pStyle w:val="TAL"/>
            </w:pPr>
            <w:r w:rsidRPr="00A974FC">
              <w:t>Derivation Path: TS 36.579-1 [2], Table 5.5.3.1.2-2, condition PRIVATE-CALL, INITIAL_SDP_OFFER</w:t>
            </w:r>
          </w:p>
        </w:tc>
      </w:tr>
      <w:tr w:rsidR="00CF5E84" w:rsidRPr="00A974FC" w14:paraId="1D447012" w14:textId="77777777" w:rsidTr="00E454A1">
        <w:trPr>
          <w:tblHeader/>
        </w:trPr>
        <w:tc>
          <w:tcPr>
            <w:tcW w:w="2972" w:type="dxa"/>
            <w:tcBorders>
              <w:top w:val="single" w:sz="4" w:space="0" w:color="auto"/>
              <w:left w:val="single" w:sz="4" w:space="0" w:color="auto"/>
              <w:bottom w:val="single" w:sz="4" w:space="0" w:color="auto"/>
              <w:right w:val="single" w:sz="4" w:space="0" w:color="auto"/>
            </w:tcBorders>
            <w:hideMark/>
          </w:tcPr>
          <w:p w14:paraId="5D3EAF7C" w14:textId="77777777" w:rsidR="00CF5E84" w:rsidRPr="00A974FC" w:rsidRDefault="00CF5E84" w:rsidP="00E454A1">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8DF1598" w14:textId="77777777" w:rsidR="00CF5E84" w:rsidRPr="00A974FC" w:rsidRDefault="00CF5E84" w:rsidP="00E454A1">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314C3120" w14:textId="77777777" w:rsidR="00CF5E84" w:rsidRPr="00A974FC" w:rsidRDefault="00CF5E84" w:rsidP="00E454A1">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53056859"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181025D" w14:textId="77777777" w:rsidR="00CF5E84" w:rsidRPr="00A974FC" w:rsidRDefault="00CF5E84" w:rsidP="00E454A1">
            <w:pPr>
              <w:pStyle w:val="TAH"/>
            </w:pPr>
            <w:r w:rsidRPr="00A974FC">
              <w:t>Condition</w:t>
            </w:r>
          </w:p>
        </w:tc>
      </w:tr>
      <w:tr w:rsidR="00CF5E84" w:rsidRPr="00A974FC" w14:paraId="186DFA8F" w14:textId="77777777" w:rsidTr="00E454A1">
        <w:tc>
          <w:tcPr>
            <w:tcW w:w="2972" w:type="dxa"/>
            <w:tcBorders>
              <w:top w:val="single" w:sz="4" w:space="0" w:color="auto"/>
              <w:left w:val="single" w:sz="4" w:space="0" w:color="auto"/>
              <w:bottom w:val="single" w:sz="4" w:space="0" w:color="auto"/>
              <w:right w:val="single" w:sz="4" w:space="0" w:color="auto"/>
            </w:tcBorders>
            <w:hideMark/>
          </w:tcPr>
          <w:p w14:paraId="658C248D" w14:textId="77777777" w:rsidR="00CF5E84" w:rsidRPr="00A974FC" w:rsidRDefault="00CF5E84" w:rsidP="00E454A1">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C631009"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F6B08CE" w14:textId="77777777" w:rsidR="00CF5E84" w:rsidRPr="00A974FC" w:rsidRDefault="00CF5E84" w:rsidP="00E454A1">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183D9105"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1198D" w14:textId="77777777" w:rsidR="00CF5E84" w:rsidRPr="00A974FC" w:rsidRDefault="00CF5E84" w:rsidP="00E454A1">
            <w:pPr>
              <w:pStyle w:val="TAL"/>
            </w:pPr>
          </w:p>
        </w:tc>
      </w:tr>
      <w:tr w:rsidR="00CF5E84" w:rsidRPr="00A974FC" w14:paraId="46A5E1F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4E320C9A" w14:textId="77777777" w:rsidR="00CF5E84" w:rsidRPr="00A974FC" w:rsidRDefault="00CF5E84" w:rsidP="00E454A1">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11A42D0"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78221B9" w14:textId="77777777" w:rsidR="00CF5E84" w:rsidRPr="00A974FC" w:rsidRDefault="00CF5E84" w:rsidP="00E454A1">
            <w:pPr>
              <w:pStyle w:val="TAL"/>
            </w:pPr>
            <w:r w:rsidRPr="00A974FC">
              <w:t>a=line</w:t>
            </w:r>
          </w:p>
          <w:p w14:paraId="765468EE" w14:textId="77777777" w:rsidR="00CF5E84" w:rsidRPr="00A974FC" w:rsidRDefault="00CF5E84" w:rsidP="00E454A1">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1F4A718B"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5F29760" w14:textId="77777777" w:rsidR="00CF5E84" w:rsidRPr="00A974FC" w:rsidRDefault="00CF5E84" w:rsidP="00E454A1">
            <w:pPr>
              <w:pStyle w:val="TAL"/>
            </w:pPr>
          </w:p>
        </w:tc>
      </w:tr>
      <w:tr w:rsidR="00CF5E84" w:rsidRPr="00A974FC" w14:paraId="7244DA5E" w14:textId="77777777" w:rsidTr="00E454A1">
        <w:tc>
          <w:tcPr>
            <w:tcW w:w="2972" w:type="dxa"/>
            <w:tcBorders>
              <w:top w:val="single" w:sz="4" w:space="0" w:color="auto"/>
              <w:left w:val="single" w:sz="4" w:space="0" w:color="auto"/>
              <w:bottom w:val="single" w:sz="4" w:space="0" w:color="auto"/>
              <w:right w:val="single" w:sz="4" w:space="0" w:color="auto"/>
            </w:tcBorders>
            <w:vAlign w:val="center"/>
            <w:hideMark/>
          </w:tcPr>
          <w:p w14:paraId="64DB95E1" w14:textId="77777777" w:rsidR="00CF5E84" w:rsidRPr="00A974FC" w:rsidRDefault="00CF5E84" w:rsidP="00E454A1">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5711B2F3" w14:textId="77777777" w:rsidR="00CF5E84" w:rsidRPr="00A974FC" w:rsidRDefault="00CF5E84" w:rsidP="00E454A1">
            <w:pPr>
              <w:pStyle w:val="TAL"/>
            </w:pPr>
          </w:p>
        </w:tc>
        <w:tc>
          <w:tcPr>
            <w:tcW w:w="2188" w:type="dxa"/>
            <w:tcBorders>
              <w:top w:val="single" w:sz="4" w:space="0" w:color="auto"/>
              <w:left w:val="single" w:sz="4" w:space="0" w:color="auto"/>
              <w:bottom w:val="single" w:sz="4" w:space="0" w:color="auto"/>
              <w:right w:val="single" w:sz="4" w:space="0" w:color="auto"/>
            </w:tcBorders>
          </w:tcPr>
          <w:p w14:paraId="5D0B08CA" w14:textId="77777777" w:rsidR="00CF5E84" w:rsidRPr="00A974FC" w:rsidRDefault="00CF5E84" w:rsidP="00E454A1">
            <w:pPr>
              <w:pStyle w:val="TAL"/>
            </w:pPr>
          </w:p>
        </w:tc>
        <w:tc>
          <w:tcPr>
            <w:tcW w:w="1459" w:type="dxa"/>
            <w:tcBorders>
              <w:top w:val="single" w:sz="4" w:space="0" w:color="auto"/>
              <w:left w:val="single" w:sz="4" w:space="0" w:color="auto"/>
              <w:bottom w:val="single" w:sz="4" w:space="0" w:color="auto"/>
              <w:right w:val="single" w:sz="4" w:space="0" w:color="auto"/>
            </w:tcBorders>
          </w:tcPr>
          <w:p w14:paraId="0B5D1889"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D82E982" w14:textId="77777777" w:rsidR="00CF5E84" w:rsidRPr="00A974FC" w:rsidRDefault="00CF5E84" w:rsidP="00E454A1">
            <w:pPr>
              <w:pStyle w:val="TAL"/>
            </w:pPr>
          </w:p>
        </w:tc>
      </w:tr>
    </w:tbl>
    <w:p w14:paraId="567A468D" w14:textId="77777777" w:rsidR="00CF5E84" w:rsidRPr="00A974FC" w:rsidRDefault="00CF5E84" w:rsidP="00CF5E84"/>
    <w:p w14:paraId="2BF1798C" w14:textId="77777777" w:rsidR="00CF5E84" w:rsidRPr="00A974FC" w:rsidRDefault="00CF5E84" w:rsidP="00CF5E84">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CF5E84" w:rsidRPr="00A974FC" w14:paraId="0863DA63" w14:textId="77777777" w:rsidTr="00E454A1">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9D0C008" w14:textId="77777777" w:rsidR="00CF5E84" w:rsidRPr="00A974FC" w:rsidRDefault="00CF5E84" w:rsidP="00E454A1">
            <w:pPr>
              <w:pStyle w:val="TAL"/>
            </w:pPr>
            <w:r w:rsidRPr="00A974FC">
              <w:t>Derivation Path: TS 36.579-1 [2], Table 5.5.3.2.2-2</w:t>
            </w:r>
          </w:p>
        </w:tc>
      </w:tr>
      <w:tr w:rsidR="00CF5E84" w:rsidRPr="00A974FC" w14:paraId="197B8D1B" w14:textId="77777777" w:rsidTr="00E454A1">
        <w:trPr>
          <w:tblHeader/>
        </w:trPr>
        <w:tc>
          <w:tcPr>
            <w:tcW w:w="2973" w:type="dxa"/>
            <w:tcBorders>
              <w:top w:val="single" w:sz="4" w:space="0" w:color="auto"/>
              <w:left w:val="single" w:sz="4" w:space="0" w:color="auto"/>
              <w:bottom w:val="single" w:sz="4" w:space="0" w:color="auto"/>
              <w:right w:val="single" w:sz="4" w:space="0" w:color="auto"/>
            </w:tcBorders>
            <w:hideMark/>
          </w:tcPr>
          <w:p w14:paraId="79BDB585" w14:textId="77777777" w:rsidR="00CF5E84" w:rsidRPr="00A974FC" w:rsidRDefault="00CF5E84" w:rsidP="00E454A1">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DE999F0" w14:textId="77777777" w:rsidR="00CF5E84" w:rsidRPr="00A974FC" w:rsidRDefault="00CF5E84" w:rsidP="00E454A1">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05C37850" w14:textId="77777777" w:rsidR="00CF5E84" w:rsidRPr="00A974FC" w:rsidRDefault="00CF5E84" w:rsidP="00E454A1">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36EB4CBC" w14:textId="77777777" w:rsidR="00CF5E84" w:rsidRPr="00A974FC" w:rsidRDefault="00CF5E84" w:rsidP="00E454A1">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7BEBA08F" w14:textId="77777777" w:rsidR="00CF5E84" w:rsidRPr="00A974FC" w:rsidRDefault="00CF5E84" w:rsidP="00E454A1">
            <w:pPr>
              <w:pStyle w:val="TAH"/>
            </w:pPr>
            <w:r w:rsidRPr="00A974FC">
              <w:t>Condition</w:t>
            </w:r>
          </w:p>
        </w:tc>
      </w:tr>
      <w:tr w:rsidR="00CF5E84" w:rsidRPr="00A974FC" w14:paraId="07EA5ACD"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33E101BA" w14:textId="77777777" w:rsidR="00CF5E84" w:rsidRPr="00A974FC" w:rsidRDefault="00CF5E84" w:rsidP="00E454A1">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A0C09E5"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1AE4816B"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4B459693"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7AE61CA" w14:textId="77777777" w:rsidR="00CF5E84" w:rsidRPr="00A974FC" w:rsidRDefault="00CF5E84" w:rsidP="00E454A1">
            <w:pPr>
              <w:pStyle w:val="TAL"/>
            </w:pPr>
          </w:p>
        </w:tc>
      </w:tr>
      <w:tr w:rsidR="00CF5E84" w:rsidRPr="00A974FC" w14:paraId="0FB716E1" w14:textId="77777777" w:rsidTr="00E454A1">
        <w:tc>
          <w:tcPr>
            <w:tcW w:w="2973" w:type="dxa"/>
            <w:tcBorders>
              <w:top w:val="single" w:sz="4" w:space="0" w:color="auto"/>
              <w:left w:val="single" w:sz="4" w:space="0" w:color="auto"/>
              <w:bottom w:val="single" w:sz="4" w:space="0" w:color="auto"/>
              <w:right w:val="single" w:sz="4" w:space="0" w:color="auto"/>
            </w:tcBorders>
            <w:hideMark/>
          </w:tcPr>
          <w:p w14:paraId="44AA2AD6" w14:textId="77777777" w:rsidR="00CF5E84" w:rsidRPr="00A974FC" w:rsidRDefault="00CF5E84" w:rsidP="00E454A1">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F3A2EB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061E9CDD"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5F748C3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343A8E" w14:textId="77777777" w:rsidR="00CF5E84" w:rsidRPr="00A974FC" w:rsidRDefault="00CF5E84" w:rsidP="00E454A1">
            <w:pPr>
              <w:pStyle w:val="TAL"/>
            </w:pPr>
          </w:p>
        </w:tc>
      </w:tr>
      <w:tr w:rsidR="00CF5E84" w:rsidRPr="00A974FC" w14:paraId="743EA30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7DF57F8A" w14:textId="77777777" w:rsidR="00CF5E84" w:rsidRPr="00A974FC" w:rsidRDefault="00CF5E84" w:rsidP="00E454A1">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4E2ACE1D" w14:textId="77777777" w:rsidR="00CF5E84" w:rsidRPr="00A974FC" w:rsidRDefault="00CF5E84" w:rsidP="00E454A1">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5B320779"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29559E1A"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9F098F" w14:textId="77777777" w:rsidR="00CF5E84" w:rsidRPr="00A974FC" w:rsidRDefault="00CF5E84" w:rsidP="00E454A1">
            <w:pPr>
              <w:pStyle w:val="TAL"/>
            </w:pPr>
          </w:p>
        </w:tc>
      </w:tr>
      <w:tr w:rsidR="00CF5E84" w:rsidRPr="00A974FC" w14:paraId="46F8AD37"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2201ACA6" w14:textId="77777777" w:rsidR="00CF5E84" w:rsidRPr="00A974FC" w:rsidRDefault="00CF5E84" w:rsidP="00E454A1">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5491314" w14:textId="77777777" w:rsidR="00CF5E84" w:rsidRPr="00A974FC" w:rsidRDefault="00CF5E84" w:rsidP="00E454A1">
            <w:pPr>
              <w:pStyle w:val="TAL"/>
            </w:pPr>
          </w:p>
        </w:tc>
        <w:tc>
          <w:tcPr>
            <w:tcW w:w="2189" w:type="dxa"/>
            <w:tcBorders>
              <w:top w:val="single" w:sz="4" w:space="0" w:color="auto"/>
              <w:left w:val="single" w:sz="4" w:space="0" w:color="auto"/>
              <w:bottom w:val="single" w:sz="4" w:space="0" w:color="auto"/>
              <w:right w:val="single" w:sz="4" w:space="0" w:color="auto"/>
            </w:tcBorders>
          </w:tcPr>
          <w:p w14:paraId="4F6DB7A3"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3F2ACC18"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7E4936D" w14:textId="77777777" w:rsidR="00CF5E84" w:rsidRPr="00A974FC" w:rsidRDefault="00CF5E84" w:rsidP="00E454A1">
            <w:pPr>
              <w:pStyle w:val="TAL"/>
            </w:pPr>
          </w:p>
        </w:tc>
      </w:tr>
      <w:tr w:rsidR="00CF5E84" w:rsidRPr="00A974FC" w14:paraId="2528E84A" w14:textId="77777777" w:rsidTr="00E454A1">
        <w:tc>
          <w:tcPr>
            <w:tcW w:w="2973" w:type="dxa"/>
            <w:tcBorders>
              <w:top w:val="single" w:sz="4" w:space="0" w:color="auto"/>
              <w:left w:val="single" w:sz="4" w:space="0" w:color="auto"/>
              <w:bottom w:val="single" w:sz="4" w:space="0" w:color="auto"/>
              <w:right w:val="single" w:sz="4" w:space="0" w:color="auto"/>
            </w:tcBorders>
            <w:vAlign w:val="center"/>
            <w:hideMark/>
          </w:tcPr>
          <w:p w14:paraId="4D19F10B" w14:textId="77777777" w:rsidR="00CF5E84" w:rsidRPr="00A974FC" w:rsidRDefault="00CF5E84" w:rsidP="00E454A1">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7411992" w14:textId="77777777" w:rsidR="00CF5E84" w:rsidRPr="00A974FC" w:rsidRDefault="00CF5E84" w:rsidP="00E454A1">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177EE96E" w14:textId="77777777" w:rsidR="00CF5E84" w:rsidRPr="00A974FC" w:rsidRDefault="00CF5E84" w:rsidP="00E454A1">
            <w:pPr>
              <w:pStyle w:val="TAL"/>
            </w:pPr>
          </w:p>
        </w:tc>
        <w:tc>
          <w:tcPr>
            <w:tcW w:w="1460" w:type="dxa"/>
            <w:tcBorders>
              <w:top w:val="single" w:sz="4" w:space="0" w:color="auto"/>
              <w:left w:val="single" w:sz="4" w:space="0" w:color="auto"/>
              <w:bottom w:val="single" w:sz="4" w:space="0" w:color="auto"/>
              <w:right w:val="single" w:sz="4" w:space="0" w:color="auto"/>
            </w:tcBorders>
          </w:tcPr>
          <w:p w14:paraId="7ACDF04F" w14:textId="77777777" w:rsidR="00CF5E84" w:rsidRPr="00A974FC" w:rsidRDefault="00CF5E84" w:rsidP="00E454A1">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988EE40" w14:textId="77777777" w:rsidR="00CF5E84" w:rsidRPr="00A974FC" w:rsidRDefault="00CF5E84" w:rsidP="00E454A1">
            <w:pPr>
              <w:pStyle w:val="TAL"/>
            </w:pPr>
          </w:p>
        </w:tc>
      </w:tr>
    </w:tbl>
    <w:p w14:paraId="2D642CF6" w14:textId="77777777" w:rsidR="00CF5E84" w:rsidRPr="00A974FC" w:rsidRDefault="00CF5E84" w:rsidP="00CF5E84"/>
    <w:p w14:paraId="771D972E" w14:textId="77777777" w:rsidR="00CF5E84" w:rsidRPr="00A974FC" w:rsidRDefault="00CF5E84" w:rsidP="00CF5E84">
      <w:pPr>
        <w:pStyle w:val="TH"/>
      </w:pPr>
      <w:r w:rsidRPr="00A974FC">
        <w:t>Table 6.7.4.3.3-4: SIP 200 (OK) from the UE (Step 1, Table 6.7.4.3.2-1;</w:t>
      </w:r>
      <w:r w:rsidRPr="00A974FC">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CF5E84" w:rsidRPr="00A974FC" w14:paraId="6C20AF60" w14:textId="77777777" w:rsidTr="00E454A1">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3DBA4B" w14:textId="77777777" w:rsidR="00CF5E84" w:rsidRPr="00A974FC" w:rsidRDefault="00CF5E84" w:rsidP="00E454A1">
            <w:pPr>
              <w:pStyle w:val="TAL"/>
            </w:pPr>
            <w:r w:rsidRPr="00A974FC">
              <w:t>Derivation Path: TS 36.579-1 [2], Table 5.5.2.17.1.1-1, condition INVITE-RSP</w:t>
            </w:r>
          </w:p>
        </w:tc>
      </w:tr>
      <w:tr w:rsidR="00CF5E84" w:rsidRPr="00A974FC" w14:paraId="14E706FB" w14:textId="77777777" w:rsidTr="00E454A1">
        <w:trPr>
          <w:tblHeader/>
        </w:trPr>
        <w:tc>
          <w:tcPr>
            <w:tcW w:w="2708" w:type="dxa"/>
            <w:tcBorders>
              <w:top w:val="single" w:sz="4" w:space="0" w:color="auto"/>
              <w:left w:val="single" w:sz="4" w:space="0" w:color="auto"/>
              <w:bottom w:val="single" w:sz="4" w:space="0" w:color="auto"/>
              <w:right w:val="single" w:sz="4" w:space="0" w:color="auto"/>
            </w:tcBorders>
            <w:hideMark/>
          </w:tcPr>
          <w:p w14:paraId="3CF4F7CD" w14:textId="77777777" w:rsidR="00CF5E84" w:rsidRPr="00A974FC" w:rsidRDefault="00CF5E84" w:rsidP="00E454A1">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D34C1E" w14:textId="77777777" w:rsidR="00CF5E84" w:rsidRPr="00A974FC" w:rsidRDefault="00CF5E84" w:rsidP="00E454A1">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711BC9CD" w14:textId="77777777" w:rsidR="00CF5E84" w:rsidRPr="00A974FC" w:rsidRDefault="00CF5E84" w:rsidP="00E454A1">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5219B26F" w14:textId="77777777" w:rsidR="00CF5E84" w:rsidRPr="00A974FC" w:rsidRDefault="00CF5E84" w:rsidP="00E454A1">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3EDF3AFE" w14:textId="77777777" w:rsidR="00CF5E84" w:rsidRPr="00A974FC" w:rsidRDefault="00CF5E84" w:rsidP="00E454A1">
            <w:pPr>
              <w:pStyle w:val="TAH"/>
            </w:pPr>
            <w:r w:rsidRPr="00A974FC">
              <w:t>Condition</w:t>
            </w:r>
          </w:p>
        </w:tc>
      </w:tr>
      <w:tr w:rsidR="00CF5E84" w:rsidRPr="00A974FC" w14:paraId="37A3ADE1"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7E038374" w14:textId="77777777" w:rsidR="00CF5E84" w:rsidRPr="00A974FC" w:rsidRDefault="00CF5E84" w:rsidP="00E454A1">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7D6E2CA"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tcPr>
          <w:p w14:paraId="39C73DB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2B97899F"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876111" w14:textId="77777777" w:rsidR="00CF5E84" w:rsidRPr="00A974FC" w:rsidRDefault="00CF5E84" w:rsidP="00E454A1">
            <w:pPr>
              <w:pStyle w:val="TAL"/>
            </w:pPr>
          </w:p>
        </w:tc>
      </w:tr>
      <w:tr w:rsidR="00CF5E84" w:rsidRPr="00A974FC" w14:paraId="155C73ED"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D526F60"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877928"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E3FF815" w14:textId="77777777" w:rsidR="00CF5E84" w:rsidRPr="00A974FC" w:rsidRDefault="00CF5E84" w:rsidP="00E454A1">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71CFD8A"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379503" w14:textId="77777777" w:rsidR="00CF5E84" w:rsidRPr="00A974FC" w:rsidRDefault="00CF5E84" w:rsidP="00E454A1">
            <w:pPr>
              <w:pStyle w:val="TAL"/>
            </w:pPr>
          </w:p>
        </w:tc>
      </w:tr>
      <w:tr w:rsidR="00CF5E84" w:rsidRPr="00A974FC" w14:paraId="164D30D9"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16D80ACA"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22A9FE" w14:textId="77777777" w:rsidR="00CF5E84" w:rsidRPr="00A974FC" w:rsidRDefault="00CF5E84" w:rsidP="00E454A1">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41E0617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58081D8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16ADB" w14:textId="77777777" w:rsidR="00CF5E84" w:rsidRPr="00A974FC" w:rsidRDefault="00CF5E84" w:rsidP="00E454A1">
            <w:pPr>
              <w:pStyle w:val="TAL"/>
            </w:pPr>
          </w:p>
        </w:tc>
      </w:tr>
      <w:tr w:rsidR="00CF5E84" w:rsidRPr="00A974FC" w14:paraId="0BAFAA88" w14:textId="77777777" w:rsidTr="00E454A1">
        <w:tc>
          <w:tcPr>
            <w:tcW w:w="2708" w:type="dxa"/>
            <w:tcBorders>
              <w:top w:val="single" w:sz="4" w:space="0" w:color="auto"/>
              <w:left w:val="single" w:sz="4" w:space="0" w:color="auto"/>
              <w:bottom w:val="single" w:sz="4" w:space="0" w:color="auto"/>
              <w:right w:val="single" w:sz="4" w:space="0" w:color="auto"/>
            </w:tcBorders>
            <w:vAlign w:val="center"/>
            <w:hideMark/>
          </w:tcPr>
          <w:p w14:paraId="2A57ADC7" w14:textId="77777777" w:rsidR="00CF5E84" w:rsidRPr="00A974FC" w:rsidRDefault="00CF5E84" w:rsidP="00E454A1">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B286EF" w14:textId="77777777" w:rsidR="00CF5E84" w:rsidRPr="00A974FC" w:rsidRDefault="00CF5E84" w:rsidP="00E454A1">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EF37EB" w14:textId="77777777" w:rsidR="00CF5E84" w:rsidRPr="00A974FC" w:rsidRDefault="00CF5E84" w:rsidP="00E454A1">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3411BF3"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D9F597" w14:textId="77777777" w:rsidR="00CF5E84" w:rsidRPr="00A974FC" w:rsidRDefault="00CF5E84" w:rsidP="00E454A1">
            <w:pPr>
              <w:pStyle w:val="TAL"/>
            </w:pPr>
          </w:p>
        </w:tc>
      </w:tr>
      <w:tr w:rsidR="00CF5E84" w:rsidRPr="00A974FC" w14:paraId="1F3AFCD5" w14:textId="77777777" w:rsidTr="00E454A1">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D2DD395" w14:textId="77777777" w:rsidR="00CF5E84" w:rsidRPr="00A974FC" w:rsidRDefault="00CF5E84" w:rsidP="00E454A1">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1AF378" w14:textId="77777777" w:rsidR="00CF5E84" w:rsidRPr="00A974FC" w:rsidRDefault="00CF5E84" w:rsidP="00E454A1">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2EFAEB48" w14:textId="77777777" w:rsidR="00CF5E84" w:rsidRPr="00A974FC" w:rsidRDefault="00CF5E84" w:rsidP="00E454A1">
            <w:pPr>
              <w:pStyle w:val="TAL"/>
            </w:pPr>
          </w:p>
        </w:tc>
        <w:tc>
          <w:tcPr>
            <w:tcW w:w="1366" w:type="dxa"/>
            <w:tcBorders>
              <w:top w:val="single" w:sz="4" w:space="0" w:color="auto"/>
              <w:left w:val="single" w:sz="4" w:space="0" w:color="auto"/>
              <w:bottom w:val="single" w:sz="4" w:space="0" w:color="auto"/>
              <w:right w:val="single" w:sz="4" w:space="0" w:color="auto"/>
            </w:tcBorders>
          </w:tcPr>
          <w:p w14:paraId="6B20F4D5" w14:textId="77777777" w:rsidR="00CF5E84" w:rsidRPr="00A974FC" w:rsidRDefault="00CF5E84" w:rsidP="00E454A1">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D7AC0" w14:textId="77777777" w:rsidR="00CF5E84" w:rsidRPr="00A974FC" w:rsidRDefault="00CF5E84" w:rsidP="00E454A1">
            <w:pPr>
              <w:pStyle w:val="TAL"/>
            </w:pPr>
          </w:p>
        </w:tc>
      </w:tr>
    </w:tbl>
    <w:p w14:paraId="35022C21" w14:textId="77777777" w:rsidR="00CF5E84" w:rsidRPr="00A974FC" w:rsidRDefault="00CF5E84" w:rsidP="00CF5E84"/>
    <w:p w14:paraId="2F63C309" w14:textId="77777777" w:rsidR="00CF5E84" w:rsidRPr="00A974FC" w:rsidRDefault="00CF5E84" w:rsidP="00CF5E84">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F457D53"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213DE9F7" w14:textId="77777777" w:rsidR="00CF5E84" w:rsidRPr="00A974FC" w:rsidRDefault="00CF5E84" w:rsidP="00E454A1">
            <w:pPr>
              <w:pStyle w:val="TAL"/>
            </w:pPr>
            <w:r w:rsidRPr="00A974FC">
              <w:t>Derivation Path: TS 36.579-1 [2], Table 5.5.3.1.1-2, condition SDP_ANSWER</w:t>
            </w:r>
          </w:p>
        </w:tc>
      </w:tr>
    </w:tbl>
    <w:p w14:paraId="07E5B5C4" w14:textId="77777777" w:rsidR="00CF5E84" w:rsidRPr="00A974FC" w:rsidRDefault="00CF5E84" w:rsidP="00CF5E84"/>
    <w:p w14:paraId="127AE72A" w14:textId="77777777" w:rsidR="00CF5E84" w:rsidRPr="00A974FC" w:rsidRDefault="00CF5E84" w:rsidP="00CF5E84">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5AE1C210" w14:textId="77777777" w:rsidTr="00E454A1">
        <w:trPr>
          <w:tblHeader/>
        </w:trPr>
        <w:tc>
          <w:tcPr>
            <w:tcW w:w="9634" w:type="dxa"/>
            <w:tcBorders>
              <w:top w:val="single" w:sz="4" w:space="0" w:color="auto"/>
              <w:left w:val="single" w:sz="4" w:space="0" w:color="auto"/>
              <w:bottom w:val="single" w:sz="4" w:space="0" w:color="auto"/>
              <w:right w:val="single" w:sz="4" w:space="0" w:color="auto"/>
            </w:tcBorders>
            <w:hideMark/>
          </w:tcPr>
          <w:p w14:paraId="1002EA43" w14:textId="77777777" w:rsidR="00CF5E84" w:rsidRPr="00A974FC" w:rsidRDefault="00CF5E84" w:rsidP="00E454A1">
            <w:pPr>
              <w:pStyle w:val="TAL"/>
            </w:pPr>
            <w:r w:rsidRPr="00A974FC">
              <w:t>Derivation Path: TS 36.579-1 [2], Table 5.5.3.2.1-2, condition INVITE-RSP</w:t>
            </w:r>
          </w:p>
        </w:tc>
      </w:tr>
    </w:tbl>
    <w:p w14:paraId="21DEC2B8" w14:textId="77777777" w:rsidR="00CF5E84" w:rsidRPr="00A974FC" w:rsidRDefault="00CF5E84" w:rsidP="00CF5E84"/>
    <w:p w14:paraId="79E0DDB0" w14:textId="77777777" w:rsidR="00CF5E84" w:rsidRPr="00A974FC" w:rsidRDefault="00CF5E84" w:rsidP="00CF5E84">
      <w:pPr>
        <w:pStyle w:val="TH"/>
      </w:pPr>
      <w:r w:rsidRPr="00A974FC">
        <w:t>Table 6.7.4.3.3-7: SIP BYE from the UE (Step 4, Table 6.7.4.3.2-1;</w:t>
      </w:r>
      <w:r w:rsidRPr="00A974FC">
        <w:br/>
        <w:t>Step 1, TS 36.579-1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CF5E84" w:rsidRPr="00A974FC" w14:paraId="68483C8B" w14:textId="77777777" w:rsidTr="00E454A1">
        <w:trPr>
          <w:tblHeader/>
        </w:trPr>
        <w:tc>
          <w:tcPr>
            <w:tcW w:w="9630" w:type="dxa"/>
            <w:tcBorders>
              <w:top w:val="single" w:sz="4" w:space="0" w:color="auto"/>
              <w:left w:val="single" w:sz="4" w:space="0" w:color="auto"/>
              <w:bottom w:val="single" w:sz="4" w:space="0" w:color="auto"/>
              <w:right w:val="single" w:sz="4" w:space="0" w:color="auto"/>
            </w:tcBorders>
            <w:hideMark/>
          </w:tcPr>
          <w:p w14:paraId="42A5A8C4" w14:textId="77777777" w:rsidR="00CF5E84" w:rsidRPr="00A974FC" w:rsidRDefault="00CF5E84" w:rsidP="00E454A1">
            <w:pPr>
              <w:pStyle w:val="TAL"/>
            </w:pPr>
            <w:r w:rsidRPr="00A974FC">
              <w:t>Derivation Path: TS 36.579-1 [2], Table 5.5.2.2.1-1, condition MT_CALL</w:t>
            </w:r>
          </w:p>
        </w:tc>
      </w:tr>
    </w:tbl>
    <w:p w14:paraId="36479C6E" w14:textId="77777777" w:rsidR="00CF5E84" w:rsidRPr="00A974FC" w:rsidRDefault="00CF5E84" w:rsidP="00CF5E84"/>
    <w:p w14:paraId="7AA77DC0" w14:textId="77777777" w:rsidR="00AD62C6" w:rsidRPr="00201E3B" w:rsidRDefault="00AD62C6" w:rsidP="00AD62C6">
      <w:pPr>
        <w:pStyle w:val="Heading2"/>
      </w:pPr>
      <w:bookmarkStart w:id="836" w:name="_Toc163573376"/>
      <w:r w:rsidRPr="00201E3B">
        <w:lastRenderedPageBreak/>
        <w:t>6.8</w:t>
      </w:r>
      <w:r w:rsidRPr="00201E3B">
        <w:tab/>
        <w:t>Use of MBMS transmission</w:t>
      </w:r>
      <w:bookmarkEnd w:id="828"/>
      <w:bookmarkEnd w:id="836"/>
    </w:p>
    <w:p w14:paraId="68FBF200" w14:textId="77777777" w:rsidR="003902D4" w:rsidRDefault="003902D4" w:rsidP="003902D4">
      <w:pPr>
        <w:keepNext/>
        <w:keepLines/>
        <w:spacing w:before="120"/>
        <w:ind w:left="1134" w:hanging="1134"/>
        <w:outlineLvl w:val="2"/>
        <w:rPr>
          <w:rFonts w:ascii="Arial" w:hAnsi="Arial"/>
          <w:sz w:val="28"/>
        </w:rPr>
      </w:pPr>
      <w:bookmarkStart w:id="837"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7"/>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lastRenderedPageBreak/>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lastRenderedPageBreak/>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lastRenderedPageBreak/>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lastRenderedPageBreak/>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8"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8"/>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9"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9"/>
    <w:p w14:paraId="3529F286" w14:textId="77777777" w:rsidR="003902D4" w:rsidRDefault="003902D4" w:rsidP="003902D4">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 xml:space="preserve">SIP MESSAGE request by sending a SIP 488 (Not Acceptable Here) response as specified in IETF RFC 4567 [47], and including warning text set </w:t>
      </w:r>
      <w:r>
        <w:lastRenderedPageBreak/>
        <w:t>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lastRenderedPageBreak/>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lastRenderedPageBreak/>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343F0BF0" w14:textId="77777777" w:rsidR="003902D4" w:rsidRDefault="003902D4" w:rsidP="00E972B2">
      <w:pPr>
        <w:pStyle w:val="H6"/>
      </w:pPr>
      <w:r>
        <w:t>System Simulator:</w:t>
      </w:r>
    </w:p>
    <w:p w14:paraId="71B9CFCD" w14:textId="77777777" w:rsidR="003902D4" w:rsidRDefault="003902D4" w:rsidP="00E972B2">
      <w:pPr>
        <w:pStyle w:val="B1"/>
      </w:pPr>
      <w:r>
        <w:t>-</w:t>
      </w:r>
      <w:r>
        <w:tab/>
        <w:t>SS (MCVideo server)</w:t>
      </w:r>
    </w:p>
    <w:p w14:paraId="0065CE9B" w14:textId="77777777" w:rsidR="003902D4" w:rsidRDefault="003902D4"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E972B2">
      <w:pPr>
        <w:pStyle w:val="H6"/>
      </w:pPr>
      <w:r>
        <w:t>IUT:</w:t>
      </w:r>
    </w:p>
    <w:p w14:paraId="7936B2FF" w14:textId="77777777" w:rsidR="003902D4" w:rsidRDefault="003902D4" w:rsidP="00E972B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E972B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E972B2">
      <w:pPr>
        <w:pStyle w:val="B1"/>
      </w:pPr>
      <w:r>
        <w:t>-</w:t>
      </w:r>
      <w:r>
        <w:tab/>
        <w:t>UE States at the end of the preamble</w:t>
      </w:r>
    </w:p>
    <w:p w14:paraId="4D763CFB" w14:textId="77777777" w:rsidR="003902D4" w:rsidRDefault="003902D4" w:rsidP="00E972B2">
      <w:pPr>
        <w:pStyle w:val="B2"/>
      </w:pPr>
      <w:r>
        <w:t>-</w:t>
      </w:r>
      <w:r>
        <w:tab/>
        <w:t>The UE is in E-UTRA Registered, Idle Mode state.</w:t>
      </w:r>
    </w:p>
    <w:p w14:paraId="4C0E34DC" w14:textId="77777777" w:rsidR="003902D4" w:rsidRDefault="003902D4" w:rsidP="00E972B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E972B2">
      <w:pPr>
        <w:pStyle w:val="H6"/>
      </w:pPr>
      <w:r>
        <w:lastRenderedPageBreak/>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63F27DDF" w:rsidR="003902D4" w:rsidRDefault="003902D4" w:rsidP="00E972B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3334F68F" w:rsidR="003902D4" w:rsidRDefault="003902D4" w:rsidP="00E972B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lastRenderedPageBreak/>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lastRenderedPageBreak/>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lastRenderedPageBreak/>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lastRenderedPageBreak/>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lastRenderedPageBreak/>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lastRenderedPageBreak/>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lastRenderedPageBreak/>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Default="00AD62C6" w:rsidP="00784A32"/>
    <w:p w14:paraId="31C7B0D6" w14:textId="77777777" w:rsidR="00C16E65" w:rsidRPr="00201E3B" w:rsidRDefault="00C16E65" w:rsidP="00C16E65">
      <w:pPr>
        <w:pStyle w:val="Heading2"/>
      </w:pPr>
      <w:bookmarkStart w:id="840" w:name="_Toc163573377"/>
      <w:r>
        <w:t>6.9</w:t>
      </w:r>
      <w:r w:rsidRPr="00201E3B">
        <w:tab/>
      </w:r>
      <w:r>
        <w:t>Location</w:t>
      </w:r>
      <w:bookmarkEnd w:id="840"/>
    </w:p>
    <w:p w14:paraId="54D7C46D" w14:textId="77777777" w:rsidR="00C16E65" w:rsidRDefault="00C16E65" w:rsidP="00C16E65">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74977CC2" w14:textId="77777777" w:rsidR="00C16E65" w:rsidRDefault="00C16E65" w:rsidP="00C16E65">
      <w:pPr>
        <w:pStyle w:val="H6"/>
      </w:pPr>
      <w:r>
        <w:t>6.9.1.1</w:t>
      </w:r>
      <w:r>
        <w:tab/>
        <w:t>Test Purpose (TP)</w:t>
      </w:r>
    </w:p>
    <w:p w14:paraId="729A25A5" w14:textId="77777777" w:rsidR="00C16E65" w:rsidRDefault="00C16E65" w:rsidP="00C16E65">
      <w:pPr>
        <w:pStyle w:val="H6"/>
      </w:pPr>
      <w:r>
        <w:t>(1)</w:t>
      </w:r>
    </w:p>
    <w:p w14:paraId="1EA31EDC"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both NonEmergencyLocationInformation and EmergencyLocationInformation }</w:t>
      </w:r>
    </w:p>
    <w:p w14:paraId="72E39165" w14:textId="77777777" w:rsidR="00C16E65" w:rsidRDefault="00C16E65" w:rsidP="00C16E65">
      <w:pPr>
        <w:pStyle w:val="PL"/>
      </w:pPr>
      <w:r>
        <w:rPr>
          <w:noProof w:val="0"/>
        </w:rPr>
        <w:t>ensure that {</w:t>
      </w:r>
    </w:p>
    <w:p w14:paraId="1F4DC7BB" w14:textId="77777777" w:rsidR="00C16E65" w:rsidRDefault="00C16E65" w:rsidP="00C16E65">
      <w:pPr>
        <w:pStyle w:val="PL"/>
      </w:pPr>
      <w:r>
        <w:rPr>
          <w:noProof w:val="0"/>
        </w:rPr>
        <w:br/>
        <w:t xml:space="preserve">  </w:t>
      </w:r>
      <w:r>
        <w:rPr>
          <w:b/>
          <w:noProof w:val="0"/>
        </w:rPr>
        <w:t>when</w:t>
      </w:r>
      <w:r>
        <w:rPr>
          <w:noProof w:val="0"/>
        </w:rPr>
        <w:t xml:space="preserve"> { UE (MCVideo Client) receives a location information request before the minimumReportInterval timer has expired </w:t>
      </w:r>
      <w:r>
        <w:rPr>
          <w:b/>
          <w:noProof w:val="0"/>
        </w:rPr>
        <w:t xml:space="preserve"> </w:t>
      </w:r>
      <w:r>
        <w:rPr>
          <w:noProof w:val="0"/>
        </w:rPr>
        <w:t>}</w:t>
      </w:r>
    </w:p>
    <w:p w14:paraId="05F4041D" w14:textId="77777777" w:rsidR="00C16E65" w:rsidRDefault="00C16E65" w:rsidP="00C16E65">
      <w:pPr>
        <w:pStyle w:val="PL"/>
      </w:pPr>
      <w:r>
        <w:rPr>
          <w:noProof w:val="0"/>
        </w:rPr>
        <w:t xml:space="preserve">    </w:t>
      </w:r>
      <w:r>
        <w:rPr>
          <w:b/>
          <w:noProof w:val="0"/>
        </w:rPr>
        <w:t>then</w:t>
      </w:r>
      <w:r>
        <w:rPr>
          <w:noProof w:val="0"/>
        </w:rP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noProof w:val="0"/>
        </w:rPr>
        <w:t>and</w:t>
      </w:r>
      <w:r>
        <w:rPr>
          <w:noProof w:val="0"/>
        </w:rPr>
        <w:t xml:space="preserve">, </w:t>
      </w:r>
      <w:r>
        <w:rPr>
          <w:rFonts w:eastAsia="Malgun Gothic"/>
          <w:noProof w:val="0"/>
        </w:rPr>
        <w:t xml:space="preserve">resets the </w:t>
      </w:r>
      <w:r>
        <w:rPr>
          <w:rFonts w:eastAsia="Malgun Gothic"/>
          <w:i/>
          <w:noProof w:val="0"/>
        </w:rPr>
        <w:t>minimumReportInterval</w:t>
      </w:r>
      <w:r>
        <w:rPr>
          <w:rFonts w:eastAsia="Malgun Gothic"/>
          <w:noProof w:val="0"/>
        </w:rPr>
        <w:t xml:space="preserve"> timer</w:t>
      </w:r>
      <w:r>
        <w:rPr>
          <w:noProof w:val="0"/>
        </w:rPr>
        <w:t xml:space="preserve"> }</w:t>
      </w:r>
    </w:p>
    <w:p w14:paraId="7D4E8255" w14:textId="77777777" w:rsidR="00C16E65" w:rsidRDefault="00C16E65" w:rsidP="00C16E65">
      <w:pPr>
        <w:pStyle w:val="PL"/>
      </w:pPr>
      <w:r>
        <w:rPr>
          <w:noProof w:val="0"/>
        </w:rPr>
        <w:t xml:space="preserve">            }</w:t>
      </w:r>
    </w:p>
    <w:p w14:paraId="47EAE0C1" w14:textId="77777777" w:rsidR="00C16E65" w:rsidRDefault="00C16E65" w:rsidP="00C16E65">
      <w:pPr>
        <w:pStyle w:val="PL"/>
      </w:pPr>
    </w:p>
    <w:p w14:paraId="18BD18EB" w14:textId="77777777" w:rsidR="00C16E65" w:rsidRDefault="00C16E65" w:rsidP="00C16E65">
      <w:pPr>
        <w:pStyle w:val="H6"/>
      </w:pPr>
      <w:r>
        <w:t>(2)</w:t>
      </w:r>
    </w:p>
    <w:p w14:paraId="2971A9D1"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w:t>
      </w:r>
    </w:p>
    <w:p w14:paraId="088C847B" w14:textId="77777777" w:rsidR="00C16E65" w:rsidRDefault="00C16E65" w:rsidP="00C16E65">
      <w:pPr>
        <w:pStyle w:val="PL"/>
      </w:pPr>
      <w:r>
        <w:rPr>
          <w:noProof w:val="0"/>
        </w:rPr>
        <w:t>ensure that {</w:t>
      </w:r>
    </w:p>
    <w:p w14:paraId="11C31616" w14:textId="77777777" w:rsidR="00C16E65" w:rsidRDefault="00C16E65" w:rsidP="00C16E65">
      <w:pPr>
        <w:pStyle w:val="PL"/>
      </w:pPr>
      <w:r>
        <w:rPr>
          <w:noProof w:val="0"/>
        </w:rPr>
        <w:t xml:space="preserve">  </w:t>
      </w:r>
      <w:r>
        <w:rPr>
          <w:b/>
          <w:noProof w:val="0"/>
        </w:rPr>
        <w:t>when</w:t>
      </w:r>
      <w:r>
        <w:rPr>
          <w:noProof w:val="0"/>
        </w:rPr>
        <w:t xml:space="preserve"> { UE (MCVideo Client) receives a new location information configuration message and ConfigScope set to 'Full' }</w:t>
      </w:r>
    </w:p>
    <w:p w14:paraId="043314B3" w14:textId="77777777" w:rsidR="00C16E65" w:rsidRDefault="00C16E65" w:rsidP="00C16E65">
      <w:pPr>
        <w:pStyle w:val="PL"/>
      </w:pPr>
      <w:r>
        <w:rPr>
          <w:noProof w:val="0"/>
        </w:rPr>
        <w:t xml:space="preserve">    </w:t>
      </w:r>
      <w:r>
        <w:rPr>
          <w:b/>
          <w:noProof w:val="0"/>
        </w:rPr>
        <w:t>then</w:t>
      </w:r>
      <w:r>
        <w:rPr>
          <w:noProof w:val="0"/>
        </w:rPr>
        <w:t xml:space="preserve"> { UE (MCVideo Client) stores the contents of the &lt;Configuration&gt; elements thereby overriding the previous configuration }</w:t>
      </w:r>
    </w:p>
    <w:p w14:paraId="36ADCE2D" w14:textId="77777777" w:rsidR="00C16E65" w:rsidRDefault="00C16E65" w:rsidP="00C16E65">
      <w:pPr>
        <w:pStyle w:val="PL"/>
      </w:pPr>
      <w:r>
        <w:rPr>
          <w:noProof w:val="0"/>
        </w:rPr>
        <w:t xml:space="preserve">            }</w:t>
      </w:r>
    </w:p>
    <w:p w14:paraId="44CB6233" w14:textId="77777777" w:rsidR="00C16E65" w:rsidRDefault="00C16E65" w:rsidP="00C16E65">
      <w:pPr>
        <w:pStyle w:val="PL"/>
      </w:pPr>
    </w:p>
    <w:p w14:paraId="49830DCD" w14:textId="77777777" w:rsidR="00C16E65" w:rsidRDefault="00C16E65" w:rsidP="00C16E65">
      <w:pPr>
        <w:pStyle w:val="H6"/>
      </w:pPr>
      <w:r>
        <w:t>6.9.1.2</w:t>
      </w:r>
      <w:r>
        <w:tab/>
        <w:t>Conformance requirements</w:t>
      </w:r>
    </w:p>
    <w:p w14:paraId="43B5520E" w14:textId="77777777" w:rsidR="00C16E65" w:rsidRDefault="00C16E65" w:rsidP="00C16E65">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1E19C219" w14:textId="77777777" w:rsidR="00C16E65" w:rsidRDefault="00C16E65" w:rsidP="00C16E65">
      <w:r>
        <w:lastRenderedPageBreak/>
        <w:t>[TS 24.281 clause 18.3.1]</w:t>
      </w:r>
    </w:p>
    <w:p w14:paraId="5D37F8D8" w14:textId="77777777" w:rsidR="00C16E65" w:rsidRPr="0073469F" w:rsidRDefault="00C16E65" w:rsidP="00C16E65">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47526669" w14:textId="77777777" w:rsidR="00C16E65" w:rsidRDefault="00C16E65" w:rsidP="00C16E65">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F2FB238" w14:textId="77777777" w:rsidR="00C16E65" w:rsidRDefault="00C16E65" w:rsidP="00C16E65">
      <w:r>
        <w:t>[TS 24.281 clause 18.3.2]</w:t>
      </w:r>
    </w:p>
    <w:p w14:paraId="23D4F3A6" w14:textId="77777777" w:rsidR="00C16E65" w:rsidRPr="0073469F" w:rsidRDefault="00C16E65" w:rsidP="00C16E65">
      <w:r w:rsidRPr="0073469F">
        <w:t>Upon receiving a SIP MESSAGE request containing</w:t>
      </w:r>
      <w:r>
        <w:t>:</w:t>
      </w:r>
    </w:p>
    <w:p w14:paraId="3B93F0F6"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58FD60C"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6A136B8A"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06117D87" w14:textId="77777777" w:rsidR="00C16E65" w:rsidRPr="0073469F" w:rsidRDefault="00C16E65" w:rsidP="00C16E65">
      <w:r w:rsidRPr="0073469F">
        <w:t xml:space="preserve">then the </w:t>
      </w:r>
      <w:r>
        <w:t>MCVideo</w:t>
      </w:r>
      <w:r w:rsidRPr="0073469F">
        <w:t xml:space="preserve"> client:</w:t>
      </w:r>
    </w:p>
    <w:p w14:paraId="68096933" w14:textId="77777777" w:rsidR="00C16E65" w:rsidRDefault="00C16E65" w:rsidP="00C16E65">
      <w:pPr>
        <w:pStyle w:val="B1"/>
        <w:tabs>
          <w:tab w:val="left" w:pos="5954"/>
        </w:tabs>
      </w:pPr>
      <w:r w:rsidRPr="0073469F">
        <w:t>1)</w:t>
      </w:r>
      <w:r w:rsidRPr="0073469F">
        <w:tab/>
        <w:t>shall store the contents of the &lt;Configuration&gt; elements</w:t>
      </w:r>
      <w:r>
        <w:t>;</w:t>
      </w:r>
    </w:p>
    <w:p w14:paraId="4C15BC78" w14:textId="77777777" w:rsidR="00C16E65" w:rsidRDefault="00C16E65" w:rsidP="00C16E65">
      <w:pPr>
        <w:pStyle w:val="B1"/>
      </w:pPr>
      <w:r>
        <w:t>2)</w:t>
      </w:r>
      <w:r>
        <w:tab/>
        <w:t>shall</w:t>
      </w:r>
      <w:r w:rsidRPr="0073469F">
        <w:t xml:space="preserve"> set the location reporting triggers accordingly</w:t>
      </w:r>
      <w:r>
        <w:t>; and</w:t>
      </w:r>
    </w:p>
    <w:p w14:paraId="78EC137E" w14:textId="77777777" w:rsidR="00C16E65" w:rsidRDefault="00C16E65" w:rsidP="00C16E65">
      <w:pPr>
        <w:pStyle w:val="B1"/>
      </w:pPr>
      <w:r>
        <w:t>3)</w:t>
      </w:r>
      <w:r>
        <w:tab/>
        <w:t>shall start</w:t>
      </w:r>
      <w:r>
        <w:rPr>
          <w:lang w:val="en-US"/>
        </w:rPr>
        <w:t xml:space="preserve"> </w:t>
      </w:r>
      <w:r>
        <w:t>the minimumReportInterval</w:t>
      </w:r>
      <w:r>
        <w:rPr>
          <w:lang w:val="en-US"/>
        </w:rPr>
        <w:t xml:space="preserve"> t</w:t>
      </w:r>
      <w:r>
        <w:t>imer</w:t>
      </w:r>
      <w:r w:rsidRPr="0073469F">
        <w:t>.</w:t>
      </w:r>
    </w:p>
    <w:p w14:paraId="13B4C90E" w14:textId="77777777" w:rsidR="00C16E65" w:rsidRDefault="00C16E65" w:rsidP="00C16E65">
      <w:r>
        <w:t>[TS  24.281 clause 18.3.3]</w:t>
      </w:r>
    </w:p>
    <w:p w14:paraId="1991D05E" w14:textId="77777777" w:rsidR="00C16E65" w:rsidRPr="0073469F" w:rsidRDefault="00C16E65" w:rsidP="00C16E65">
      <w:r w:rsidRPr="0073469F">
        <w:t>Upon receiving a SIP MESSAGE request containing</w:t>
      </w:r>
    </w:p>
    <w:p w14:paraId="09F3550F"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712C8AF"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06A9D02C"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3BA3DF5B" w14:textId="77777777" w:rsidR="00C16E65" w:rsidRPr="0073469F" w:rsidRDefault="00C16E65" w:rsidP="00C16E65">
      <w:r w:rsidRPr="0073469F">
        <w:t xml:space="preserve">then the </w:t>
      </w:r>
      <w:r>
        <w:t>MCVideo</w:t>
      </w:r>
      <w:r w:rsidRPr="0073469F">
        <w:t xml:space="preserve"> client:</w:t>
      </w:r>
    </w:p>
    <w:p w14:paraId="18BC88D1" w14:textId="77777777" w:rsidR="00C16E65" w:rsidRDefault="00C16E65" w:rsidP="00C16E65">
      <w:pPr>
        <w:pStyle w:val="B1"/>
      </w:pPr>
      <w:r w:rsidRPr="0073469F">
        <w:t>1)</w:t>
      </w:r>
      <w:r w:rsidRPr="0073469F">
        <w:tab/>
        <w:t xml:space="preserve">shall send a location report as specified in </w:t>
      </w:r>
      <w:r>
        <w:t>clause</w:t>
      </w:r>
      <w:r w:rsidRPr="0073469F">
        <w:t> 1</w:t>
      </w:r>
      <w:r>
        <w:t>8</w:t>
      </w:r>
      <w:r w:rsidRPr="0073469F">
        <w:t>.3.4</w:t>
      </w:r>
      <w:r>
        <w:t>; and</w:t>
      </w:r>
    </w:p>
    <w:p w14:paraId="13D97CD7" w14:textId="77777777" w:rsidR="00C16E65" w:rsidRDefault="00C16E65" w:rsidP="00C16E65">
      <w:pPr>
        <w:pStyle w:val="B1"/>
      </w:pPr>
      <w:r>
        <w:t>2)</w:t>
      </w:r>
      <w:r>
        <w:tab/>
        <w:t>shall reset the minimumReportInterval timer</w:t>
      </w:r>
      <w:r w:rsidRPr="0073469F">
        <w:t>.</w:t>
      </w:r>
    </w:p>
    <w:p w14:paraId="1996FF74" w14:textId="77777777" w:rsidR="00C16E65" w:rsidRDefault="00C16E65" w:rsidP="00C16E65">
      <w:r>
        <w:t>[TS 24.281 clause 18.3.4.2]</w:t>
      </w:r>
    </w:p>
    <w:p w14:paraId="50D2B339" w14:textId="77777777" w:rsidR="00C16E65" w:rsidRPr="0073469F" w:rsidRDefault="00C16E65" w:rsidP="00C16E65">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3E326062" w14:textId="77777777" w:rsidR="00C16E65" w:rsidRPr="0073469F" w:rsidRDefault="00C16E65" w:rsidP="00C16E65">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DA85ECD" w14:textId="77777777" w:rsidR="00C16E65" w:rsidRPr="0073469F" w:rsidRDefault="00C16E65" w:rsidP="00C16E65">
      <w:pPr>
        <w:pStyle w:val="B1"/>
      </w:pPr>
      <w:r w:rsidRPr="0073469F">
        <w:t>2)</w:t>
      </w:r>
      <w:r w:rsidRPr="0073469F">
        <w:tab/>
        <w:t>shall include a Content-Type header field set to "application/vnd.3gpp.</w:t>
      </w:r>
      <w:r>
        <w:t>mcvideo</w:t>
      </w:r>
      <w:r w:rsidRPr="0073469F">
        <w:t>-location-info+xml";</w:t>
      </w:r>
    </w:p>
    <w:p w14:paraId="2F49B817" w14:textId="77777777" w:rsidR="00C16E65" w:rsidRDefault="00C16E65" w:rsidP="00C16E65">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A28071F" w14:textId="77777777" w:rsidR="00C16E65" w:rsidRDefault="00C16E65" w:rsidP="00C16E65">
      <w:pPr>
        <w:pStyle w:val="B2"/>
      </w:pPr>
      <w:r>
        <w:t>a)</w:t>
      </w:r>
      <w:r>
        <w:tab/>
        <w:t>a &lt;Report&gt; element and if the Report was triggered by a location request include the &lt;ReportID&gt; attribute set to the value of the &lt;RequestID&gt; attribute in the received Request</w:t>
      </w:r>
      <w:r w:rsidRPr="0073469F">
        <w:t>;</w:t>
      </w:r>
    </w:p>
    <w:p w14:paraId="2CA61604" w14:textId="77777777" w:rsidR="00C16E65" w:rsidRDefault="00C16E65" w:rsidP="00C16E65">
      <w:pPr>
        <w:pStyle w:val="B2"/>
      </w:pPr>
      <w:r>
        <w:t>b)</w:t>
      </w:r>
      <w:r>
        <w:tab/>
        <w:t xml:space="preserve">a &lt;TriggerId&gt; child element set to the value of each &lt;Trigger-Id&gt; value of the triggers that have fired; </w:t>
      </w:r>
      <w:r w:rsidRPr="0073469F">
        <w:t>and</w:t>
      </w:r>
    </w:p>
    <w:p w14:paraId="7AA7648D" w14:textId="77777777" w:rsidR="00C16E65" w:rsidRPr="0073469F" w:rsidRDefault="00C16E65" w:rsidP="00C16E65">
      <w:pPr>
        <w:pStyle w:val="B2"/>
      </w:pPr>
      <w:r>
        <w:lastRenderedPageBreak/>
        <w:t>c)</w:t>
      </w:r>
      <w:r>
        <w:tab/>
        <w:t>the location reporting elements corresponding to the triggers that have fired;</w:t>
      </w:r>
    </w:p>
    <w:p w14:paraId="02C971E8" w14:textId="77777777" w:rsidR="00C16E65" w:rsidRDefault="00C16E65" w:rsidP="00C16E65">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5238E5A" w14:textId="77777777" w:rsidR="00C16E65" w:rsidRPr="00436CF9" w:rsidRDefault="00C16E65" w:rsidP="00C16E65">
      <w:pPr>
        <w:pStyle w:val="B1"/>
      </w:pPr>
      <w:r w:rsidRPr="00AD1139">
        <w:t>5)</w:t>
      </w:r>
      <w:r w:rsidRPr="00AD1139">
        <w:tab/>
      </w:r>
      <w:r>
        <w:t>shall set the minimumReportInterval timer to the minimumReportInterval time and start the timer;</w:t>
      </w:r>
    </w:p>
    <w:p w14:paraId="4018C799" w14:textId="77777777" w:rsidR="00C16E65" w:rsidRPr="0073469F" w:rsidRDefault="00C16E65" w:rsidP="00C16E65">
      <w:pPr>
        <w:pStyle w:val="B1"/>
      </w:pPr>
      <w:r>
        <w:t>6)</w:t>
      </w:r>
      <w:r>
        <w:tab/>
        <w:t>shall reset all triggers; and</w:t>
      </w:r>
    </w:p>
    <w:p w14:paraId="11AE0C32" w14:textId="77777777" w:rsidR="00C16E65" w:rsidRPr="00D80019" w:rsidRDefault="00C16E65" w:rsidP="00C16E65">
      <w:pPr>
        <w:pStyle w:val="B1"/>
        <w:rPr>
          <w:noProof/>
        </w:rPr>
      </w:pPr>
      <w:r>
        <w:t>7)</w:t>
      </w:r>
      <w:r>
        <w:tab/>
      </w:r>
      <w:r w:rsidRPr="0073469F">
        <w:t>shall send the SIP MESSAGE request as specified in 3GPP TS 24.229 </w:t>
      </w:r>
      <w:r>
        <w:t>[11]</w:t>
      </w:r>
      <w:r w:rsidRPr="0073469F">
        <w:t>.</w:t>
      </w:r>
    </w:p>
    <w:p w14:paraId="5D1699A0" w14:textId="77777777" w:rsidR="00C16E65" w:rsidRDefault="00C16E65" w:rsidP="00C16E65">
      <w:pPr>
        <w:pStyle w:val="H6"/>
      </w:pPr>
      <w:r>
        <w:t>6.9.1.3</w:t>
      </w:r>
      <w:r>
        <w:tab/>
        <w:t>Test description</w:t>
      </w:r>
    </w:p>
    <w:p w14:paraId="4710898F" w14:textId="77777777" w:rsidR="00C16E65" w:rsidRDefault="00C16E65" w:rsidP="00C16E65">
      <w:pPr>
        <w:pStyle w:val="H6"/>
      </w:pPr>
      <w:r>
        <w:t>6.9.1.3.1</w:t>
      </w:r>
      <w:r>
        <w:tab/>
        <w:t>Pre-test conditions</w:t>
      </w:r>
    </w:p>
    <w:p w14:paraId="607A0525" w14:textId="77777777" w:rsidR="00C16E65" w:rsidRDefault="00C16E65" w:rsidP="00C16E65">
      <w:pPr>
        <w:pStyle w:val="H6"/>
      </w:pPr>
      <w:r>
        <w:t>System Simulator:</w:t>
      </w:r>
    </w:p>
    <w:p w14:paraId="4424403F" w14:textId="77777777" w:rsidR="00C16E65" w:rsidRDefault="00C16E65" w:rsidP="00C16E65">
      <w:pPr>
        <w:pStyle w:val="B1"/>
      </w:pPr>
      <w:r>
        <w:t>-</w:t>
      </w:r>
      <w:r>
        <w:tab/>
        <w:t>SS (MCVideo server)</w:t>
      </w:r>
    </w:p>
    <w:p w14:paraId="3DC188A1" w14:textId="77777777" w:rsidR="00C16E65" w:rsidRDefault="00C16E65" w:rsidP="00C16E65">
      <w:pPr>
        <w:pStyle w:val="B2"/>
      </w:pPr>
      <w:r>
        <w:t>-</w:t>
      </w:r>
      <w:r>
        <w:tab/>
        <w:t>For the underlying "transport bearer" over which the SS and the UE will communicate Parameters are set to the default parameters for the basic E-UTRA Single cell network scenarios, as defined in TS 36.508 [24] clause 4.4. The simulated Cell 1 and Cell 2 shall belong to PLMN1 (the PLMN specified for MCVideo operation in the MCVideo configuration document).</w:t>
      </w:r>
    </w:p>
    <w:p w14:paraId="44A356DD" w14:textId="77777777" w:rsidR="00C16E65" w:rsidRDefault="00C16E65" w:rsidP="00C16E65">
      <w:pPr>
        <w:pStyle w:val="H6"/>
      </w:pPr>
      <w:r>
        <w:t>IUT:</w:t>
      </w:r>
    </w:p>
    <w:p w14:paraId="494835F9" w14:textId="77777777" w:rsidR="00C16E65" w:rsidRDefault="00C16E65" w:rsidP="00C16E65">
      <w:pPr>
        <w:pStyle w:val="B1"/>
      </w:pPr>
      <w:r>
        <w:t>-</w:t>
      </w:r>
      <w:r>
        <w:tab/>
        <w:t>UE (MCVideo client)</w:t>
      </w:r>
    </w:p>
    <w:p w14:paraId="724B7B8E" w14:textId="77777777" w:rsidR="00C16E65" w:rsidRDefault="00C16E65" w:rsidP="00C16E65">
      <w:pPr>
        <w:pStyle w:val="B1"/>
      </w:pPr>
      <w:r>
        <w:t>-</w:t>
      </w:r>
      <w:r>
        <w:tab/>
        <w:t>The test USIM set as defined in TS 36.579-1 [2] clause 5.5.10 is inserted.</w:t>
      </w:r>
    </w:p>
    <w:p w14:paraId="54CFD837" w14:textId="77777777" w:rsidR="00C16E65" w:rsidRDefault="00C16E65" w:rsidP="00C16E65">
      <w:pPr>
        <w:pStyle w:val="H6"/>
      </w:pPr>
      <w:r>
        <w:t>Preamble:</w:t>
      </w:r>
    </w:p>
    <w:p w14:paraId="44A6A9E5" w14:textId="77777777" w:rsidR="00C16E65" w:rsidRDefault="00C16E65" w:rsidP="00C16E65">
      <w:pPr>
        <w:pStyle w:val="B1"/>
      </w:pPr>
      <w:r>
        <w:t>-</w:t>
      </w:r>
      <w:r>
        <w:tab/>
        <w:t>The UE has performed procedure 'MCVideo UE registration' as specified in TS 36.579-1 [2] clause 5.4.2A.</w:t>
      </w:r>
    </w:p>
    <w:p w14:paraId="48D08FF5" w14:textId="77777777" w:rsidR="00C16E65" w:rsidRDefault="00C16E65" w:rsidP="00C16E65">
      <w:pPr>
        <w:pStyle w:val="B1"/>
      </w:pPr>
      <w:r>
        <w:t>-</w:t>
      </w:r>
      <w:r>
        <w:tab/>
        <w:t>The UE has performed procedure 'MCX Authorization/Configuration and Key Generation' as specified in TS 36.579-1 [2] clause 5.3.2.</w:t>
      </w:r>
    </w:p>
    <w:p w14:paraId="042F74B6" w14:textId="77777777" w:rsidR="00C16E65" w:rsidRDefault="00C16E65" w:rsidP="00C16E65">
      <w:pPr>
        <w:pStyle w:val="B1"/>
      </w:pPr>
      <w:r>
        <w:t>-</w:t>
      </w:r>
      <w:r>
        <w:tab/>
        <w:t>UE States at the end of the preamble</w:t>
      </w:r>
    </w:p>
    <w:p w14:paraId="2B9D2144" w14:textId="77777777" w:rsidR="00C16E65" w:rsidRDefault="00C16E65" w:rsidP="00C16E65">
      <w:pPr>
        <w:pStyle w:val="B2"/>
      </w:pPr>
      <w:r>
        <w:t>-</w:t>
      </w:r>
      <w:r>
        <w:tab/>
        <w:t>The UE is in E-UTRA Registered, Idle Mode state.</w:t>
      </w:r>
    </w:p>
    <w:p w14:paraId="4611FB8E" w14:textId="77777777" w:rsidR="00C16E65" w:rsidRDefault="00C16E65" w:rsidP="00C16E65">
      <w:pPr>
        <w:pStyle w:val="B2"/>
      </w:pPr>
      <w:r>
        <w:t>-</w:t>
      </w:r>
      <w:r>
        <w:tab/>
        <w:t>The MCVideo Client Application has been activated and User has registered-in as the MCVideo User with the Server as active user at the Client</w:t>
      </w:r>
    </w:p>
    <w:p w14:paraId="3AEC45DC" w14:textId="77777777" w:rsidR="00C16E65" w:rsidRDefault="00C16E65" w:rsidP="00C16E65">
      <w:pPr>
        <w:pStyle w:val="H6"/>
      </w:pPr>
      <w:r>
        <w:lastRenderedPageBreak/>
        <w:t>6.9.1.3.2</w:t>
      </w:r>
      <w:r>
        <w:tab/>
        <w:t>Test procedure sequence</w:t>
      </w:r>
    </w:p>
    <w:p w14:paraId="1540E982" w14:textId="77777777" w:rsidR="00C16E65" w:rsidRDefault="00C16E65" w:rsidP="00C16E65">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16E65" w14:paraId="734E7B77" w14:textId="77777777" w:rsidTr="0021209C">
        <w:tc>
          <w:tcPr>
            <w:tcW w:w="649" w:type="dxa"/>
            <w:tcBorders>
              <w:top w:val="single" w:sz="4" w:space="0" w:color="auto"/>
              <w:left w:val="single" w:sz="4" w:space="0" w:color="auto"/>
              <w:bottom w:val="nil"/>
              <w:right w:val="single" w:sz="4" w:space="0" w:color="auto"/>
            </w:tcBorders>
            <w:shd w:val="clear" w:color="auto" w:fill="auto"/>
            <w:hideMark/>
          </w:tcPr>
          <w:p w14:paraId="764AD8DF" w14:textId="77777777" w:rsidR="00C16E65" w:rsidRDefault="00C16E65" w:rsidP="0021209C">
            <w:pPr>
              <w:pStyle w:val="TAH"/>
            </w:pPr>
            <w:r>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306EC924"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52733BC"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7BFA"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36B90701" w14:textId="77777777" w:rsidR="00C16E65" w:rsidRDefault="00C16E65" w:rsidP="0021209C">
            <w:pPr>
              <w:pStyle w:val="TAH"/>
            </w:pPr>
            <w:r>
              <w:t>Verdict</w:t>
            </w:r>
          </w:p>
        </w:tc>
      </w:tr>
      <w:tr w:rsidR="00C16E65" w14:paraId="677ACAD1"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24E376B9" w14:textId="77777777" w:rsidR="00C16E65" w:rsidRDefault="00C16E65" w:rsidP="0021209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54E5FAA"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B8C908"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E0534A9"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38C221CB"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A973FE4" w14:textId="77777777" w:rsidR="00C16E65" w:rsidRDefault="00C16E65" w:rsidP="0021209C">
            <w:pPr>
              <w:pStyle w:val="TAH"/>
            </w:pPr>
          </w:p>
        </w:tc>
      </w:tr>
      <w:tr w:rsidR="00C16E65" w14:paraId="08B97824"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CC3AE95" w14:textId="77777777" w:rsidR="00C16E65" w:rsidRDefault="00C16E65" w:rsidP="0021209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2A0D713B" w14:textId="77777777" w:rsidR="00C16E65" w:rsidRDefault="00C16E65" w:rsidP="0021209C">
            <w:pPr>
              <w:pStyle w:val="TAL"/>
              <w:rPr>
                <w:szCs w:val="18"/>
              </w:rPr>
            </w:pPr>
            <w:r>
              <w:rPr>
                <w:szCs w:val="18"/>
              </w:rPr>
              <w:t xml:space="preserve">Steps 1a1-3 of </w:t>
            </w:r>
            <w:r>
              <w:t xml:space="preserve">procedure 'MCX SIP MESSAGE CT' </w:t>
            </w:r>
            <w:r>
              <w:rPr>
                <w:lang w:eastAsia="ko-KR"/>
              </w:rPr>
              <w:t>as described in TS 36.579-1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60BDBBE0" w14:textId="77777777" w:rsidR="00C16E65" w:rsidRDefault="00C16E65" w:rsidP="0021209C">
            <w:pPr>
              <w:pStyle w:val="TAL"/>
              <w:rPr>
                <w:szCs w:val="18"/>
              </w:rPr>
            </w:pPr>
          </w:p>
          <w:p w14:paraId="69DD593D" w14:textId="77777777" w:rsidR="00C16E65" w:rsidRDefault="00C16E65" w:rsidP="0021209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B5635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B09C7B"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A6FE40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18C26CD" w14:textId="77777777" w:rsidR="00C16E65" w:rsidRDefault="00C16E65" w:rsidP="0021209C">
            <w:pPr>
              <w:pStyle w:val="TAC"/>
            </w:pPr>
            <w:r>
              <w:t>-</w:t>
            </w:r>
          </w:p>
        </w:tc>
      </w:tr>
      <w:tr w:rsidR="00C16E65" w14:paraId="01EF31E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E42C59C" w14:textId="77777777" w:rsidR="00C16E65" w:rsidRDefault="00C16E65" w:rsidP="0021209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72A3C4EA" w14:textId="77777777" w:rsidR="00C16E65" w:rsidRDefault="00C16E65" w:rsidP="0021209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C63DA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37A78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921BB0E"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E11F4F5" w14:textId="77777777" w:rsidR="00C16E65" w:rsidRDefault="00C16E65" w:rsidP="0021209C">
            <w:pPr>
              <w:pStyle w:val="TAC"/>
            </w:pPr>
            <w:r>
              <w:t>-</w:t>
            </w:r>
          </w:p>
        </w:tc>
      </w:tr>
      <w:tr w:rsidR="00C16E65" w14:paraId="49A3834C"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05AF92F" w14:textId="77777777" w:rsidR="00C16E65" w:rsidRDefault="00C16E65" w:rsidP="0021209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4D1660BC" w14:textId="77777777" w:rsidR="00C16E65" w:rsidRDefault="00C16E65" w:rsidP="0021209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89E2E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D303F3"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C4B4C21"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FB4796F" w14:textId="77777777" w:rsidR="00C16E65" w:rsidRDefault="00C16E65" w:rsidP="0021209C">
            <w:pPr>
              <w:pStyle w:val="TAC"/>
            </w:pPr>
            <w:r>
              <w:t>-</w:t>
            </w:r>
          </w:p>
        </w:tc>
      </w:tr>
      <w:tr w:rsidR="00C16E65" w14:paraId="132D8345"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20F0CAB6"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509D6243" w14:textId="77777777" w:rsidR="00C16E65" w:rsidRDefault="00C16E65" w:rsidP="0021209C">
            <w:pPr>
              <w:pStyle w:val="TAL"/>
              <w:rPr>
                <w:szCs w:val="18"/>
              </w:rPr>
            </w:pPr>
            <w:r>
              <w:t>EXCEPTION: The SS waits 2 seconds before it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CF7C62"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E37F7C"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9EA79E"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D911DB6" w14:textId="77777777" w:rsidR="00C16E65" w:rsidRDefault="00C16E65" w:rsidP="0021209C">
            <w:pPr>
              <w:pStyle w:val="TAC"/>
            </w:pPr>
            <w:r>
              <w:t>-</w:t>
            </w:r>
          </w:p>
        </w:tc>
      </w:tr>
      <w:tr w:rsidR="00C16E65" w14:paraId="3F85E055"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5411B1BA" w14:textId="77777777" w:rsidR="00C16E65" w:rsidRDefault="00C16E65" w:rsidP="0021209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45DC073C" w14:textId="77777777" w:rsidR="00C16E65" w:rsidRDefault="00C16E65" w:rsidP="0021209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0E5A6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AEA71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14DD5E1"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2130A7B" w14:textId="77777777" w:rsidR="00C16E65" w:rsidRDefault="00C16E65" w:rsidP="0021209C">
            <w:pPr>
              <w:pStyle w:val="TAC"/>
            </w:pPr>
            <w:r>
              <w:t>-</w:t>
            </w:r>
          </w:p>
        </w:tc>
      </w:tr>
      <w:tr w:rsidR="00C16E65" w14:paraId="3BFDA6AC"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DFBF9F1" w14:textId="77777777" w:rsidR="00C16E65" w:rsidRDefault="00C16E65" w:rsidP="0021209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16B05CF5" w14:textId="77777777" w:rsidR="00C16E65" w:rsidRDefault="00C16E65" w:rsidP="0021209C">
            <w:pPr>
              <w:pStyle w:val="TAL"/>
            </w:pPr>
            <w:r>
              <w:rPr>
                <w:szCs w:val="18"/>
              </w:rPr>
              <w:t xml:space="preserve">Steps 1a1-3 of </w:t>
            </w:r>
            <w:r>
              <w:t xml:space="preserve">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EAE4A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C5245E9"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B50EFC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B0BBA79" w14:textId="77777777" w:rsidR="00C16E65" w:rsidRDefault="00C16E65" w:rsidP="0021209C">
            <w:pPr>
              <w:pStyle w:val="TAC"/>
            </w:pPr>
            <w:r>
              <w:t>-</w:t>
            </w:r>
          </w:p>
        </w:tc>
      </w:tr>
      <w:tr w:rsidR="00C16E65" w14:paraId="6D3415F7"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CEFF1EC" w14:textId="77777777" w:rsidR="00C16E65" w:rsidRDefault="00C16E65" w:rsidP="0021209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6C20B19D" w14:textId="77777777" w:rsidR="00C16E65" w:rsidRDefault="00C16E65" w:rsidP="0021209C">
            <w:pPr>
              <w:pStyle w:val="TAL"/>
            </w:pPr>
            <w:r>
              <w:t xml:space="preserve">Check: Does the UE (MCVideo Client) correctly perform steps 2-3 of procedure 'MCX SIP MESSAGE CO' </w:t>
            </w:r>
            <w:r>
              <w:rPr>
                <w:lang w:eastAsia="ko-KR"/>
              </w:rPr>
              <w:t>as described in TS 36.579-1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4ACDCB"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C5C507"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324870B" w14:textId="77777777" w:rsidR="00C16E65" w:rsidRDefault="00C16E65" w:rsidP="0021209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1B5D813F" w14:textId="77777777" w:rsidR="00C16E65" w:rsidRDefault="00C16E65" w:rsidP="0021209C">
            <w:pPr>
              <w:pStyle w:val="TAC"/>
            </w:pPr>
            <w:r>
              <w:t>P</w:t>
            </w:r>
          </w:p>
        </w:tc>
      </w:tr>
      <w:tr w:rsidR="00C16E65" w14:paraId="4DE1300B"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23B9AE6" w14:textId="77777777" w:rsidR="00C16E65" w:rsidRDefault="00C16E65" w:rsidP="0021209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43B207E7" w14:textId="77777777" w:rsidR="00C16E65" w:rsidRDefault="00C16E65" w:rsidP="0021209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E5F20D"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83B1F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E502BDF"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4AFF89B" w14:textId="77777777" w:rsidR="00C16E65" w:rsidRDefault="00C16E65" w:rsidP="0021209C">
            <w:pPr>
              <w:pStyle w:val="TAC"/>
            </w:pPr>
            <w:r>
              <w:t>-</w:t>
            </w:r>
          </w:p>
        </w:tc>
      </w:tr>
      <w:tr w:rsidR="00C16E65" w14:paraId="2237A68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2FCF8C0" w14:textId="77777777" w:rsidR="00C16E65" w:rsidRDefault="00C16E65" w:rsidP="0021209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4DDFC706" w14:textId="77777777" w:rsidR="00C16E65" w:rsidRDefault="00C16E65" w:rsidP="0021209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E312E3"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E5862E9"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FD7535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2A43FFC" w14:textId="77777777" w:rsidR="00C16E65" w:rsidRDefault="00C16E65" w:rsidP="0021209C">
            <w:pPr>
              <w:pStyle w:val="TAC"/>
            </w:pPr>
            <w:r>
              <w:t>-</w:t>
            </w:r>
          </w:p>
        </w:tc>
      </w:tr>
      <w:tr w:rsidR="00C16E65" w14:paraId="13C71464"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4BFC45CF"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280EFBF4" w14:textId="77777777" w:rsidR="00C16E65" w:rsidRDefault="00C16E65" w:rsidP="0021209C">
            <w:pPr>
              <w:pStyle w:val="TAL"/>
              <w:rPr>
                <w:szCs w:val="18"/>
              </w:rPr>
            </w:pPr>
            <w:r>
              <w:t>EXCEPTION: The SS waits 2 seconds before it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E48CBD"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F82B58"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6A38C0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B401088" w14:textId="77777777" w:rsidR="00C16E65" w:rsidRDefault="00C16E65" w:rsidP="0021209C">
            <w:pPr>
              <w:pStyle w:val="TAC"/>
            </w:pPr>
            <w:r>
              <w:t>-</w:t>
            </w:r>
          </w:p>
        </w:tc>
      </w:tr>
      <w:tr w:rsidR="00C16E65" w14:paraId="4E5F4D4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5765F1DB" w14:textId="77777777" w:rsidR="00C16E65" w:rsidRDefault="00C16E65" w:rsidP="0021209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7CFC3ADE" w14:textId="77777777" w:rsidR="00C16E65" w:rsidRDefault="00C16E65" w:rsidP="0021209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6B4E7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ADC96C"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4153C3C"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DB470FC" w14:textId="77777777" w:rsidR="00C16E65" w:rsidRDefault="00C16E65" w:rsidP="0021209C">
            <w:pPr>
              <w:pStyle w:val="TAC"/>
            </w:pPr>
            <w:r>
              <w:t>-</w:t>
            </w:r>
          </w:p>
        </w:tc>
      </w:tr>
      <w:tr w:rsidR="00C16E65" w14:paraId="755FB6CE"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3925C0C4" w14:textId="77777777" w:rsidR="00C16E65" w:rsidRDefault="00C16E65" w:rsidP="0021209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7860FCB6" w14:textId="77777777" w:rsidR="00C16E65" w:rsidRDefault="00C16E65" w:rsidP="0021209C">
            <w:pPr>
              <w:pStyle w:val="TAL"/>
              <w:rPr>
                <w:szCs w:val="18"/>
              </w:rPr>
            </w:pPr>
            <w:r>
              <w:t xml:space="preserve">Check: Does the UE (MCVideo Client) correctly perform steps 1a1-3 of procedure 'MCX SIP MESSAGE CO' </w:t>
            </w:r>
            <w:r>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CBC65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847A3B"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51EA9F" w14:textId="77777777" w:rsidR="00C16E65" w:rsidRDefault="00C16E65" w:rsidP="0021209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4DA2B0A6" w14:textId="77777777" w:rsidR="00C16E65" w:rsidRDefault="00C16E65" w:rsidP="0021209C">
            <w:pPr>
              <w:pStyle w:val="TAC"/>
            </w:pPr>
            <w:r>
              <w:t>P</w:t>
            </w:r>
          </w:p>
        </w:tc>
      </w:tr>
      <w:tr w:rsidR="00C16E65" w14:paraId="5C2ACFB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3F4E941" w14:textId="77777777" w:rsidR="00C16E65" w:rsidRDefault="00C16E65" w:rsidP="0021209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15A55C86" w14:textId="77777777" w:rsidR="00C16E65" w:rsidRDefault="00C16E65" w:rsidP="0021209C">
            <w:pPr>
              <w:pStyle w:val="TAL"/>
            </w:pPr>
            <w:r>
              <w:rPr>
                <w:szCs w:val="18"/>
              </w:rPr>
              <w:t xml:space="preserve">Steps 2-3 of </w:t>
            </w:r>
            <w:r>
              <w:t xml:space="preserve">procedure 'MCX SIP MESSAGE CT' </w:t>
            </w:r>
            <w:r>
              <w:rPr>
                <w:lang w:eastAsia="ko-KR"/>
              </w:rPr>
              <w:t>as described in TS 36.579-1 [2] Table 5.3.33.3-1</w:t>
            </w:r>
            <w:r>
              <w:rPr>
                <w:szCs w:val="18"/>
              </w:rPr>
              <w:t xml:space="preserve"> are performed</w:t>
            </w:r>
            <w:r>
              <w:t xml:space="preserve"> to remove the periodic trigger criteria form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DB488A"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7A9108"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F1A8A8B"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841B78A" w14:textId="77777777" w:rsidR="00C16E65" w:rsidRDefault="00C16E65" w:rsidP="0021209C">
            <w:pPr>
              <w:pStyle w:val="TAC"/>
            </w:pPr>
            <w:r>
              <w:t>-</w:t>
            </w:r>
          </w:p>
        </w:tc>
      </w:tr>
      <w:tr w:rsidR="00C16E65" w14:paraId="05A112CE"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16FB496" w14:textId="77777777" w:rsidR="00C16E65" w:rsidRDefault="00C16E65" w:rsidP="0021209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656FCA2A" w14:textId="77777777" w:rsidR="00C16E65" w:rsidRDefault="00C16E65" w:rsidP="0021209C">
            <w:pPr>
              <w:pStyle w:val="TAL"/>
            </w:pPr>
            <w:r>
              <w:t xml:space="preserve">Steps 2-3 of 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AB87D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875A76"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2A6376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DA8891E" w14:textId="77777777" w:rsidR="00C16E65" w:rsidRDefault="00C16E65" w:rsidP="0021209C">
            <w:pPr>
              <w:pStyle w:val="TAC"/>
            </w:pPr>
            <w:r>
              <w:t>-</w:t>
            </w:r>
          </w:p>
        </w:tc>
      </w:tr>
      <w:tr w:rsidR="00C16E65" w14:paraId="76C6C18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F5B1738" w14:textId="77777777" w:rsidR="00C16E65" w:rsidRDefault="00C16E65" w:rsidP="0021209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34968388" w14:textId="77777777" w:rsidR="00C16E65" w:rsidRDefault="00C16E65" w:rsidP="0021209C">
            <w:pPr>
              <w:pStyle w:val="TAL"/>
              <w:rPr>
                <w:szCs w:val="18"/>
              </w:rPr>
            </w:pPr>
            <w:r>
              <w:t xml:space="preserve">Check: Does the UE (MCVideo Client) correctly perform steps 2-3 of procedure 'MCX SIP MESSAGE CO' </w:t>
            </w:r>
            <w:r>
              <w:rPr>
                <w:lang w:eastAsia="ko-KR"/>
              </w:rPr>
              <w:t>as described in TS 36.579-1 [2] Table 5.3.32.3-1 to provide location information for the configuration done at steps 4-4A?</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0B72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BDFB61"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16166EB" w14:textId="77777777" w:rsidR="00C16E65" w:rsidRDefault="00C16E65" w:rsidP="0021209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0B6256E" w14:textId="77777777" w:rsidR="00C16E65" w:rsidRDefault="00C16E65" w:rsidP="0021209C">
            <w:pPr>
              <w:pStyle w:val="TAC"/>
            </w:pPr>
            <w:r>
              <w:t>P</w:t>
            </w:r>
          </w:p>
        </w:tc>
      </w:tr>
      <w:tr w:rsidR="00C16E65" w14:paraId="24CE769B"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1FC4133"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055E087D" w14:textId="77777777" w:rsidR="00C16E65" w:rsidRDefault="00C16E65" w:rsidP="0021209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78576A" w14:textId="77777777" w:rsidR="00C16E65" w:rsidRDefault="00C16E65" w:rsidP="0021209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BE333B" w14:textId="77777777" w:rsidR="00C16E65" w:rsidRDefault="00C16E65" w:rsidP="0021209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2DC04157" w14:textId="77777777" w:rsidR="00C16E65" w:rsidRDefault="00C16E65" w:rsidP="0021209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43977774" w14:textId="77777777" w:rsidR="00C16E65" w:rsidRDefault="00C16E65" w:rsidP="0021209C">
            <w:pPr>
              <w:pStyle w:val="TAC"/>
            </w:pPr>
            <w:r>
              <w:t>F</w:t>
            </w:r>
          </w:p>
        </w:tc>
      </w:tr>
      <w:tr w:rsidR="00C16E65" w14:paraId="4EC91B62" w14:textId="77777777" w:rsidTr="0021209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A8ED81" w14:textId="77777777" w:rsidR="00C16E65" w:rsidRDefault="00C16E65" w:rsidP="0021209C">
            <w:pPr>
              <w:pStyle w:val="TAC"/>
            </w:pPr>
            <w:r>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AC357F" w14:textId="77777777" w:rsidR="00C16E65" w:rsidRDefault="00C16E65" w:rsidP="0021209C">
            <w:pPr>
              <w:pStyle w:val="TAL"/>
            </w:pPr>
            <w:r>
              <w:t>EXCEPTION: The SS waits 2 seconds before it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8D157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7E39C6" w14:textId="77777777" w:rsidR="00C16E65" w:rsidRDefault="00C16E65" w:rsidP="0021209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F7B20D8" w14:textId="77777777" w:rsidR="00C16E65" w:rsidRDefault="00C16E65" w:rsidP="0021209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1A7D5FC" w14:textId="77777777" w:rsidR="00C16E65" w:rsidRDefault="00C16E65" w:rsidP="0021209C">
            <w:pPr>
              <w:pStyle w:val="TAC"/>
            </w:pPr>
            <w:r>
              <w:t>-</w:t>
            </w:r>
          </w:p>
        </w:tc>
      </w:tr>
      <w:tr w:rsidR="00C16E65" w14:paraId="04C83309" w14:textId="77777777" w:rsidTr="0021209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42C5BBE" w14:textId="77777777" w:rsidR="00C16E65" w:rsidRDefault="00C16E65" w:rsidP="0021209C">
            <w:pPr>
              <w:pStyle w:val="TAN"/>
            </w:pPr>
            <w:r>
              <w:t>NOTE 1:</w:t>
            </w:r>
            <w:r>
              <w:tab/>
              <w:t>The value of 10s is arbitrary chosen. However, it needs to be long enough to ensure that if the UE did not reset the minimumReportInterval timer after it sent the message in step 3 the UE will send the SIP MESSAGE for the periodic reporting before step 3D and will fail, and, it needs to be short enough so that step 2 happens reasonably before t_PeriodicReport expires.</w:t>
            </w:r>
          </w:p>
        </w:tc>
      </w:tr>
    </w:tbl>
    <w:p w14:paraId="0F5A9DCA" w14:textId="77777777" w:rsidR="00C16E65" w:rsidRDefault="00C16E65" w:rsidP="00C16E65"/>
    <w:p w14:paraId="226406BB" w14:textId="77777777" w:rsidR="00C16E65" w:rsidRDefault="00C16E65" w:rsidP="00C16E65">
      <w:pPr>
        <w:pStyle w:val="H6"/>
      </w:pPr>
      <w:r>
        <w:t>6.9.1.3.3</w:t>
      </w:r>
      <w:r>
        <w:tab/>
        <w:t>Specific message contents</w:t>
      </w:r>
    </w:p>
    <w:p w14:paraId="7262FE2F" w14:textId="77777777" w:rsidR="00C16E65" w:rsidRDefault="00C16E65" w:rsidP="00C16E65">
      <w:pPr>
        <w:pStyle w:val="TH"/>
      </w:pPr>
      <w:r>
        <w:t>Table 6.9.1.3.3-1: SIP MESSAGE from the SS (Step 2,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249823A"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5ABE5180" w14:textId="77777777" w:rsidR="00C16E65" w:rsidRDefault="00C16E65" w:rsidP="0021209C">
            <w:pPr>
              <w:pStyle w:val="TAL"/>
              <w:rPr>
                <w:szCs w:val="18"/>
              </w:rPr>
            </w:pPr>
            <w:r>
              <w:t>Derivation Path: TS 36.579-1 [2], Table 5.5.2.7.2-1, condition LOCATION-CONFIG</w:t>
            </w:r>
          </w:p>
        </w:tc>
      </w:tr>
      <w:tr w:rsidR="00C16E65" w14:paraId="607A484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6915C608"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5B0E61"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743612D"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CF31"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A606E74" w14:textId="77777777" w:rsidR="00C16E65" w:rsidRDefault="00C16E65" w:rsidP="0021209C">
            <w:pPr>
              <w:pStyle w:val="TAH"/>
            </w:pPr>
            <w:r>
              <w:t>Condition</w:t>
            </w:r>
          </w:p>
        </w:tc>
      </w:tr>
      <w:tr w:rsidR="00C16E65" w14:paraId="6A52CAB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E34D564" w14:textId="77777777" w:rsidR="00C16E65" w:rsidRPr="00303ED7" w:rsidRDefault="00C16E65" w:rsidP="0021209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5BEB3D3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6A9913D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D9A1DC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547DD" w14:textId="77777777" w:rsidR="00C16E65" w:rsidRDefault="00C16E65" w:rsidP="0021209C">
            <w:pPr>
              <w:pStyle w:val="TAL"/>
            </w:pPr>
          </w:p>
        </w:tc>
      </w:tr>
      <w:tr w:rsidR="00C16E65" w14:paraId="3B41E5F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536C73D"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8627F5"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7AFB5" w14:textId="77777777" w:rsidR="00C16E65" w:rsidRPr="00303ED7" w:rsidRDefault="00C16E65" w:rsidP="0021209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4BDC7417"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5E7F2E" w14:textId="77777777" w:rsidR="00C16E65" w:rsidRDefault="00C16E65" w:rsidP="0021209C">
            <w:pPr>
              <w:pStyle w:val="TAL"/>
            </w:pPr>
          </w:p>
        </w:tc>
      </w:tr>
      <w:tr w:rsidR="00C16E65" w14:paraId="52D4520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A204843" w14:textId="77777777" w:rsidR="00C16E65" w:rsidRDefault="00C16E65" w:rsidP="0021209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812521" w14:textId="77777777" w:rsidR="00C16E65" w:rsidRDefault="00C16E65" w:rsidP="0021209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7A475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A0ED0A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679BE3" w14:textId="77777777" w:rsidR="00C16E65" w:rsidRDefault="00C16E65" w:rsidP="0021209C">
            <w:pPr>
              <w:pStyle w:val="TAL"/>
            </w:pPr>
          </w:p>
        </w:tc>
      </w:tr>
      <w:tr w:rsidR="00C16E65" w14:paraId="6E98A08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65B5BA4"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7638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712917C" w14:textId="77777777" w:rsidR="00C16E65" w:rsidRPr="00303ED7" w:rsidRDefault="00C16E65" w:rsidP="0021209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E63E82F" w14:textId="77777777" w:rsidR="00C16E65" w:rsidRDefault="00C16E65" w:rsidP="0021209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9CF3E60" w14:textId="77777777" w:rsidR="00C16E65" w:rsidRDefault="00C16E65" w:rsidP="0021209C">
            <w:pPr>
              <w:pStyle w:val="TAL"/>
            </w:pPr>
          </w:p>
        </w:tc>
      </w:tr>
      <w:tr w:rsidR="00C16E65" w14:paraId="679D749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053F31F" w14:textId="77777777" w:rsidR="00C16E65" w:rsidRDefault="00C16E65" w:rsidP="0021209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A2EB90" w14:textId="77777777" w:rsidR="00C16E65" w:rsidRDefault="00C16E65" w:rsidP="0021209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0833E488"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9D2FA7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07962" w14:textId="77777777" w:rsidR="00C16E65" w:rsidRDefault="00C16E65" w:rsidP="0021209C">
            <w:pPr>
              <w:pStyle w:val="TAL"/>
            </w:pPr>
          </w:p>
        </w:tc>
      </w:tr>
    </w:tbl>
    <w:p w14:paraId="1E8FF7AB" w14:textId="77777777" w:rsidR="00C16E65" w:rsidRDefault="00C16E65" w:rsidP="00C16E65"/>
    <w:p w14:paraId="141D10EC" w14:textId="77777777" w:rsidR="00C16E65" w:rsidRDefault="00C16E65" w:rsidP="00C16E65">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019CA9D"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A1EF13F" w14:textId="77777777" w:rsidR="00C16E65" w:rsidRDefault="00C16E65" w:rsidP="0021209C">
            <w:pPr>
              <w:pStyle w:val="TAL"/>
              <w:rPr>
                <w:szCs w:val="18"/>
              </w:rPr>
            </w:pPr>
            <w:r>
              <w:t>Derivation Path: TS 36.579-1 [2], Table 5.5.3.2.2-2</w:t>
            </w:r>
          </w:p>
        </w:tc>
      </w:tr>
      <w:tr w:rsidR="00C16E65" w14:paraId="298556A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87EC2E1"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06DD0D"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C5AEEBF"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78609FB"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399E93" w14:textId="77777777" w:rsidR="00C16E65" w:rsidRDefault="00C16E65" w:rsidP="0021209C">
            <w:pPr>
              <w:pStyle w:val="TAH"/>
            </w:pPr>
            <w:r>
              <w:t>Condition</w:t>
            </w:r>
          </w:p>
        </w:tc>
      </w:tr>
      <w:tr w:rsidR="00C16E65" w14:paraId="6B34B736"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B5B0C8D" w14:textId="77777777" w:rsidR="00C16E65" w:rsidRDefault="00C16E65" w:rsidP="0021209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6EFD780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CF299A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1FD984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791E5" w14:textId="77777777" w:rsidR="00C16E65" w:rsidRDefault="00C16E65" w:rsidP="0021209C">
            <w:pPr>
              <w:pStyle w:val="TAL"/>
            </w:pPr>
          </w:p>
        </w:tc>
      </w:tr>
      <w:tr w:rsidR="00C16E65" w14:paraId="1A29E8D7"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0657539" w14:textId="77777777" w:rsidR="00C16E65" w:rsidRDefault="00C16E65" w:rsidP="0021209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F4EE70C"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1027AF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73369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675B64" w14:textId="77777777" w:rsidR="00C16E65" w:rsidRDefault="00C16E65" w:rsidP="0021209C">
            <w:pPr>
              <w:pStyle w:val="TAL"/>
            </w:pPr>
          </w:p>
        </w:tc>
      </w:tr>
      <w:tr w:rsidR="00C16E65" w14:paraId="266D210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4D64DF4" w14:textId="77777777" w:rsidR="00C16E65" w:rsidRDefault="00C16E65" w:rsidP="0021209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C797F47"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C14A76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F65ECE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3D803A" w14:textId="77777777" w:rsidR="00C16E65" w:rsidRDefault="00C16E65" w:rsidP="0021209C">
            <w:pPr>
              <w:pStyle w:val="TAL"/>
            </w:pPr>
          </w:p>
        </w:tc>
      </w:tr>
    </w:tbl>
    <w:p w14:paraId="4398582A" w14:textId="77777777" w:rsidR="00C16E65" w:rsidRDefault="00C16E65" w:rsidP="00C16E65"/>
    <w:p w14:paraId="467B2890" w14:textId="77777777" w:rsidR="00C16E65" w:rsidRDefault="00C16E65" w:rsidP="00C16E65">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BB623C7"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7DCFE5F7" w14:textId="77777777" w:rsidR="00C16E65" w:rsidRDefault="00C16E65" w:rsidP="0021209C">
            <w:pPr>
              <w:pStyle w:val="TAL"/>
              <w:rPr>
                <w:szCs w:val="18"/>
              </w:rPr>
            </w:pPr>
            <w:r>
              <w:t>Derivation Path: TS 36.579-1 [2], Table 5.5.3.4.2-1</w:t>
            </w:r>
          </w:p>
        </w:tc>
      </w:tr>
      <w:tr w:rsidR="00C16E65" w14:paraId="67080607"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05874444"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52964F"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85D119E"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79A7BA"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7244F6F" w14:textId="77777777" w:rsidR="00C16E65" w:rsidRDefault="00C16E65" w:rsidP="0021209C">
            <w:pPr>
              <w:pStyle w:val="TAH"/>
            </w:pPr>
            <w:r>
              <w:t>Condition</w:t>
            </w:r>
          </w:p>
        </w:tc>
      </w:tr>
      <w:tr w:rsidR="00C16E65" w14:paraId="6743C58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9DC16EE"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B6880E0"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0324F81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C4ED86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D0FB41" w14:textId="77777777" w:rsidR="00C16E65" w:rsidRDefault="00C16E65" w:rsidP="0021209C">
            <w:pPr>
              <w:pStyle w:val="TAL"/>
            </w:pPr>
          </w:p>
        </w:tc>
      </w:tr>
      <w:tr w:rsidR="00C16E65" w14:paraId="17FAA7B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DFEA35E" w14:textId="77777777" w:rsidR="00C16E65" w:rsidRDefault="00C16E65" w:rsidP="0021209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CCE0B44"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792F96F"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77E6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E4BB85" w14:textId="77777777" w:rsidR="00C16E65" w:rsidRDefault="00C16E65" w:rsidP="0021209C">
            <w:pPr>
              <w:pStyle w:val="TAL"/>
            </w:pPr>
          </w:p>
        </w:tc>
      </w:tr>
      <w:tr w:rsidR="00C16E65" w14:paraId="11C19F4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0125D9" w14:textId="77777777" w:rsidR="00C16E65" w:rsidRDefault="00C16E65" w:rsidP="0021209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515ADCD"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5BB9859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747A07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E4CE0E" w14:textId="77777777" w:rsidR="00C16E65" w:rsidRDefault="00C16E65" w:rsidP="0021209C">
            <w:pPr>
              <w:pStyle w:val="TAL"/>
            </w:pPr>
          </w:p>
        </w:tc>
      </w:tr>
      <w:tr w:rsidR="00C16E65" w14:paraId="490FE1A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C07C5AD" w14:textId="77777777" w:rsidR="00C16E65" w:rsidRDefault="00C16E65" w:rsidP="0021209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374CBF"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1881F7E"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E2CF205"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4DB470" w14:textId="77777777" w:rsidR="00C16E65" w:rsidRDefault="00C16E65" w:rsidP="0021209C">
            <w:pPr>
              <w:pStyle w:val="TAL"/>
            </w:pPr>
          </w:p>
        </w:tc>
      </w:tr>
      <w:tr w:rsidR="00C16E65" w14:paraId="5F2B8D9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150FA59"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A0D5AB"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2731B07B" w14:textId="77777777" w:rsidR="00C16E65" w:rsidRDefault="00C16E65" w:rsidP="0021209C">
            <w:pPr>
              <w:pStyle w:val="TAL"/>
            </w:pPr>
            <w:r>
              <w:t>.</w:t>
            </w:r>
          </w:p>
        </w:tc>
        <w:tc>
          <w:tcPr>
            <w:tcW w:w="1418" w:type="dxa"/>
            <w:tcBorders>
              <w:top w:val="single" w:sz="4" w:space="0" w:color="auto"/>
              <w:left w:val="single" w:sz="4" w:space="0" w:color="auto"/>
              <w:bottom w:val="single" w:sz="4" w:space="0" w:color="auto"/>
              <w:right w:val="single" w:sz="4" w:space="0" w:color="auto"/>
            </w:tcBorders>
          </w:tcPr>
          <w:p w14:paraId="384C15D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EFCA2A" w14:textId="77777777" w:rsidR="00C16E65" w:rsidRDefault="00C16E65" w:rsidP="0021209C">
            <w:pPr>
              <w:pStyle w:val="TAL"/>
            </w:pPr>
          </w:p>
        </w:tc>
      </w:tr>
      <w:tr w:rsidR="00C16E65" w14:paraId="3328410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E4B081"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5410FD"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81CA8B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E81DA4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9FFFE2" w14:textId="77777777" w:rsidR="00C16E65" w:rsidRDefault="00C16E65" w:rsidP="0021209C">
            <w:pPr>
              <w:pStyle w:val="TAL"/>
            </w:pPr>
          </w:p>
        </w:tc>
      </w:tr>
      <w:tr w:rsidR="00C16E65" w14:paraId="65D1045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A530DF9"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F4BC2ED"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881E427"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A1A6EC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18B47E" w14:textId="77777777" w:rsidR="00C16E65" w:rsidRDefault="00C16E65" w:rsidP="0021209C">
            <w:pPr>
              <w:pStyle w:val="TAL"/>
            </w:pPr>
          </w:p>
        </w:tc>
      </w:tr>
      <w:tr w:rsidR="00C16E65" w14:paraId="00E67C6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1EA04AC9" w14:textId="77777777" w:rsidR="00C16E65" w:rsidRDefault="00C16E65" w:rsidP="0021209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61CEF3"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714CF027" w14:textId="77777777" w:rsidR="00C16E65" w:rsidRDefault="00C16E65" w:rsidP="0021209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FA60AF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0091CF" w14:textId="77777777" w:rsidR="00C16E65" w:rsidRDefault="00C16E65" w:rsidP="0021209C">
            <w:pPr>
              <w:pStyle w:val="TAL"/>
            </w:pPr>
          </w:p>
        </w:tc>
      </w:tr>
      <w:tr w:rsidR="00C16E65" w14:paraId="42C5410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53E6856" w14:textId="77777777" w:rsidR="00C16E65" w:rsidRDefault="00C16E65" w:rsidP="0021209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356F93" w14:textId="77777777" w:rsidR="00C16E65" w:rsidRDefault="00C16E65" w:rsidP="0021209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2B0658E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D8E10E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2C40F8" w14:textId="77777777" w:rsidR="00C16E65" w:rsidRDefault="00C16E65" w:rsidP="0021209C">
            <w:pPr>
              <w:pStyle w:val="TAL"/>
            </w:pPr>
          </w:p>
        </w:tc>
      </w:tr>
      <w:tr w:rsidR="00C16E65" w14:paraId="6593DE5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5BDE8B" w14:textId="77777777" w:rsidR="00C16E65" w:rsidRDefault="00C16E65" w:rsidP="0021209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37534C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72770F5C"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C951E8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C00BDC" w14:textId="77777777" w:rsidR="00C16E65" w:rsidRDefault="00C16E65" w:rsidP="0021209C">
            <w:pPr>
              <w:pStyle w:val="TAL"/>
            </w:pPr>
          </w:p>
        </w:tc>
      </w:tr>
      <w:tr w:rsidR="00C16E65" w14:paraId="167457BB"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74C4E31A" w14:textId="77777777" w:rsidR="00C16E65" w:rsidRDefault="00C16E65" w:rsidP="0021209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40494B31"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56D65C4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89E386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E78F60" w14:textId="77777777" w:rsidR="00C16E65" w:rsidRDefault="00C16E65" w:rsidP="0021209C">
            <w:pPr>
              <w:pStyle w:val="TAL"/>
            </w:pPr>
          </w:p>
        </w:tc>
      </w:tr>
      <w:tr w:rsidR="00C16E65" w14:paraId="7BD90761"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08564C19" w14:textId="77777777" w:rsidR="00C16E65" w:rsidRDefault="00C16E65" w:rsidP="0021209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71B2002B" w14:textId="77777777" w:rsidR="00C16E65" w:rsidRDefault="00C16E65" w:rsidP="0021209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54BD6E73" w14:textId="77777777" w:rsidR="00C16E65" w:rsidRDefault="00C16E65" w:rsidP="0021209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0243234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DD534" w14:textId="77777777" w:rsidR="00C16E65" w:rsidRDefault="00C16E65" w:rsidP="0021209C">
            <w:pPr>
              <w:pStyle w:val="TAL"/>
            </w:pPr>
          </w:p>
        </w:tc>
      </w:tr>
      <w:tr w:rsidR="00C16E65" w14:paraId="03DF1E8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FFCFCC3" w14:textId="77777777" w:rsidR="00C16E65" w:rsidRDefault="00C16E65" w:rsidP="0021209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3779ADAA" w14:textId="77777777" w:rsidR="00C16E65" w:rsidRDefault="00C16E65" w:rsidP="0021209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52083104"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F4D53A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8DED8D" w14:textId="77777777" w:rsidR="00C16E65" w:rsidRDefault="00C16E65" w:rsidP="0021209C">
            <w:pPr>
              <w:pStyle w:val="TAL"/>
            </w:pPr>
          </w:p>
        </w:tc>
      </w:tr>
    </w:tbl>
    <w:p w14:paraId="21A3E975" w14:textId="77777777" w:rsidR="00C16E65" w:rsidRDefault="00C16E65" w:rsidP="00C16E65"/>
    <w:p w14:paraId="283FE600" w14:textId="77777777" w:rsidR="00C16E65" w:rsidRDefault="00C16E65" w:rsidP="00C16E65">
      <w:pPr>
        <w:pStyle w:val="TH"/>
      </w:pPr>
      <w:r>
        <w:lastRenderedPageBreak/>
        <w:t>Table 6.9.1.3.3-4: SIP MESSAGE from the SS (Step 8,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7C837A0"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6676631" w14:textId="77777777" w:rsidR="00C16E65" w:rsidRDefault="00C16E65" w:rsidP="0021209C">
            <w:pPr>
              <w:pStyle w:val="TAL"/>
              <w:rPr>
                <w:szCs w:val="18"/>
              </w:rPr>
            </w:pPr>
            <w:r>
              <w:t>Derivation Path: TS 36.579-1 [2], Table 5.5.2.7.2-1, condition LOCATION-INFO</w:t>
            </w:r>
          </w:p>
        </w:tc>
      </w:tr>
      <w:tr w:rsidR="00C16E65" w14:paraId="209E2EB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70AB617"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F85657"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5141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DB13B1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33558D8" w14:textId="77777777" w:rsidR="00C16E65" w:rsidRDefault="00C16E65" w:rsidP="0021209C">
            <w:pPr>
              <w:pStyle w:val="TAH"/>
            </w:pPr>
            <w:r>
              <w:t>Condition</w:t>
            </w:r>
          </w:p>
        </w:tc>
      </w:tr>
      <w:tr w:rsidR="00C16E65" w14:paraId="56DD2CC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F73BB16"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5DD1E3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EDC50E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517DD7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51C" w14:textId="77777777" w:rsidR="00C16E65" w:rsidRDefault="00C16E65" w:rsidP="0021209C">
            <w:pPr>
              <w:pStyle w:val="TAL"/>
            </w:pPr>
          </w:p>
        </w:tc>
      </w:tr>
      <w:tr w:rsidR="00C16E65" w14:paraId="23084B1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E0C355E"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685E3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45D8A"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5CB5825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567D0E" w14:textId="77777777" w:rsidR="00C16E65" w:rsidRDefault="00C16E65" w:rsidP="0021209C">
            <w:pPr>
              <w:pStyle w:val="TAL"/>
            </w:pPr>
          </w:p>
        </w:tc>
      </w:tr>
      <w:tr w:rsidR="00C16E65" w14:paraId="5338AFB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034A1DF" w14:textId="77777777" w:rsidR="00C16E65" w:rsidRDefault="00C16E65" w:rsidP="0021209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E32A18E" w14:textId="77777777" w:rsidR="00C16E65" w:rsidRDefault="00C16E65" w:rsidP="0021209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076CB19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FE66C2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04D76" w14:textId="77777777" w:rsidR="00C16E65" w:rsidRDefault="00C16E65" w:rsidP="0021209C">
            <w:pPr>
              <w:pStyle w:val="TAL"/>
            </w:pPr>
          </w:p>
        </w:tc>
      </w:tr>
      <w:tr w:rsidR="00C16E65" w14:paraId="50EEE4A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0B9BF18"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E4DDB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1AF286"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FD6E33C"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1D8457F" w14:textId="77777777" w:rsidR="00C16E65" w:rsidRDefault="00C16E65" w:rsidP="0021209C">
            <w:pPr>
              <w:pStyle w:val="TAL"/>
            </w:pPr>
          </w:p>
        </w:tc>
      </w:tr>
      <w:tr w:rsidR="00C16E65" w14:paraId="5E93259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7C72B3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D0E40C" w14:textId="77777777" w:rsidR="00C16E65" w:rsidRDefault="00C16E65" w:rsidP="0021209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1EC973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70531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F671A" w14:textId="77777777" w:rsidR="00C16E65" w:rsidRDefault="00C16E65" w:rsidP="0021209C">
            <w:pPr>
              <w:pStyle w:val="TAL"/>
            </w:pPr>
          </w:p>
        </w:tc>
      </w:tr>
    </w:tbl>
    <w:p w14:paraId="4E14EC57" w14:textId="77777777" w:rsidR="00C16E65" w:rsidRDefault="00C16E65" w:rsidP="00C16E65"/>
    <w:p w14:paraId="13BB9615" w14:textId="77777777" w:rsidR="00C16E65" w:rsidRDefault="00C16E65" w:rsidP="00C16E65">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16E65" w14:paraId="3088330D" w14:textId="77777777" w:rsidTr="0021209C">
        <w:tc>
          <w:tcPr>
            <w:tcW w:w="9639" w:type="dxa"/>
            <w:tcBorders>
              <w:top w:val="single" w:sz="4" w:space="0" w:color="auto"/>
              <w:left w:val="single" w:sz="4" w:space="0" w:color="auto"/>
              <w:bottom w:val="single" w:sz="4" w:space="0" w:color="auto"/>
              <w:right w:val="single" w:sz="4" w:space="0" w:color="auto"/>
            </w:tcBorders>
            <w:hideMark/>
          </w:tcPr>
          <w:p w14:paraId="1E795A41" w14:textId="77777777" w:rsidR="00C16E65" w:rsidRDefault="00C16E65" w:rsidP="0021209C">
            <w:pPr>
              <w:pStyle w:val="TAL"/>
              <w:rPr>
                <w:szCs w:val="18"/>
              </w:rPr>
            </w:pPr>
            <w:r>
              <w:t>Derivation Path: TS 36.579-1 [2], Table 5.5.3.4.3-2</w:t>
            </w:r>
          </w:p>
        </w:tc>
      </w:tr>
    </w:tbl>
    <w:p w14:paraId="741B3F7A" w14:textId="77777777" w:rsidR="00C16E65" w:rsidRDefault="00C16E65" w:rsidP="00C16E65"/>
    <w:p w14:paraId="545F2FA5" w14:textId="77777777" w:rsidR="00C16E65" w:rsidRDefault="00C16E65" w:rsidP="00C16E65">
      <w:pPr>
        <w:pStyle w:val="TH"/>
      </w:pPr>
      <w:r>
        <w:t>Table 6.9.1.3.3-6: SIP MESSAGE from the UE (Step 10,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FD026D1"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62B39E63" w14:textId="77777777" w:rsidR="00C16E65" w:rsidRDefault="00C16E65" w:rsidP="0021209C">
            <w:pPr>
              <w:pStyle w:val="TAL"/>
              <w:rPr>
                <w:szCs w:val="18"/>
              </w:rPr>
            </w:pPr>
            <w:r>
              <w:t>Derivation Path: TS 36.579-1 [2], Table 5.5.2.7.1-1, condition LOCATION_REPORT</w:t>
            </w:r>
          </w:p>
        </w:tc>
      </w:tr>
      <w:tr w:rsidR="00C16E65" w14:paraId="7848EC6C"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F6DD427"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70A6CD"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3BBB6A8"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5AF6A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3B4C07A" w14:textId="77777777" w:rsidR="00C16E65" w:rsidRDefault="00C16E65" w:rsidP="0021209C">
            <w:pPr>
              <w:pStyle w:val="TAH"/>
            </w:pPr>
            <w:r>
              <w:t>Condition</w:t>
            </w:r>
          </w:p>
        </w:tc>
      </w:tr>
      <w:tr w:rsidR="00C16E65" w14:paraId="32BB1AC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0A2DEDA"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34C0F2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7EE7A0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2CD1C9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CF8F59" w14:textId="77777777" w:rsidR="00C16E65" w:rsidRDefault="00C16E65" w:rsidP="0021209C">
            <w:pPr>
              <w:pStyle w:val="TAL"/>
            </w:pPr>
          </w:p>
        </w:tc>
      </w:tr>
      <w:tr w:rsidR="00C16E65" w14:paraId="2975263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EFF2F24"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2EC052A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33034C0"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0B64804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A8F38" w14:textId="77777777" w:rsidR="00C16E65" w:rsidRDefault="00C16E65" w:rsidP="0021209C">
            <w:pPr>
              <w:pStyle w:val="TAL"/>
            </w:pPr>
          </w:p>
        </w:tc>
      </w:tr>
      <w:tr w:rsidR="00C16E65" w14:paraId="3FD06F4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E48FCA2"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1079B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1B2BEB"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D708B31"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198D92D" w14:textId="77777777" w:rsidR="00C16E65" w:rsidRDefault="00C16E65" w:rsidP="0021209C">
            <w:pPr>
              <w:pStyle w:val="TAL"/>
            </w:pPr>
          </w:p>
        </w:tc>
      </w:tr>
      <w:tr w:rsidR="00C16E65" w14:paraId="3019B6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A4A187D"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9A4C80" w14:textId="77777777" w:rsidR="00C16E65" w:rsidRDefault="00C16E65" w:rsidP="0021209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0575A33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D03513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4F9BD2" w14:textId="77777777" w:rsidR="00C16E65" w:rsidRDefault="00C16E65" w:rsidP="0021209C">
            <w:pPr>
              <w:pStyle w:val="TAL"/>
            </w:pPr>
          </w:p>
        </w:tc>
      </w:tr>
    </w:tbl>
    <w:p w14:paraId="6571DC30" w14:textId="77777777" w:rsidR="00C16E65" w:rsidRDefault="00C16E65" w:rsidP="00C16E65"/>
    <w:p w14:paraId="5C1911F3" w14:textId="77777777" w:rsidR="00C16E65" w:rsidRDefault="00C16E65" w:rsidP="00C16E65">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EE25FB2"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48D2826D" w14:textId="77777777" w:rsidR="00C16E65" w:rsidRDefault="00C16E65" w:rsidP="0021209C">
            <w:pPr>
              <w:pStyle w:val="TAL"/>
              <w:rPr>
                <w:szCs w:val="18"/>
              </w:rPr>
            </w:pPr>
            <w:r>
              <w:t>Derivation Path: TS 36.579-1 [2], Table 5.5.3.4.1-2, condition LOCATION-INFO</w:t>
            </w:r>
          </w:p>
        </w:tc>
      </w:tr>
      <w:tr w:rsidR="00C16E65" w14:paraId="5C40C01A"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5D7E102C"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3F4006"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D88106E"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7EB152B"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097D7DC" w14:textId="77777777" w:rsidR="00C16E65" w:rsidRDefault="00C16E65" w:rsidP="0021209C">
            <w:pPr>
              <w:pStyle w:val="TAH"/>
            </w:pPr>
            <w:r>
              <w:t>Condition</w:t>
            </w:r>
          </w:p>
        </w:tc>
      </w:tr>
      <w:tr w:rsidR="00C16E65" w14:paraId="2BF23C7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B169397"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6C28ED9B"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793046C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17F05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B6443" w14:textId="77777777" w:rsidR="00C16E65" w:rsidRDefault="00C16E65" w:rsidP="0021209C">
            <w:pPr>
              <w:pStyle w:val="TAL"/>
            </w:pPr>
          </w:p>
        </w:tc>
      </w:tr>
      <w:tr w:rsidR="00C16E65" w14:paraId="03A4AD8C"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705E704" w14:textId="77777777" w:rsidR="00C16E65" w:rsidRDefault="00C16E65" w:rsidP="0021209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087C32C3"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1FB4200F"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C3EA24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E4A541" w14:textId="77777777" w:rsidR="00C16E65" w:rsidRDefault="00C16E65" w:rsidP="0021209C">
            <w:pPr>
              <w:pStyle w:val="TAL"/>
            </w:pPr>
          </w:p>
        </w:tc>
      </w:tr>
      <w:tr w:rsidR="00C16E65" w14:paraId="756C91E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FA27BCB" w14:textId="77777777" w:rsidR="00C16E65" w:rsidRDefault="00C16E65" w:rsidP="0021209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777413D4" w14:textId="77777777" w:rsidR="00C16E65" w:rsidRDefault="00C16E65" w:rsidP="0021209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3B299A3C" w14:textId="77777777" w:rsidR="00C16E65" w:rsidRDefault="00C16E65" w:rsidP="0021209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60ED121"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79B6F4" w14:textId="77777777" w:rsidR="00C16E65" w:rsidRDefault="00C16E65" w:rsidP="0021209C">
            <w:pPr>
              <w:pStyle w:val="TAL"/>
            </w:pPr>
          </w:p>
        </w:tc>
      </w:tr>
      <w:tr w:rsidR="00C16E65" w14:paraId="526DDFB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126D80F" w14:textId="77777777" w:rsidR="00C16E65" w:rsidRDefault="00C16E65" w:rsidP="0021209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2A3BA2AC" w14:textId="77777777" w:rsidR="00C16E65" w:rsidRDefault="00C16E65" w:rsidP="0021209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4CDC778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0E3389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FF9116" w14:textId="77777777" w:rsidR="00C16E65" w:rsidRDefault="00C16E65" w:rsidP="0021209C">
            <w:pPr>
              <w:pStyle w:val="TAL"/>
            </w:pPr>
          </w:p>
        </w:tc>
      </w:tr>
      <w:tr w:rsidR="00C16E65" w14:paraId="6A73C99C"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C2C70CE" w14:textId="77777777" w:rsidR="00C16E65" w:rsidRDefault="00C16E65" w:rsidP="0021209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FF07C4F"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DDA4A3" w14:textId="77777777" w:rsidR="00C16E65" w:rsidRDefault="00C16E65" w:rsidP="0021209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4D01D50F"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57841A" w14:textId="77777777" w:rsidR="00C16E65" w:rsidRDefault="00C16E65" w:rsidP="0021209C">
            <w:pPr>
              <w:pStyle w:val="TAL"/>
            </w:pPr>
          </w:p>
        </w:tc>
      </w:tr>
      <w:tr w:rsidR="00C16E65" w14:paraId="2D2BD89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70A62A6" w14:textId="77777777" w:rsidR="00C16E65" w:rsidRDefault="00C16E65" w:rsidP="0021209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477799B"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6812086"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2C9A021"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10D798" w14:textId="77777777" w:rsidR="00C16E65" w:rsidRDefault="00C16E65" w:rsidP="0021209C">
            <w:pPr>
              <w:pStyle w:val="TAL"/>
            </w:pPr>
          </w:p>
        </w:tc>
      </w:tr>
      <w:tr w:rsidR="00C16E65" w14:paraId="7391908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218BDA"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FFEDFFE"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FE3FD2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8736787"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57A63F" w14:textId="77777777" w:rsidR="00C16E65" w:rsidRDefault="00C16E65" w:rsidP="0021209C">
            <w:pPr>
              <w:pStyle w:val="TAL"/>
            </w:pPr>
          </w:p>
        </w:tc>
      </w:tr>
      <w:tr w:rsidR="00C16E65" w14:paraId="708F18F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2639757"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31B1B2E8"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9294101"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EAF8B3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7CC499" w14:textId="77777777" w:rsidR="00C16E65" w:rsidRDefault="00C16E65" w:rsidP="0021209C">
            <w:pPr>
              <w:pStyle w:val="TAL"/>
            </w:pPr>
          </w:p>
        </w:tc>
      </w:tr>
      <w:tr w:rsidR="00C16E65" w14:paraId="42242D1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CBCBD07"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2FAC898A"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9253E5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4D63758"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1628B2" w14:textId="77777777" w:rsidR="00C16E65" w:rsidRDefault="00C16E65" w:rsidP="0021209C">
            <w:pPr>
              <w:pStyle w:val="TAL"/>
            </w:pPr>
          </w:p>
        </w:tc>
      </w:tr>
      <w:tr w:rsidR="00C16E65" w14:paraId="4194350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0E207C6" w14:textId="77777777" w:rsidR="00C16E65" w:rsidRDefault="00C16E65" w:rsidP="0021209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A50F08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0E291ED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A91571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C76C58" w14:textId="77777777" w:rsidR="00C16E65" w:rsidRDefault="00C16E65" w:rsidP="0021209C">
            <w:pPr>
              <w:pStyle w:val="TAL"/>
            </w:pPr>
          </w:p>
        </w:tc>
      </w:tr>
      <w:tr w:rsidR="00C16E65" w14:paraId="03FBA0F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DC304D6" w14:textId="77777777" w:rsidR="00C16E65" w:rsidRDefault="00C16E65" w:rsidP="0021209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D9D87E4" w14:textId="77777777" w:rsidR="00C16E65" w:rsidRDefault="00C16E65" w:rsidP="0021209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F73234C" w14:textId="77777777" w:rsidR="00C16E65" w:rsidRDefault="00C16E65" w:rsidP="0021209C">
            <w:pPr>
              <w:pStyle w:val="TAL"/>
            </w:pPr>
            <w:r>
              <w:t xml:space="preserve">Encryption according to NOTE 1 in TS 36.579-1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F1E02FD"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65585D" w14:textId="77777777" w:rsidR="00C16E65" w:rsidRDefault="00C16E65" w:rsidP="0021209C">
            <w:pPr>
              <w:pStyle w:val="TAL"/>
            </w:pPr>
          </w:p>
        </w:tc>
      </w:tr>
      <w:tr w:rsidR="00C16E65" w14:paraId="1583AD8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75AA12E" w14:textId="77777777" w:rsidR="00C16E65" w:rsidRDefault="00C16E65" w:rsidP="0021209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1AE65B2C" w14:textId="77777777" w:rsidR="00C16E65" w:rsidRDefault="00C16E65" w:rsidP="0021209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446B52" w14:textId="77777777" w:rsidR="00C16E65" w:rsidRDefault="00C16E65" w:rsidP="0021209C">
            <w:pPr>
              <w:pStyle w:val="TAL"/>
            </w:pPr>
            <w:r>
              <w:t xml:space="preserve">Encryption according to NOTE 1 in TS 36.579-1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65D5F57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35C2EC" w14:textId="77777777" w:rsidR="00C16E65" w:rsidRDefault="00C16E65" w:rsidP="0021209C">
            <w:pPr>
              <w:pStyle w:val="TAL"/>
            </w:pPr>
          </w:p>
        </w:tc>
      </w:tr>
    </w:tbl>
    <w:p w14:paraId="77A4ED0E" w14:textId="77777777" w:rsidR="00C16E65" w:rsidRDefault="00C16E65" w:rsidP="00C16E65"/>
    <w:p w14:paraId="0D272A33" w14:textId="77777777" w:rsidR="00C16E65" w:rsidRDefault="00C16E65" w:rsidP="00C16E65">
      <w:pPr>
        <w:pStyle w:val="TH"/>
      </w:pPr>
      <w:r>
        <w:lastRenderedPageBreak/>
        <w:t>Table 6.9.1.3.3-8: SIP MESSAGE from the UE (Step 16,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B3FDEA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28AA099" w14:textId="77777777" w:rsidR="00C16E65" w:rsidRDefault="00C16E65" w:rsidP="0021209C">
            <w:pPr>
              <w:pStyle w:val="TAL"/>
              <w:rPr>
                <w:szCs w:val="18"/>
              </w:rPr>
            </w:pPr>
            <w:r>
              <w:t>Derivation Path: TS 36.579-1 [2], Table 5.5.2.7.1-1, condition LOCATION-INFO</w:t>
            </w:r>
          </w:p>
        </w:tc>
      </w:tr>
      <w:tr w:rsidR="00C16E65" w14:paraId="3BB88FB9"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C4D9B0A"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419777"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75C78F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9A43B3"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23EFEF" w14:textId="77777777" w:rsidR="00C16E65" w:rsidRDefault="00C16E65" w:rsidP="0021209C">
            <w:pPr>
              <w:pStyle w:val="TAH"/>
            </w:pPr>
            <w:r>
              <w:t>Condition</w:t>
            </w:r>
          </w:p>
        </w:tc>
      </w:tr>
      <w:tr w:rsidR="00C16E65" w14:paraId="06CC531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26E7543"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95690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EA00C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2D0C6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21FD7" w14:textId="77777777" w:rsidR="00C16E65" w:rsidRDefault="00C16E65" w:rsidP="0021209C">
            <w:pPr>
              <w:pStyle w:val="TAL"/>
            </w:pPr>
          </w:p>
        </w:tc>
      </w:tr>
      <w:tr w:rsidR="00C16E65" w14:paraId="4F7F300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79BBCD1"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CA7919D"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38A1F42"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04DDFE0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67C862" w14:textId="77777777" w:rsidR="00C16E65" w:rsidRDefault="00C16E65" w:rsidP="0021209C">
            <w:pPr>
              <w:pStyle w:val="TAL"/>
            </w:pPr>
          </w:p>
        </w:tc>
      </w:tr>
      <w:tr w:rsidR="00C16E65" w14:paraId="6095695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D61F02E"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47EFA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C286F5"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4C026F1"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4AA2BF65" w14:textId="77777777" w:rsidR="00C16E65" w:rsidRDefault="00C16E65" w:rsidP="0021209C">
            <w:pPr>
              <w:pStyle w:val="TAL"/>
            </w:pPr>
          </w:p>
        </w:tc>
      </w:tr>
      <w:tr w:rsidR="00C16E65" w14:paraId="754E30D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EF74523"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42655" w14:textId="77777777" w:rsidR="00C16E65" w:rsidRDefault="00C16E65" w:rsidP="0021209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38DF63D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D053A1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9182A7" w14:textId="77777777" w:rsidR="00C16E65" w:rsidRDefault="00C16E65" w:rsidP="0021209C">
            <w:pPr>
              <w:pStyle w:val="TAL"/>
            </w:pPr>
          </w:p>
        </w:tc>
      </w:tr>
    </w:tbl>
    <w:p w14:paraId="53B4586F" w14:textId="77777777" w:rsidR="00C16E65" w:rsidRDefault="00C16E65" w:rsidP="00C16E65"/>
    <w:p w14:paraId="48B17A4F" w14:textId="77777777" w:rsidR="00C16E65" w:rsidRDefault="00C16E65" w:rsidP="00C16E65">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BCFAEE3"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5BADF653" w14:textId="77777777" w:rsidR="00C16E65" w:rsidRDefault="00C16E65" w:rsidP="0021209C">
            <w:pPr>
              <w:pStyle w:val="TAL"/>
              <w:rPr>
                <w:szCs w:val="18"/>
              </w:rPr>
            </w:pPr>
            <w:r>
              <w:t>Derivation Path: TS 36.579-1 [2], Table 5.5.3.4.1-2</w:t>
            </w:r>
          </w:p>
        </w:tc>
      </w:tr>
      <w:tr w:rsidR="00C16E65" w14:paraId="2603DE43"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975010D"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B60740"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40C637"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010D0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5D0E8B" w14:textId="77777777" w:rsidR="00C16E65" w:rsidRDefault="00C16E65" w:rsidP="0021209C">
            <w:pPr>
              <w:pStyle w:val="TAH"/>
            </w:pPr>
            <w:r>
              <w:t>Condition</w:t>
            </w:r>
          </w:p>
        </w:tc>
      </w:tr>
      <w:tr w:rsidR="00C16E65" w14:paraId="1CD70D1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D727C3D"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C15307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3F0115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BD598C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3259E" w14:textId="77777777" w:rsidR="00C16E65" w:rsidRDefault="00C16E65" w:rsidP="0021209C">
            <w:pPr>
              <w:pStyle w:val="TAL"/>
            </w:pPr>
          </w:p>
        </w:tc>
      </w:tr>
      <w:tr w:rsidR="00C16E65" w14:paraId="13380D5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11D29F5"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6DF5B3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1BC3F0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DCBBFB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87DD0D" w14:textId="77777777" w:rsidR="00C16E65" w:rsidRDefault="00C16E65" w:rsidP="0021209C">
            <w:pPr>
              <w:pStyle w:val="TAL"/>
            </w:pPr>
          </w:p>
        </w:tc>
      </w:tr>
      <w:tr w:rsidR="00C16E65" w14:paraId="2EB7925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63D535" w14:textId="77777777" w:rsidR="00C16E65" w:rsidRDefault="00C16E65" w:rsidP="0021209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58F74AF6"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2203B11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2AE4EA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0CEB9B" w14:textId="77777777" w:rsidR="00C16E65" w:rsidRDefault="00C16E65" w:rsidP="0021209C">
            <w:pPr>
              <w:pStyle w:val="TAL"/>
            </w:pPr>
          </w:p>
        </w:tc>
      </w:tr>
      <w:tr w:rsidR="00C16E65" w14:paraId="3864A37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3752BAE"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1198E86"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C7D7C2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50FC27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A4768B" w14:textId="77777777" w:rsidR="00C16E65" w:rsidRDefault="00C16E65" w:rsidP="0021209C">
            <w:pPr>
              <w:pStyle w:val="TAL"/>
            </w:pPr>
          </w:p>
        </w:tc>
      </w:tr>
      <w:tr w:rsidR="00C16E65" w14:paraId="60648C5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7E0C8F5"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558A0A9C"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C5F7F0" w14:textId="77777777" w:rsidR="00C16E65" w:rsidRDefault="00C16E65" w:rsidP="0021209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64C56FE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3CAB7" w14:textId="77777777" w:rsidR="00C16E65" w:rsidRDefault="00C16E65" w:rsidP="0021209C">
            <w:pPr>
              <w:pStyle w:val="TAL"/>
            </w:pPr>
          </w:p>
        </w:tc>
      </w:tr>
      <w:tr w:rsidR="00C16E65" w14:paraId="53C81E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C69F3B4"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7B6F60A"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09B99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D20EB0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E484D1" w14:textId="77777777" w:rsidR="00C16E65" w:rsidRDefault="00C16E65" w:rsidP="0021209C">
            <w:pPr>
              <w:pStyle w:val="TAL"/>
            </w:pPr>
          </w:p>
        </w:tc>
      </w:tr>
      <w:tr w:rsidR="00C16E65" w14:paraId="5D1369D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F4C55D1"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6E84FD67"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EFA476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2917B4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241D0" w14:textId="77777777" w:rsidR="00C16E65" w:rsidRDefault="00C16E65" w:rsidP="0021209C">
            <w:pPr>
              <w:pStyle w:val="TAL"/>
            </w:pPr>
          </w:p>
        </w:tc>
      </w:tr>
      <w:tr w:rsidR="00C16E65" w14:paraId="1EE705D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CCFDCBC"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D53E64C"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6B6CED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E2926A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BBCE52" w14:textId="77777777" w:rsidR="00C16E65" w:rsidRDefault="00C16E65" w:rsidP="0021209C">
            <w:pPr>
              <w:pStyle w:val="TAL"/>
            </w:pPr>
          </w:p>
        </w:tc>
      </w:tr>
      <w:tr w:rsidR="00C16E65" w14:paraId="46DC17F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FD7F23B"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74953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58CC89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4F7A3B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F938B" w14:textId="77777777" w:rsidR="00C16E65" w:rsidRDefault="00C16E65" w:rsidP="0021209C">
            <w:pPr>
              <w:pStyle w:val="TAL"/>
            </w:pPr>
          </w:p>
        </w:tc>
      </w:tr>
      <w:tr w:rsidR="00C16E65" w14:paraId="5A2B430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48FF164"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212C459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A75CD6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54C5D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360359" w14:textId="77777777" w:rsidR="00C16E65" w:rsidRDefault="00C16E65" w:rsidP="0021209C">
            <w:pPr>
              <w:pStyle w:val="TAL"/>
            </w:pPr>
          </w:p>
        </w:tc>
      </w:tr>
      <w:tr w:rsidR="00C16E65" w14:paraId="3C47730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8B81BC5"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A0E2A6F" w14:textId="77777777" w:rsidR="00C16E65" w:rsidRDefault="00C16E65" w:rsidP="0021209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C7EC44E"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63DD85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A0C8E3" w14:textId="77777777" w:rsidR="00C16E65" w:rsidRDefault="00C16E65" w:rsidP="0021209C">
            <w:pPr>
              <w:pStyle w:val="TAL"/>
            </w:pPr>
          </w:p>
        </w:tc>
      </w:tr>
      <w:tr w:rsidR="00C16E65" w14:paraId="78E8E7E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C15713F"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7DA64836" w14:textId="77777777" w:rsidR="00C16E65" w:rsidRDefault="00C16E65" w:rsidP="0021209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F2D4703"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A209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924835" w14:textId="77777777" w:rsidR="00C16E65" w:rsidRDefault="00C16E65" w:rsidP="0021209C">
            <w:pPr>
              <w:pStyle w:val="TAL"/>
            </w:pPr>
          </w:p>
        </w:tc>
      </w:tr>
    </w:tbl>
    <w:p w14:paraId="1A1664AA" w14:textId="77777777" w:rsidR="00C16E65" w:rsidRDefault="00C16E65" w:rsidP="00C16E65"/>
    <w:p w14:paraId="68208115" w14:textId="77777777" w:rsidR="00C16E65" w:rsidRDefault="00C16E65" w:rsidP="00C16E65">
      <w:pPr>
        <w:pStyle w:val="TH"/>
      </w:pPr>
      <w:r>
        <w:t>Table 6.9.1.3.3-10: SIP MESSAGE from the SS (Step 18,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51FA7D33"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204ECBA" w14:textId="77777777" w:rsidR="00C16E65" w:rsidRDefault="00C16E65" w:rsidP="0021209C">
            <w:pPr>
              <w:pStyle w:val="TAL"/>
              <w:rPr>
                <w:szCs w:val="18"/>
              </w:rPr>
            </w:pPr>
            <w:r>
              <w:t>Derivation Path: TS 36.579-1 [2], Table 5.5.2.7.2-1, condition LOCATION-CONFIG</w:t>
            </w:r>
          </w:p>
        </w:tc>
      </w:tr>
      <w:tr w:rsidR="00C16E65" w14:paraId="58A8DF9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1A2015F"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1B45F3"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45723BE"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02E6C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5CF17C" w14:textId="77777777" w:rsidR="00C16E65" w:rsidRDefault="00C16E65" w:rsidP="0021209C">
            <w:pPr>
              <w:pStyle w:val="TAH"/>
            </w:pPr>
            <w:r>
              <w:t>Condition</w:t>
            </w:r>
          </w:p>
        </w:tc>
      </w:tr>
      <w:tr w:rsidR="00C16E65" w14:paraId="254A36F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1957605"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DDD8E6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7AE1263"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C04468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130F98" w14:textId="77777777" w:rsidR="00C16E65" w:rsidRDefault="00C16E65" w:rsidP="0021209C">
            <w:pPr>
              <w:pStyle w:val="TAL"/>
            </w:pPr>
          </w:p>
        </w:tc>
      </w:tr>
      <w:tr w:rsidR="00C16E65" w14:paraId="3452389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B2BD8EF"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C2E009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D8C047"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555121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42CAA" w14:textId="77777777" w:rsidR="00C16E65" w:rsidRDefault="00C16E65" w:rsidP="0021209C">
            <w:pPr>
              <w:pStyle w:val="TAL"/>
            </w:pPr>
          </w:p>
        </w:tc>
      </w:tr>
      <w:tr w:rsidR="00C16E65" w14:paraId="5523AEC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151F9F5" w14:textId="77777777" w:rsidR="00C16E65" w:rsidRDefault="00C16E65" w:rsidP="0021209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EF0492" w14:textId="77777777" w:rsidR="00C16E65" w:rsidRDefault="00C16E65" w:rsidP="0021209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7C8F235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A4B935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5FC55F" w14:textId="77777777" w:rsidR="00C16E65" w:rsidRDefault="00C16E65" w:rsidP="0021209C">
            <w:pPr>
              <w:pStyle w:val="TAL"/>
            </w:pPr>
          </w:p>
        </w:tc>
      </w:tr>
      <w:tr w:rsidR="00C16E65" w14:paraId="370FCF5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4F48C90"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C157B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ED46F"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3386EB5"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6FBDB0F" w14:textId="77777777" w:rsidR="00C16E65" w:rsidRDefault="00C16E65" w:rsidP="0021209C">
            <w:pPr>
              <w:pStyle w:val="TAL"/>
            </w:pPr>
          </w:p>
        </w:tc>
      </w:tr>
      <w:tr w:rsidR="00C16E65" w14:paraId="2F5C486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4918D2C"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E1D204" w14:textId="77777777" w:rsidR="00C16E65" w:rsidRDefault="00C16E65" w:rsidP="0021209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08428ED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C6E881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68178D" w14:textId="77777777" w:rsidR="00C16E65" w:rsidRDefault="00C16E65" w:rsidP="0021209C">
            <w:pPr>
              <w:pStyle w:val="TAL"/>
            </w:pPr>
          </w:p>
        </w:tc>
      </w:tr>
    </w:tbl>
    <w:p w14:paraId="02534D07" w14:textId="77777777" w:rsidR="00C16E65" w:rsidRDefault="00C16E65" w:rsidP="00C16E65"/>
    <w:p w14:paraId="50BEA756" w14:textId="77777777" w:rsidR="00C16E65" w:rsidRDefault="00C16E65" w:rsidP="00C16E65">
      <w:pPr>
        <w:pStyle w:val="TH"/>
      </w:pPr>
      <w:r>
        <w:lastRenderedPageBreak/>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4FDFB9C"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3D266503" w14:textId="77777777" w:rsidR="00C16E65" w:rsidRDefault="00C16E65" w:rsidP="0021209C">
            <w:pPr>
              <w:pStyle w:val="TAL"/>
              <w:rPr>
                <w:szCs w:val="18"/>
              </w:rPr>
            </w:pPr>
            <w:r>
              <w:t>Derivation Path: TS 36.579-1 [2], Table 5.5.3.4.2-2</w:t>
            </w:r>
          </w:p>
        </w:tc>
      </w:tr>
      <w:tr w:rsidR="00C16E65" w14:paraId="3414EFB3"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1EAA4925"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C4D022"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A716AF6"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214B91"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45CB83E" w14:textId="77777777" w:rsidR="00C16E65" w:rsidRDefault="00C16E65" w:rsidP="0021209C">
            <w:pPr>
              <w:pStyle w:val="TAH"/>
            </w:pPr>
            <w:r>
              <w:t>Condition</w:t>
            </w:r>
          </w:p>
        </w:tc>
      </w:tr>
      <w:tr w:rsidR="00C16E65" w14:paraId="468F22F7"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23C8351"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06867360"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6F04DF2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8F19444"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D1B810" w14:textId="77777777" w:rsidR="00C16E65" w:rsidRDefault="00C16E65" w:rsidP="0021209C">
            <w:pPr>
              <w:pStyle w:val="TAL"/>
            </w:pPr>
          </w:p>
        </w:tc>
      </w:tr>
      <w:tr w:rsidR="00C16E65" w14:paraId="4A045EE0"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C3D3FCF" w14:textId="77777777" w:rsidR="00C16E65" w:rsidRDefault="00C16E65" w:rsidP="0021209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4C5DF7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61B787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6E9D7C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06F57B" w14:textId="77777777" w:rsidR="00C16E65" w:rsidRDefault="00C16E65" w:rsidP="0021209C">
            <w:pPr>
              <w:pStyle w:val="TAL"/>
            </w:pPr>
          </w:p>
        </w:tc>
      </w:tr>
      <w:tr w:rsidR="00C16E65" w14:paraId="62B3025A"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4B8A67F" w14:textId="77777777" w:rsidR="00C16E65" w:rsidRDefault="00C16E65" w:rsidP="0021209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AD817EC"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F1AA50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C39034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3EEA66" w14:textId="77777777" w:rsidR="00C16E65" w:rsidRDefault="00C16E65" w:rsidP="0021209C">
            <w:pPr>
              <w:pStyle w:val="TAL"/>
            </w:pPr>
          </w:p>
        </w:tc>
      </w:tr>
      <w:tr w:rsidR="00C16E65" w14:paraId="635C0392"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86E127C" w14:textId="77777777" w:rsidR="00C16E65" w:rsidRDefault="00C16E65" w:rsidP="0021209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01C7E615"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CD26E98" w14:textId="77777777" w:rsidR="00C16E65" w:rsidRDefault="00C16E65" w:rsidP="0021209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5FE9BB8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CCE438" w14:textId="77777777" w:rsidR="00C16E65" w:rsidRDefault="00C16E65" w:rsidP="0021209C">
            <w:pPr>
              <w:pStyle w:val="TAL"/>
            </w:pPr>
          </w:p>
        </w:tc>
      </w:tr>
      <w:tr w:rsidR="00C16E65" w14:paraId="5433A0B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C01DFF7"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EF9DE19"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2CA36F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02AC031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0057C3" w14:textId="77777777" w:rsidR="00C16E65" w:rsidRDefault="00C16E65" w:rsidP="0021209C">
            <w:pPr>
              <w:pStyle w:val="TAL"/>
            </w:pPr>
          </w:p>
        </w:tc>
      </w:tr>
      <w:tr w:rsidR="00C16E65" w14:paraId="6AFEBFC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BA98B42"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25049B5"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D28595B"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FF8BF2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A9690" w14:textId="77777777" w:rsidR="00C16E65" w:rsidRDefault="00C16E65" w:rsidP="0021209C">
            <w:pPr>
              <w:pStyle w:val="TAL"/>
            </w:pPr>
          </w:p>
        </w:tc>
      </w:tr>
      <w:tr w:rsidR="00C16E65" w14:paraId="4CAFCF0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A10B267"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D98E35E"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D57981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4719506"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6EE0B9" w14:textId="77777777" w:rsidR="00C16E65" w:rsidRDefault="00C16E65" w:rsidP="0021209C">
            <w:pPr>
              <w:pStyle w:val="TAL"/>
            </w:pPr>
          </w:p>
        </w:tc>
      </w:tr>
      <w:tr w:rsidR="00C16E65" w14:paraId="31C039D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FA5433D" w14:textId="77777777" w:rsidR="00C16E65" w:rsidRDefault="00C16E65" w:rsidP="0021209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521147E3"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BFFA94D"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A0EE70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C11144" w14:textId="77777777" w:rsidR="00C16E65" w:rsidRDefault="00C16E65" w:rsidP="0021209C">
            <w:pPr>
              <w:pStyle w:val="TAL"/>
            </w:pPr>
          </w:p>
        </w:tc>
      </w:tr>
    </w:tbl>
    <w:p w14:paraId="3678BD29" w14:textId="77777777" w:rsidR="00C16E65" w:rsidRDefault="00C16E65" w:rsidP="00C16E65"/>
    <w:p w14:paraId="50FD9A9F" w14:textId="77777777" w:rsidR="00C16E65" w:rsidRDefault="00C16E65" w:rsidP="00C16E65">
      <w:pPr>
        <w:pStyle w:val="TH"/>
      </w:pPr>
      <w:r>
        <w:t>Table 6.9.1.3.3-12: SIP MESSAGE from the SS (Step 20, Table 6.9.1.3.2-1;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0F4A89F"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2C219F9A" w14:textId="77777777" w:rsidR="00C16E65" w:rsidRDefault="00C16E65" w:rsidP="0021209C">
            <w:pPr>
              <w:pStyle w:val="TAL"/>
              <w:rPr>
                <w:szCs w:val="18"/>
              </w:rPr>
            </w:pPr>
            <w:r>
              <w:t>Derivation Path: TS 36.579-1 [2], Table 5.5.2.7.2-1, condition LOCATION-INFO</w:t>
            </w:r>
          </w:p>
        </w:tc>
      </w:tr>
      <w:tr w:rsidR="00C16E65" w14:paraId="4FF2CB1D"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64F58EC9"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B73A99C"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F3E916C"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E5DCE92"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FCABE48" w14:textId="77777777" w:rsidR="00C16E65" w:rsidRDefault="00C16E65" w:rsidP="0021209C">
            <w:pPr>
              <w:pStyle w:val="TAH"/>
            </w:pPr>
            <w:r>
              <w:t>Condition</w:t>
            </w:r>
          </w:p>
        </w:tc>
      </w:tr>
      <w:tr w:rsidR="00C16E65" w14:paraId="62A04337"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066F439" w14:textId="77777777" w:rsidR="00C16E65" w:rsidRPr="00303ED7" w:rsidRDefault="00C16E65" w:rsidP="0021209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78B3FCA1"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2BEFA918"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2436DA42"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5FD5F7" w14:textId="77777777" w:rsidR="00C16E65" w:rsidRDefault="00C16E65" w:rsidP="0021209C">
            <w:pPr>
              <w:pStyle w:val="TAL"/>
            </w:pPr>
          </w:p>
        </w:tc>
      </w:tr>
      <w:tr w:rsidR="00C16E65" w14:paraId="29304E15"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93F70B2"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D31CBA"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01F106" w14:textId="77777777" w:rsidR="00C16E65" w:rsidRPr="00303ED7" w:rsidRDefault="00C16E65" w:rsidP="0021209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4884AC6"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A94E5D" w14:textId="77777777" w:rsidR="00C16E65" w:rsidRDefault="00C16E65" w:rsidP="0021209C">
            <w:pPr>
              <w:pStyle w:val="TAL"/>
            </w:pPr>
          </w:p>
        </w:tc>
      </w:tr>
      <w:tr w:rsidR="00C16E65" w14:paraId="06462B6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D303EB1" w14:textId="77777777" w:rsidR="00C16E65" w:rsidRDefault="00C16E65" w:rsidP="0021209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E1D594" w14:textId="77777777" w:rsidR="00C16E65" w:rsidRDefault="00C16E65" w:rsidP="0021209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8CB8155"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722D6960"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307D5D" w14:textId="77777777" w:rsidR="00C16E65" w:rsidRDefault="00C16E65" w:rsidP="0021209C">
            <w:pPr>
              <w:pStyle w:val="TAL"/>
            </w:pPr>
          </w:p>
        </w:tc>
      </w:tr>
      <w:tr w:rsidR="00C16E65" w14:paraId="7727EB0A"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CFD0236" w14:textId="77777777" w:rsidR="00C16E65" w:rsidRDefault="00C16E65" w:rsidP="0021209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4AB6FF"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B2542" w14:textId="77777777" w:rsidR="00C16E65" w:rsidRPr="00303ED7" w:rsidRDefault="00C16E65" w:rsidP="0021209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25B13FE7" w14:textId="77777777" w:rsidR="00C16E65" w:rsidRDefault="00C16E65" w:rsidP="0021209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1BED3C1D" w14:textId="77777777" w:rsidR="00C16E65" w:rsidRDefault="00C16E65" w:rsidP="0021209C">
            <w:pPr>
              <w:pStyle w:val="TAL"/>
            </w:pPr>
          </w:p>
        </w:tc>
      </w:tr>
      <w:tr w:rsidR="00C16E65" w14:paraId="46EC0B8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170DBEA" w14:textId="77777777" w:rsidR="00C16E65" w:rsidRDefault="00C16E65" w:rsidP="0021209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16E74" w14:textId="77777777" w:rsidR="00C16E65" w:rsidRDefault="00C16E65" w:rsidP="0021209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3EE75F29"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D3A8E05"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6745C2" w14:textId="77777777" w:rsidR="00C16E65" w:rsidRDefault="00C16E65" w:rsidP="0021209C">
            <w:pPr>
              <w:pStyle w:val="TAL"/>
            </w:pPr>
          </w:p>
        </w:tc>
      </w:tr>
    </w:tbl>
    <w:p w14:paraId="68840586" w14:textId="77777777" w:rsidR="00C16E65" w:rsidRDefault="00C16E65" w:rsidP="00C16E65"/>
    <w:p w14:paraId="2BD4D5B3" w14:textId="77777777" w:rsidR="00C16E65" w:rsidRDefault="00C16E65" w:rsidP="00C16E65">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FE98CEF"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1F16FCB6" w14:textId="77777777" w:rsidR="00C16E65" w:rsidRDefault="00C16E65" w:rsidP="0021209C">
            <w:pPr>
              <w:pStyle w:val="TAL"/>
              <w:rPr>
                <w:szCs w:val="18"/>
              </w:rPr>
            </w:pPr>
            <w:r>
              <w:t>Derivation Path: TS 36.579-1 [2], Table 5.5.3.4.3-2</w:t>
            </w:r>
          </w:p>
        </w:tc>
      </w:tr>
      <w:tr w:rsidR="00C16E65" w14:paraId="5C16233A"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DD09D37"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C3280"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59A4B70"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B4CF9F5"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31DDF8D" w14:textId="77777777" w:rsidR="00C16E65" w:rsidRDefault="00C16E65" w:rsidP="0021209C">
            <w:pPr>
              <w:pStyle w:val="TAH"/>
            </w:pPr>
            <w:r>
              <w:t>Condition</w:t>
            </w:r>
          </w:p>
        </w:tc>
      </w:tr>
      <w:tr w:rsidR="00C16E65" w14:paraId="07506754"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58523D6A" w14:textId="77777777" w:rsidR="00C16E65" w:rsidRDefault="00C16E65" w:rsidP="0021209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60AE113"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A69806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C6EC0F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4FEE62C8" w14:textId="77777777" w:rsidR="00C16E65" w:rsidRDefault="00C16E65" w:rsidP="0021209C">
            <w:pPr>
              <w:pStyle w:val="TAL"/>
            </w:pPr>
          </w:p>
        </w:tc>
      </w:tr>
      <w:tr w:rsidR="00C16E65" w14:paraId="203805FE"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298BEBC" w14:textId="77777777" w:rsidR="00C16E65" w:rsidRDefault="00C16E65" w:rsidP="0021209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28D9F522" w14:textId="77777777" w:rsidR="00C16E65" w:rsidRDefault="00C16E65" w:rsidP="0021209C">
            <w:pPr>
              <w:pStyle w:val="TAL"/>
            </w:pPr>
          </w:p>
        </w:tc>
        <w:tc>
          <w:tcPr>
            <w:tcW w:w="2126" w:type="dxa"/>
            <w:tcBorders>
              <w:top w:val="single" w:sz="4" w:space="0" w:color="auto"/>
              <w:left w:val="single" w:sz="4" w:space="0" w:color="auto"/>
              <w:bottom w:val="single" w:sz="4" w:space="0" w:color="auto"/>
              <w:right w:val="single" w:sz="4" w:space="0" w:color="auto"/>
            </w:tcBorders>
          </w:tcPr>
          <w:p w14:paraId="4C9DF417"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2A9EEEB"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2C3FA209" w14:textId="77777777" w:rsidR="00C16E65" w:rsidRDefault="00C16E65" w:rsidP="0021209C">
            <w:pPr>
              <w:pStyle w:val="TAL"/>
            </w:pPr>
          </w:p>
        </w:tc>
      </w:tr>
      <w:tr w:rsidR="00C16E65" w14:paraId="3D122B3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04AA922" w14:textId="77777777" w:rsidR="00C16E65" w:rsidRDefault="00C16E65" w:rsidP="0021209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47383E" w14:textId="77777777" w:rsidR="00C16E65" w:rsidRDefault="00C16E65" w:rsidP="0021209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264599E3" w14:textId="77777777" w:rsidR="00C16E65" w:rsidRDefault="00C16E65" w:rsidP="0021209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572D5A94"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tcPr>
          <w:p w14:paraId="01F8B3B0" w14:textId="77777777" w:rsidR="00C16E65" w:rsidRDefault="00C16E65" w:rsidP="0021209C">
            <w:pPr>
              <w:pStyle w:val="TAL"/>
            </w:pPr>
          </w:p>
        </w:tc>
      </w:tr>
    </w:tbl>
    <w:p w14:paraId="7D100936" w14:textId="77777777" w:rsidR="00C16E65" w:rsidRDefault="00C16E65" w:rsidP="00C16E65"/>
    <w:p w14:paraId="6B3E4A9C" w14:textId="77777777" w:rsidR="00C16E65" w:rsidRDefault="00C16E65" w:rsidP="00C16E65">
      <w:pPr>
        <w:pStyle w:val="TH"/>
      </w:pPr>
      <w:r>
        <w:t>Table 6.9.1.3.3-14: SIP MESSAGE from the UE (Step 22, Table 6.9.1.3.2-1;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229F467"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FC13563" w14:textId="77777777" w:rsidR="00C16E65" w:rsidRDefault="00C16E65" w:rsidP="0021209C">
            <w:pPr>
              <w:pStyle w:val="TAL"/>
              <w:rPr>
                <w:szCs w:val="18"/>
              </w:rPr>
            </w:pPr>
            <w:r>
              <w:t>Derivation Path: TS 36.579-1 [2], Table 5.5.2.7.1-1, condition LOCATION_REPORT</w:t>
            </w:r>
          </w:p>
        </w:tc>
      </w:tr>
      <w:tr w:rsidR="00C16E65" w14:paraId="0C7CF3C8"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E91DA4C"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08F5F"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538E95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5D2A98"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37B739" w14:textId="77777777" w:rsidR="00C16E65" w:rsidRDefault="00C16E65" w:rsidP="0021209C">
            <w:pPr>
              <w:pStyle w:val="TAH"/>
            </w:pPr>
            <w:r>
              <w:t>Condition</w:t>
            </w:r>
          </w:p>
        </w:tc>
      </w:tr>
      <w:tr w:rsidR="00C16E65" w14:paraId="25AB898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0A0ECB0"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8A4FC2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C69F9F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8A799D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521BA" w14:textId="77777777" w:rsidR="00C16E65" w:rsidRDefault="00C16E65" w:rsidP="0021209C">
            <w:pPr>
              <w:pStyle w:val="TAL"/>
            </w:pPr>
          </w:p>
        </w:tc>
      </w:tr>
      <w:tr w:rsidR="00C16E65" w14:paraId="0897872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0C7D949"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DE7914F"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7BE664E" w14:textId="77777777" w:rsidR="00C16E65" w:rsidRPr="00303ED7"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E6799A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7F4570" w14:textId="77777777" w:rsidR="00C16E65" w:rsidRDefault="00C16E65" w:rsidP="0021209C">
            <w:pPr>
              <w:pStyle w:val="TAL"/>
            </w:pPr>
          </w:p>
        </w:tc>
      </w:tr>
      <w:tr w:rsidR="00C16E65" w14:paraId="7DA7E4F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8296047"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65F4D99"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30BD33" w14:textId="77777777" w:rsidR="00C16E65" w:rsidRPr="00303ED7" w:rsidRDefault="00C16E65" w:rsidP="0021209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5D72678"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9EB9460" w14:textId="77777777" w:rsidR="00C16E65" w:rsidRDefault="00C16E65" w:rsidP="0021209C">
            <w:pPr>
              <w:pStyle w:val="TAL"/>
            </w:pPr>
          </w:p>
        </w:tc>
      </w:tr>
      <w:tr w:rsidR="00C16E65" w14:paraId="40E7F0D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D08AE0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1082C03" w14:textId="77777777" w:rsidR="00C16E65" w:rsidRDefault="00C16E65" w:rsidP="0021209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718D4C2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AF3E9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004F1D" w14:textId="77777777" w:rsidR="00C16E65" w:rsidRDefault="00C16E65" w:rsidP="0021209C">
            <w:pPr>
              <w:pStyle w:val="TAL"/>
            </w:pPr>
          </w:p>
        </w:tc>
      </w:tr>
    </w:tbl>
    <w:p w14:paraId="1D0F31C3" w14:textId="77777777" w:rsidR="00C16E65" w:rsidRDefault="00C16E65" w:rsidP="00C16E65"/>
    <w:p w14:paraId="6AF4CE85" w14:textId="77777777" w:rsidR="00C16E65" w:rsidRDefault="00C16E65" w:rsidP="00C16E65">
      <w:pPr>
        <w:pStyle w:val="TH"/>
      </w:pPr>
      <w:r>
        <w:lastRenderedPageBreak/>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3D10E99B" w14:textId="77777777" w:rsidTr="0021209C">
        <w:tc>
          <w:tcPr>
            <w:tcW w:w="9639" w:type="dxa"/>
            <w:gridSpan w:val="5"/>
            <w:tcBorders>
              <w:top w:val="single" w:sz="4" w:space="0" w:color="auto"/>
              <w:left w:val="single" w:sz="4" w:space="0" w:color="auto"/>
              <w:bottom w:val="single" w:sz="4" w:space="0" w:color="auto"/>
              <w:right w:val="single" w:sz="4" w:space="0" w:color="auto"/>
            </w:tcBorders>
            <w:hideMark/>
          </w:tcPr>
          <w:p w14:paraId="4CA3A57F" w14:textId="77777777" w:rsidR="00C16E65" w:rsidRDefault="00C16E65" w:rsidP="0021209C">
            <w:pPr>
              <w:pStyle w:val="TAL"/>
              <w:rPr>
                <w:szCs w:val="18"/>
              </w:rPr>
            </w:pPr>
            <w:r>
              <w:t>Derivation Path: TS 36.579-1 [2], Table 5.5.3.4.1-2</w:t>
            </w:r>
          </w:p>
        </w:tc>
      </w:tr>
      <w:tr w:rsidR="00C16E65" w14:paraId="543F714E" w14:textId="77777777" w:rsidTr="0021209C">
        <w:tc>
          <w:tcPr>
            <w:tcW w:w="2835" w:type="dxa"/>
            <w:tcBorders>
              <w:top w:val="single" w:sz="4" w:space="0" w:color="auto"/>
              <w:left w:val="single" w:sz="4" w:space="0" w:color="auto"/>
              <w:bottom w:val="single" w:sz="4" w:space="0" w:color="auto"/>
              <w:right w:val="single" w:sz="4" w:space="0" w:color="auto"/>
            </w:tcBorders>
            <w:hideMark/>
          </w:tcPr>
          <w:p w14:paraId="4CDEAB6F" w14:textId="77777777" w:rsidR="00C16E65" w:rsidRDefault="00C16E65" w:rsidP="0021209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63B025" w14:textId="77777777" w:rsidR="00C16E65" w:rsidRDefault="00C16E65" w:rsidP="0021209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C6947B8" w14:textId="77777777" w:rsidR="00C16E65" w:rsidRDefault="00C16E65" w:rsidP="0021209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DF1343C" w14:textId="77777777" w:rsidR="00C16E65" w:rsidRDefault="00C16E65" w:rsidP="0021209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96DCC33" w14:textId="77777777" w:rsidR="00C16E65" w:rsidRDefault="00C16E65" w:rsidP="0021209C">
            <w:pPr>
              <w:pStyle w:val="TAH"/>
            </w:pPr>
            <w:r>
              <w:t>Condition</w:t>
            </w:r>
          </w:p>
        </w:tc>
      </w:tr>
      <w:tr w:rsidR="00C16E65" w14:paraId="35E026C9"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20EAA0B1" w14:textId="77777777" w:rsidR="00C16E65" w:rsidRDefault="00C16E65" w:rsidP="0021209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64237A98"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4023005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9D0213C"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97AD4C" w14:textId="77777777" w:rsidR="00C16E65" w:rsidRDefault="00C16E65" w:rsidP="0021209C">
            <w:pPr>
              <w:pStyle w:val="TAL"/>
            </w:pPr>
          </w:p>
        </w:tc>
      </w:tr>
      <w:tr w:rsidR="00C16E65" w14:paraId="0FF0053F"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33CAF41" w14:textId="77777777" w:rsidR="00C16E65" w:rsidRDefault="00C16E65" w:rsidP="0021209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7A1C4054"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28DCD02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3A292D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D574D5" w14:textId="77777777" w:rsidR="00C16E65" w:rsidRDefault="00C16E65" w:rsidP="0021209C">
            <w:pPr>
              <w:pStyle w:val="TAL"/>
            </w:pPr>
          </w:p>
        </w:tc>
      </w:tr>
      <w:tr w:rsidR="00C16E65" w14:paraId="4227087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0605EAA7" w14:textId="77777777" w:rsidR="00C16E65" w:rsidRDefault="00C16E65" w:rsidP="0021209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2C07B4F4" w14:textId="77777777" w:rsidR="00C16E65" w:rsidRDefault="00C16E65" w:rsidP="0021209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3EB5B587" w14:textId="77777777" w:rsidR="00C16E65" w:rsidRDefault="00C16E65" w:rsidP="0021209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5C01E16B"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BCDB" w14:textId="77777777" w:rsidR="00C16E65" w:rsidRDefault="00C16E65" w:rsidP="0021209C">
            <w:pPr>
              <w:pStyle w:val="TAL"/>
            </w:pPr>
          </w:p>
        </w:tc>
      </w:tr>
      <w:tr w:rsidR="00C16E65" w14:paraId="3C6984A0"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E7D383D" w14:textId="77777777" w:rsidR="00C16E65" w:rsidRDefault="00C16E65" w:rsidP="0021209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54E36908" w14:textId="77777777" w:rsidR="00C16E65" w:rsidRDefault="00C16E65" w:rsidP="0021209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3412EE6"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66B102F9"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CBE6FF" w14:textId="77777777" w:rsidR="00C16E65" w:rsidRDefault="00C16E65" w:rsidP="0021209C">
            <w:pPr>
              <w:pStyle w:val="TAL"/>
            </w:pPr>
          </w:p>
        </w:tc>
      </w:tr>
      <w:tr w:rsidR="00C16E65" w14:paraId="11576CB1"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3711CC9C" w14:textId="77777777" w:rsidR="00C16E65" w:rsidRDefault="00C16E65" w:rsidP="0021209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0E35862" w14:textId="77777777" w:rsidR="00C16E65" w:rsidRDefault="00C16E65" w:rsidP="0021209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CC28E07" w14:textId="77777777" w:rsidR="00C16E65" w:rsidRDefault="00C16E65" w:rsidP="0021209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7ECF87F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A11960" w14:textId="77777777" w:rsidR="00C16E65" w:rsidRDefault="00C16E65" w:rsidP="0021209C">
            <w:pPr>
              <w:pStyle w:val="TAL"/>
            </w:pPr>
          </w:p>
        </w:tc>
      </w:tr>
      <w:tr w:rsidR="00C16E65" w14:paraId="75662DB3"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1F17CAB" w14:textId="77777777" w:rsidR="00C16E65" w:rsidRDefault="00C16E65" w:rsidP="0021209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8489912" w14:textId="77777777" w:rsidR="00C16E65" w:rsidRDefault="00C16E65" w:rsidP="0021209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424FF0F" w14:textId="77777777" w:rsidR="00C16E65" w:rsidRDefault="00C16E65" w:rsidP="0021209C">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7A59D323"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05ED1C" w14:textId="77777777" w:rsidR="00C16E65" w:rsidRDefault="00C16E65" w:rsidP="0021209C">
            <w:pPr>
              <w:pStyle w:val="TAL"/>
            </w:pPr>
          </w:p>
        </w:tc>
      </w:tr>
      <w:tr w:rsidR="00C16E65" w14:paraId="15632666"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6BF426C2" w14:textId="77777777" w:rsidR="00C16E65" w:rsidRDefault="00C16E65" w:rsidP="0021209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7FCEB3"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2296400"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8EE059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59C83A" w14:textId="77777777" w:rsidR="00C16E65" w:rsidRDefault="00C16E65" w:rsidP="0021209C">
            <w:pPr>
              <w:pStyle w:val="TAL"/>
            </w:pPr>
          </w:p>
        </w:tc>
      </w:tr>
      <w:tr w:rsidR="00C16E65" w14:paraId="1EAD40F8"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17C4DBEB" w14:textId="77777777" w:rsidR="00C16E65" w:rsidRDefault="00C16E65" w:rsidP="0021209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76357712"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C25F049"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56801F5F"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06D49" w14:textId="77777777" w:rsidR="00C16E65" w:rsidRDefault="00C16E65" w:rsidP="0021209C">
            <w:pPr>
              <w:pStyle w:val="TAL"/>
            </w:pPr>
          </w:p>
        </w:tc>
      </w:tr>
      <w:tr w:rsidR="00C16E65" w14:paraId="52AC95BD"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77A22D74" w14:textId="77777777" w:rsidR="00C16E65" w:rsidRDefault="00C16E65" w:rsidP="0021209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23B6A04C"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303F7A"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46000A2E"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935EE8" w14:textId="77777777" w:rsidR="00C16E65" w:rsidRDefault="00C16E65" w:rsidP="0021209C">
            <w:pPr>
              <w:pStyle w:val="TAL"/>
            </w:pPr>
          </w:p>
        </w:tc>
      </w:tr>
      <w:tr w:rsidR="00C16E65" w14:paraId="1AF9BFAB" w14:textId="77777777" w:rsidTr="0021209C">
        <w:tc>
          <w:tcPr>
            <w:tcW w:w="2835" w:type="dxa"/>
            <w:tcBorders>
              <w:top w:val="single" w:sz="4" w:space="0" w:color="auto"/>
              <w:left w:val="single" w:sz="4" w:space="0" w:color="auto"/>
              <w:bottom w:val="single" w:sz="4" w:space="0" w:color="auto"/>
              <w:right w:val="single" w:sz="4" w:space="0" w:color="auto"/>
            </w:tcBorders>
            <w:vAlign w:val="center"/>
            <w:hideMark/>
          </w:tcPr>
          <w:p w14:paraId="41F95AFD" w14:textId="77777777" w:rsidR="00C16E65" w:rsidRDefault="00C16E65" w:rsidP="0021209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162461E5" w14:textId="77777777" w:rsidR="00C16E65" w:rsidRDefault="00C16E65" w:rsidP="0021209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CCC5AB2" w14:textId="77777777" w:rsidR="00C16E65" w:rsidRDefault="00C16E65" w:rsidP="0021209C">
            <w:pPr>
              <w:pStyle w:val="TAL"/>
            </w:pPr>
          </w:p>
        </w:tc>
        <w:tc>
          <w:tcPr>
            <w:tcW w:w="1418" w:type="dxa"/>
            <w:tcBorders>
              <w:top w:val="single" w:sz="4" w:space="0" w:color="auto"/>
              <w:left w:val="single" w:sz="4" w:space="0" w:color="auto"/>
              <w:bottom w:val="single" w:sz="4" w:space="0" w:color="auto"/>
              <w:right w:val="single" w:sz="4" w:space="0" w:color="auto"/>
            </w:tcBorders>
          </w:tcPr>
          <w:p w14:paraId="16C0239A" w14:textId="77777777" w:rsidR="00C16E65" w:rsidRDefault="00C16E65" w:rsidP="0021209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22829D" w14:textId="77777777" w:rsidR="00C16E65" w:rsidRDefault="00C16E65" w:rsidP="0021209C">
            <w:pPr>
              <w:pStyle w:val="TAL"/>
            </w:pPr>
          </w:p>
        </w:tc>
      </w:tr>
    </w:tbl>
    <w:p w14:paraId="7A3AB58B" w14:textId="77777777" w:rsidR="00C16E65" w:rsidRDefault="00C16E65" w:rsidP="00C16E65"/>
    <w:p w14:paraId="6858F6F8" w14:textId="77777777" w:rsidR="00C16E65" w:rsidRDefault="00C16E65" w:rsidP="00C16E65">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3807769D" w14:textId="77777777" w:rsidR="00C16E65" w:rsidRDefault="00C16E65" w:rsidP="00C16E65">
      <w:pPr>
        <w:pStyle w:val="H6"/>
      </w:pPr>
      <w:r>
        <w:t>6.9.2.1</w:t>
      </w:r>
      <w:r>
        <w:tab/>
        <w:t>Test Purpose (TP)</w:t>
      </w:r>
    </w:p>
    <w:p w14:paraId="115E3BCE" w14:textId="77777777" w:rsidR="00C16E65" w:rsidRDefault="00C16E65" w:rsidP="00C16E65">
      <w:pPr>
        <w:pStyle w:val="H6"/>
      </w:pPr>
      <w:r>
        <w:t>(1)</w:t>
      </w:r>
    </w:p>
    <w:p w14:paraId="67290E59"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Cell change, and, a none zero </w:t>
      </w:r>
      <w:r>
        <w:rPr>
          <w:i/>
          <w:noProof w:val="0"/>
        </w:rPr>
        <w:t>minimumReportInterval</w:t>
      </w:r>
      <w:r>
        <w:rPr>
          <w:noProof w:val="0"/>
        </w:rPr>
        <w:t xml:space="preserve"> timer }</w:t>
      </w:r>
    </w:p>
    <w:p w14:paraId="2D18553C" w14:textId="77777777" w:rsidR="00C16E65" w:rsidRDefault="00C16E65" w:rsidP="00C16E65">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different cell }</w:t>
      </w:r>
    </w:p>
    <w:p w14:paraId="198A9DAA" w14:textId="77777777"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w:t>
      </w:r>
      <w:r>
        <w:rPr>
          <w:noProof w:val="0"/>
        </w:rPr>
        <w:t xml:space="preserve"> including waiting for the expiry of </w:t>
      </w:r>
      <w:r>
        <w:rPr>
          <w:i/>
          <w:noProof w:val="0"/>
        </w:rPr>
        <w:t>minimumIntervalLength</w:t>
      </w:r>
      <w:r>
        <w:rPr>
          <w:noProof w:val="0"/>
        </w:rPr>
        <w:t xml:space="preserve"> timer for before reporting }</w:t>
      </w:r>
    </w:p>
    <w:p w14:paraId="75CF4571" w14:textId="77777777" w:rsidR="00C16E65" w:rsidRDefault="00C16E65" w:rsidP="00C16E65">
      <w:pPr>
        <w:pStyle w:val="PL"/>
      </w:pPr>
      <w:r>
        <w:rPr>
          <w:noProof w:val="0"/>
        </w:rPr>
        <w:t xml:space="preserve">            }</w:t>
      </w:r>
    </w:p>
    <w:p w14:paraId="2BA7F338" w14:textId="77777777" w:rsidR="00C16E65" w:rsidRDefault="00C16E65" w:rsidP="00C16E65">
      <w:pPr>
        <w:pStyle w:val="PL"/>
      </w:pPr>
    </w:p>
    <w:p w14:paraId="652A65DC" w14:textId="77777777" w:rsidR="00C16E65" w:rsidRDefault="00C16E65" w:rsidP="00C16E65">
      <w:pPr>
        <w:pStyle w:val="H6"/>
      </w:pPr>
      <w:r>
        <w:t>(2)</w:t>
      </w:r>
    </w:p>
    <w:p w14:paraId="2692A3CE" w14:textId="77777777" w:rsidR="00C16E65" w:rsidRDefault="00C16E65" w:rsidP="00C16E65">
      <w:pPr>
        <w:pStyle w:val="PL"/>
      </w:pPr>
      <w:r>
        <w:rPr>
          <w:b/>
          <w:noProof w:val="0"/>
        </w:rPr>
        <w:t>with</w:t>
      </w:r>
      <w:r>
        <w:rPr>
          <w:noProof w:val="0"/>
        </w:rPr>
        <w:t xml:space="preserve"> { UE (MCVideo Client)registered and authorized for MCVideo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PLMN change and PERIODIC, and, a none zero </w:t>
      </w:r>
      <w:r>
        <w:rPr>
          <w:i/>
          <w:noProof w:val="0"/>
        </w:rPr>
        <w:t>minimumReportInterval</w:t>
      </w:r>
      <w:r>
        <w:rPr>
          <w:noProof w:val="0"/>
        </w:rPr>
        <w:t xml:space="preserve"> timer }</w:t>
      </w:r>
    </w:p>
    <w:p w14:paraId="62A2EB7A" w14:textId="77777777" w:rsidR="00C16E65" w:rsidRDefault="00C16E65" w:rsidP="00C16E65">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cell belonging to different however allowed for communication PLMN</w:t>
      </w:r>
      <w:r>
        <w:rPr>
          <w:b/>
          <w:noProof w:val="0"/>
        </w:rPr>
        <w:t xml:space="preserve"> </w:t>
      </w:r>
      <w:r>
        <w:rPr>
          <w:noProof w:val="0"/>
        </w:rPr>
        <w:t>}</w:t>
      </w:r>
    </w:p>
    <w:p w14:paraId="1F3098C4" w14:textId="77777777"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 and</w:t>
      </w:r>
      <w:r>
        <w:rPr>
          <w:noProof w:val="0"/>
        </w:rPr>
        <w:t xml:space="preserve"> resets all triggers }</w:t>
      </w:r>
    </w:p>
    <w:p w14:paraId="26614AD5" w14:textId="77777777" w:rsidR="00C16E65" w:rsidRDefault="00C16E65" w:rsidP="00C16E65">
      <w:pPr>
        <w:pStyle w:val="PL"/>
      </w:pPr>
      <w:r>
        <w:rPr>
          <w:noProof w:val="0"/>
        </w:rPr>
        <w:t xml:space="preserve">            }</w:t>
      </w:r>
    </w:p>
    <w:p w14:paraId="7D80869F" w14:textId="77777777" w:rsidR="00C16E65" w:rsidRDefault="00C16E65" w:rsidP="00C16E65">
      <w:pPr>
        <w:pStyle w:val="PL"/>
      </w:pPr>
    </w:p>
    <w:p w14:paraId="46B97946" w14:textId="77777777" w:rsidR="00C16E65" w:rsidRDefault="00C16E65" w:rsidP="00C16E65">
      <w:pPr>
        <w:pStyle w:val="H6"/>
      </w:pPr>
      <w:r>
        <w:t>(3)</w:t>
      </w:r>
    </w:p>
    <w:p w14:paraId="546E417A" w14:textId="77777777" w:rsidR="00C16E65" w:rsidRDefault="00C16E65" w:rsidP="00C16E65">
      <w:pPr>
        <w:pStyle w:val="PL"/>
      </w:pPr>
      <w:r>
        <w:rPr>
          <w:b/>
          <w:noProof w:val="0"/>
        </w:rPr>
        <w:t>with</w:t>
      </w:r>
      <w:r>
        <w:rPr>
          <w:noProof w:val="0"/>
        </w:rPr>
        <w:t xml:space="preserve"> { UE (MCVideo Client) registered and authorized for MCVideo service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PLMN change and PERIODIC, and, a none zero </w:t>
      </w:r>
      <w:r>
        <w:rPr>
          <w:i/>
          <w:noProof w:val="0"/>
        </w:rPr>
        <w:t>minimumReportInterval</w:t>
      </w:r>
      <w:r>
        <w:rPr>
          <w:noProof w:val="0"/>
        </w:rPr>
        <w:t xml:space="preserve"> timer }</w:t>
      </w:r>
    </w:p>
    <w:p w14:paraId="24D2D75D" w14:textId="77777777" w:rsidR="00C16E65" w:rsidRDefault="00C16E65" w:rsidP="00C16E65">
      <w:pPr>
        <w:pStyle w:val="PL"/>
      </w:pPr>
      <w:r>
        <w:rPr>
          <w:noProof w:val="0"/>
        </w:rPr>
        <w:t>ensure that {</w:t>
      </w:r>
    </w:p>
    <w:p w14:paraId="479CCFCB" w14:textId="77777777" w:rsidR="00C16E65" w:rsidRDefault="00C16E65" w:rsidP="00C16E65">
      <w:pPr>
        <w:pStyle w:val="PL"/>
      </w:pPr>
      <w:r>
        <w:rPr>
          <w:noProof w:val="0"/>
        </w:rPr>
        <w:t xml:space="preserve">  </w:t>
      </w:r>
      <w:r>
        <w:rPr>
          <w:b/>
          <w:noProof w:val="0"/>
        </w:rPr>
        <w:t>when</w:t>
      </w:r>
      <w:r>
        <w:rPr>
          <w:noProof w:val="0"/>
        </w:rPr>
        <w:t xml:space="preserve"> { when the PERIODIC trigger fires up }</w:t>
      </w:r>
    </w:p>
    <w:p w14:paraId="65DC83BF" w14:textId="77777777" w:rsidR="00C16E65" w:rsidRDefault="00C16E65" w:rsidP="00C16E65">
      <w:pPr>
        <w:pStyle w:val="PL"/>
      </w:pPr>
      <w:r>
        <w:rPr>
          <w:noProof w:val="0"/>
        </w:rPr>
        <w:t xml:space="preserve">    </w:t>
      </w:r>
      <w:r>
        <w:rPr>
          <w:b/>
          <w:noProof w:val="0"/>
        </w:rPr>
        <w:t>then</w:t>
      </w:r>
      <w:r>
        <w:rPr>
          <w:noProof w:val="0"/>
        </w:rPr>
        <w:t xml:space="preserve"> { UE (MCVideo Client) sends location report obeying the set in the location configuration parameters for </w:t>
      </w:r>
      <w:r>
        <w:rPr>
          <w:i/>
          <w:noProof w:val="0"/>
        </w:rPr>
        <w:t>NonEmergencyLocationInformation</w:t>
      </w:r>
      <w:r>
        <w:rPr>
          <w:noProof w:val="0"/>
        </w:rPr>
        <w:t xml:space="preserve"> }</w:t>
      </w:r>
    </w:p>
    <w:p w14:paraId="57B730E5" w14:textId="77777777" w:rsidR="00C16E65" w:rsidRDefault="00C16E65" w:rsidP="00C16E65">
      <w:pPr>
        <w:pStyle w:val="PL"/>
      </w:pPr>
      <w:r>
        <w:rPr>
          <w:noProof w:val="0"/>
        </w:rPr>
        <w:t xml:space="preserve">            }</w:t>
      </w:r>
    </w:p>
    <w:p w14:paraId="29DB9A5C" w14:textId="77777777" w:rsidR="00C16E65" w:rsidRDefault="00C16E65" w:rsidP="00C16E65">
      <w:pPr>
        <w:pStyle w:val="PL"/>
      </w:pPr>
    </w:p>
    <w:p w14:paraId="68BD74BD" w14:textId="77777777" w:rsidR="00C16E65" w:rsidRDefault="00C16E65" w:rsidP="00C16E65">
      <w:pPr>
        <w:pStyle w:val="H6"/>
      </w:pPr>
      <w:r>
        <w:lastRenderedPageBreak/>
        <w:t>6.9.2.2</w:t>
      </w:r>
      <w:r>
        <w:tab/>
        <w:t>Conformance requirements</w:t>
      </w:r>
    </w:p>
    <w:p w14:paraId="47347524" w14:textId="77777777" w:rsidR="00C16E65" w:rsidRDefault="00C16E65" w:rsidP="00C16E65">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27EB0EF" w14:textId="77777777" w:rsidR="00C16E65" w:rsidRDefault="00C16E65" w:rsidP="00C16E65">
      <w:r>
        <w:t xml:space="preserve">[TS24.281 clause </w:t>
      </w:r>
      <w:r>
        <w:rPr>
          <w:rFonts w:eastAsia="Malgun Gothic"/>
        </w:rPr>
        <w:t>18.3.2</w:t>
      </w:r>
      <w:r>
        <w:t>]</w:t>
      </w:r>
    </w:p>
    <w:p w14:paraId="115685E9" w14:textId="77777777" w:rsidR="00C16E65" w:rsidRPr="0073469F" w:rsidRDefault="00C16E65" w:rsidP="00C16E65">
      <w:r w:rsidRPr="0073469F">
        <w:t>Upon receiving a SIP MESSAGE request containing</w:t>
      </w:r>
      <w:r>
        <w:t>:</w:t>
      </w:r>
    </w:p>
    <w:p w14:paraId="3F5C0141" w14:textId="77777777" w:rsidR="00C16E65" w:rsidRPr="0073469F" w:rsidRDefault="00C16E65" w:rsidP="00C16E65">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7A8EAA3" w14:textId="77777777" w:rsidR="00C16E65" w:rsidRPr="0073469F" w:rsidRDefault="00C16E65" w:rsidP="00C16E65">
      <w:pPr>
        <w:pStyle w:val="B1"/>
      </w:pPr>
      <w:r w:rsidRPr="0073469F">
        <w:t>2)</w:t>
      </w:r>
      <w:r w:rsidRPr="0073469F">
        <w:tab/>
        <w:t>a Content-Type header field set to "application/vnd.3gpp.</w:t>
      </w:r>
      <w:r>
        <w:t>mcvideo</w:t>
      </w:r>
      <w:r w:rsidRPr="0073469F">
        <w:t>-location-info+xml"; and</w:t>
      </w:r>
    </w:p>
    <w:p w14:paraId="363E48C1" w14:textId="77777777" w:rsidR="00C16E65" w:rsidRPr="0073469F" w:rsidRDefault="00C16E65" w:rsidP="00C16E65">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0E79F047" w14:textId="77777777" w:rsidR="00C16E65" w:rsidRPr="0073469F" w:rsidRDefault="00C16E65" w:rsidP="00C16E65">
      <w:r w:rsidRPr="0073469F">
        <w:t xml:space="preserve">then the </w:t>
      </w:r>
      <w:r>
        <w:t>MCVideo</w:t>
      </w:r>
      <w:r w:rsidRPr="0073469F">
        <w:t xml:space="preserve"> client:</w:t>
      </w:r>
    </w:p>
    <w:p w14:paraId="7703974D" w14:textId="77777777" w:rsidR="00C16E65" w:rsidRDefault="00C16E65" w:rsidP="00C16E65">
      <w:pPr>
        <w:pStyle w:val="B1"/>
        <w:tabs>
          <w:tab w:val="left" w:pos="5954"/>
        </w:tabs>
      </w:pPr>
      <w:r w:rsidRPr="0073469F">
        <w:t>1)</w:t>
      </w:r>
      <w:r w:rsidRPr="0073469F">
        <w:tab/>
        <w:t>shall store the contents of the &lt;Configuration&gt; elements</w:t>
      </w:r>
      <w:r>
        <w:t>;</w:t>
      </w:r>
    </w:p>
    <w:p w14:paraId="5FD05810" w14:textId="77777777" w:rsidR="00C16E65" w:rsidRDefault="00C16E65" w:rsidP="00C16E65">
      <w:pPr>
        <w:pStyle w:val="B1"/>
      </w:pPr>
      <w:r>
        <w:t>2)</w:t>
      </w:r>
      <w:r>
        <w:tab/>
        <w:t>shall</w:t>
      </w:r>
      <w:r w:rsidRPr="0073469F">
        <w:t xml:space="preserve"> set the location reporting triggers accordingly</w:t>
      </w:r>
      <w:r>
        <w:t>; and</w:t>
      </w:r>
    </w:p>
    <w:p w14:paraId="56CF37A7" w14:textId="77777777" w:rsidR="00C16E65" w:rsidRDefault="00C16E65" w:rsidP="00C16E65">
      <w:pPr>
        <w:pStyle w:val="B1"/>
      </w:pPr>
      <w:r>
        <w:t>3)</w:t>
      </w:r>
      <w:r>
        <w:tab/>
        <w:t>shall start</w:t>
      </w:r>
      <w:r>
        <w:rPr>
          <w:lang w:val="en-US"/>
        </w:rPr>
        <w:t xml:space="preserve"> </w:t>
      </w:r>
      <w:r>
        <w:t>the minimumReportInterval</w:t>
      </w:r>
      <w:r>
        <w:rPr>
          <w:lang w:val="en-US"/>
        </w:rPr>
        <w:t xml:space="preserve"> t</w:t>
      </w:r>
      <w:r>
        <w:t>imer</w:t>
      </w:r>
      <w:r w:rsidRPr="0073469F">
        <w:t>.</w:t>
      </w:r>
    </w:p>
    <w:p w14:paraId="6696D356" w14:textId="77777777" w:rsidR="00C16E65" w:rsidRDefault="00C16E65" w:rsidP="00C16E65">
      <w:r>
        <w:t>[TS 24.281 clause 18.3.4.1]</w:t>
      </w:r>
    </w:p>
    <w:p w14:paraId="433689FF" w14:textId="77777777" w:rsidR="00C16E65" w:rsidRDefault="00C16E65" w:rsidP="00C16E65">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1E58C9DD" w14:textId="77777777" w:rsidR="00C16E65" w:rsidRDefault="00C16E65" w:rsidP="00C16E65">
      <w:pPr>
        <w:pStyle w:val="B1"/>
      </w:pPr>
      <w:r>
        <w:t>1)</w:t>
      </w:r>
      <w:r>
        <w:tab/>
        <w:t>shall, if any of the reporting triggers are still true, send a location information report as specified in clause 18.3.4.2.</w:t>
      </w:r>
    </w:p>
    <w:p w14:paraId="4F44EF09" w14:textId="77777777" w:rsidR="00C16E65" w:rsidRDefault="00C16E65" w:rsidP="00C16E65">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22931E9D" w14:textId="77777777" w:rsidR="00C16E65" w:rsidRDefault="00C16E65" w:rsidP="00C16E65">
      <w:r>
        <w:t>[TS 24.281 clause 18.3.4.2]</w:t>
      </w:r>
    </w:p>
    <w:p w14:paraId="010A278F" w14:textId="77777777" w:rsidR="00C16E65" w:rsidRPr="0073469F" w:rsidRDefault="00C16E65" w:rsidP="00C16E65">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D9C471A" w14:textId="77777777" w:rsidR="00C16E65" w:rsidRDefault="00C16E65" w:rsidP="00C16E65">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F60AC73" w14:textId="77777777" w:rsidR="00C16E65" w:rsidRDefault="00C16E65" w:rsidP="00C16E65">
      <w:pPr>
        <w:pStyle w:val="B2"/>
      </w:pPr>
      <w:r>
        <w:t>a)</w:t>
      </w:r>
      <w:r>
        <w:tab/>
        <w:t>a &lt;Report&gt; element and if the Report was triggered by a location request include the &lt;ReportID&gt; attribute set to the value of the &lt;RequestID&gt; attribute in the received Request</w:t>
      </w:r>
      <w:r w:rsidRPr="0073469F">
        <w:t>;</w:t>
      </w:r>
    </w:p>
    <w:p w14:paraId="6AC4B4D5" w14:textId="77777777" w:rsidR="00C16E65" w:rsidRDefault="00C16E65" w:rsidP="00C16E65">
      <w:pPr>
        <w:pStyle w:val="B2"/>
      </w:pPr>
      <w:r>
        <w:t>b)</w:t>
      </w:r>
      <w:r>
        <w:tab/>
        <w:t xml:space="preserve">&lt;TriggerId&gt; child elements, where each element is set to the value of the &lt;Trigger-Id&gt; attribute associated with the trigger that have fired; </w:t>
      </w:r>
      <w:r w:rsidRPr="0073469F">
        <w:t>and</w:t>
      </w:r>
    </w:p>
    <w:p w14:paraId="175A2F5D" w14:textId="77777777" w:rsidR="00C16E65" w:rsidRPr="0073469F" w:rsidRDefault="00C16E65" w:rsidP="00C16E65">
      <w:pPr>
        <w:pStyle w:val="B2"/>
      </w:pPr>
      <w:r>
        <w:t>c)</w:t>
      </w:r>
      <w:r>
        <w:tab/>
        <w:t>the location reporting elements corresponding to the triggers that have fired;</w:t>
      </w:r>
    </w:p>
    <w:p w14:paraId="79D7D07C" w14:textId="77777777" w:rsidR="00C16E65" w:rsidRDefault="00C16E65" w:rsidP="00C16E65">
      <w:pPr>
        <w:pStyle w:val="B1"/>
      </w:pPr>
      <w:r>
        <w:t>2</w:t>
      </w:r>
      <w:r w:rsidRPr="0073469F">
        <w:t>)</w:t>
      </w:r>
      <w:r w:rsidRPr="0073469F">
        <w:tab/>
      </w:r>
      <w:r>
        <w:t>shall set the minimumReportInterval timer to the minimumReportInterval time and start the timer; and</w:t>
      </w:r>
    </w:p>
    <w:p w14:paraId="67660CBF" w14:textId="77777777" w:rsidR="00C16E65" w:rsidRPr="0073469F" w:rsidRDefault="00C16E65" w:rsidP="00C16E65">
      <w:pPr>
        <w:pStyle w:val="B1"/>
      </w:pPr>
      <w:r>
        <w:t>3)</w:t>
      </w:r>
      <w:r>
        <w:tab/>
        <w:t>shall reset all triggers</w:t>
      </w:r>
      <w:r w:rsidRPr="0073469F">
        <w:t>.</w:t>
      </w:r>
    </w:p>
    <w:p w14:paraId="5103E436" w14:textId="77777777" w:rsidR="00C16E65" w:rsidRPr="0073469F" w:rsidRDefault="00C16E65" w:rsidP="00C16E65">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D56C9E1" w14:textId="77777777" w:rsidR="00C16E65" w:rsidRPr="0073469F" w:rsidRDefault="00C16E65" w:rsidP="00C16E65">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58B838C" w14:textId="77777777" w:rsidR="00C16E65" w:rsidRPr="0073469F" w:rsidRDefault="00C16E65" w:rsidP="00C16E65">
      <w:pPr>
        <w:pStyle w:val="B1"/>
      </w:pPr>
      <w:r w:rsidRPr="0073469F">
        <w:t>2)</w:t>
      </w:r>
      <w:r w:rsidRPr="0073469F">
        <w:tab/>
        <w:t>shall include a Content-Type header field set to "application/vnd.3gpp.</w:t>
      </w:r>
      <w:r>
        <w:t>mcvideo</w:t>
      </w:r>
      <w:r w:rsidRPr="0073469F">
        <w:t>-location-info+xml";</w:t>
      </w:r>
    </w:p>
    <w:p w14:paraId="74425E49" w14:textId="77777777" w:rsidR="00C16E65" w:rsidRDefault="00C16E65" w:rsidP="00C16E65">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127FADA" w14:textId="77777777" w:rsidR="00C16E65" w:rsidRDefault="00C16E65" w:rsidP="00C16E65">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65CF3910" w14:textId="77777777" w:rsidR="00C16E65" w:rsidRDefault="00C16E65" w:rsidP="00C16E65">
      <w:pPr>
        <w:pStyle w:val="B2"/>
      </w:pPr>
      <w:r>
        <w:t>b)</w:t>
      </w:r>
      <w:r>
        <w:tab/>
        <w:t xml:space="preserve">a &lt;TriggerId&gt; child element set to the value of each &lt;Trigger-Id&gt; value of the triggers that have fired; </w:t>
      </w:r>
      <w:r w:rsidRPr="0073469F">
        <w:t>and</w:t>
      </w:r>
    </w:p>
    <w:p w14:paraId="59CCF9AC" w14:textId="77777777" w:rsidR="00C16E65" w:rsidRPr="0073469F" w:rsidRDefault="00C16E65" w:rsidP="00C16E65">
      <w:pPr>
        <w:pStyle w:val="B2"/>
      </w:pPr>
      <w:r>
        <w:t>c)</w:t>
      </w:r>
      <w:r>
        <w:tab/>
        <w:t>the location reporting elements corresponding to the triggers that have fired;</w:t>
      </w:r>
    </w:p>
    <w:p w14:paraId="279313AD" w14:textId="77777777" w:rsidR="00C16E65" w:rsidRDefault="00C16E65" w:rsidP="00C16E65">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5066A5AB" w14:textId="77777777" w:rsidR="00C16E65" w:rsidRPr="00436CF9" w:rsidRDefault="00C16E65" w:rsidP="00C16E65">
      <w:pPr>
        <w:pStyle w:val="B1"/>
      </w:pPr>
      <w:r w:rsidRPr="00AD1139">
        <w:t>5)</w:t>
      </w:r>
      <w:r w:rsidRPr="00AD1139">
        <w:tab/>
      </w:r>
      <w:r>
        <w:t>shall set the minimumReportInterval timer to the minimumReportInterval time and start the timer;</w:t>
      </w:r>
    </w:p>
    <w:p w14:paraId="0CEE7873" w14:textId="77777777" w:rsidR="00C16E65" w:rsidRPr="0073469F" w:rsidRDefault="00C16E65" w:rsidP="00C16E65">
      <w:pPr>
        <w:pStyle w:val="B1"/>
      </w:pPr>
      <w:r>
        <w:t>6)</w:t>
      </w:r>
      <w:r>
        <w:tab/>
        <w:t>shall reset all triggers; and</w:t>
      </w:r>
    </w:p>
    <w:p w14:paraId="338F99C3" w14:textId="77777777" w:rsidR="00C16E65" w:rsidRPr="00D80019" w:rsidRDefault="00C16E65" w:rsidP="00C16E65">
      <w:pPr>
        <w:pStyle w:val="B1"/>
        <w:rPr>
          <w:noProof/>
        </w:rPr>
      </w:pPr>
      <w:r>
        <w:t>7)</w:t>
      </w:r>
      <w:r>
        <w:tab/>
      </w:r>
      <w:r w:rsidRPr="0073469F">
        <w:t>shall send the SIP MESSAGE request as specified in 3GPP TS 24.229 </w:t>
      </w:r>
      <w:r>
        <w:t>[11]</w:t>
      </w:r>
      <w:r w:rsidRPr="0073469F">
        <w:t>.</w:t>
      </w:r>
    </w:p>
    <w:p w14:paraId="270A9A58" w14:textId="77777777" w:rsidR="00C16E65" w:rsidRDefault="00C16E65" w:rsidP="00C16E65">
      <w:pPr>
        <w:pStyle w:val="H6"/>
      </w:pPr>
      <w:r>
        <w:t>6.9.2.3</w:t>
      </w:r>
      <w:r>
        <w:tab/>
        <w:t>Test description</w:t>
      </w:r>
    </w:p>
    <w:p w14:paraId="5CCFE6E7" w14:textId="77777777" w:rsidR="00C16E65" w:rsidRDefault="00C16E65" w:rsidP="00C16E65">
      <w:pPr>
        <w:pStyle w:val="H6"/>
      </w:pPr>
      <w:r>
        <w:t>6.9.2.3.1</w:t>
      </w:r>
      <w:r>
        <w:tab/>
        <w:t>Pre-test conditions</w:t>
      </w:r>
    </w:p>
    <w:p w14:paraId="2EDA09F4" w14:textId="77777777" w:rsidR="00C16E65" w:rsidRDefault="00C16E65" w:rsidP="00C16E65">
      <w:pPr>
        <w:pStyle w:val="H6"/>
      </w:pPr>
      <w:r>
        <w:t>System Simulator:</w:t>
      </w:r>
    </w:p>
    <w:p w14:paraId="7DBCADE7" w14:textId="77777777" w:rsidR="00C16E65" w:rsidRDefault="00C16E65" w:rsidP="00C16E65">
      <w:pPr>
        <w:pStyle w:val="B1"/>
      </w:pPr>
      <w:r>
        <w:t>-</w:t>
      </w:r>
      <w:r>
        <w:tab/>
        <w:t>SS (MCVideo server)</w:t>
      </w:r>
    </w:p>
    <w:p w14:paraId="4A687612" w14:textId="77777777" w:rsidR="00C16E65" w:rsidRDefault="00C16E65" w:rsidP="00C16E65">
      <w:pPr>
        <w:pStyle w:val="B2"/>
      </w:pPr>
      <w:r>
        <w:t>-</w:t>
      </w:r>
      <w:r>
        <w:tab/>
        <w:t>For the underlying "transport bearer" over which the SS and the UE will communicate Parameters are set to the default parameters for the basic E-UTRA Single cell network scenarios, as defined in TS 36.508 [24] clause 4.4. The simulated Cell 1 and Cell 2 shall belong to PLMN1 (the PLMN specified for MCVideo operation in the MCVideo configuration document). The simulated Cell 4 shall belong to PLMN2. Which cell is simulated at which time and with what power is described in TS 36.579-1 [2], clause 5.4.9 'MCX communication in E-UTRA / Change of cells' which is called during the test sequence.</w:t>
      </w:r>
    </w:p>
    <w:p w14:paraId="248673D2" w14:textId="77777777" w:rsidR="00C16E65" w:rsidRDefault="00C16E65" w:rsidP="00C16E65">
      <w:pPr>
        <w:pStyle w:val="B1"/>
      </w:pPr>
      <w:r>
        <w:t>-</w:t>
      </w:r>
      <w:r>
        <w:tab/>
        <w:t>GNSS simulator to simulate a location.</w:t>
      </w:r>
    </w:p>
    <w:p w14:paraId="55160C9D" w14:textId="77777777" w:rsidR="00C16E65" w:rsidRDefault="00C16E65" w:rsidP="00C16E65">
      <w:pPr>
        <w:pStyle w:val="H6"/>
      </w:pPr>
      <w:r>
        <w:t>IUT:</w:t>
      </w:r>
    </w:p>
    <w:p w14:paraId="49EECE42" w14:textId="77777777" w:rsidR="00C16E65" w:rsidRDefault="00C16E65" w:rsidP="00C16E65">
      <w:pPr>
        <w:pStyle w:val="B1"/>
      </w:pPr>
      <w:r>
        <w:t>-</w:t>
      </w:r>
      <w:r>
        <w:tab/>
        <w:t>UE (MCVideo client)</w:t>
      </w:r>
    </w:p>
    <w:p w14:paraId="696B910B" w14:textId="77777777" w:rsidR="00C16E65" w:rsidRDefault="00C16E65" w:rsidP="00C16E65">
      <w:pPr>
        <w:pStyle w:val="B1"/>
      </w:pPr>
      <w:r>
        <w:t>-</w:t>
      </w:r>
      <w:r>
        <w:tab/>
        <w:t>The test USIM set as defined in TS 36.579-1 [2] clause 5.5.10 is inserted.</w:t>
      </w:r>
    </w:p>
    <w:p w14:paraId="5EA82F62" w14:textId="77777777" w:rsidR="00C16E65" w:rsidRDefault="00C16E65" w:rsidP="00C16E65">
      <w:pPr>
        <w:pStyle w:val="H6"/>
      </w:pPr>
      <w:r>
        <w:t>Preamble:</w:t>
      </w:r>
    </w:p>
    <w:p w14:paraId="752E9B04" w14:textId="77777777" w:rsidR="00C16E65" w:rsidRDefault="00C16E65" w:rsidP="00C16E65">
      <w:pPr>
        <w:pStyle w:val="B1"/>
      </w:pPr>
      <w:r>
        <w:t>-</w:t>
      </w:r>
      <w:r>
        <w:tab/>
        <w:t>The UE has performed procedure 'MCVideo UE registration' as specified in TS 36.579-1 [2] clause 5.4.2A.</w:t>
      </w:r>
    </w:p>
    <w:p w14:paraId="17FDCF2F" w14:textId="77777777" w:rsidR="00C16E65" w:rsidRDefault="00C16E65" w:rsidP="00C16E65">
      <w:pPr>
        <w:pStyle w:val="B1"/>
      </w:pPr>
      <w:r>
        <w:t>-</w:t>
      </w:r>
      <w:r>
        <w:tab/>
        <w:t>The UE has performed procedure 'MCX Authorization/Configuration and Key Generation' as specified in TS 36.579-1 [2] clause 5.3.2.</w:t>
      </w:r>
    </w:p>
    <w:p w14:paraId="7F01F2BF" w14:textId="77777777" w:rsidR="00C16E65" w:rsidRDefault="00C16E65" w:rsidP="00C16E65">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08CA7DD4" w14:textId="77777777" w:rsidR="00C16E65" w:rsidRDefault="00C16E65" w:rsidP="00C16E65">
      <w:pPr>
        <w:pStyle w:val="B1"/>
      </w:pPr>
      <w:r>
        <w:t>-</w:t>
      </w:r>
      <w:r>
        <w:tab/>
        <w:t>UE States at the end of the preamble</w:t>
      </w:r>
    </w:p>
    <w:p w14:paraId="5B49EBFB" w14:textId="77777777" w:rsidR="00C16E65" w:rsidRDefault="00C16E65" w:rsidP="00C16E65">
      <w:pPr>
        <w:pStyle w:val="B2"/>
      </w:pPr>
      <w:r>
        <w:t>-</w:t>
      </w:r>
      <w:r>
        <w:tab/>
        <w:t>The UE is in E-UTRA Registered, Idle Mode state.</w:t>
      </w:r>
    </w:p>
    <w:p w14:paraId="3DEEDE57" w14:textId="77777777" w:rsidR="00C16E65" w:rsidRDefault="00C16E65" w:rsidP="00C16E65">
      <w:pPr>
        <w:pStyle w:val="B2"/>
      </w:pPr>
      <w:r>
        <w:t>-</w:t>
      </w:r>
      <w:r>
        <w:tab/>
        <w:t>The MCVideo Client Application has been activated and User has registered-in as the MCVideo User with the Server as active user at the Client</w:t>
      </w:r>
    </w:p>
    <w:p w14:paraId="0FD48780" w14:textId="77777777" w:rsidR="00C16E65" w:rsidRDefault="00C16E65" w:rsidP="00C16E65">
      <w:pPr>
        <w:pStyle w:val="H6"/>
      </w:pPr>
      <w:r>
        <w:lastRenderedPageBreak/>
        <w:t>6.9.2.3.2</w:t>
      </w:r>
      <w:r>
        <w:tab/>
        <w:t>Test procedure sequence</w:t>
      </w:r>
    </w:p>
    <w:p w14:paraId="675EEF72" w14:textId="77777777" w:rsidR="00C16E65" w:rsidRDefault="00C16E65" w:rsidP="00C16E65">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16E65" w14:paraId="067B5B86" w14:textId="77777777" w:rsidTr="0021209C">
        <w:tc>
          <w:tcPr>
            <w:tcW w:w="649" w:type="dxa"/>
            <w:tcBorders>
              <w:top w:val="single" w:sz="4" w:space="0" w:color="auto"/>
              <w:left w:val="single" w:sz="4" w:space="0" w:color="auto"/>
              <w:bottom w:val="nil"/>
              <w:right w:val="single" w:sz="4" w:space="0" w:color="auto"/>
            </w:tcBorders>
            <w:shd w:val="clear" w:color="auto" w:fill="auto"/>
            <w:hideMark/>
          </w:tcPr>
          <w:p w14:paraId="4014E03A" w14:textId="77777777" w:rsidR="00C16E65" w:rsidRDefault="00C16E65" w:rsidP="0021209C">
            <w:pPr>
              <w:pStyle w:val="TAH"/>
            </w:pPr>
            <w:r>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7BEAD58D" w14:textId="77777777" w:rsidR="00C16E65" w:rsidRDefault="00C16E65" w:rsidP="0021209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0F832C" w14:textId="77777777" w:rsidR="00C16E65" w:rsidRDefault="00C16E65" w:rsidP="0021209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D28200E" w14:textId="77777777" w:rsidR="00C16E65" w:rsidRDefault="00C16E65" w:rsidP="0021209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762704F" w14:textId="77777777" w:rsidR="00C16E65" w:rsidRDefault="00C16E65" w:rsidP="0021209C">
            <w:pPr>
              <w:pStyle w:val="TAH"/>
            </w:pPr>
            <w:r>
              <w:t>Verdict</w:t>
            </w:r>
          </w:p>
        </w:tc>
      </w:tr>
      <w:tr w:rsidR="00C16E65" w14:paraId="2EBF6CE1"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572C878" w14:textId="77777777" w:rsidR="00C16E65" w:rsidRDefault="00C16E65" w:rsidP="0021209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F81848D" w14:textId="77777777" w:rsidR="00C16E65" w:rsidRDefault="00C16E65" w:rsidP="0021209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C6F0B7" w14:textId="77777777" w:rsidR="00C16E65" w:rsidRDefault="00C16E65" w:rsidP="0021209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0D47A4" w14:textId="77777777" w:rsidR="00C16E65" w:rsidRDefault="00C16E65" w:rsidP="0021209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D822A08" w14:textId="77777777" w:rsidR="00C16E65" w:rsidRDefault="00C16E65" w:rsidP="0021209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75934B5F" w14:textId="77777777" w:rsidR="00C16E65" w:rsidRDefault="00C16E65" w:rsidP="0021209C">
            <w:pPr>
              <w:pStyle w:val="TAH"/>
            </w:pPr>
          </w:p>
        </w:tc>
      </w:tr>
      <w:tr w:rsidR="00C16E65" w14:paraId="3E76A732"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0C0C6D7" w14:textId="77777777" w:rsidR="00C16E65" w:rsidRDefault="00C16E65" w:rsidP="0021209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7E98C413" w14:textId="77777777" w:rsidR="00C16E65" w:rsidRDefault="00C16E65" w:rsidP="0021209C">
            <w:pPr>
              <w:pStyle w:val="TAL"/>
              <w:rPr>
                <w:lang w:eastAsia="en-US"/>
              </w:rPr>
            </w:pPr>
            <w:r>
              <w:rPr>
                <w:lang w:eastAsia="en-US"/>
              </w:rPr>
              <w:t>Trigger the UE to reset UTC time and location.</w:t>
            </w:r>
          </w:p>
          <w:p w14:paraId="45A6FFEB" w14:textId="77777777" w:rsidR="00C16E65" w:rsidRDefault="00C16E65" w:rsidP="0021209C">
            <w:pPr>
              <w:pStyle w:val="TAL"/>
              <w:rPr>
                <w:lang w:eastAsia="en-US"/>
              </w:rPr>
            </w:pPr>
          </w:p>
          <w:p w14:paraId="32B4B8DB" w14:textId="77777777" w:rsidR="00C16E65" w:rsidRDefault="00C16E65" w:rsidP="0021209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24854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198E7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D7C5D3A"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71151AA" w14:textId="77777777" w:rsidR="00C16E65" w:rsidRDefault="00C16E65" w:rsidP="0021209C">
            <w:pPr>
              <w:pStyle w:val="TAC"/>
            </w:pPr>
            <w:r>
              <w:t>-</w:t>
            </w:r>
          </w:p>
        </w:tc>
      </w:tr>
      <w:tr w:rsidR="00C16E65" w14:paraId="7EB8723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8F90B18"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352B8112" w14:textId="77777777" w:rsidR="00C16E65" w:rsidRDefault="00C16E65" w:rsidP="0021209C">
            <w:pPr>
              <w:pStyle w:val="TAL"/>
              <w:rPr>
                <w:szCs w:val="18"/>
              </w:rPr>
            </w:pPr>
            <w:r>
              <w:rPr>
                <w:szCs w:val="18"/>
              </w:rPr>
              <w:t xml:space="preserve">Steps 1a1-3 of </w:t>
            </w:r>
            <w:r>
              <w:t xml:space="preserve">procedure 'MCX SIP MESSAGE CT' </w:t>
            </w:r>
            <w:r>
              <w:rPr>
                <w:lang w:eastAsia="ko-KR"/>
              </w:rPr>
              <w:t>as described in TS 36.579-1 [2] Table 5.3.33.3-1</w:t>
            </w:r>
            <w:r>
              <w:t xml:space="preserve"> </w:t>
            </w:r>
            <w:r>
              <w:rPr>
                <w:szCs w:val="18"/>
              </w:rPr>
              <w:t xml:space="preserve">are performed to configure location reporting with </w:t>
            </w:r>
            <w:r>
              <w:rPr>
                <w:i/>
              </w:rPr>
              <w:t>minimumReportInterval</w:t>
            </w:r>
            <w:r>
              <w:t xml:space="preserve"> timer set to 25s</w:t>
            </w:r>
            <w:r>
              <w:rPr>
                <w:szCs w:val="18"/>
              </w:rPr>
              <w:t>.</w:t>
            </w:r>
          </w:p>
          <w:p w14:paraId="610351D9" w14:textId="77777777" w:rsidR="00C16E65" w:rsidRDefault="00C16E65" w:rsidP="0021209C">
            <w:pPr>
              <w:pStyle w:val="TAL"/>
              <w:rPr>
                <w:szCs w:val="18"/>
              </w:rPr>
            </w:pPr>
          </w:p>
          <w:p w14:paraId="5767E884" w14:textId="77777777" w:rsidR="00C16E65" w:rsidRPr="00BF3613" w:rsidRDefault="00C16E65" w:rsidP="0021209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50055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0EAB2D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06DB3407"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267AF2F" w14:textId="77777777" w:rsidR="00C16E65" w:rsidRDefault="00C16E65" w:rsidP="0021209C">
            <w:pPr>
              <w:pStyle w:val="TAC"/>
            </w:pPr>
            <w:r>
              <w:t>-</w:t>
            </w:r>
          </w:p>
        </w:tc>
      </w:tr>
      <w:tr w:rsidR="00C16E65" w14:paraId="63386942"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502A783" w14:textId="77777777" w:rsidR="00C16E65" w:rsidRDefault="00C16E65" w:rsidP="0021209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51E1060F" w14:textId="77777777" w:rsidR="00C16E65" w:rsidRDefault="00C16E65" w:rsidP="0021209C">
            <w:pPr>
              <w:pStyle w:val="TAL"/>
            </w:pPr>
            <w:r>
              <w:t xml:space="preserve">SS starts timer=25 sec (the non-emergency </w:t>
            </w:r>
            <w:r>
              <w:rPr>
                <w:rFonts w:eastAsia="Malgun Gothic"/>
                <w:i/>
              </w:rPr>
              <w:t>minimumReportInterval</w:t>
            </w:r>
            <w:r>
              <w:t xml:space="preserve"> interval length defined in the SIP MESSAGE sent in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B2538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43A3E7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97B942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4EF8119" w14:textId="77777777" w:rsidR="00C16E65" w:rsidRDefault="00C16E65" w:rsidP="0021209C">
            <w:pPr>
              <w:pStyle w:val="TAC"/>
            </w:pPr>
            <w:r>
              <w:t>-</w:t>
            </w:r>
          </w:p>
        </w:tc>
      </w:tr>
      <w:tr w:rsidR="00C16E65" w14:paraId="7B2959B0"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062AE644"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36D077A6"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8AF6F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305B0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6204573"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F1531EE" w14:textId="77777777" w:rsidR="00C16E65" w:rsidRDefault="00C16E65" w:rsidP="0021209C">
            <w:pPr>
              <w:pStyle w:val="TAC"/>
            </w:pPr>
            <w:r>
              <w:t>-</w:t>
            </w:r>
          </w:p>
        </w:tc>
      </w:tr>
      <w:tr w:rsidR="00C16E65" w14:paraId="217FF07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C62BA28" w14:textId="77777777" w:rsidR="00C16E65" w:rsidRDefault="00C16E65" w:rsidP="0021209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728C8F3B" w14:textId="77777777" w:rsidR="00C16E65" w:rsidRDefault="00C16E65" w:rsidP="0021209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FD0A2"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D3969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B45F4FB"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5D402E6" w14:textId="77777777" w:rsidR="00C16E65" w:rsidRDefault="00C16E65" w:rsidP="0021209C">
            <w:pPr>
              <w:pStyle w:val="TAC"/>
            </w:pPr>
            <w:r>
              <w:t>-</w:t>
            </w:r>
          </w:p>
        </w:tc>
      </w:tr>
      <w:tr w:rsidR="00C16E65" w14:paraId="607F521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43A01CB" w14:textId="77777777" w:rsidR="00C16E65" w:rsidRDefault="00C16E65" w:rsidP="0021209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063916E" w14:textId="77777777" w:rsidR="00C16E65" w:rsidRDefault="00C16E65" w:rsidP="0021209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CEE3C9"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0539B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582E879"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A1D48D1" w14:textId="77777777" w:rsidR="00C16E65" w:rsidRDefault="00C16E65" w:rsidP="0021209C">
            <w:pPr>
              <w:pStyle w:val="TAC"/>
            </w:pPr>
            <w:r>
              <w:t>-</w:t>
            </w:r>
          </w:p>
        </w:tc>
      </w:tr>
      <w:tr w:rsidR="00C16E65" w14:paraId="5D35C1E0"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0F7E1AB9" w14:textId="77777777" w:rsidR="00C16E65" w:rsidRDefault="00C16E65" w:rsidP="0021209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73D3EC2B" w14:textId="77777777" w:rsidR="00C16E65" w:rsidRDefault="00C16E65" w:rsidP="0021209C">
            <w:pPr>
              <w:pStyle w:val="TAL"/>
            </w:pPr>
            <w:r>
              <w:t>Make the SS simulate cell change (same PLMN). The related E-UTRA/EPC actions are described in TS 36.579-1 [2], clause 5.4.9 'MCX communication in E-UTRA / Change of cells' steps 1 and 2. The test sequence below shows only the MCVideo relevant messages exchanged.</w:t>
            </w:r>
          </w:p>
          <w:p w14:paraId="241819F8" w14:textId="77777777" w:rsidR="00C16E65" w:rsidRDefault="00C16E65" w:rsidP="0021209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A90BBF"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34714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9E9C6C6"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87B4C94" w14:textId="77777777" w:rsidR="00C16E65" w:rsidRDefault="00C16E65" w:rsidP="0021209C">
            <w:pPr>
              <w:pStyle w:val="TAC"/>
            </w:pPr>
            <w:r>
              <w:t>-</w:t>
            </w:r>
          </w:p>
        </w:tc>
      </w:tr>
      <w:tr w:rsidR="00C16E65" w14:paraId="28B12A6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25B8EBB" w14:textId="77777777" w:rsidR="00C16E65" w:rsidRDefault="00C16E65" w:rsidP="0021209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3D7F8C67" w14:textId="77777777" w:rsidR="00C16E65" w:rsidRDefault="00C16E65" w:rsidP="0021209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A179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A8FE3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A2C3F9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E9080FD" w14:textId="77777777" w:rsidR="00C16E65" w:rsidRDefault="00C16E65" w:rsidP="0021209C">
            <w:pPr>
              <w:pStyle w:val="TAC"/>
            </w:pPr>
            <w:r>
              <w:t>-</w:t>
            </w:r>
          </w:p>
        </w:tc>
      </w:tr>
      <w:tr w:rsidR="00C16E65" w14:paraId="69B0AC3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2FB55A23" w14:textId="77777777" w:rsidR="00C16E65" w:rsidRDefault="00C16E65" w:rsidP="0021209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5B4FAF94" w14:textId="77777777" w:rsidR="00C16E65" w:rsidRDefault="00C16E65" w:rsidP="0021209C">
            <w:pPr>
              <w:pStyle w:val="TAL"/>
            </w:pPr>
            <w:r>
              <w:t xml:space="preserve">Check: Does the UE (MCVideo Client) correctly perform steps 1a1-3 of procedure 'MCX SIP MESSAGE CO' </w:t>
            </w:r>
            <w:r>
              <w:rPr>
                <w:lang w:eastAsia="ko-KR"/>
              </w:rPr>
              <w:t>as described in TS 36.579-1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FA9D1"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F283B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CB45760" w14:textId="77777777" w:rsidR="00C16E65" w:rsidRDefault="00C16E65" w:rsidP="0021209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5D88F1CA" w14:textId="77777777" w:rsidR="00C16E65" w:rsidRDefault="00C16E65" w:rsidP="0021209C">
            <w:pPr>
              <w:pStyle w:val="TAC"/>
            </w:pPr>
            <w:r>
              <w:t>P</w:t>
            </w:r>
          </w:p>
        </w:tc>
      </w:tr>
      <w:tr w:rsidR="00C16E65" w14:paraId="66B92EAC"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39CBD861" w14:textId="77777777" w:rsidR="00C16E65" w:rsidRDefault="00C16E65" w:rsidP="0021209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5C38DAA0" w14:textId="77777777" w:rsidR="00C16E65" w:rsidRDefault="00C16E65" w:rsidP="0021209C">
            <w:pPr>
              <w:pStyle w:val="TAL"/>
              <w:rPr>
                <w:szCs w:val="18"/>
              </w:rPr>
            </w:pPr>
            <w:r>
              <w:rPr>
                <w:szCs w:val="18"/>
              </w:rPr>
              <w:t xml:space="preserve">Steps 2-3 of </w:t>
            </w:r>
            <w:r>
              <w:t xml:space="preserve">procedure 'MCX SIP MESSAGE CT' </w:t>
            </w:r>
            <w:r>
              <w:rPr>
                <w:lang w:eastAsia="ko-KR"/>
              </w:rPr>
              <w:t>as described in TS 36.579-1 [2] Table 5.3.33.3-1</w:t>
            </w:r>
            <w:r>
              <w:t xml:space="preserve"> </w:t>
            </w:r>
            <w:r>
              <w:rPr>
                <w:szCs w:val="18"/>
              </w:rPr>
              <w:t>are performed to configure location reporting.</w:t>
            </w:r>
          </w:p>
          <w:p w14:paraId="0C2820B8" w14:textId="77777777" w:rsidR="00C16E65" w:rsidRDefault="00C16E65" w:rsidP="0021209C">
            <w:pPr>
              <w:pStyle w:val="TAL"/>
              <w:rPr>
                <w:szCs w:val="18"/>
              </w:rPr>
            </w:pPr>
          </w:p>
          <w:p w14:paraId="7A7BD83B" w14:textId="77777777" w:rsidR="00C16E65" w:rsidRDefault="00C16E65" w:rsidP="0021209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2341C5"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F9F29F6"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19A4E6"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1AD7E000" w14:textId="77777777" w:rsidR="00C16E65" w:rsidRDefault="00C16E65" w:rsidP="0021209C">
            <w:pPr>
              <w:pStyle w:val="TAC"/>
            </w:pPr>
            <w:r>
              <w:t>-</w:t>
            </w:r>
          </w:p>
        </w:tc>
      </w:tr>
      <w:tr w:rsidR="00C16E65" w14:paraId="364936A7"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940720B" w14:textId="77777777" w:rsidR="00C16E65" w:rsidRDefault="00C16E65" w:rsidP="0021209C">
            <w:pPr>
              <w:pStyle w:val="TAC"/>
            </w:pPr>
            <w:r>
              <w:lastRenderedPageBreak/>
              <w:t>15</w:t>
            </w:r>
          </w:p>
        </w:tc>
        <w:tc>
          <w:tcPr>
            <w:tcW w:w="3970" w:type="dxa"/>
            <w:tcBorders>
              <w:top w:val="nil"/>
              <w:left w:val="single" w:sz="4" w:space="0" w:color="auto"/>
              <w:bottom w:val="single" w:sz="4" w:space="0" w:color="auto"/>
              <w:right w:val="single" w:sz="4" w:space="0" w:color="auto"/>
            </w:tcBorders>
            <w:shd w:val="clear" w:color="auto" w:fill="auto"/>
            <w:hideMark/>
          </w:tcPr>
          <w:p w14:paraId="68640FF9" w14:textId="77777777" w:rsidR="00C16E65" w:rsidRDefault="00C16E65" w:rsidP="0021209C">
            <w:pPr>
              <w:pStyle w:val="TAL"/>
            </w:pPr>
            <w:r>
              <w:t xml:space="preserve">SS starts timer=60 sec (the </w:t>
            </w:r>
            <w:r>
              <w:rPr>
                <w:i/>
              </w:rPr>
              <w:t>PeriodicReport</w:t>
            </w:r>
            <w:r>
              <w:t xml:space="preserve"> </w:t>
            </w:r>
            <w:r>
              <w:rPr>
                <w:szCs w:val="18"/>
              </w:rPr>
              <w:t xml:space="preserve">interval </w:t>
            </w:r>
            <w:r>
              <w:t>defined in the SIP MESSAGE sent in step 13).</w:t>
            </w:r>
          </w:p>
          <w:p w14:paraId="61C5A696" w14:textId="77777777" w:rsidR="00C16E65" w:rsidRDefault="00C16E65" w:rsidP="0021209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94AE3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0ED73F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87874D"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A5E7F60" w14:textId="77777777" w:rsidR="00C16E65" w:rsidRDefault="00C16E65" w:rsidP="0021209C">
            <w:pPr>
              <w:pStyle w:val="TAC"/>
            </w:pPr>
            <w:r>
              <w:t>-</w:t>
            </w:r>
          </w:p>
        </w:tc>
      </w:tr>
      <w:tr w:rsidR="00C16E65" w14:paraId="6F70568E"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31C28806"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0EE9227A"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DC631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10DE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C0EBCB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C69BC7A" w14:textId="77777777" w:rsidR="00C16E65" w:rsidRDefault="00C16E65" w:rsidP="0021209C">
            <w:pPr>
              <w:pStyle w:val="TAC"/>
            </w:pPr>
            <w:r>
              <w:t>-</w:t>
            </w:r>
          </w:p>
        </w:tc>
      </w:tr>
      <w:tr w:rsidR="00C16E65" w14:paraId="4536D232"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3B5754E" w14:textId="77777777" w:rsidR="00C16E65" w:rsidRDefault="00C16E65" w:rsidP="0021209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23620495" w14:textId="77777777" w:rsidR="00C16E65" w:rsidRDefault="00C16E65" w:rsidP="0021209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69A67"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6E25D4"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FAE09A3"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B497F7" w14:textId="77777777" w:rsidR="00C16E65" w:rsidRDefault="00C16E65" w:rsidP="0021209C">
            <w:pPr>
              <w:pStyle w:val="TAC"/>
            </w:pPr>
            <w:r>
              <w:t>-</w:t>
            </w:r>
          </w:p>
        </w:tc>
      </w:tr>
      <w:tr w:rsidR="00C16E65" w14:paraId="62EC037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32A9E7B" w14:textId="77777777" w:rsidR="00C16E65" w:rsidRDefault="00C16E65" w:rsidP="0021209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750EB81C" w14:textId="77777777" w:rsidR="00C16E65" w:rsidRDefault="00C16E65" w:rsidP="0021209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BA0BCC"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63743E"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6F2DE9"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A41371B" w14:textId="77777777" w:rsidR="00C16E65" w:rsidRDefault="00C16E65" w:rsidP="0021209C">
            <w:pPr>
              <w:pStyle w:val="TAC"/>
            </w:pPr>
            <w:r>
              <w:t>-</w:t>
            </w:r>
          </w:p>
        </w:tc>
      </w:tr>
      <w:tr w:rsidR="00C16E65" w14:paraId="1E629BCF"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134EB5D8" w14:textId="77777777" w:rsidR="00C16E65" w:rsidRDefault="00C16E65" w:rsidP="0021209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4DA2D45E" w14:textId="77777777" w:rsidR="00C16E65" w:rsidRDefault="00C16E65" w:rsidP="0021209C">
            <w:pPr>
              <w:pStyle w:val="TAL"/>
            </w:pPr>
            <w:r>
              <w:t>Make the SS simulate PLMN change. The related E-UTRA/EPC actions are described in TS 36.579-1 [2], clause 5.4.9 'MCX communication in E-UTRA / Change of cells' steps 3 and 4. The test sequence below shows only the MCVideo relevant messages exchanged.</w:t>
            </w:r>
          </w:p>
          <w:p w14:paraId="7AB9FD20" w14:textId="77777777" w:rsidR="00C16E65" w:rsidRDefault="00C16E65" w:rsidP="0021209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30B2C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485E2F"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A51E048"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215EE46" w14:textId="77777777" w:rsidR="00C16E65" w:rsidRDefault="00C16E65" w:rsidP="0021209C">
            <w:pPr>
              <w:pStyle w:val="TAC"/>
            </w:pPr>
            <w:r>
              <w:t>-</w:t>
            </w:r>
          </w:p>
        </w:tc>
      </w:tr>
      <w:tr w:rsidR="00C16E65" w14:paraId="16160CF8"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48001B1D" w14:textId="77777777" w:rsidR="00C16E65" w:rsidRDefault="00C16E65" w:rsidP="0021209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471CF2FD" w14:textId="77777777" w:rsidR="00C16E65" w:rsidRDefault="00C16E65" w:rsidP="0021209C">
            <w:pPr>
              <w:pStyle w:val="TAL"/>
            </w:pPr>
            <w:r>
              <w:t xml:space="preserve">Check: Does the UE (MCVideo Client) correctly perform steps 1a1-3 of procedure 'MCX SIP MESSAGE CO' </w:t>
            </w:r>
            <w:r>
              <w:rPr>
                <w:lang w:eastAsia="ko-KR"/>
              </w:rPr>
              <w:t>as described in TS 36.579-1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3CA2AA61" w14:textId="77777777" w:rsidR="00C16E65" w:rsidRDefault="00C16E65" w:rsidP="0021209C">
            <w:pPr>
              <w:pStyle w:val="TAL"/>
            </w:pPr>
            <w:r>
              <w:t xml:space="preserve">NOTE: The </w:t>
            </w:r>
            <w:r>
              <w:rPr>
                <w:rFonts w:eastAsia="Malgun Gothic"/>
                <w:i/>
              </w:rPr>
              <w:t>minimumReportInterval</w:t>
            </w:r>
            <w:r>
              <w:rPr>
                <w:rFonts w:eastAsia="Malgun Gothic"/>
              </w:rPr>
              <w:t xml:space="preserve"> time (set in step 13)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6F163E"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B51B8C"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3DEE873A" w14:textId="77777777" w:rsidR="00C16E65" w:rsidRDefault="00C16E65" w:rsidP="0021209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02C68CD9" w14:textId="77777777" w:rsidR="00C16E65" w:rsidRDefault="00C16E65" w:rsidP="0021209C">
            <w:pPr>
              <w:pStyle w:val="TAC"/>
            </w:pPr>
            <w:r>
              <w:t>P</w:t>
            </w:r>
          </w:p>
        </w:tc>
      </w:tr>
      <w:tr w:rsidR="00C16E65" w14:paraId="627292E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6FC390C" w14:textId="77777777" w:rsidR="00C16E65" w:rsidRDefault="00C16E65" w:rsidP="0021209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5255F9E" w14:textId="77777777" w:rsidR="00C16E65" w:rsidRDefault="00C16E65" w:rsidP="0021209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D21D92"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C5368A"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0CA376F"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8BD5500" w14:textId="77777777" w:rsidR="00C16E65" w:rsidRDefault="00C16E65" w:rsidP="0021209C">
            <w:pPr>
              <w:pStyle w:val="TAC"/>
            </w:pPr>
            <w:r>
              <w:t>-</w:t>
            </w:r>
          </w:p>
        </w:tc>
      </w:tr>
      <w:tr w:rsidR="00C16E65" w14:paraId="67DED207"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607A80B5" w14:textId="77777777" w:rsidR="00C16E65" w:rsidRDefault="00C16E65" w:rsidP="0021209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6A882F5" w14:textId="77777777" w:rsidR="00C16E65" w:rsidRDefault="00C16E65" w:rsidP="0021209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B4DDBA"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AAF18D"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B0184EB"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454E4EB" w14:textId="77777777" w:rsidR="00C16E65" w:rsidRDefault="00C16E65" w:rsidP="0021209C">
            <w:pPr>
              <w:pStyle w:val="TAC"/>
            </w:pPr>
            <w:r>
              <w:t>-</w:t>
            </w:r>
          </w:p>
        </w:tc>
      </w:tr>
      <w:tr w:rsidR="00C16E65" w14:paraId="5947B885"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6A2C3B65" w14:textId="77777777" w:rsidR="00C16E65" w:rsidRDefault="00C16E65" w:rsidP="0021209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3DEF7E43" w14:textId="77777777" w:rsidR="00C16E65" w:rsidRDefault="00C16E65" w:rsidP="0021209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CBB1C0"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6ECB52"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17AE7F2"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32122FA" w14:textId="77777777" w:rsidR="00C16E65" w:rsidRDefault="00C16E65" w:rsidP="0021209C">
            <w:pPr>
              <w:pStyle w:val="TAC"/>
            </w:pPr>
            <w:r>
              <w:t>-</w:t>
            </w:r>
          </w:p>
        </w:tc>
      </w:tr>
      <w:tr w:rsidR="00C16E65" w14:paraId="6E4F4B0A" w14:textId="77777777" w:rsidTr="0021209C">
        <w:tc>
          <w:tcPr>
            <w:tcW w:w="649" w:type="dxa"/>
            <w:tcBorders>
              <w:top w:val="nil"/>
              <w:left w:val="single" w:sz="4" w:space="0" w:color="auto"/>
              <w:bottom w:val="single" w:sz="4" w:space="0" w:color="auto"/>
              <w:right w:val="single" w:sz="4" w:space="0" w:color="auto"/>
            </w:tcBorders>
            <w:shd w:val="clear" w:color="auto" w:fill="auto"/>
            <w:hideMark/>
          </w:tcPr>
          <w:p w14:paraId="2F7EAF24" w14:textId="77777777" w:rsidR="00C16E65" w:rsidRDefault="00C16E65" w:rsidP="0021209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2A11D657" w14:textId="77777777" w:rsidR="00C16E65" w:rsidRDefault="00C16E65" w:rsidP="0021209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588E6B"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5C44F0"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FCD6927" w14:textId="77777777" w:rsidR="00C16E65" w:rsidRDefault="00C16E65" w:rsidP="0021209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647DF52" w14:textId="77777777" w:rsidR="00C16E65" w:rsidRDefault="00C16E65" w:rsidP="0021209C">
            <w:pPr>
              <w:pStyle w:val="TAC"/>
            </w:pPr>
            <w:r>
              <w:t>-</w:t>
            </w:r>
          </w:p>
        </w:tc>
      </w:tr>
      <w:tr w:rsidR="00C16E65" w14:paraId="12BE0CBD" w14:textId="77777777" w:rsidTr="0021209C">
        <w:tc>
          <w:tcPr>
            <w:tcW w:w="649" w:type="dxa"/>
            <w:tcBorders>
              <w:top w:val="nil"/>
              <w:left w:val="single" w:sz="4" w:space="0" w:color="auto"/>
              <w:bottom w:val="single" w:sz="4" w:space="0" w:color="auto"/>
              <w:right w:val="single" w:sz="4" w:space="0" w:color="auto"/>
            </w:tcBorders>
            <w:shd w:val="clear" w:color="auto" w:fill="auto"/>
          </w:tcPr>
          <w:p w14:paraId="72FEC14E" w14:textId="77777777" w:rsidR="00C16E65" w:rsidRDefault="00C16E65" w:rsidP="0021209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324AC526" w14:textId="77777777" w:rsidR="00C16E65" w:rsidRDefault="00C16E65" w:rsidP="0021209C">
            <w:pPr>
              <w:pStyle w:val="TAL"/>
            </w:pPr>
            <w:r>
              <w:t xml:space="preserve">Check: Does the UE (MCVideo Client) correctly perform the procedure 'MCX SIP MESSAGE CO' </w:t>
            </w:r>
            <w:r>
              <w:rPr>
                <w:lang w:eastAsia="ko-KR"/>
              </w:rPr>
              <w:t>as described in TS 36.579-1 [2] Table 5.3.32.3-1</w:t>
            </w:r>
            <w:r>
              <w:t xml:space="preserve"> to send a SIP MESSAGE containing the periodic trigger identification along with location information report after the non-emergency minimum interval length expired?</w:t>
            </w:r>
          </w:p>
          <w:p w14:paraId="797A075C" w14:textId="77777777" w:rsidR="00C16E65" w:rsidRDefault="00C16E65" w:rsidP="0021209C">
            <w:pPr>
              <w:pStyle w:val="TAL"/>
            </w:pPr>
            <w:r>
              <w:t xml:space="preserve">NOTE: The </w:t>
            </w:r>
            <w:r>
              <w:rPr>
                <w:rFonts w:eastAsia="Malgun Gothic"/>
                <w:i/>
              </w:rPr>
              <w:t>minimumReportInterval</w:t>
            </w:r>
            <w:r>
              <w:rPr>
                <w:rFonts w:eastAsia="Malgun Gothic"/>
              </w:rPr>
              <w:t xml:space="preserve"> time (set in step 13)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95C57" w14:textId="77777777" w:rsidR="00C16E65" w:rsidRDefault="00C16E65" w:rsidP="0021209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FD862A1" w14:textId="77777777" w:rsidR="00C16E65" w:rsidRDefault="00C16E65" w:rsidP="0021209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B4C78FA" w14:textId="77777777" w:rsidR="00C16E65" w:rsidRDefault="00C16E65" w:rsidP="0021209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4FC9FB64" w14:textId="77777777" w:rsidR="00C16E65" w:rsidRDefault="00C16E65" w:rsidP="0021209C">
            <w:pPr>
              <w:pStyle w:val="TAC"/>
            </w:pPr>
            <w:r>
              <w:t>P</w:t>
            </w:r>
          </w:p>
        </w:tc>
      </w:tr>
    </w:tbl>
    <w:p w14:paraId="1FFB673C" w14:textId="77777777" w:rsidR="00C16E65" w:rsidRDefault="00C16E65" w:rsidP="00C16E65"/>
    <w:p w14:paraId="0AB42199" w14:textId="77777777" w:rsidR="00C16E65" w:rsidRDefault="00C16E65" w:rsidP="00C16E65">
      <w:pPr>
        <w:pStyle w:val="H6"/>
      </w:pPr>
      <w:r>
        <w:lastRenderedPageBreak/>
        <w:t>6.9.2.3.3</w:t>
      </w:r>
      <w:r>
        <w:tab/>
        <w:t>Specific message contents</w:t>
      </w:r>
    </w:p>
    <w:p w14:paraId="3B7991EC" w14:textId="77777777" w:rsidR="00C16E65" w:rsidRDefault="00C16E65" w:rsidP="00C16E65">
      <w:pPr>
        <w:pStyle w:val="TH"/>
      </w:pPr>
      <w:r>
        <w:t>Table 6.9.2.3.3-1: SIP MESSAGE from the SS (Step 3, Table 6.9.2.3.2-1;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1A4B75D"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1DFCC12" w14:textId="77777777" w:rsidR="00C16E65" w:rsidRDefault="00C16E65" w:rsidP="0021209C">
            <w:pPr>
              <w:pStyle w:val="TAL"/>
              <w:rPr>
                <w:szCs w:val="18"/>
              </w:rPr>
            </w:pPr>
            <w:r>
              <w:t>Derivation Path: TS 36.579-1 [2], Table 5.5.2.7.2-1</w:t>
            </w:r>
          </w:p>
        </w:tc>
      </w:tr>
      <w:tr w:rsidR="00C16E65" w14:paraId="4C5168C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71B490B"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CE182B"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81F60D"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90EA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455818" w14:textId="77777777" w:rsidR="00C16E65" w:rsidRDefault="00C16E65" w:rsidP="0021209C">
            <w:pPr>
              <w:pStyle w:val="TAH"/>
            </w:pPr>
            <w:r>
              <w:t>Condition</w:t>
            </w:r>
          </w:p>
        </w:tc>
      </w:tr>
      <w:tr w:rsidR="00C16E65" w14:paraId="0CB39C8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A2CC4B9"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283DCC6" w14:textId="77777777" w:rsidR="00C16E65" w:rsidRDefault="00C16E65" w:rsidP="0021209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7B98387" w14:textId="77777777" w:rsidR="00C16E65" w:rsidRDefault="00C16E65" w:rsidP="0021209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12F7A59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859A3" w14:textId="77777777" w:rsidR="00C16E65" w:rsidRDefault="00C16E65" w:rsidP="0021209C">
            <w:pPr>
              <w:pStyle w:val="TAL"/>
            </w:pPr>
          </w:p>
        </w:tc>
      </w:tr>
      <w:tr w:rsidR="00C16E65" w14:paraId="75EB268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187D5FB"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328E53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2EE1917"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345645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274767" w14:textId="77777777" w:rsidR="00C16E65" w:rsidRDefault="00C16E65" w:rsidP="0021209C">
            <w:pPr>
              <w:pStyle w:val="TAL"/>
            </w:pPr>
          </w:p>
        </w:tc>
      </w:tr>
      <w:tr w:rsidR="00C16E65" w14:paraId="081D4AE7"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59325A17"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BB71C2A" w14:textId="77777777" w:rsidR="00C16E65" w:rsidRDefault="00C16E65" w:rsidP="0021209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3AC0621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180808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D0536D" w14:textId="77777777" w:rsidR="00C16E65" w:rsidRDefault="00C16E65" w:rsidP="0021209C">
            <w:pPr>
              <w:pStyle w:val="TAL"/>
            </w:pPr>
          </w:p>
        </w:tc>
      </w:tr>
      <w:tr w:rsidR="00C16E65" w14:paraId="2FBDDE15"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6CF37BD"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9A33D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4C475D5"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FE95056"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4BBB28F" w14:textId="77777777" w:rsidR="00C16E65" w:rsidRDefault="00C16E65" w:rsidP="0021209C">
            <w:pPr>
              <w:pStyle w:val="TAL"/>
            </w:pPr>
          </w:p>
        </w:tc>
      </w:tr>
      <w:tr w:rsidR="00C16E65" w14:paraId="4D745C5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21FDA612"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AD8BD3C" w14:textId="77777777" w:rsidR="00C16E65" w:rsidRDefault="00C16E65" w:rsidP="0021209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07E05F3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5B1B89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02689E" w14:textId="77777777" w:rsidR="00C16E65" w:rsidRDefault="00C16E65" w:rsidP="0021209C">
            <w:pPr>
              <w:pStyle w:val="TAL"/>
            </w:pPr>
          </w:p>
        </w:tc>
      </w:tr>
    </w:tbl>
    <w:p w14:paraId="0407B234" w14:textId="77777777" w:rsidR="00C16E65" w:rsidRDefault="00C16E65" w:rsidP="00C16E65"/>
    <w:p w14:paraId="364C2FA3" w14:textId="77777777" w:rsidR="00C16E65" w:rsidRDefault="00C16E65" w:rsidP="00C16E65">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E3DC412"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23CC4347" w14:textId="77777777" w:rsidR="00C16E65" w:rsidRDefault="00C16E65" w:rsidP="0021209C">
            <w:pPr>
              <w:pStyle w:val="TAL"/>
              <w:rPr>
                <w:szCs w:val="18"/>
              </w:rPr>
            </w:pPr>
            <w:r>
              <w:t>Derivation Path: TS 36.579-1 [2], Table 5.5.3.2.2-2</w:t>
            </w:r>
          </w:p>
        </w:tc>
      </w:tr>
      <w:tr w:rsidR="00C16E65" w14:paraId="0281614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297D91B"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70B04F"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2895D3"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C08924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FE154DB" w14:textId="77777777" w:rsidR="00C16E65" w:rsidRDefault="00C16E65" w:rsidP="0021209C">
            <w:pPr>
              <w:pStyle w:val="TAH"/>
            </w:pPr>
            <w:r>
              <w:t>Condition</w:t>
            </w:r>
          </w:p>
        </w:tc>
      </w:tr>
      <w:tr w:rsidR="00C16E65" w14:paraId="1664B50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387E97AC" w14:textId="77777777" w:rsidR="00C16E65" w:rsidRDefault="00C16E65" w:rsidP="0021209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6B8D6D0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B9C008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ACD1F6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3961AB" w14:textId="77777777" w:rsidR="00C16E65" w:rsidRDefault="00C16E65" w:rsidP="0021209C">
            <w:pPr>
              <w:pStyle w:val="TAL"/>
            </w:pPr>
          </w:p>
        </w:tc>
      </w:tr>
      <w:tr w:rsidR="00C16E65" w14:paraId="4606222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30811067" w14:textId="77777777" w:rsidR="00C16E65" w:rsidRDefault="00C16E65" w:rsidP="0021209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25F10D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416D92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B94C7F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C73342" w14:textId="77777777" w:rsidR="00C16E65" w:rsidRDefault="00C16E65" w:rsidP="0021209C">
            <w:pPr>
              <w:pStyle w:val="TAL"/>
            </w:pPr>
          </w:p>
        </w:tc>
      </w:tr>
      <w:tr w:rsidR="00C16E65" w14:paraId="41461397"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457F379" w14:textId="77777777" w:rsidR="00C16E65" w:rsidRDefault="00C16E65" w:rsidP="0021209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245E98"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74DCDF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6EE2D04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DD877" w14:textId="77777777" w:rsidR="00C16E65" w:rsidRDefault="00C16E65" w:rsidP="0021209C">
            <w:pPr>
              <w:pStyle w:val="TAL"/>
            </w:pPr>
          </w:p>
        </w:tc>
      </w:tr>
    </w:tbl>
    <w:p w14:paraId="386A50D6" w14:textId="77777777" w:rsidR="00C16E65" w:rsidRDefault="00C16E65" w:rsidP="00C16E65"/>
    <w:p w14:paraId="61ABF86F" w14:textId="77777777" w:rsidR="00C16E65" w:rsidRDefault="00C16E65" w:rsidP="00C16E65">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0437B675"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D669A3C" w14:textId="77777777" w:rsidR="00C16E65" w:rsidRDefault="00C16E65" w:rsidP="0021209C">
            <w:pPr>
              <w:pStyle w:val="TAL"/>
              <w:rPr>
                <w:szCs w:val="18"/>
              </w:rPr>
            </w:pPr>
            <w:r>
              <w:t>Derivation Path: TS 36.579-1 [2], Table 5.5.3.4.2-2</w:t>
            </w:r>
          </w:p>
        </w:tc>
      </w:tr>
      <w:tr w:rsidR="00C16E65" w14:paraId="7A09019F"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85F64F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250D9"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9D44FE1"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109234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69C6CDC" w14:textId="77777777" w:rsidR="00C16E65" w:rsidRDefault="00C16E65" w:rsidP="0021209C">
            <w:pPr>
              <w:pStyle w:val="TAH"/>
            </w:pPr>
            <w:r>
              <w:t>Condition</w:t>
            </w:r>
          </w:p>
        </w:tc>
      </w:tr>
      <w:tr w:rsidR="00C16E65" w14:paraId="1911374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6901876"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1074FB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089179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659B61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C8FB1" w14:textId="77777777" w:rsidR="00C16E65" w:rsidRDefault="00C16E65" w:rsidP="0021209C">
            <w:pPr>
              <w:pStyle w:val="TAL"/>
            </w:pPr>
          </w:p>
        </w:tc>
      </w:tr>
      <w:tr w:rsidR="00C16E65" w14:paraId="399E2D4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4820DDC" w14:textId="77777777" w:rsidR="00C16E65" w:rsidRDefault="00C16E65" w:rsidP="0021209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C5A88D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3F6FE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4B3B5D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532423" w14:textId="77777777" w:rsidR="00C16E65" w:rsidRDefault="00C16E65" w:rsidP="0021209C">
            <w:pPr>
              <w:pStyle w:val="TAL"/>
            </w:pPr>
          </w:p>
        </w:tc>
      </w:tr>
      <w:tr w:rsidR="00C16E65" w14:paraId="6D0E43A8"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43CD3F8" w14:textId="77777777" w:rsidR="00C16E65" w:rsidRDefault="00C16E65" w:rsidP="0021209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C9C814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B182C6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96C3A5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061989" w14:textId="77777777" w:rsidR="00C16E65" w:rsidRDefault="00C16E65" w:rsidP="0021209C">
            <w:pPr>
              <w:pStyle w:val="TAL"/>
            </w:pPr>
          </w:p>
        </w:tc>
      </w:tr>
      <w:tr w:rsidR="00C16E65" w14:paraId="1FCAA33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7466849"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1B93D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4042283"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DACA8E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93B73" w14:textId="77777777" w:rsidR="00C16E65" w:rsidRDefault="00C16E65" w:rsidP="0021209C">
            <w:pPr>
              <w:pStyle w:val="TAL"/>
            </w:pPr>
          </w:p>
        </w:tc>
      </w:tr>
      <w:tr w:rsidR="00C16E65" w14:paraId="49829AB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BE33E4E"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7DA1652"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497156B"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31D643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9B651C" w14:textId="77777777" w:rsidR="00C16E65" w:rsidRDefault="00C16E65" w:rsidP="0021209C">
            <w:pPr>
              <w:pStyle w:val="TAL"/>
            </w:pPr>
          </w:p>
        </w:tc>
      </w:tr>
      <w:tr w:rsidR="00C16E65" w14:paraId="769C06A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27568FE"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D49B94E" w14:textId="77777777" w:rsidR="00C16E65" w:rsidRDefault="00C16E65" w:rsidP="0021209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7056C7CA" w14:textId="77777777" w:rsidR="00C16E65" w:rsidRDefault="00C16E65" w:rsidP="0021209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4C3B842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4971B6" w14:textId="77777777" w:rsidR="00C16E65" w:rsidRDefault="00C16E65" w:rsidP="0021209C">
            <w:pPr>
              <w:pStyle w:val="TAL"/>
            </w:pPr>
          </w:p>
        </w:tc>
      </w:tr>
      <w:tr w:rsidR="00C16E65" w14:paraId="71A5986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B8A6C3" w14:textId="77777777" w:rsidR="00C16E65" w:rsidRDefault="00C16E65" w:rsidP="0021209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25C2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EF74CA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0441A3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AE0294" w14:textId="77777777" w:rsidR="00C16E65" w:rsidRDefault="00C16E65" w:rsidP="0021209C">
            <w:pPr>
              <w:pStyle w:val="TAL"/>
            </w:pPr>
          </w:p>
        </w:tc>
      </w:tr>
      <w:tr w:rsidR="00C16E65" w14:paraId="0ED5C58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8D4301B"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467EB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E77CC2E"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4E0E63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ED90B9" w14:textId="77777777" w:rsidR="00C16E65" w:rsidRDefault="00C16E65" w:rsidP="0021209C">
            <w:pPr>
              <w:pStyle w:val="TAL"/>
            </w:pPr>
          </w:p>
        </w:tc>
      </w:tr>
      <w:tr w:rsidR="00C16E65" w14:paraId="7E7C378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A0787FC"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F8B46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2C9AF1"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F41081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E0FDFB" w14:textId="77777777" w:rsidR="00C16E65" w:rsidRDefault="00C16E65" w:rsidP="0021209C">
            <w:pPr>
              <w:pStyle w:val="TAL"/>
            </w:pPr>
          </w:p>
        </w:tc>
      </w:tr>
      <w:tr w:rsidR="00C16E65" w14:paraId="2FE9B41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E6C5DAF"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E5302C7" w14:textId="77777777" w:rsidR="00C16E65" w:rsidRDefault="00C16E65" w:rsidP="0021209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719E5E09" w14:textId="77777777" w:rsidR="00C16E65" w:rsidRDefault="00C16E65" w:rsidP="0021209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638A85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32B87" w14:textId="77777777" w:rsidR="00C16E65" w:rsidRDefault="00C16E65" w:rsidP="0021209C">
            <w:pPr>
              <w:pStyle w:val="TAL"/>
            </w:pPr>
          </w:p>
        </w:tc>
      </w:tr>
      <w:tr w:rsidR="00C16E65" w14:paraId="397579DB"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3AF5663" w14:textId="77777777" w:rsidR="00C16E65" w:rsidRDefault="00C16E65" w:rsidP="0021209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6891E0F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F713F9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6A29E4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A03DF3" w14:textId="77777777" w:rsidR="00C16E65" w:rsidRDefault="00C16E65" w:rsidP="0021209C">
            <w:pPr>
              <w:pStyle w:val="TAL"/>
            </w:pPr>
          </w:p>
        </w:tc>
      </w:tr>
      <w:tr w:rsidR="00C16E65" w14:paraId="089CFAA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AD09395" w14:textId="77777777" w:rsidR="00C16E65" w:rsidRDefault="00C16E65" w:rsidP="0021209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5EBAB0D7"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B1F0FB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AB5AC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C6D9C4" w14:textId="77777777" w:rsidR="00C16E65" w:rsidRDefault="00C16E65" w:rsidP="0021209C">
            <w:pPr>
              <w:pStyle w:val="TAL"/>
            </w:pPr>
          </w:p>
        </w:tc>
      </w:tr>
      <w:tr w:rsidR="00C16E65" w14:paraId="284AEF6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9480F2B" w14:textId="77777777" w:rsidR="00C16E65" w:rsidRDefault="00C16E65" w:rsidP="0021209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2C7A90D5"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512F54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3594E1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6586C" w14:textId="77777777" w:rsidR="00C16E65" w:rsidRDefault="00C16E65" w:rsidP="0021209C">
            <w:pPr>
              <w:pStyle w:val="TAL"/>
            </w:pPr>
          </w:p>
        </w:tc>
      </w:tr>
      <w:tr w:rsidR="00C16E65" w14:paraId="47C64E8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DCEA618"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BC6CD98" w14:textId="77777777" w:rsidR="00C16E65" w:rsidRDefault="00C16E65" w:rsidP="0021209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74CA291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A98492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A39C1" w14:textId="77777777" w:rsidR="00C16E65" w:rsidRDefault="00C16E65" w:rsidP="0021209C">
            <w:pPr>
              <w:pStyle w:val="TAL"/>
            </w:pPr>
          </w:p>
        </w:tc>
      </w:tr>
    </w:tbl>
    <w:p w14:paraId="1DBF2101" w14:textId="77777777" w:rsidR="00C16E65" w:rsidRDefault="00C16E65" w:rsidP="00C16E65"/>
    <w:p w14:paraId="4861F14A" w14:textId="77777777" w:rsidR="00C16E65" w:rsidRDefault="00C16E65" w:rsidP="00C16E65">
      <w:pPr>
        <w:pStyle w:val="TH"/>
      </w:pPr>
      <w:r>
        <w:lastRenderedPageBreak/>
        <w:t>Table 6.9.2.3.3-4: SIP MESSAGE from the UE (Step 11,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72C3FA15"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70727A1F" w14:textId="77777777" w:rsidR="00C16E65" w:rsidRDefault="00C16E65" w:rsidP="0021209C">
            <w:pPr>
              <w:pStyle w:val="TAL"/>
              <w:rPr>
                <w:szCs w:val="18"/>
              </w:rPr>
            </w:pPr>
            <w:r>
              <w:t>Derivation Path: TS 36.579-1 [2], Table 5.5.2.7.1-1</w:t>
            </w:r>
          </w:p>
        </w:tc>
      </w:tr>
      <w:tr w:rsidR="00C16E65" w14:paraId="6A1D8574"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635DFD86"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3EE4C"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869B3AD"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1EB40F"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6EE96D6" w14:textId="77777777" w:rsidR="00C16E65" w:rsidRDefault="00C16E65" w:rsidP="0021209C">
            <w:pPr>
              <w:pStyle w:val="TAH"/>
            </w:pPr>
            <w:r>
              <w:t>Condition</w:t>
            </w:r>
          </w:p>
        </w:tc>
      </w:tr>
      <w:tr w:rsidR="00C16E65" w14:paraId="5F0BA14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9959AB2"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B5C5330"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FF03EF1"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EAB69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F5925" w14:textId="77777777" w:rsidR="00C16E65" w:rsidRDefault="00C16E65" w:rsidP="0021209C">
            <w:pPr>
              <w:pStyle w:val="TAL"/>
            </w:pPr>
          </w:p>
        </w:tc>
      </w:tr>
      <w:tr w:rsidR="00C16E65" w14:paraId="03CE7CE4"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5C361906"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6ADB6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86F477E" w14:textId="77777777" w:rsidR="00C16E65" w:rsidRPr="002C79AA" w:rsidRDefault="00C16E65" w:rsidP="0021209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016A78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24EE15" w14:textId="77777777" w:rsidR="00C16E65" w:rsidRDefault="00C16E65" w:rsidP="0021209C">
            <w:pPr>
              <w:pStyle w:val="TAL"/>
            </w:pPr>
          </w:p>
        </w:tc>
      </w:tr>
      <w:tr w:rsidR="00C16E65" w14:paraId="0AD2100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399E177" w14:textId="77777777" w:rsidR="00C16E65" w:rsidRDefault="00C16E65" w:rsidP="0021209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6B534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D664B04" w14:textId="77777777" w:rsidR="00C16E65" w:rsidRPr="004D4C32" w:rsidRDefault="00C16E65" w:rsidP="0021209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858C733"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50DEB4FC" w14:textId="77777777" w:rsidR="00C16E65" w:rsidRDefault="00C16E65" w:rsidP="0021209C">
            <w:pPr>
              <w:pStyle w:val="TAL"/>
            </w:pPr>
          </w:p>
        </w:tc>
      </w:tr>
      <w:tr w:rsidR="00C16E65" w14:paraId="38B2F90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7BC8B6B"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73D6348" w14:textId="77777777" w:rsidR="00C16E65" w:rsidRDefault="00C16E65" w:rsidP="0021209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6916B212"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6BA527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FAE869" w14:textId="77777777" w:rsidR="00C16E65" w:rsidRDefault="00C16E65" w:rsidP="0021209C">
            <w:pPr>
              <w:pStyle w:val="TAL"/>
            </w:pPr>
          </w:p>
        </w:tc>
      </w:tr>
    </w:tbl>
    <w:p w14:paraId="45088F88" w14:textId="77777777" w:rsidR="00C16E65" w:rsidRDefault="00C16E65" w:rsidP="00C16E65"/>
    <w:p w14:paraId="74773642" w14:textId="77777777" w:rsidR="00C16E65" w:rsidRDefault="00C16E65" w:rsidP="00C16E65">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7FBA1B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C698AB9" w14:textId="77777777" w:rsidR="00C16E65" w:rsidRDefault="00C16E65" w:rsidP="0021209C">
            <w:pPr>
              <w:pStyle w:val="TAL"/>
              <w:rPr>
                <w:szCs w:val="18"/>
              </w:rPr>
            </w:pPr>
            <w:r>
              <w:t>Derivation Path: TS 36.579-1 [2], Table 5.5.3.4.1-2</w:t>
            </w:r>
          </w:p>
        </w:tc>
      </w:tr>
      <w:tr w:rsidR="00C16E65" w14:paraId="1AD3CE9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B77C066"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1CD782"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9845085"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11E44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D6FF341" w14:textId="77777777" w:rsidR="00C16E65" w:rsidRDefault="00C16E65" w:rsidP="0021209C">
            <w:pPr>
              <w:pStyle w:val="TAH"/>
            </w:pPr>
            <w:r>
              <w:t>Condition</w:t>
            </w:r>
          </w:p>
        </w:tc>
      </w:tr>
      <w:tr w:rsidR="00C16E65" w14:paraId="0459C0B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AA8753B"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BA6292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084C8E0"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1B3D2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6AE4D" w14:textId="77777777" w:rsidR="00C16E65" w:rsidRDefault="00C16E65" w:rsidP="0021209C">
            <w:pPr>
              <w:pStyle w:val="TAL"/>
            </w:pPr>
          </w:p>
        </w:tc>
      </w:tr>
      <w:tr w:rsidR="00C16E65" w14:paraId="64EDFFD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2426F45"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49B34E2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ECB29A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30AE96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E61E" w14:textId="77777777" w:rsidR="00C16E65" w:rsidRDefault="00C16E65" w:rsidP="0021209C">
            <w:pPr>
              <w:pStyle w:val="TAL"/>
            </w:pPr>
          </w:p>
        </w:tc>
      </w:tr>
      <w:tr w:rsidR="00C16E65" w14:paraId="5EE09472"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97CA703"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5E1FD1A4"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05BA593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8FD8E9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4EBA3" w14:textId="77777777" w:rsidR="00C16E65" w:rsidRDefault="00C16E65" w:rsidP="0021209C">
            <w:pPr>
              <w:pStyle w:val="TAL"/>
            </w:pPr>
          </w:p>
        </w:tc>
      </w:tr>
      <w:tr w:rsidR="00C16E65" w14:paraId="67E83B6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ABB726"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1E9E0F90" w14:textId="77777777" w:rsidR="00C16E65" w:rsidRDefault="00C16E65" w:rsidP="0021209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30C7CA3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BA5CE6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EC8CF4" w14:textId="77777777" w:rsidR="00C16E65" w:rsidRDefault="00C16E65" w:rsidP="0021209C">
            <w:pPr>
              <w:pStyle w:val="TAL"/>
            </w:pPr>
          </w:p>
        </w:tc>
      </w:tr>
      <w:tr w:rsidR="00C16E65" w14:paraId="04ADC367"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33B417F"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4C7AA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80955F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934D38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A2DAB8" w14:textId="77777777" w:rsidR="00C16E65" w:rsidRDefault="00C16E65" w:rsidP="0021209C">
            <w:pPr>
              <w:pStyle w:val="TAL"/>
            </w:pPr>
          </w:p>
        </w:tc>
      </w:tr>
      <w:tr w:rsidR="00C16E65" w14:paraId="2C58830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92DF1E1"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2A505B4" w14:textId="77777777" w:rsidR="00C16E65" w:rsidRDefault="00C16E65" w:rsidP="0021209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5FD8905F"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2277F6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4E712D" w14:textId="77777777" w:rsidR="00C16E65" w:rsidRDefault="00C16E65" w:rsidP="0021209C">
            <w:pPr>
              <w:pStyle w:val="TAL"/>
            </w:pPr>
          </w:p>
        </w:tc>
      </w:tr>
      <w:tr w:rsidR="00C16E65" w14:paraId="5BAEC37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A72F15"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5AC6116B" w14:textId="77777777" w:rsidR="00C16E65" w:rsidRDefault="00C16E65" w:rsidP="0021209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7B971913"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EA9DA9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34F52F" w14:textId="77777777" w:rsidR="00C16E65" w:rsidRDefault="00C16E65" w:rsidP="0021209C">
            <w:pPr>
              <w:pStyle w:val="TAL"/>
            </w:pPr>
          </w:p>
        </w:tc>
      </w:tr>
      <w:tr w:rsidR="00C16E65" w14:paraId="7BFE550B"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A8CCF2B"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6F48DE5"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EF46BE6"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11DC2B0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A6DAD" w14:textId="77777777" w:rsidR="00C16E65" w:rsidRDefault="00C16E65" w:rsidP="0021209C">
            <w:pPr>
              <w:pStyle w:val="TAL"/>
            </w:pPr>
          </w:p>
        </w:tc>
      </w:tr>
      <w:tr w:rsidR="00C16E65" w14:paraId="2656CA8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71186F9"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2673E197" w14:textId="77777777" w:rsidR="00C16E65" w:rsidRDefault="00C16E65" w:rsidP="0021209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6A21D3F"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448C6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6AE3B" w14:textId="77777777" w:rsidR="00C16E65" w:rsidRDefault="00C16E65" w:rsidP="0021209C">
            <w:pPr>
              <w:pStyle w:val="TAL"/>
            </w:pPr>
          </w:p>
        </w:tc>
      </w:tr>
      <w:tr w:rsidR="00C16E65" w14:paraId="567922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AA36BC3"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A69FAD3" w14:textId="77777777" w:rsidR="00C16E65" w:rsidRDefault="00C16E65" w:rsidP="0021209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EC8221A"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ED13B2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D71CD1" w14:textId="77777777" w:rsidR="00C16E65" w:rsidRDefault="00C16E65" w:rsidP="0021209C">
            <w:pPr>
              <w:pStyle w:val="TAL"/>
            </w:pPr>
          </w:p>
        </w:tc>
      </w:tr>
    </w:tbl>
    <w:p w14:paraId="0032C792" w14:textId="77777777" w:rsidR="00C16E65" w:rsidRDefault="00C16E65" w:rsidP="00C16E65"/>
    <w:p w14:paraId="371EE549" w14:textId="77777777" w:rsidR="00C16E65" w:rsidRDefault="00C16E65" w:rsidP="00C16E65">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AC0677B"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374EF2AB" w14:textId="77777777" w:rsidR="00C16E65" w:rsidRDefault="00C16E65" w:rsidP="0021209C">
            <w:pPr>
              <w:pStyle w:val="TAL"/>
              <w:rPr>
                <w:szCs w:val="18"/>
              </w:rPr>
            </w:pPr>
            <w:r>
              <w:t>Derivation Path: TS 36.579-1 [2], Table 5.5.2.7.2-1</w:t>
            </w:r>
          </w:p>
        </w:tc>
      </w:tr>
      <w:tr w:rsidR="00C16E65" w14:paraId="7971F29A"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724EBFF5"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2717E2"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0CC18EF"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E56EE0"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DB705A" w14:textId="77777777" w:rsidR="00C16E65" w:rsidRDefault="00C16E65" w:rsidP="0021209C">
            <w:pPr>
              <w:pStyle w:val="TAH"/>
            </w:pPr>
            <w:r>
              <w:t>Condition</w:t>
            </w:r>
          </w:p>
        </w:tc>
      </w:tr>
      <w:tr w:rsidR="00C16E65" w14:paraId="5AE2528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374E9D8" w14:textId="77777777" w:rsidR="00C16E65" w:rsidRPr="00303ED7" w:rsidRDefault="00C16E65" w:rsidP="0021209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73BCC86"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C220E5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18CFB65"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518BA" w14:textId="77777777" w:rsidR="00C16E65" w:rsidRDefault="00C16E65" w:rsidP="0021209C">
            <w:pPr>
              <w:pStyle w:val="TAL"/>
            </w:pPr>
          </w:p>
        </w:tc>
      </w:tr>
      <w:tr w:rsidR="00C16E65" w14:paraId="0A3D2C04"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37855019"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EB25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BED671D"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D998864"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261C3" w14:textId="77777777" w:rsidR="00C16E65" w:rsidRDefault="00C16E65" w:rsidP="0021209C">
            <w:pPr>
              <w:pStyle w:val="TAL"/>
            </w:pPr>
          </w:p>
        </w:tc>
      </w:tr>
      <w:tr w:rsidR="00C16E65" w14:paraId="2F5DE6DE"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7CE5571"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1B0AE88" w14:textId="77777777" w:rsidR="00C16E65" w:rsidRDefault="00C16E65" w:rsidP="0021209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224997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120EA1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C219A1" w14:textId="77777777" w:rsidR="00C16E65" w:rsidRDefault="00C16E65" w:rsidP="0021209C">
            <w:pPr>
              <w:pStyle w:val="TAL"/>
            </w:pPr>
          </w:p>
        </w:tc>
      </w:tr>
      <w:tr w:rsidR="00C16E65" w14:paraId="7F55740A"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406EA106" w14:textId="77777777" w:rsidR="00C16E65" w:rsidRPr="002C79AA" w:rsidRDefault="00C16E65" w:rsidP="0021209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243CD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C3FFABF"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D835305"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5214B44B" w14:textId="77777777" w:rsidR="00C16E65" w:rsidRDefault="00C16E65" w:rsidP="0021209C">
            <w:pPr>
              <w:pStyle w:val="TAL"/>
            </w:pPr>
          </w:p>
        </w:tc>
      </w:tr>
      <w:tr w:rsidR="00C16E65" w14:paraId="57FD5EE0"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C5198D3" w14:textId="77777777" w:rsidR="00C16E65" w:rsidRPr="002C79AA" w:rsidRDefault="00C16E65" w:rsidP="0021209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1608D6D" w14:textId="77777777" w:rsidR="00C16E65" w:rsidRDefault="00C16E65" w:rsidP="0021209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01E5FF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85490F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A7F2B" w14:textId="77777777" w:rsidR="00C16E65" w:rsidRDefault="00C16E65" w:rsidP="0021209C">
            <w:pPr>
              <w:pStyle w:val="TAL"/>
            </w:pPr>
          </w:p>
        </w:tc>
      </w:tr>
    </w:tbl>
    <w:p w14:paraId="2E2D9171" w14:textId="77777777" w:rsidR="00C16E65" w:rsidRDefault="00C16E65" w:rsidP="00C16E65"/>
    <w:p w14:paraId="25315C44" w14:textId="77777777" w:rsidR="00C16E65" w:rsidRDefault="00C16E65" w:rsidP="00C16E65">
      <w:pPr>
        <w:pStyle w:val="TH"/>
      </w:pPr>
      <w:r>
        <w:lastRenderedPageBreak/>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4BDFA49"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71AD69BA" w14:textId="77777777" w:rsidR="00C16E65" w:rsidRDefault="00C16E65" w:rsidP="0021209C">
            <w:pPr>
              <w:pStyle w:val="TAL"/>
              <w:rPr>
                <w:szCs w:val="18"/>
              </w:rPr>
            </w:pPr>
            <w:r>
              <w:t>Derivation Path: TS 36.579-1 [2], Table 5.5.3.4.2-2</w:t>
            </w:r>
          </w:p>
        </w:tc>
      </w:tr>
      <w:tr w:rsidR="00C16E65" w14:paraId="622D8CD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73783C9"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7718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5A90F8"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7866E5"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01008C6" w14:textId="77777777" w:rsidR="00C16E65" w:rsidRDefault="00C16E65" w:rsidP="0021209C">
            <w:pPr>
              <w:pStyle w:val="TAH"/>
            </w:pPr>
            <w:r>
              <w:t>Condition</w:t>
            </w:r>
          </w:p>
        </w:tc>
      </w:tr>
      <w:tr w:rsidR="00C16E65" w14:paraId="649E60A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881F193"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C1D4E78"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B58490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F6801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BC95" w14:textId="77777777" w:rsidR="00C16E65" w:rsidRDefault="00C16E65" w:rsidP="0021209C">
            <w:pPr>
              <w:pStyle w:val="TAL"/>
            </w:pPr>
          </w:p>
        </w:tc>
      </w:tr>
      <w:tr w:rsidR="00C16E65" w14:paraId="3ED8BD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AEE5C7B" w14:textId="77777777" w:rsidR="00C16E65" w:rsidRDefault="00C16E65" w:rsidP="0021209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55E998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93578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36C4F7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30A939" w14:textId="77777777" w:rsidR="00C16E65" w:rsidRDefault="00C16E65" w:rsidP="0021209C">
            <w:pPr>
              <w:pStyle w:val="TAL"/>
            </w:pPr>
          </w:p>
        </w:tc>
      </w:tr>
      <w:tr w:rsidR="00C16E65" w14:paraId="5F343D7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BE166BE" w14:textId="77777777" w:rsidR="00C16E65" w:rsidRDefault="00C16E65" w:rsidP="0021209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2F51B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F5F2A1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0DE357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B67F08" w14:textId="77777777" w:rsidR="00C16E65" w:rsidRDefault="00C16E65" w:rsidP="0021209C">
            <w:pPr>
              <w:pStyle w:val="TAL"/>
            </w:pPr>
          </w:p>
        </w:tc>
      </w:tr>
      <w:tr w:rsidR="00C16E65" w14:paraId="25318B0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22697DA"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9C8B0B"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98F00C9"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4E1DE60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0F620D" w14:textId="77777777" w:rsidR="00C16E65" w:rsidRDefault="00C16E65" w:rsidP="0021209C">
            <w:pPr>
              <w:pStyle w:val="TAL"/>
            </w:pPr>
          </w:p>
        </w:tc>
      </w:tr>
      <w:tr w:rsidR="00C16E65" w14:paraId="35A9BDB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8B05526"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BF946F"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3AE2318"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A850F1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7245" w14:textId="77777777" w:rsidR="00C16E65" w:rsidRDefault="00C16E65" w:rsidP="0021209C">
            <w:pPr>
              <w:pStyle w:val="TAL"/>
            </w:pPr>
          </w:p>
        </w:tc>
      </w:tr>
      <w:tr w:rsidR="00C16E65" w14:paraId="2278B0BA"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BE12BD1" w14:textId="77777777" w:rsidR="00C16E65" w:rsidRDefault="00C16E65" w:rsidP="0021209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185ACC3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E58306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84650B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924548" w14:textId="77777777" w:rsidR="00C16E65" w:rsidRDefault="00C16E65" w:rsidP="0021209C">
            <w:pPr>
              <w:pStyle w:val="TAL"/>
            </w:pPr>
          </w:p>
        </w:tc>
      </w:tr>
      <w:tr w:rsidR="00C16E65" w14:paraId="5FCE863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B2093AF" w14:textId="77777777" w:rsidR="00C16E65" w:rsidRDefault="00C16E65" w:rsidP="0021209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CE5851"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61F2106"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2B7E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96C349" w14:textId="77777777" w:rsidR="00C16E65" w:rsidRDefault="00C16E65" w:rsidP="0021209C">
            <w:pPr>
              <w:pStyle w:val="TAL"/>
            </w:pPr>
          </w:p>
        </w:tc>
      </w:tr>
      <w:tr w:rsidR="00C16E65" w14:paraId="038FD25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10086EA" w14:textId="77777777" w:rsidR="00C16E65" w:rsidRDefault="00C16E65" w:rsidP="0021209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C446DB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830D8FF" w14:textId="77777777" w:rsidR="00C16E65" w:rsidRDefault="00C16E65" w:rsidP="0021209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501833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144B0B" w14:textId="77777777" w:rsidR="00C16E65" w:rsidRDefault="00C16E65" w:rsidP="0021209C">
            <w:pPr>
              <w:pStyle w:val="TAL"/>
            </w:pPr>
          </w:p>
        </w:tc>
      </w:tr>
      <w:tr w:rsidR="00C16E65" w14:paraId="4691F64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F8447DD" w14:textId="77777777" w:rsidR="00C16E65" w:rsidRDefault="00C16E65" w:rsidP="0021209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C5CC57" w14:textId="77777777" w:rsidR="00C16E65" w:rsidRDefault="00C16E65" w:rsidP="0021209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4F3D0464" w14:textId="77777777" w:rsidR="00C16E65" w:rsidRDefault="00C16E65" w:rsidP="0021209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2DE418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85942A" w14:textId="77777777" w:rsidR="00C16E65" w:rsidRDefault="00C16E65" w:rsidP="0021209C">
            <w:pPr>
              <w:pStyle w:val="TAL"/>
            </w:pPr>
          </w:p>
        </w:tc>
      </w:tr>
      <w:tr w:rsidR="00C16E65" w14:paraId="41B836DF"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8A21EFE" w14:textId="77777777" w:rsidR="00C16E65" w:rsidRDefault="00C16E65" w:rsidP="0021209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2E8BD34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53474C6"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870BC0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EB1CAE" w14:textId="77777777" w:rsidR="00C16E65" w:rsidRDefault="00C16E65" w:rsidP="0021209C">
            <w:pPr>
              <w:pStyle w:val="TAL"/>
            </w:pPr>
          </w:p>
        </w:tc>
      </w:tr>
      <w:tr w:rsidR="00C16E65" w14:paraId="652BC7FD"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31DE5EC" w14:textId="77777777" w:rsidR="00C16E65" w:rsidRDefault="00C16E65" w:rsidP="0021209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3D0A719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54B3918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07E3D22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02B6CE" w14:textId="77777777" w:rsidR="00C16E65" w:rsidRDefault="00C16E65" w:rsidP="0021209C">
            <w:pPr>
              <w:pStyle w:val="TAL"/>
            </w:pPr>
          </w:p>
        </w:tc>
      </w:tr>
      <w:tr w:rsidR="00C16E65" w14:paraId="538570DE"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BA415DE" w14:textId="77777777" w:rsidR="00C16E65" w:rsidRDefault="00C16E65" w:rsidP="0021209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0E7C123"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15E92D3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D79489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38581" w14:textId="77777777" w:rsidR="00C16E65" w:rsidRDefault="00C16E65" w:rsidP="0021209C">
            <w:pPr>
              <w:pStyle w:val="TAL"/>
            </w:pPr>
          </w:p>
        </w:tc>
      </w:tr>
      <w:tr w:rsidR="00C16E65" w14:paraId="3EA2F606"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4147C7AB"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9C3CED9" w14:textId="77777777" w:rsidR="00C16E65" w:rsidRDefault="00C16E65" w:rsidP="0021209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67E351F7"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16CC69B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015EE9" w14:textId="77777777" w:rsidR="00C16E65" w:rsidRDefault="00C16E65" w:rsidP="0021209C">
            <w:pPr>
              <w:pStyle w:val="TAL"/>
            </w:pPr>
          </w:p>
        </w:tc>
      </w:tr>
      <w:tr w:rsidR="00C16E65" w14:paraId="31B51A13"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CC514CE" w14:textId="77777777" w:rsidR="00C16E65" w:rsidRDefault="00C16E65" w:rsidP="0021209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7FBBE76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6A8EF3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9EF30E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341922" w14:textId="77777777" w:rsidR="00C16E65" w:rsidRDefault="00C16E65" w:rsidP="0021209C">
            <w:pPr>
              <w:pStyle w:val="TAL"/>
            </w:pPr>
          </w:p>
        </w:tc>
      </w:tr>
      <w:tr w:rsidR="00C16E65" w14:paraId="0D3AB2F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BB613E3" w14:textId="77777777" w:rsidR="00C16E65" w:rsidRDefault="00C16E65" w:rsidP="0021209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63259BCB" w14:textId="77777777" w:rsidR="00C16E65" w:rsidRDefault="00C16E65" w:rsidP="0021209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34D69AA8" w14:textId="77777777" w:rsidR="00C16E65" w:rsidRDefault="00C16E65" w:rsidP="0021209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27F7E5B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3375CA" w14:textId="77777777" w:rsidR="00C16E65" w:rsidRDefault="00C16E65" w:rsidP="0021209C">
            <w:pPr>
              <w:pStyle w:val="TAL"/>
            </w:pPr>
          </w:p>
        </w:tc>
      </w:tr>
      <w:tr w:rsidR="00C16E65" w14:paraId="3D01E768"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1FF01C20" w14:textId="77777777" w:rsidR="00C16E65" w:rsidRDefault="00C16E65" w:rsidP="0021209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5973B72A"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4746A14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BA6AEA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8853C1" w14:textId="77777777" w:rsidR="00C16E65" w:rsidRDefault="00C16E65" w:rsidP="0021209C">
            <w:pPr>
              <w:pStyle w:val="TAL"/>
            </w:pPr>
          </w:p>
        </w:tc>
      </w:tr>
    </w:tbl>
    <w:p w14:paraId="0D1767E3" w14:textId="77777777" w:rsidR="00C16E65" w:rsidRDefault="00C16E65" w:rsidP="00C16E65"/>
    <w:p w14:paraId="55F9208B" w14:textId="77777777" w:rsidR="00C16E65" w:rsidRDefault="00C16E65" w:rsidP="00C16E65">
      <w:pPr>
        <w:pStyle w:val="TH"/>
      </w:pPr>
      <w:r>
        <w:t>Table 6.9.2.3.3-8: SIP MESSAGE from the UE (Step 20,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433EAC9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51624D5C" w14:textId="77777777" w:rsidR="00C16E65" w:rsidRDefault="00C16E65" w:rsidP="0021209C">
            <w:pPr>
              <w:pStyle w:val="TAL"/>
              <w:rPr>
                <w:szCs w:val="18"/>
              </w:rPr>
            </w:pPr>
            <w:r>
              <w:t>Derivation Path: TS 36.579-1 [2], Table 5.5.2.7.1-1</w:t>
            </w:r>
          </w:p>
        </w:tc>
      </w:tr>
      <w:tr w:rsidR="00C16E65" w14:paraId="7E615C7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56702BD1"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4DE0A5"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EAFED1C"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283CD6"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B2CCA2" w14:textId="77777777" w:rsidR="00C16E65" w:rsidRDefault="00C16E65" w:rsidP="0021209C">
            <w:pPr>
              <w:pStyle w:val="TAH"/>
            </w:pPr>
            <w:r>
              <w:t>Condition</w:t>
            </w:r>
          </w:p>
        </w:tc>
      </w:tr>
      <w:tr w:rsidR="00C16E65" w14:paraId="454E313D"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7824ED36" w14:textId="77777777" w:rsidR="00C16E65" w:rsidRDefault="00C16E65" w:rsidP="0021209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BAD226F"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C0ED2D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FBC609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382CF" w14:textId="77777777" w:rsidR="00C16E65" w:rsidRDefault="00C16E65" w:rsidP="0021209C">
            <w:pPr>
              <w:pStyle w:val="TAL"/>
            </w:pPr>
          </w:p>
        </w:tc>
      </w:tr>
      <w:tr w:rsidR="00C16E65" w14:paraId="187555E0"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3C3DC88"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BF03268"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8CABA49"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4598220"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E1C5FD" w14:textId="77777777" w:rsidR="00C16E65" w:rsidRDefault="00C16E65" w:rsidP="0021209C">
            <w:pPr>
              <w:pStyle w:val="TAL"/>
            </w:pPr>
          </w:p>
        </w:tc>
      </w:tr>
      <w:tr w:rsidR="00C16E65" w14:paraId="221B9151"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686C397B"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AE60BF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06669665"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28A45DFC"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44B6565A" w14:textId="77777777" w:rsidR="00C16E65" w:rsidRDefault="00C16E65" w:rsidP="0021209C">
            <w:pPr>
              <w:pStyle w:val="TAL"/>
            </w:pPr>
          </w:p>
        </w:tc>
      </w:tr>
      <w:tr w:rsidR="00C16E65" w14:paraId="022AFCE1"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6A28301"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3888824" w14:textId="77777777" w:rsidR="00C16E65" w:rsidRDefault="00C16E65" w:rsidP="0021209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57DBB18E"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23784C1"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ECB6BB" w14:textId="77777777" w:rsidR="00C16E65" w:rsidRDefault="00C16E65" w:rsidP="0021209C">
            <w:pPr>
              <w:pStyle w:val="TAL"/>
            </w:pPr>
          </w:p>
        </w:tc>
      </w:tr>
    </w:tbl>
    <w:p w14:paraId="4633E827" w14:textId="77777777" w:rsidR="00C16E65" w:rsidRDefault="00C16E65" w:rsidP="00C16E65"/>
    <w:p w14:paraId="505E04A6" w14:textId="77777777" w:rsidR="00C16E65" w:rsidRDefault="00C16E65" w:rsidP="00C16E65">
      <w:pPr>
        <w:pStyle w:val="TH"/>
      </w:pPr>
      <w:r>
        <w:lastRenderedPageBreak/>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11308738"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1E5350A" w14:textId="77777777" w:rsidR="00C16E65" w:rsidRDefault="00C16E65" w:rsidP="0021209C">
            <w:pPr>
              <w:pStyle w:val="TAL"/>
              <w:rPr>
                <w:szCs w:val="18"/>
              </w:rPr>
            </w:pPr>
            <w:r>
              <w:t>Derivation Path: TS 36.579-1 [2], Table 5.5.3.4.1-2</w:t>
            </w:r>
          </w:p>
        </w:tc>
      </w:tr>
      <w:tr w:rsidR="00C16E65" w14:paraId="741C8670"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0DC026DE"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FDCFB"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ED43DA"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0E4A6"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60A813" w14:textId="77777777" w:rsidR="00C16E65" w:rsidRDefault="00C16E65" w:rsidP="0021209C">
            <w:pPr>
              <w:pStyle w:val="TAH"/>
            </w:pPr>
            <w:r>
              <w:t>Condition</w:t>
            </w:r>
          </w:p>
        </w:tc>
      </w:tr>
      <w:tr w:rsidR="00C16E65" w14:paraId="2D3F47D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55E76F8"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406C5E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2E34FDD"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57BB16B"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2316F" w14:textId="77777777" w:rsidR="00C16E65" w:rsidRDefault="00C16E65" w:rsidP="0021209C">
            <w:pPr>
              <w:pStyle w:val="TAL"/>
            </w:pPr>
          </w:p>
        </w:tc>
      </w:tr>
      <w:tr w:rsidR="00C16E65" w14:paraId="591C1AC5"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FB2E441"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3CEB8ED2"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33D2D5D9"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3A62AB3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F3E76" w14:textId="77777777" w:rsidR="00C16E65" w:rsidRDefault="00C16E65" w:rsidP="0021209C">
            <w:pPr>
              <w:pStyle w:val="TAL"/>
            </w:pPr>
          </w:p>
        </w:tc>
      </w:tr>
      <w:tr w:rsidR="00C16E65" w14:paraId="739960DC"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263BD29B"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600B5262"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2D645DC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E6E95D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89281" w14:textId="77777777" w:rsidR="00C16E65" w:rsidRDefault="00C16E65" w:rsidP="0021209C">
            <w:pPr>
              <w:pStyle w:val="TAL"/>
            </w:pPr>
          </w:p>
        </w:tc>
      </w:tr>
      <w:tr w:rsidR="00C16E65" w14:paraId="386612A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E25DDD1"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DBB8B8A" w14:textId="77777777" w:rsidR="00C16E65" w:rsidRDefault="00C16E65" w:rsidP="0021209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EE52D8F"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4911ADA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40A0CF" w14:textId="77777777" w:rsidR="00C16E65" w:rsidRDefault="00C16E65" w:rsidP="0021209C">
            <w:pPr>
              <w:pStyle w:val="TAL"/>
            </w:pPr>
          </w:p>
        </w:tc>
      </w:tr>
      <w:tr w:rsidR="00C16E65" w14:paraId="7C6FB8B0"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EE7126C"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41BA8D1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CC31BE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412F68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88E2BF" w14:textId="77777777" w:rsidR="00C16E65" w:rsidRDefault="00C16E65" w:rsidP="0021209C">
            <w:pPr>
              <w:pStyle w:val="TAL"/>
            </w:pPr>
          </w:p>
        </w:tc>
      </w:tr>
      <w:tr w:rsidR="00C16E65" w14:paraId="6307F06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650D2927"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4F0A8B1" w14:textId="77777777" w:rsidR="00C16E65" w:rsidRDefault="00C16E65" w:rsidP="0021209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5F845AE0"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39F35A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D9AE7E" w14:textId="77777777" w:rsidR="00C16E65" w:rsidRDefault="00C16E65" w:rsidP="0021209C">
            <w:pPr>
              <w:pStyle w:val="TAL"/>
            </w:pPr>
          </w:p>
        </w:tc>
      </w:tr>
      <w:tr w:rsidR="00C16E65" w14:paraId="3D2E2E42"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429EE7C7"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652E8BE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5B9986C" w14:textId="77777777" w:rsidR="00C16E65" w:rsidRDefault="00C16E65" w:rsidP="0021209C">
            <w:pPr>
              <w:pStyle w:val="TAL"/>
            </w:pPr>
            <w:r>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7C1944F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77C0D9" w14:textId="77777777" w:rsidR="00C16E65" w:rsidRDefault="00C16E65" w:rsidP="0021209C">
            <w:pPr>
              <w:pStyle w:val="TAL"/>
            </w:pPr>
          </w:p>
        </w:tc>
      </w:tr>
      <w:tr w:rsidR="00C16E65" w14:paraId="66DE2A13"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FB16355"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33C870D"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15C908"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52CDDA1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3DE26" w14:textId="77777777" w:rsidR="00C16E65" w:rsidRDefault="00C16E65" w:rsidP="0021209C">
            <w:pPr>
              <w:pStyle w:val="TAL"/>
            </w:pPr>
          </w:p>
        </w:tc>
      </w:tr>
      <w:tr w:rsidR="00C16E65" w14:paraId="776521C1"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40105AC"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6439177" w14:textId="77777777" w:rsidR="00C16E65" w:rsidRDefault="00C16E65" w:rsidP="0021209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9307758"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35F412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52B135" w14:textId="77777777" w:rsidR="00C16E65" w:rsidRDefault="00C16E65" w:rsidP="0021209C">
            <w:pPr>
              <w:pStyle w:val="TAL"/>
            </w:pPr>
          </w:p>
        </w:tc>
      </w:tr>
      <w:tr w:rsidR="00C16E65" w14:paraId="2C1FDE16"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7DCCF1B4"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3A618BB0" w14:textId="77777777" w:rsidR="00C16E65" w:rsidRDefault="00C16E65" w:rsidP="0021209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B38BE2C"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AE472A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0F5440" w14:textId="77777777" w:rsidR="00C16E65" w:rsidRDefault="00C16E65" w:rsidP="0021209C">
            <w:pPr>
              <w:pStyle w:val="TAL"/>
            </w:pPr>
          </w:p>
        </w:tc>
      </w:tr>
    </w:tbl>
    <w:p w14:paraId="5D97CCBB" w14:textId="77777777" w:rsidR="00C16E65" w:rsidRDefault="00C16E65" w:rsidP="00C16E65"/>
    <w:p w14:paraId="2395FA80" w14:textId="77777777" w:rsidR="00C16E65" w:rsidRDefault="00C16E65" w:rsidP="00C16E65">
      <w:pPr>
        <w:pStyle w:val="TH"/>
      </w:pPr>
      <w:r>
        <w:t>Table 6.9.2.3.3-10: SIP MESSAGE from the UE (Step 25, Table 6.9.2.3.2-1;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65856131"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4BB7CECD" w14:textId="77777777" w:rsidR="00C16E65" w:rsidRDefault="00C16E65" w:rsidP="0021209C">
            <w:pPr>
              <w:pStyle w:val="TAL"/>
              <w:rPr>
                <w:szCs w:val="18"/>
              </w:rPr>
            </w:pPr>
            <w:r>
              <w:t>Derivation Path: TS 36.579-1 [2], Table 5.5.2.7.1-1</w:t>
            </w:r>
          </w:p>
        </w:tc>
      </w:tr>
      <w:tr w:rsidR="00C16E65" w14:paraId="413125A5"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48EE8305"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253814"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BE501E7"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B86BBF4"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AE57E75" w14:textId="77777777" w:rsidR="00C16E65" w:rsidRDefault="00C16E65" w:rsidP="0021209C">
            <w:pPr>
              <w:pStyle w:val="TAH"/>
            </w:pPr>
            <w:r>
              <w:t>Condition</w:t>
            </w:r>
          </w:p>
        </w:tc>
      </w:tr>
      <w:tr w:rsidR="00C16E65" w14:paraId="41375326"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57E0E4D" w14:textId="77777777" w:rsidR="00C16E65" w:rsidRDefault="00C16E65" w:rsidP="0021209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FF74DE8"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6D747E04"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9135D42"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85EA" w14:textId="77777777" w:rsidR="00C16E65" w:rsidRDefault="00C16E65" w:rsidP="0021209C">
            <w:pPr>
              <w:pStyle w:val="TAL"/>
            </w:pPr>
          </w:p>
        </w:tc>
      </w:tr>
      <w:tr w:rsidR="00C16E65" w14:paraId="333B9CE8"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27DBD4A"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CD36340"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4935DE7" w14:textId="77777777" w:rsidR="00C16E65" w:rsidRDefault="00C16E65" w:rsidP="0021209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486349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9D791A" w14:textId="77777777" w:rsidR="00C16E65" w:rsidRDefault="00C16E65" w:rsidP="0021209C">
            <w:pPr>
              <w:pStyle w:val="TAL"/>
            </w:pPr>
          </w:p>
        </w:tc>
      </w:tr>
      <w:tr w:rsidR="00C16E65" w14:paraId="03C8A322"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10FF4E8B" w14:textId="77777777" w:rsidR="00C16E65" w:rsidRDefault="00C16E65" w:rsidP="0021209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D74F14E"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A5A09C2" w14:textId="77777777" w:rsidR="00C16E65" w:rsidRDefault="00C16E65" w:rsidP="0021209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35622B" w14:textId="77777777" w:rsidR="00C16E65" w:rsidRDefault="00C16E65" w:rsidP="0021209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A03EDD9" w14:textId="77777777" w:rsidR="00C16E65" w:rsidRDefault="00C16E65" w:rsidP="0021209C">
            <w:pPr>
              <w:pStyle w:val="TAL"/>
            </w:pPr>
          </w:p>
        </w:tc>
      </w:tr>
      <w:tr w:rsidR="00C16E65" w14:paraId="4B681489"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43270839" w14:textId="77777777" w:rsidR="00C16E65" w:rsidRDefault="00C16E65" w:rsidP="0021209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734760" w14:textId="77777777" w:rsidR="00C16E65" w:rsidRDefault="00C16E65" w:rsidP="0021209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0861175"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52587857"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D7C58" w14:textId="77777777" w:rsidR="00C16E65" w:rsidRDefault="00C16E65" w:rsidP="0021209C">
            <w:pPr>
              <w:pStyle w:val="TAL"/>
            </w:pPr>
          </w:p>
        </w:tc>
      </w:tr>
    </w:tbl>
    <w:p w14:paraId="72E89A11" w14:textId="77777777" w:rsidR="00C16E65" w:rsidRDefault="00C16E65" w:rsidP="00C16E65"/>
    <w:p w14:paraId="606B7742" w14:textId="77777777" w:rsidR="00C16E65" w:rsidRDefault="00C16E65" w:rsidP="00C16E65">
      <w:pPr>
        <w:pStyle w:val="TH"/>
      </w:pPr>
      <w:r>
        <w:lastRenderedPageBreak/>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16E65" w14:paraId="29C6186C" w14:textId="77777777" w:rsidTr="0021209C">
        <w:tc>
          <w:tcPr>
            <w:tcW w:w="9645" w:type="dxa"/>
            <w:gridSpan w:val="5"/>
            <w:tcBorders>
              <w:top w:val="single" w:sz="4" w:space="0" w:color="auto"/>
              <w:left w:val="single" w:sz="4" w:space="0" w:color="auto"/>
              <w:bottom w:val="single" w:sz="4" w:space="0" w:color="auto"/>
              <w:right w:val="single" w:sz="4" w:space="0" w:color="auto"/>
            </w:tcBorders>
            <w:hideMark/>
          </w:tcPr>
          <w:p w14:paraId="15CB0D33" w14:textId="77777777" w:rsidR="00C16E65" w:rsidRDefault="00C16E65" w:rsidP="0021209C">
            <w:pPr>
              <w:pStyle w:val="TAL"/>
              <w:rPr>
                <w:szCs w:val="18"/>
              </w:rPr>
            </w:pPr>
            <w:r>
              <w:t>Derivation Path: TS 36.579-1 [2], Table 5.5.3.4.1-2</w:t>
            </w:r>
          </w:p>
        </w:tc>
      </w:tr>
      <w:tr w:rsidR="00C16E65" w14:paraId="6886D0A2" w14:textId="77777777" w:rsidTr="0021209C">
        <w:tc>
          <w:tcPr>
            <w:tcW w:w="2837" w:type="dxa"/>
            <w:tcBorders>
              <w:top w:val="single" w:sz="4" w:space="0" w:color="auto"/>
              <w:left w:val="single" w:sz="4" w:space="0" w:color="auto"/>
              <w:bottom w:val="single" w:sz="4" w:space="0" w:color="auto"/>
              <w:right w:val="single" w:sz="4" w:space="0" w:color="auto"/>
            </w:tcBorders>
            <w:hideMark/>
          </w:tcPr>
          <w:p w14:paraId="2FA3B83C" w14:textId="77777777" w:rsidR="00C16E65" w:rsidRDefault="00C16E65" w:rsidP="0021209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DF96D6" w14:textId="77777777" w:rsidR="00C16E65" w:rsidRDefault="00C16E65" w:rsidP="0021209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AAA5CB2" w14:textId="77777777" w:rsidR="00C16E65" w:rsidRDefault="00C16E65" w:rsidP="0021209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B2E10C" w14:textId="77777777" w:rsidR="00C16E65" w:rsidRDefault="00C16E65" w:rsidP="0021209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D704EAB" w14:textId="77777777" w:rsidR="00C16E65" w:rsidRDefault="00C16E65" w:rsidP="0021209C">
            <w:pPr>
              <w:pStyle w:val="TAH"/>
            </w:pPr>
            <w:r>
              <w:t>Condition</w:t>
            </w:r>
          </w:p>
        </w:tc>
      </w:tr>
      <w:tr w:rsidR="00C16E65" w14:paraId="507DF8BC"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6FEC0E1" w14:textId="77777777" w:rsidR="00C16E65" w:rsidRDefault="00C16E65" w:rsidP="0021209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463A2C0A"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40B84D3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977A2DA"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F7DE7" w14:textId="77777777" w:rsidR="00C16E65" w:rsidRDefault="00C16E65" w:rsidP="0021209C">
            <w:pPr>
              <w:pStyle w:val="TAL"/>
            </w:pPr>
          </w:p>
        </w:tc>
      </w:tr>
      <w:tr w:rsidR="00C16E65" w14:paraId="4DDC0F9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0BBC1AD8" w14:textId="77777777" w:rsidR="00C16E65" w:rsidRDefault="00C16E65" w:rsidP="0021209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4A5E7C14"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25CADA2B"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7220615C"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43FA09" w14:textId="77777777" w:rsidR="00C16E65" w:rsidRDefault="00C16E65" w:rsidP="0021209C">
            <w:pPr>
              <w:pStyle w:val="TAL"/>
            </w:pPr>
          </w:p>
        </w:tc>
      </w:tr>
      <w:tr w:rsidR="00C16E65" w14:paraId="515B5D9A" w14:textId="77777777" w:rsidTr="0021209C">
        <w:tc>
          <w:tcPr>
            <w:tcW w:w="2837" w:type="dxa"/>
            <w:tcBorders>
              <w:top w:val="single" w:sz="4" w:space="0" w:color="auto"/>
              <w:left w:val="single" w:sz="4" w:space="0" w:color="auto"/>
              <w:bottom w:val="single" w:sz="4" w:space="0" w:color="auto"/>
              <w:right w:val="single" w:sz="4" w:space="0" w:color="auto"/>
            </w:tcBorders>
            <w:vAlign w:val="center"/>
          </w:tcPr>
          <w:p w14:paraId="0E4F42BE" w14:textId="77777777" w:rsidR="00C16E65" w:rsidRDefault="00C16E65" w:rsidP="0021209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1C0248E" w14:textId="77777777" w:rsidR="00C16E65" w:rsidRDefault="00C16E65" w:rsidP="0021209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347118A"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8788638"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C1D6D4" w14:textId="77777777" w:rsidR="00C16E65" w:rsidRDefault="00C16E65" w:rsidP="0021209C">
            <w:pPr>
              <w:pStyle w:val="TAL"/>
            </w:pPr>
          </w:p>
        </w:tc>
      </w:tr>
      <w:tr w:rsidR="00C16E65" w14:paraId="69C78B2D"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922CDF0" w14:textId="77777777" w:rsidR="00C16E65" w:rsidRDefault="00C16E65" w:rsidP="0021209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74346BC" w14:textId="77777777" w:rsidR="00C16E65" w:rsidRDefault="00C16E65" w:rsidP="0021209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AFD45E8"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16FA42F"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FA5CD0" w14:textId="77777777" w:rsidR="00C16E65" w:rsidRDefault="00C16E65" w:rsidP="0021209C">
            <w:pPr>
              <w:pStyle w:val="TAL"/>
            </w:pPr>
          </w:p>
        </w:tc>
      </w:tr>
      <w:tr w:rsidR="00C16E65" w14:paraId="6ED8E04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2733219B" w14:textId="77777777" w:rsidR="00C16E65" w:rsidRDefault="00C16E65" w:rsidP="0021209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F9CEC21"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tcPr>
          <w:p w14:paraId="721BB05C" w14:textId="77777777" w:rsidR="00C16E65" w:rsidRDefault="00C16E65" w:rsidP="0021209C">
            <w:pPr>
              <w:pStyle w:val="TAL"/>
            </w:pPr>
          </w:p>
        </w:tc>
        <w:tc>
          <w:tcPr>
            <w:tcW w:w="1419" w:type="dxa"/>
            <w:tcBorders>
              <w:top w:val="single" w:sz="4" w:space="0" w:color="auto"/>
              <w:left w:val="single" w:sz="4" w:space="0" w:color="auto"/>
              <w:bottom w:val="single" w:sz="4" w:space="0" w:color="auto"/>
              <w:right w:val="single" w:sz="4" w:space="0" w:color="auto"/>
            </w:tcBorders>
          </w:tcPr>
          <w:p w14:paraId="2B49BBB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37D40" w14:textId="77777777" w:rsidR="00C16E65" w:rsidRDefault="00C16E65" w:rsidP="0021209C">
            <w:pPr>
              <w:pStyle w:val="TAL"/>
            </w:pPr>
          </w:p>
        </w:tc>
      </w:tr>
      <w:tr w:rsidR="00C16E65" w14:paraId="408128AE"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11220B4C" w14:textId="77777777" w:rsidR="00C16E65" w:rsidRDefault="00C16E65" w:rsidP="0021209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621818EE" w14:textId="77777777" w:rsidR="00C16E65" w:rsidRDefault="00C16E65" w:rsidP="0021209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518156C0" w14:textId="77777777" w:rsidR="00C16E65" w:rsidRDefault="00C16E65" w:rsidP="0021209C">
            <w:pPr>
              <w:pStyle w:val="TAL"/>
            </w:pPr>
            <w:r>
              <w:t xml:space="preserve">Encryption according to NOTE 2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69E9D9FD"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CC1BC" w14:textId="77777777" w:rsidR="00C16E65" w:rsidRDefault="00C16E65" w:rsidP="0021209C">
            <w:pPr>
              <w:pStyle w:val="TAL"/>
            </w:pPr>
          </w:p>
        </w:tc>
      </w:tr>
      <w:tr w:rsidR="00C16E65" w14:paraId="1E2A721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6027DD1" w14:textId="77777777" w:rsidR="00C16E65" w:rsidRDefault="00C16E65" w:rsidP="0021209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8A19644" w14:textId="77777777" w:rsidR="00C16E65" w:rsidRDefault="00C16E65" w:rsidP="0021209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A0E724B" w14:textId="77777777" w:rsidR="00C16E65" w:rsidRDefault="00C16E65" w:rsidP="0021209C">
            <w:pPr>
              <w:pStyle w:val="TAL"/>
            </w:pPr>
            <w:r>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67435493"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10877C" w14:textId="77777777" w:rsidR="00C16E65" w:rsidRDefault="00C16E65" w:rsidP="0021209C">
            <w:pPr>
              <w:pStyle w:val="TAL"/>
            </w:pPr>
          </w:p>
        </w:tc>
      </w:tr>
      <w:tr w:rsidR="00C16E65" w14:paraId="57824F5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5D67D896" w14:textId="77777777" w:rsidR="00C16E65" w:rsidRDefault="00C16E65" w:rsidP="0021209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3ECD279" w14:textId="77777777" w:rsidR="00C16E65" w:rsidRDefault="00C16E65" w:rsidP="0021209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535FF2" w14:textId="77777777" w:rsidR="00C16E65" w:rsidRDefault="00C16E65" w:rsidP="0021209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1C94A7A6"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51E4" w14:textId="77777777" w:rsidR="00C16E65" w:rsidRDefault="00C16E65" w:rsidP="0021209C">
            <w:pPr>
              <w:pStyle w:val="TAL"/>
            </w:pPr>
          </w:p>
        </w:tc>
      </w:tr>
      <w:tr w:rsidR="00C16E65" w14:paraId="52A24B34"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D2AFA06" w14:textId="77777777" w:rsidR="00C16E65" w:rsidRDefault="00C16E65" w:rsidP="0021209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4C69936" w14:textId="77777777" w:rsidR="00C16E65" w:rsidRDefault="00C16E65" w:rsidP="0021209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1F08F13"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44AD994E"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DF112A" w14:textId="77777777" w:rsidR="00C16E65" w:rsidRDefault="00C16E65" w:rsidP="0021209C">
            <w:pPr>
              <w:pStyle w:val="TAL"/>
            </w:pPr>
          </w:p>
        </w:tc>
      </w:tr>
      <w:tr w:rsidR="00C16E65" w14:paraId="77E94E79" w14:textId="77777777" w:rsidTr="0021209C">
        <w:tc>
          <w:tcPr>
            <w:tcW w:w="2837" w:type="dxa"/>
            <w:tcBorders>
              <w:top w:val="single" w:sz="4" w:space="0" w:color="auto"/>
              <w:left w:val="single" w:sz="4" w:space="0" w:color="auto"/>
              <w:bottom w:val="single" w:sz="4" w:space="0" w:color="auto"/>
              <w:right w:val="single" w:sz="4" w:space="0" w:color="auto"/>
            </w:tcBorders>
            <w:vAlign w:val="center"/>
            <w:hideMark/>
          </w:tcPr>
          <w:p w14:paraId="372BE6A7" w14:textId="77777777" w:rsidR="00C16E65" w:rsidRDefault="00C16E65" w:rsidP="0021209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A3C6990" w14:textId="77777777" w:rsidR="00C16E65" w:rsidRDefault="00C16E65" w:rsidP="0021209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AAA8B6E" w14:textId="77777777" w:rsidR="00C16E65" w:rsidRDefault="00C16E65" w:rsidP="0021209C">
            <w:pPr>
              <w:pStyle w:val="TAL"/>
            </w:pPr>
            <w:r>
              <w:t xml:space="preserve">Encryption according to NOTE 1 in TS 36.579-1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BB3FE29" w14:textId="77777777" w:rsidR="00C16E65" w:rsidRDefault="00C16E65" w:rsidP="0021209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2A46C2" w14:textId="77777777" w:rsidR="00C16E65" w:rsidRDefault="00C16E65" w:rsidP="0021209C">
            <w:pPr>
              <w:pStyle w:val="TAL"/>
            </w:pPr>
          </w:p>
        </w:tc>
      </w:tr>
    </w:tbl>
    <w:p w14:paraId="7456A917" w14:textId="77777777" w:rsidR="00C16E65" w:rsidRPr="00201E3B" w:rsidRDefault="00C16E65" w:rsidP="00784A32"/>
    <w:p w14:paraId="555D8D8C" w14:textId="77777777" w:rsidR="00784A32" w:rsidRPr="00201E3B" w:rsidRDefault="00784A32" w:rsidP="00784A32">
      <w:pPr>
        <w:pStyle w:val="Heading1"/>
      </w:pPr>
      <w:bookmarkStart w:id="841" w:name="_Toc52787597"/>
      <w:bookmarkStart w:id="842" w:name="_Toc52787779"/>
      <w:bookmarkStart w:id="843" w:name="_Toc75907001"/>
      <w:bookmarkStart w:id="844" w:name="_Toc75907338"/>
      <w:bookmarkStart w:id="845" w:name="_Toc84345742"/>
      <w:bookmarkStart w:id="846" w:name="_Toc99871307"/>
      <w:bookmarkStart w:id="847" w:name="_Toc163573378"/>
      <w:r w:rsidRPr="00201E3B">
        <w:t>7</w:t>
      </w:r>
      <w:r w:rsidRPr="00201E3B">
        <w:tab/>
        <w:t>Off-Network Test Scenarios</w:t>
      </w:r>
      <w:bookmarkEnd w:id="841"/>
      <w:bookmarkEnd w:id="842"/>
      <w:bookmarkEnd w:id="843"/>
      <w:bookmarkEnd w:id="844"/>
      <w:bookmarkEnd w:id="845"/>
      <w:bookmarkEnd w:id="846"/>
      <w:bookmarkEnd w:id="847"/>
    </w:p>
    <w:p w14:paraId="7EAEAEC1" w14:textId="77777777" w:rsidR="003902D4" w:rsidRPr="00A27491" w:rsidRDefault="003902D4" w:rsidP="003902D4">
      <w:pPr>
        <w:pStyle w:val="Heading2"/>
      </w:pPr>
      <w:bookmarkStart w:id="848" w:name="_Toc163573379"/>
      <w:r w:rsidRPr="00A27491">
        <w:t>7.1</w:t>
      </w:r>
      <w:r w:rsidRPr="00A27491">
        <w:tab/>
        <w:t>Group Calls</w:t>
      </w:r>
      <w:bookmarkEnd w:id="848"/>
    </w:p>
    <w:p w14:paraId="0E731CA0" w14:textId="77777777" w:rsidR="003902D4" w:rsidRPr="00A27491" w:rsidRDefault="003902D4" w:rsidP="003902D4">
      <w:pPr>
        <w:pStyle w:val="Heading3"/>
      </w:pPr>
      <w:bookmarkStart w:id="849" w:name="_Toc163573380"/>
      <w:r w:rsidRPr="00A27491">
        <w:t>7.1.1</w:t>
      </w:r>
      <w:r w:rsidRPr="00A27491">
        <w:tab/>
        <w:t>Basic Group Calls</w:t>
      </w:r>
      <w:bookmarkEnd w:id="849"/>
    </w:p>
    <w:p w14:paraId="711DD900" w14:textId="77777777" w:rsidR="003902D4" w:rsidRPr="00A27491" w:rsidRDefault="003902D4" w:rsidP="003902D4">
      <w:pPr>
        <w:pStyle w:val="Heading4"/>
      </w:pPr>
      <w:bookmarkStart w:id="850" w:name="_Toc163573381"/>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lastRenderedPageBreak/>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lastRenderedPageBreak/>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lastRenderedPageBreak/>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lastRenderedPageBreak/>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lastRenderedPageBreak/>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lastRenderedPageBreak/>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lastRenderedPageBreak/>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lastRenderedPageBreak/>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51"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51"/>
    </w:tbl>
    <w:p w14:paraId="49571C19" w14:textId="77777777" w:rsidR="003902D4" w:rsidRPr="00A27491" w:rsidRDefault="003902D4" w:rsidP="003902D4"/>
    <w:p w14:paraId="2DDDC034" w14:textId="77777777" w:rsidR="003902D4" w:rsidRPr="00A27491" w:rsidRDefault="003902D4" w:rsidP="003902D4">
      <w:pPr>
        <w:pStyle w:val="TH"/>
      </w:pPr>
      <w:bookmarkStart w:id="852"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52"/>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53"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53"/>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54" w:name="_Toc163573382"/>
      <w:r w:rsidRPr="00A27491">
        <w:lastRenderedPageBreak/>
        <w:t>7.1.1.2</w:t>
      </w:r>
      <w:r w:rsidRPr="00A27491">
        <w:tab/>
        <w:t>Off-network / Group Call / Transmission Control / Upgrade to Emergency Call / Downgrade from Emergency Call / Upgrade to Imminent Peril Call / Downgrade from Imminent Peril Call / Release call / Client Terminated (CT)</w:t>
      </w:r>
      <w:bookmarkEnd w:id="854"/>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lastRenderedPageBreak/>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lastRenderedPageBreak/>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lastRenderedPageBreak/>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lastRenderedPageBreak/>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lastRenderedPageBreak/>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lastRenderedPageBreak/>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lastRenderedPageBreak/>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55" w:name="_Toc163573383"/>
      <w:r w:rsidRPr="00A27491">
        <w:t>7.1.1.3</w:t>
      </w:r>
      <w:r w:rsidRPr="00A27491">
        <w:tab/>
        <w:t>Off-network / Group Call / Emergency Call / Client Originated (CO)</w:t>
      </w:r>
      <w:bookmarkEnd w:id="855"/>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lastRenderedPageBreak/>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lastRenderedPageBreak/>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56" w:name="_Toc163573384"/>
      <w:r w:rsidRPr="00A27491">
        <w:t>7.1.1.4</w:t>
      </w:r>
      <w:r w:rsidRPr="00A27491">
        <w:tab/>
        <w:t>Off-network / Group Call / Emergency Call / Client Terminated (CT)</w:t>
      </w:r>
      <w:bookmarkEnd w:id="856"/>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lastRenderedPageBreak/>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lastRenderedPageBreak/>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lastRenderedPageBreak/>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lastRenderedPageBreak/>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57" w:name="_Toc163573385"/>
      <w:r w:rsidRPr="00A27491">
        <w:t>7.1.1.5</w:t>
      </w:r>
      <w:r w:rsidRPr="00A27491">
        <w:tab/>
        <w:t>Off-network / Group Call / Imminent Peril Call / Client Originated (CO)</w:t>
      </w:r>
      <w:bookmarkEnd w:id="857"/>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lastRenderedPageBreak/>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lastRenderedPageBreak/>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58" w:name="_Toc163573386"/>
      <w:r w:rsidRPr="00A27491">
        <w:t>7.1.1.6</w:t>
      </w:r>
      <w:r w:rsidRPr="00A27491">
        <w:tab/>
        <w:t>Off-network / Group Call / Imminent Peril Call / Client Terminated (CT)</w:t>
      </w:r>
      <w:bookmarkEnd w:id="858"/>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lastRenderedPageBreak/>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lastRenderedPageBreak/>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lastRenderedPageBreak/>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lastRenderedPageBreak/>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9" w:name="_Toc163573387"/>
      <w:r w:rsidRPr="00A27491">
        <w:t>7.1.2</w:t>
      </w:r>
      <w:r w:rsidRPr="00A27491">
        <w:tab/>
        <w:t>Broadcast Group Calls</w:t>
      </w:r>
      <w:bookmarkEnd w:id="859"/>
    </w:p>
    <w:p w14:paraId="5337BFFB" w14:textId="77777777" w:rsidR="003902D4" w:rsidRPr="00A27491" w:rsidRDefault="003902D4" w:rsidP="003902D4">
      <w:pPr>
        <w:pStyle w:val="Heading4"/>
      </w:pPr>
      <w:bookmarkStart w:id="860" w:name="_Toc163573388"/>
      <w:r w:rsidRPr="00A27491">
        <w:t>7.1.2.1</w:t>
      </w:r>
      <w:r w:rsidRPr="00A27491">
        <w:tab/>
        <w:t>Off-network / Group Call / Broadcast Group Call / Broadcast Group Call Retransmitting / Broadcast Group Call Release / Client Originated (CO)</w:t>
      </w:r>
      <w:bookmarkEnd w:id="860"/>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lastRenderedPageBreak/>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lastRenderedPageBreak/>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lastRenderedPageBreak/>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lastRenderedPageBreak/>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lastRenderedPageBreak/>
        <w:t>7.1.2.1.3.3</w:t>
      </w:r>
      <w:r w:rsidRPr="00A27491">
        <w:tab/>
        <w:t>Specific message contents</w:t>
      </w:r>
    </w:p>
    <w:p w14:paraId="7479C5AF" w14:textId="77777777" w:rsidR="003902D4" w:rsidRPr="00A27491" w:rsidRDefault="003902D4" w:rsidP="003902D4">
      <w:pPr>
        <w:pStyle w:val="TH"/>
      </w:pPr>
      <w:bookmarkStart w:id="861"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62" w:name="_Hlk100153871"/>
      <w:bookmarkEnd w:id="861"/>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62"/>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63" w:name="_Toc163573389"/>
      <w:r w:rsidRPr="00A27491">
        <w:t>7.1.2.2</w:t>
      </w:r>
      <w:r w:rsidRPr="00A27491">
        <w:tab/>
        <w:t>Off-network / Group Call / Broadcast Group Call / Originator Releases Call / Client Terminated (CT)</w:t>
      </w:r>
      <w:bookmarkEnd w:id="863"/>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lastRenderedPageBreak/>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lastRenderedPageBreak/>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lastRenderedPageBreak/>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lastRenderedPageBreak/>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64" w:name="_Toc163573390"/>
      <w:r w:rsidRPr="00A27491">
        <w:t>7.2</w:t>
      </w:r>
      <w:r w:rsidRPr="00A27491">
        <w:tab/>
        <w:t>Private Calls</w:t>
      </w:r>
      <w:bookmarkEnd w:id="864"/>
    </w:p>
    <w:p w14:paraId="5E9B9220" w14:textId="77777777" w:rsidR="003902D4" w:rsidRPr="00A27491" w:rsidRDefault="003902D4" w:rsidP="003902D4">
      <w:pPr>
        <w:pStyle w:val="Heading3"/>
        <w:rPr>
          <w:i/>
          <w:iCs/>
        </w:rPr>
      </w:pPr>
      <w:bookmarkStart w:id="865" w:name="_Toc163573391"/>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65"/>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w:t>
      </w:r>
      <w:r w:rsidRPr="00A27491">
        <w:rPr>
          <w:noProof w:val="0"/>
        </w:rPr>
        <w:lastRenderedPageBreak/>
        <w:t xml:space="preserve">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lastRenderedPageBreak/>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lastRenderedPageBreak/>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lastRenderedPageBreak/>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66" w:name="_Hlk100224173"/>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66"/>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67"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67"/>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68" w:name="_Toc163573392"/>
      <w:r w:rsidRPr="00A27491">
        <w:t>7.2.2</w:t>
      </w:r>
      <w:r w:rsidRPr="00A27491">
        <w:tab/>
        <w:t>Off-network / Private Call / Automatic Commencement Mode / Client Terminated (CT)</w:t>
      </w:r>
      <w:bookmarkEnd w:id="868"/>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lastRenderedPageBreak/>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lastRenderedPageBreak/>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lastRenderedPageBreak/>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lastRenderedPageBreak/>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lastRenderedPageBreak/>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lastRenderedPageBreak/>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lastRenderedPageBreak/>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9" w:name="_Toc163573393"/>
      <w:r w:rsidRPr="00A27491">
        <w:t>7.2.3</w:t>
      </w:r>
      <w:r w:rsidRPr="00A27491">
        <w:tab/>
        <w:t>Off-network / Private Call / Manual Commencement Mode / Call Released before establishment completion / Call request rejected / Call establishment successful / Client Originated (CO)</w:t>
      </w:r>
      <w:bookmarkEnd w:id="869"/>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lastRenderedPageBreak/>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lastRenderedPageBreak/>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lastRenderedPageBreak/>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lastRenderedPageBreak/>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lastRenderedPageBreak/>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70" w:name="_Toc163573394"/>
      <w:r w:rsidRPr="00A27491">
        <w:t>7.2.4</w:t>
      </w:r>
      <w:r w:rsidRPr="00A27491">
        <w:tab/>
        <w:t>Off-network / Private Call / Manual Commencement Mode / Client Terminated (CT)</w:t>
      </w:r>
      <w:bookmarkEnd w:id="870"/>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lastRenderedPageBreak/>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w:t>
      </w:r>
      <w:r w:rsidRPr="00A27491">
        <w:rPr>
          <w:lang w:eastAsia="ko-KR"/>
        </w:rPr>
        <w:lastRenderedPageBreak/>
        <w:t>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lastRenderedPageBreak/>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lastRenderedPageBreak/>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lastRenderedPageBreak/>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71" w:name="_Toc163573395"/>
      <w:r w:rsidRPr="00A27491">
        <w:t>7.3</w:t>
      </w:r>
      <w:r w:rsidRPr="00A27491">
        <w:tab/>
        <w:t>Emergency Alert</w:t>
      </w:r>
      <w:bookmarkEnd w:id="871"/>
    </w:p>
    <w:p w14:paraId="2F51D744" w14:textId="77777777" w:rsidR="003902D4" w:rsidRPr="00A27491" w:rsidRDefault="003902D4" w:rsidP="003902D4">
      <w:pPr>
        <w:pStyle w:val="Heading3"/>
        <w:rPr>
          <w:i/>
          <w:iCs/>
        </w:rPr>
      </w:pPr>
      <w:bookmarkStart w:id="872" w:name="_Toc163573396"/>
      <w:r w:rsidRPr="00A27491">
        <w:t>7.3.1</w:t>
      </w:r>
      <w:r w:rsidRPr="00A27491">
        <w:tab/>
        <w:t>Off-network / Emergency Alert / Client Originated (CO)</w:t>
      </w:r>
      <w:bookmarkEnd w:id="872"/>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lastRenderedPageBreak/>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lastRenderedPageBreak/>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73" w:name="_Toc163573397"/>
      <w:r w:rsidRPr="00A27491">
        <w:t>7.3.2</w:t>
      </w:r>
      <w:r w:rsidRPr="00A27491">
        <w:tab/>
        <w:t>Off-network / Emergency Alert / Client Terminated (CO)</w:t>
      </w:r>
      <w:bookmarkEnd w:id="873"/>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lastRenderedPageBreak/>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lastRenderedPageBreak/>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lastRenderedPageBreak/>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74" w:name="_Toc52787598"/>
      <w:bookmarkStart w:id="875" w:name="_Toc52787780"/>
      <w:bookmarkStart w:id="876" w:name="_Toc75907002"/>
      <w:bookmarkStart w:id="877" w:name="_Toc75907339"/>
      <w:bookmarkStart w:id="878" w:name="_Toc84345743"/>
      <w:bookmarkStart w:id="879" w:name="_Toc99871308"/>
      <w:bookmarkStart w:id="880" w:name="_Toc163573398"/>
      <w:r w:rsidRPr="00201E3B">
        <w:lastRenderedPageBreak/>
        <w:t>Annex A (informative):</w:t>
      </w:r>
      <w:r w:rsidRPr="00201E3B">
        <w:br/>
        <w:t>Change history</w:t>
      </w:r>
      <w:bookmarkEnd w:id="874"/>
      <w:bookmarkEnd w:id="875"/>
      <w:bookmarkEnd w:id="876"/>
      <w:bookmarkEnd w:id="877"/>
      <w:bookmarkEnd w:id="878"/>
      <w:bookmarkEnd w:id="879"/>
      <w:bookmarkEnd w:id="880"/>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3F2FF0">
        <w:tc>
          <w:tcPr>
            <w:tcW w:w="800" w:type="dxa"/>
            <w:shd w:val="pct10" w:color="auto" w:fill="FFFFFF"/>
          </w:tcPr>
          <w:p w14:paraId="2E681603" w14:textId="77777777" w:rsidR="00784A32" w:rsidRPr="00201E3B" w:rsidRDefault="00784A32" w:rsidP="00354887">
            <w:pPr>
              <w:pStyle w:val="TAL"/>
              <w:rPr>
                <w:b/>
                <w:sz w:val="16"/>
              </w:rPr>
            </w:pPr>
            <w:r w:rsidRPr="00201E3B">
              <w:rPr>
                <w:b/>
                <w:sz w:val="16"/>
              </w:rPr>
              <w:lastRenderedPageBreak/>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46517F">
        <w:tc>
          <w:tcPr>
            <w:tcW w:w="800" w:type="dxa"/>
            <w:shd w:val="solid" w:color="FFFFFF" w:fill="auto"/>
          </w:tcPr>
          <w:p w14:paraId="760646D5"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46517F">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46517F">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46517F">
            <w:pPr>
              <w:pStyle w:val="TAC"/>
              <w:jc w:val="left"/>
              <w:rPr>
                <w:sz w:val="16"/>
                <w:szCs w:val="16"/>
              </w:rPr>
            </w:pPr>
            <w:r w:rsidRPr="00201E3B">
              <w:rPr>
                <w:sz w:val="16"/>
                <w:szCs w:val="16"/>
              </w:rPr>
              <w:t>0.0.2</w:t>
            </w:r>
          </w:p>
        </w:tc>
      </w:tr>
      <w:tr w:rsidR="00784A32" w:rsidRPr="00201E3B" w14:paraId="7C65D4B3" w14:textId="77777777" w:rsidTr="0046517F">
        <w:tc>
          <w:tcPr>
            <w:tcW w:w="800" w:type="dxa"/>
            <w:shd w:val="solid" w:color="FFFFFF" w:fill="auto"/>
          </w:tcPr>
          <w:p w14:paraId="571A99EE"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46517F">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46517F">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46517F">
            <w:pPr>
              <w:pStyle w:val="TAC"/>
              <w:jc w:val="left"/>
              <w:rPr>
                <w:sz w:val="16"/>
                <w:szCs w:val="16"/>
              </w:rPr>
            </w:pPr>
            <w:r w:rsidRPr="00201E3B">
              <w:rPr>
                <w:sz w:val="16"/>
                <w:szCs w:val="16"/>
              </w:rPr>
              <w:t>0.0.3</w:t>
            </w:r>
          </w:p>
        </w:tc>
      </w:tr>
      <w:tr w:rsidR="00784A32" w:rsidRPr="00201E3B" w14:paraId="168214B2" w14:textId="77777777" w:rsidTr="0046517F">
        <w:tc>
          <w:tcPr>
            <w:tcW w:w="800" w:type="dxa"/>
            <w:shd w:val="solid" w:color="FFFFFF" w:fill="auto"/>
          </w:tcPr>
          <w:p w14:paraId="699DDB46" w14:textId="77777777" w:rsidR="00784A32" w:rsidRPr="00201E3B" w:rsidRDefault="00784A32" w:rsidP="0046517F">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46517F">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46517F">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46517F">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46517F">
            <w:pPr>
              <w:pStyle w:val="TAC"/>
              <w:jc w:val="left"/>
              <w:rPr>
                <w:sz w:val="16"/>
                <w:szCs w:val="16"/>
              </w:rPr>
            </w:pPr>
            <w:r w:rsidRPr="00201E3B">
              <w:rPr>
                <w:sz w:val="16"/>
                <w:szCs w:val="16"/>
              </w:rPr>
              <w:t>0.0.3</w:t>
            </w:r>
          </w:p>
        </w:tc>
      </w:tr>
      <w:tr w:rsidR="00784A32" w:rsidRPr="00201E3B" w14:paraId="2562622D" w14:textId="77777777" w:rsidTr="0046517F">
        <w:tc>
          <w:tcPr>
            <w:tcW w:w="800" w:type="dxa"/>
            <w:shd w:val="solid" w:color="FFFFFF" w:fill="auto"/>
          </w:tcPr>
          <w:p w14:paraId="1760B8D3"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46517F">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46517F">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6F000A2D" w14:textId="77777777" w:rsidTr="0046517F">
        <w:tc>
          <w:tcPr>
            <w:tcW w:w="800" w:type="dxa"/>
            <w:shd w:val="solid" w:color="FFFFFF" w:fill="auto"/>
          </w:tcPr>
          <w:p w14:paraId="4A5D0D9F"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46517F">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46517F">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21916A56" w14:textId="77777777" w:rsidTr="0046517F">
        <w:tc>
          <w:tcPr>
            <w:tcW w:w="800" w:type="dxa"/>
            <w:shd w:val="solid" w:color="FFFFFF" w:fill="auto"/>
          </w:tcPr>
          <w:p w14:paraId="6F934E44" w14:textId="77777777" w:rsidR="00784A32" w:rsidRPr="00201E3B" w:rsidRDefault="00784A32" w:rsidP="0046517F">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46517F">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46517F">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46517F">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46517F">
            <w:pPr>
              <w:pStyle w:val="TAC"/>
              <w:jc w:val="left"/>
              <w:rPr>
                <w:sz w:val="16"/>
                <w:szCs w:val="16"/>
              </w:rPr>
            </w:pPr>
            <w:r w:rsidRPr="00201E3B">
              <w:rPr>
                <w:sz w:val="16"/>
                <w:szCs w:val="16"/>
              </w:rPr>
              <w:t>0.0.4</w:t>
            </w:r>
          </w:p>
        </w:tc>
      </w:tr>
      <w:tr w:rsidR="00784A32" w:rsidRPr="00201E3B" w14:paraId="11AFD6F1" w14:textId="77777777" w:rsidTr="0046517F">
        <w:tc>
          <w:tcPr>
            <w:tcW w:w="800" w:type="dxa"/>
            <w:shd w:val="solid" w:color="FFFFFF" w:fill="auto"/>
          </w:tcPr>
          <w:p w14:paraId="62A91FD6" w14:textId="77777777" w:rsidR="00784A32" w:rsidRPr="00201E3B" w:rsidRDefault="00784A32" w:rsidP="0046517F">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46517F">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46517F">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46517F">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46517F">
            <w:pPr>
              <w:pStyle w:val="TAC"/>
              <w:jc w:val="left"/>
              <w:rPr>
                <w:sz w:val="16"/>
                <w:szCs w:val="16"/>
              </w:rPr>
            </w:pPr>
            <w:r w:rsidRPr="00201E3B">
              <w:rPr>
                <w:sz w:val="16"/>
                <w:szCs w:val="16"/>
              </w:rPr>
              <w:t>0.1.0</w:t>
            </w:r>
          </w:p>
        </w:tc>
      </w:tr>
      <w:tr w:rsidR="00784A32" w:rsidRPr="00201E3B" w14:paraId="24E6A7A4" w14:textId="77777777" w:rsidTr="0046517F">
        <w:tc>
          <w:tcPr>
            <w:tcW w:w="800" w:type="dxa"/>
            <w:shd w:val="solid" w:color="FFFFFF" w:fill="auto"/>
          </w:tcPr>
          <w:p w14:paraId="21D587B0" w14:textId="77777777" w:rsidR="00784A32" w:rsidRPr="00201E3B" w:rsidRDefault="00784A32" w:rsidP="0046517F">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46517F">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46517F">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46517F">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46517F">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46517F">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46517F">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46517F">
            <w:pPr>
              <w:pStyle w:val="TAC"/>
              <w:jc w:val="left"/>
              <w:rPr>
                <w:sz w:val="16"/>
                <w:szCs w:val="16"/>
              </w:rPr>
            </w:pPr>
            <w:r w:rsidRPr="00201E3B">
              <w:rPr>
                <w:sz w:val="16"/>
                <w:szCs w:val="16"/>
              </w:rPr>
              <w:t>0.2.1</w:t>
            </w:r>
          </w:p>
        </w:tc>
      </w:tr>
      <w:tr w:rsidR="00C77067" w:rsidRPr="00201E3B" w14:paraId="640FC1E8" w14:textId="77777777" w:rsidTr="0046517F">
        <w:tc>
          <w:tcPr>
            <w:tcW w:w="800" w:type="dxa"/>
            <w:shd w:val="solid" w:color="FFFFFF" w:fill="auto"/>
          </w:tcPr>
          <w:p w14:paraId="3FBA0C94" w14:textId="77777777" w:rsidR="00C77067" w:rsidRPr="00201E3B" w:rsidRDefault="00C77067" w:rsidP="0046517F">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46517F">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46517F">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46517F">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46517F">
            <w:pPr>
              <w:pStyle w:val="TAC"/>
              <w:jc w:val="left"/>
              <w:rPr>
                <w:sz w:val="16"/>
                <w:szCs w:val="16"/>
              </w:rPr>
            </w:pPr>
            <w:r w:rsidRPr="00201E3B">
              <w:rPr>
                <w:sz w:val="16"/>
                <w:szCs w:val="16"/>
              </w:rPr>
              <w:t>0.3.0</w:t>
            </w:r>
          </w:p>
        </w:tc>
      </w:tr>
      <w:tr w:rsidR="00C77067" w:rsidRPr="00201E3B" w14:paraId="6BAF65E5" w14:textId="77777777" w:rsidTr="0046517F">
        <w:tc>
          <w:tcPr>
            <w:tcW w:w="800" w:type="dxa"/>
            <w:shd w:val="solid" w:color="FFFFFF" w:fill="auto"/>
          </w:tcPr>
          <w:p w14:paraId="4B8EDC17" w14:textId="77777777" w:rsidR="00C77067" w:rsidRPr="00201E3B" w:rsidRDefault="00C77067" w:rsidP="0046517F">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46517F">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46517F">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46517F">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46517F">
            <w:pPr>
              <w:pStyle w:val="TAC"/>
              <w:jc w:val="left"/>
              <w:rPr>
                <w:sz w:val="16"/>
                <w:szCs w:val="16"/>
              </w:rPr>
            </w:pPr>
            <w:r w:rsidRPr="00201E3B">
              <w:rPr>
                <w:sz w:val="16"/>
                <w:szCs w:val="16"/>
              </w:rPr>
              <w:t>1.0.0</w:t>
            </w:r>
          </w:p>
        </w:tc>
      </w:tr>
      <w:tr w:rsidR="00C77067" w:rsidRPr="00201E3B" w14:paraId="1C8C3DD6" w14:textId="77777777" w:rsidTr="0046517F">
        <w:tc>
          <w:tcPr>
            <w:tcW w:w="800" w:type="dxa"/>
            <w:shd w:val="solid" w:color="FFFFFF" w:fill="auto"/>
          </w:tcPr>
          <w:p w14:paraId="42E4EC24" w14:textId="77777777" w:rsidR="00C77067" w:rsidRPr="00201E3B" w:rsidRDefault="00C77067" w:rsidP="0046517F">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46517F">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46517F">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46517F">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46517F">
            <w:pPr>
              <w:pStyle w:val="TAC"/>
              <w:jc w:val="left"/>
              <w:rPr>
                <w:sz w:val="16"/>
                <w:szCs w:val="16"/>
              </w:rPr>
            </w:pPr>
            <w:r w:rsidRPr="00201E3B">
              <w:rPr>
                <w:sz w:val="16"/>
                <w:szCs w:val="16"/>
              </w:rPr>
              <w:t>1.1.0</w:t>
            </w:r>
          </w:p>
        </w:tc>
      </w:tr>
      <w:tr w:rsidR="00C77067" w:rsidRPr="00201E3B" w14:paraId="5CC50D47" w14:textId="77777777" w:rsidTr="0046517F">
        <w:tc>
          <w:tcPr>
            <w:tcW w:w="800" w:type="dxa"/>
            <w:shd w:val="solid" w:color="FFFFFF" w:fill="auto"/>
          </w:tcPr>
          <w:p w14:paraId="4B2D0A64" w14:textId="77777777" w:rsidR="00C77067" w:rsidRPr="00201E3B" w:rsidRDefault="00C77067" w:rsidP="0046517F">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46517F">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46517F">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46517F">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46517F">
            <w:pPr>
              <w:pStyle w:val="TAC"/>
              <w:jc w:val="left"/>
              <w:rPr>
                <w:sz w:val="16"/>
                <w:szCs w:val="16"/>
              </w:rPr>
            </w:pPr>
            <w:r w:rsidRPr="00201E3B">
              <w:rPr>
                <w:sz w:val="16"/>
                <w:szCs w:val="16"/>
              </w:rPr>
              <w:t>2.0.0</w:t>
            </w:r>
          </w:p>
        </w:tc>
      </w:tr>
      <w:tr w:rsidR="00C77067" w:rsidRPr="00201E3B" w14:paraId="44B615A8" w14:textId="77777777" w:rsidTr="0046517F">
        <w:tc>
          <w:tcPr>
            <w:tcW w:w="800" w:type="dxa"/>
            <w:shd w:val="solid" w:color="FFFFFF" w:fill="auto"/>
          </w:tcPr>
          <w:p w14:paraId="0E9B4313" w14:textId="77777777" w:rsidR="00C77067" w:rsidRPr="00201E3B" w:rsidRDefault="00C77067" w:rsidP="0046517F">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46517F">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46517F">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46517F">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46517F">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46517F">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46517F">
            <w:pPr>
              <w:pStyle w:val="TAC"/>
              <w:jc w:val="left"/>
              <w:rPr>
                <w:sz w:val="16"/>
                <w:szCs w:val="16"/>
              </w:rPr>
            </w:pPr>
            <w:r w:rsidRPr="00201E3B">
              <w:rPr>
                <w:sz w:val="16"/>
                <w:szCs w:val="16"/>
              </w:rPr>
              <w:t>14.0.0</w:t>
            </w:r>
          </w:p>
        </w:tc>
      </w:tr>
      <w:tr w:rsidR="00C77067" w:rsidRPr="00201E3B" w14:paraId="1CD4734E" w14:textId="77777777" w:rsidTr="0046517F">
        <w:tc>
          <w:tcPr>
            <w:tcW w:w="800" w:type="dxa"/>
            <w:shd w:val="solid" w:color="FFFFFF" w:fill="auto"/>
          </w:tcPr>
          <w:p w14:paraId="18699FDB" w14:textId="77777777" w:rsidR="00C77067" w:rsidRPr="00201E3B" w:rsidRDefault="00C77067" w:rsidP="0046517F">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46517F">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46517F">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46517F">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46517F">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46517F">
            <w:pPr>
              <w:pStyle w:val="TAC"/>
              <w:jc w:val="left"/>
              <w:rPr>
                <w:sz w:val="16"/>
                <w:szCs w:val="16"/>
              </w:rPr>
            </w:pPr>
            <w:r w:rsidRPr="00201E3B">
              <w:rPr>
                <w:sz w:val="16"/>
                <w:szCs w:val="16"/>
              </w:rPr>
              <w:t>14.1.0</w:t>
            </w:r>
          </w:p>
        </w:tc>
      </w:tr>
      <w:tr w:rsidR="00C77067" w:rsidRPr="00201E3B" w14:paraId="54624629" w14:textId="77777777" w:rsidTr="0046517F">
        <w:tc>
          <w:tcPr>
            <w:tcW w:w="800" w:type="dxa"/>
            <w:shd w:val="solid" w:color="FFFFFF" w:fill="auto"/>
          </w:tcPr>
          <w:p w14:paraId="1D583DB2" w14:textId="77777777" w:rsidR="00C77067" w:rsidRPr="00201E3B" w:rsidRDefault="00C77067" w:rsidP="0046517F">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46517F">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46517F">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46517F">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46517F">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46517F">
            <w:pPr>
              <w:pStyle w:val="TAC"/>
              <w:jc w:val="left"/>
              <w:rPr>
                <w:sz w:val="16"/>
                <w:szCs w:val="16"/>
              </w:rPr>
            </w:pPr>
            <w:r w:rsidRPr="00201E3B">
              <w:rPr>
                <w:sz w:val="16"/>
                <w:szCs w:val="16"/>
              </w:rPr>
              <w:t>14.1.0</w:t>
            </w:r>
          </w:p>
        </w:tc>
      </w:tr>
      <w:tr w:rsidR="00C77067" w:rsidRPr="00201E3B" w14:paraId="167C080A" w14:textId="77777777" w:rsidTr="0046517F">
        <w:tc>
          <w:tcPr>
            <w:tcW w:w="800" w:type="dxa"/>
            <w:shd w:val="solid" w:color="FFFFFF" w:fill="auto"/>
          </w:tcPr>
          <w:p w14:paraId="02A68242" w14:textId="20B7CAD6"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46517F">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46517F">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46517F">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46517F">
            <w:pPr>
              <w:pStyle w:val="TAC"/>
              <w:jc w:val="left"/>
              <w:rPr>
                <w:sz w:val="16"/>
                <w:szCs w:val="16"/>
              </w:rPr>
            </w:pPr>
            <w:r w:rsidRPr="00201E3B">
              <w:rPr>
                <w:sz w:val="16"/>
                <w:szCs w:val="16"/>
              </w:rPr>
              <w:t>14.2.0</w:t>
            </w:r>
          </w:p>
        </w:tc>
      </w:tr>
      <w:tr w:rsidR="00C77067" w:rsidRPr="00201E3B" w14:paraId="4AC91B4C" w14:textId="77777777" w:rsidTr="0046517F">
        <w:tc>
          <w:tcPr>
            <w:tcW w:w="800" w:type="dxa"/>
            <w:shd w:val="solid" w:color="FFFFFF" w:fill="auto"/>
          </w:tcPr>
          <w:p w14:paraId="02159399"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46517F">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46517F">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46517F">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5D01D9B5" w14:textId="77777777" w:rsidTr="0046517F">
        <w:tc>
          <w:tcPr>
            <w:tcW w:w="800" w:type="dxa"/>
            <w:shd w:val="solid" w:color="FFFFFF" w:fill="auto"/>
          </w:tcPr>
          <w:p w14:paraId="20291BA9"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46517F">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46517F">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46517F">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106BBD3" w14:textId="77777777" w:rsidTr="0046517F">
        <w:tc>
          <w:tcPr>
            <w:tcW w:w="800" w:type="dxa"/>
            <w:shd w:val="solid" w:color="FFFFFF" w:fill="auto"/>
          </w:tcPr>
          <w:p w14:paraId="2B09D557"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46517F">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46517F">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46517F">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4FDEC1B" w14:textId="77777777" w:rsidTr="0046517F">
        <w:tc>
          <w:tcPr>
            <w:tcW w:w="800" w:type="dxa"/>
            <w:shd w:val="solid" w:color="FFFFFF" w:fill="auto"/>
          </w:tcPr>
          <w:p w14:paraId="4A6057C2"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46517F">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46517F">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46517F">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719E8E1F" w14:textId="77777777" w:rsidTr="0046517F">
        <w:tc>
          <w:tcPr>
            <w:tcW w:w="800" w:type="dxa"/>
            <w:shd w:val="solid" w:color="FFFFFF" w:fill="auto"/>
          </w:tcPr>
          <w:p w14:paraId="6C579163"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46517F">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46517F">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46517F">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4C6E424D" w14:textId="77777777" w:rsidTr="0046517F">
        <w:tc>
          <w:tcPr>
            <w:tcW w:w="800" w:type="dxa"/>
            <w:shd w:val="solid" w:color="FFFFFF" w:fill="auto"/>
          </w:tcPr>
          <w:p w14:paraId="6ABF2F8C"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46517F">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46517F">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46517F">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148D04C" w14:textId="77777777" w:rsidTr="0046517F">
        <w:tc>
          <w:tcPr>
            <w:tcW w:w="800" w:type="dxa"/>
            <w:shd w:val="solid" w:color="FFFFFF" w:fill="auto"/>
          </w:tcPr>
          <w:p w14:paraId="3CF25665"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46517F">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46517F">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46517F">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45388E78" w14:textId="77777777" w:rsidTr="0046517F">
        <w:tc>
          <w:tcPr>
            <w:tcW w:w="800" w:type="dxa"/>
            <w:shd w:val="solid" w:color="FFFFFF" w:fill="auto"/>
          </w:tcPr>
          <w:p w14:paraId="316BA01E"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46517F">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46517F">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46517F">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29C82552" w14:textId="77777777" w:rsidTr="0046517F">
        <w:tc>
          <w:tcPr>
            <w:tcW w:w="800" w:type="dxa"/>
            <w:shd w:val="solid" w:color="FFFFFF" w:fill="auto"/>
          </w:tcPr>
          <w:p w14:paraId="25BE60F2"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46517F">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46517F">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46517F">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126B643E" w14:textId="77777777" w:rsidTr="0046517F">
        <w:tc>
          <w:tcPr>
            <w:tcW w:w="800" w:type="dxa"/>
            <w:shd w:val="solid" w:color="FFFFFF" w:fill="auto"/>
          </w:tcPr>
          <w:p w14:paraId="7E4C7FB8"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46517F">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46517F">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46517F">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46517F">
            <w:pPr>
              <w:pStyle w:val="TAC"/>
              <w:jc w:val="left"/>
              <w:rPr>
                <w:sz w:val="16"/>
                <w:szCs w:val="16"/>
              </w:rPr>
            </w:pPr>
            <w:r w:rsidRPr="00201E3B">
              <w:rPr>
                <w:sz w:val="16"/>
                <w:szCs w:val="16"/>
              </w:rPr>
              <w:t>14.2.0</w:t>
            </w:r>
          </w:p>
        </w:tc>
      </w:tr>
      <w:tr w:rsidR="00C77067" w:rsidRPr="00201E3B" w14:paraId="78356525" w14:textId="77777777" w:rsidTr="0046517F">
        <w:tc>
          <w:tcPr>
            <w:tcW w:w="800" w:type="dxa"/>
            <w:shd w:val="solid" w:color="FFFFFF" w:fill="auto"/>
          </w:tcPr>
          <w:p w14:paraId="3CF153A6"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46517F">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46517F">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46517F">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46517F">
            <w:pPr>
              <w:pStyle w:val="TAC"/>
              <w:jc w:val="left"/>
              <w:rPr>
                <w:sz w:val="16"/>
                <w:szCs w:val="16"/>
              </w:rPr>
            </w:pPr>
            <w:r w:rsidRPr="00201E3B">
              <w:rPr>
                <w:sz w:val="16"/>
                <w:szCs w:val="16"/>
              </w:rPr>
              <w:t>15.0.0</w:t>
            </w:r>
          </w:p>
        </w:tc>
      </w:tr>
      <w:tr w:rsidR="00C77067" w:rsidRPr="00201E3B" w14:paraId="2514C06D" w14:textId="77777777" w:rsidTr="0046517F">
        <w:tc>
          <w:tcPr>
            <w:tcW w:w="800" w:type="dxa"/>
            <w:shd w:val="solid" w:color="FFFFFF" w:fill="auto"/>
          </w:tcPr>
          <w:p w14:paraId="33762B1D" w14:textId="77777777" w:rsidR="00C77067" w:rsidRPr="00201E3B" w:rsidRDefault="00C77067" w:rsidP="0046517F">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46517F">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46517F">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46517F">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46517F">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46517F">
            <w:pPr>
              <w:pStyle w:val="TAC"/>
              <w:jc w:val="left"/>
              <w:rPr>
                <w:sz w:val="16"/>
                <w:szCs w:val="16"/>
              </w:rPr>
            </w:pPr>
            <w:r w:rsidRPr="00201E3B">
              <w:rPr>
                <w:sz w:val="16"/>
                <w:szCs w:val="16"/>
              </w:rPr>
              <w:t>15.0.0</w:t>
            </w:r>
          </w:p>
        </w:tc>
      </w:tr>
      <w:tr w:rsidR="00C77067" w:rsidRPr="00201E3B" w14:paraId="718FD045" w14:textId="77777777" w:rsidTr="0046517F">
        <w:tc>
          <w:tcPr>
            <w:tcW w:w="800" w:type="dxa"/>
            <w:shd w:val="solid" w:color="FFFFFF" w:fill="auto"/>
          </w:tcPr>
          <w:p w14:paraId="27536C78" w14:textId="6B7B2756"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46517F">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46517F">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46517F">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46517F">
            <w:pPr>
              <w:pStyle w:val="TAC"/>
              <w:jc w:val="left"/>
              <w:rPr>
                <w:sz w:val="16"/>
                <w:szCs w:val="16"/>
              </w:rPr>
            </w:pPr>
            <w:r w:rsidRPr="00201E3B">
              <w:rPr>
                <w:sz w:val="16"/>
                <w:szCs w:val="16"/>
              </w:rPr>
              <w:t>15.1.0</w:t>
            </w:r>
          </w:p>
        </w:tc>
      </w:tr>
      <w:tr w:rsidR="00C77067" w:rsidRPr="00201E3B" w14:paraId="0DF9E976" w14:textId="77777777" w:rsidTr="0046517F">
        <w:tc>
          <w:tcPr>
            <w:tcW w:w="800" w:type="dxa"/>
            <w:shd w:val="solid" w:color="FFFFFF" w:fill="auto"/>
          </w:tcPr>
          <w:p w14:paraId="62BB085F"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46517F">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46517F">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46517F">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11081023" w14:textId="77777777" w:rsidTr="0046517F">
        <w:tc>
          <w:tcPr>
            <w:tcW w:w="800" w:type="dxa"/>
            <w:shd w:val="solid" w:color="FFFFFF" w:fill="auto"/>
          </w:tcPr>
          <w:p w14:paraId="477E1667"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46517F">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46517F">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46517F">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4142FDC5" w14:textId="77777777" w:rsidTr="0046517F">
        <w:tc>
          <w:tcPr>
            <w:tcW w:w="800" w:type="dxa"/>
            <w:shd w:val="solid" w:color="FFFFFF" w:fill="auto"/>
          </w:tcPr>
          <w:p w14:paraId="7D5FB633"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46517F">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46517F">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46517F">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4274D2C2" w14:textId="77777777" w:rsidTr="0046517F">
        <w:tc>
          <w:tcPr>
            <w:tcW w:w="800" w:type="dxa"/>
            <w:shd w:val="solid" w:color="FFFFFF" w:fill="auto"/>
          </w:tcPr>
          <w:p w14:paraId="420E3646"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46517F">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46517F">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46517F">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46517F">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0F5BBAF" w14:textId="77777777" w:rsidTr="0046517F">
        <w:tc>
          <w:tcPr>
            <w:tcW w:w="800" w:type="dxa"/>
            <w:shd w:val="solid" w:color="FFFFFF" w:fill="auto"/>
          </w:tcPr>
          <w:p w14:paraId="16C62469"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46517F">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46517F">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46517F">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69594E51" w14:textId="77777777" w:rsidTr="0046517F">
        <w:tc>
          <w:tcPr>
            <w:tcW w:w="800" w:type="dxa"/>
            <w:shd w:val="solid" w:color="FFFFFF" w:fill="auto"/>
          </w:tcPr>
          <w:p w14:paraId="1E2E0C9B"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46517F">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46517F">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46517F">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07E61ED4" w14:textId="77777777" w:rsidTr="0046517F">
        <w:tc>
          <w:tcPr>
            <w:tcW w:w="800" w:type="dxa"/>
            <w:shd w:val="solid" w:color="FFFFFF" w:fill="auto"/>
          </w:tcPr>
          <w:p w14:paraId="221E6A0C"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46517F">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46517F">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46517F">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61974115" w14:textId="77777777" w:rsidTr="0046517F">
        <w:tc>
          <w:tcPr>
            <w:tcW w:w="800" w:type="dxa"/>
            <w:shd w:val="solid" w:color="FFFFFF" w:fill="auto"/>
          </w:tcPr>
          <w:p w14:paraId="223954FA"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46517F">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46517F">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46517F">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505DEA81" w14:textId="77777777" w:rsidTr="0046517F">
        <w:tc>
          <w:tcPr>
            <w:tcW w:w="800" w:type="dxa"/>
            <w:shd w:val="solid" w:color="FFFFFF" w:fill="auto"/>
          </w:tcPr>
          <w:p w14:paraId="02A8AB9C"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46517F">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46517F">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46517F">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0B1AEC2" w14:textId="77777777" w:rsidTr="0046517F">
        <w:tc>
          <w:tcPr>
            <w:tcW w:w="800" w:type="dxa"/>
            <w:shd w:val="solid" w:color="FFFFFF" w:fill="auto"/>
          </w:tcPr>
          <w:p w14:paraId="3DFA39EB"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46517F">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46517F">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46517F">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07EC57BB" w14:textId="77777777" w:rsidTr="0046517F">
        <w:tc>
          <w:tcPr>
            <w:tcW w:w="800" w:type="dxa"/>
            <w:shd w:val="solid" w:color="FFFFFF" w:fill="auto"/>
          </w:tcPr>
          <w:p w14:paraId="6B8A3B0A"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46517F">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46517F">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46517F">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7E763A32" w14:textId="77777777" w:rsidTr="0046517F">
        <w:tc>
          <w:tcPr>
            <w:tcW w:w="800" w:type="dxa"/>
            <w:shd w:val="solid" w:color="FFFFFF" w:fill="auto"/>
          </w:tcPr>
          <w:p w14:paraId="10EE55E9" w14:textId="77777777" w:rsidR="00C77067" w:rsidRPr="00201E3B" w:rsidRDefault="00C77067" w:rsidP="0046517F">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46517F">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46517F">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46517F">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46517F">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46517F">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46517F">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46517F">
            <w:pPr>
              <w:pStyle w:val="TAC"/>
              <w:jc w:val="left"/>
              <w:rPr>
                <w:sz w:val="16"/>
                <w:szCs w:val="16"/>
              </w:rPr>
            </w:pPr>
            <w:r w:rsidRPr="00201E3B">
              <w:rPr>
                <w:sz w:val="16"/>
                <w:szCs w:val="16"/>
              </w:rPr>
              <w:t>15.1.0</w:t>
            </w:r>
          </w:p>
        </w:tc>
      </w:tr>
      <w:tr w:rsidR="00C77067" w:rsidRPr="00201E3B" w14:paraId="3180161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E24F1F" w14:textId="62B079DC" w:rsidR="00C77067" w:rsidRPr="00201E3B" w:rsidRDefault="00C77067" w:rsidP="0046517F">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21076" w14:textId="6E2C9970" w:rsidR="00C77067" w:rsidRPr="00201E3B" w:rsidRDefault="00C77067" w:rsidP="0046517F">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3E3B30" w14:textId="40074756"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715C62" w14:textId="72488C93"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F1DB12" w14:textId="55626B80" w:rsidR="00C77067" w:rsidRPr="00201E3B" w:rsidRDefault="00C77067" w:rsidP="0046517F">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46517F">
            <w:pPr>
              <w:pStyle w:val="TAC"/>
              <w:jc w:val="left"/>
              <w:rPr>
                <w:sz w:val="16"/>
                <w:szCs w:val="16"/>
              </w:rPr>
            </w:pPr>
            <w:r w:rsidRPr="00201E3B">
              <w:rPr>
                <w:sz w:val="16"/>
                <w:szCs w:val="16"/>
              </w:rPr>
              <w:t>15.2.0</w:t>
            </w:r>
          </w:p>
        </w:tc>
      </w:tr>
      <w:tr w:rsidR="00C77067" w:rsidRPr="00201E3B" w14:paraId="170BB1A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36FA0F" w14:textId="273FC87C" w:rsidR="00C77067" w:rsidRPr="00201E3B" w:rsidRDefault="00C77067" w:rsidP="0046517F">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23F6AE" w14:textId="6445D78A" w:rsidR="00C77067" w:rsidRPr="00201E3B" w:rsidRDefault="00C77067" w:rsidP="0046517F">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BB33F9" w14:textId="666AB7F3"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5AB3A" w14:textId="271FD7EB"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6ACC2" w14:textId="4076A321" w:rsidR="00C77067" w:rsidRPr="00201E3B" w:rsidRDefault="00C77067" w:rsidP="0046517F">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1694AF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1A4C28" w14:textId="54FB1589" w:rsidR="00C77067" w:rsidRPr="00201E3B" w:rsidRDefault="00C77067" w:rsidP="0046517F">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875DE" w14:textId="0BAB28C4" w:rsidR="00C77067" w:rsidRPr="00201E3B" w:rsidRDefault="00C77067" w:rsidP="0046517F">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DFEAF99" w14:textId="4047AB3D"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35447" w14:textId="18811A4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E4FD82" w14:textId="6331687B" w:rsidR="00C77067" w:rsidRPr="00201E3B" w:rsidRDefault="00C77067" w:rsidP="0046517F">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507E89C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016055" w14:textId="3F761677" w:rsidR="00C77067" w:rsidRPr="00201E3B" w:rsidRDefault="00C77067" w:rsidP="0046517F">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D95FF1" w14:textId="2BDADF54" w:rsidR="00C77067" w:rsidRPr="00201E3B" w:rsidRDefault="00C77067" w:rsidP="0046517F">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4269D6" w14:textId="06B66DD0"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2DC94" w14:textId="1F9F854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350F8E" w14:textId="1216446F" w:rsidR="00C77067" w:rsidRPr="00201E3B" w:rsidRDefault="00C77067" w:rsidP="0046517F">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CE3E54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A0CB9B" w14:textId="3048AA13" w:rsidR="00C77067" w:rsidRPr="00201E3B" w:rsidRDefault="00C77067" w:rsidP="0046517F">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BBFE" w14:textId="45C9B26A" w:rsidR="00C77067" w:rsidRPr="00201E3B" w:rsidRDefault="00C77067" w:rsidP="0046517F">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CBF271" w14:textId="65CE655F" w:rsidR="00C77067" w:rsidRPr="00201E3B" w:rsidRDefault="00C77067"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09391" w14:textId="3A13D7B0"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CA1C8F" w14:textId="32232C7D" w:rsidR="00C77067" w:rsidRPr="00201E3B" w:rsidRDefault="00C77067" w:rsidP="0046517F">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AABA84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EFFFF3" w14:textId="6EB16262" w:rsidR="00C77067" w:rsidRPr="00201E3B" w:rsidRDefault="00C77067" w:rsidP="0046517F">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3ADC40" w14:textId="26463D2D" w:rsidR="00C77067" w:rsidRPr="00201E3B" w:rsidRDefault="00C77067" w:rsidP="0046517F">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E206E52" w14:textId="6FA5B0B3"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352F5B" w14:textId="4278BC90"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6A1BB" w14:textId="4A324AB0" w:rsidR="00C77067" w:rsidRPr="00201E3B" w:rsidRDefault="00C77067" w:rsidP="0046517F">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D19C41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032009" w14:textId="26182E62" w:rsidR="00C77067" w:rsidRPr="00201E3B" w:rsidRDefault="00C77067" w:rsidP="0046517F">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0DD60" w14:textId="2CE6ABC4" w:rsidR="00C77067" w:rsidRPr="00201E3B" w:rsidRDefault="00C77067" w:rsidP="0046517F">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697921" w14:textId="285854AC"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58A4E1" w14:textId="5FB5157C"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A26EE" w14:textId="61F03F1F" w:rsidR="00C77067" w:rsidRPr="00201E3B" w:rsidRDefault="00C77067" w:rsidP="0046517F">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5B6C98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31FC6" w14:textId="08B824EB" w:rsidR="00C77067" w:rsidRPr="00201E3B" w:rsidRDefault="00C77067" w:rsidP="0046517F">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6A4BB" w14:textId="41062F6E" w:rsidR="00C77067" w:rsidRPr="00201E3B" w:rsidRDefault="00C77067" w:rsidP="0046517F">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7CA5D72" w14:textId="255672B1"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FAB25" w14:textId="007AC114"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055DEA" w14:textId="4EE8CB6D" w:rsidR="00C77067" w:rsidRPr="00201E3B" w:rsidRDefault="00C77067" w:rsidP="0046517F">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6378C05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9F1BF8" w14:textId="1B6D1182" w:rsidR="00C77067" w:rsidRPr="00201E3B" w:rsidRDefault="00C77067" w:rsidP="0046517F">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D2EF" w14:textId="004DC867" w:rsidR="00C77067" w:rsidRPr="00201E3B" w:rsidRDefault="00C77067" w:rsidP="0046517F">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7A8EC80" w14:textId="430DCA5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59D86" w14:textId="03197146"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91244" w14:textId="12D93F08" w:rsidR="00C77067" w:rsidRPr="00201E3B" w:rsidRDefault="00C77067" w:rsidP="0046517F">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01AE9B51"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EC64F0" w14:textId="42455C4D" w:rsidR="00C77067" w:rsidRPr="00201E3B" w:rsidRDefault="00C77067" w:rsidP="0046517F">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912BF" w14:textId="021B2E79" w:rsidR="00C77067" w:rsidRPr="00201E3B" w:rsidRDefault="00C77067" w:rsidP="0046517F">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80EEC6" w14:textId="67D29998"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4DD0C" w14:textId="155B518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B0FB43" w14:textId="33CB5EF6" w:rsidR="00C77067" w:rsidRPr="00201E3B" w:rsidRDefault="00C77067" w:rsidP="0046517F">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472F898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CD0628" w14:textId="79F2D906" w:rsidR="00C77067" w:rsidRPr="00201E3B" w:rsidRDefault="00C77067" w:rsidP="0046517F">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22565" w14:textId="6B5471A6" w:rsidR="00C77067" w:rsidRPr="00201E3B" w:rsidRDefault="00C77067" w:rsidP="0046517F">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1146B8" w14:textId="2198EEE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D2CF11" w14:textId="03130398"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EB14A" w14:textId="4A89F828" w:rsidR="00C77067" w:rsidRPr="00201E3B" w:rsidRDefault="00C77067" w:rsidP="0046517F">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76350D3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062F7" w14:textId="747CC053" w:rsidR="00C77067" w:rsidRPr="00201E3B" w:rsidRDefault="00C77067" w:rsidP="0046517F">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C185F5" w14:textId="0B7D9D9D" w:rsidR="00C77067" w:rsidRPr="00201E3B" w:rsidRDefault="00C77067" w:rsidP="0046517F">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3CD4E1" w14:textId="6D1436C6"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FA383" w14:textId="3B86373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F0C863" w14:textId="25DCD04B" w:rsidR="00C77067" w:rsidRPr="00201E3B" w:rsidRDefault="00C77067" w:rsidP="0046517F">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0D92007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983427" w14:textId="70EB27CF" w:rsidR="00C77067" w:rsidRPr="00201E3B" w:rsidRDefault="00C77067" w:rsidP="0046517F">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5AC6A" w14:textId="270210AE" w:rsidR="00C77067" w:rsidRPr="00201E3B" w:rsidRDefault="00C77067" w:rsidP="0046517F">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8415E2" w14:textId="15469DC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83B7E" w14:textId="5120C353"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1F3A0C" w14:textId="70924911" w:rsidR="00C77067" w:rsidRPr="00201E3B" w:rsidRDefault="00C77067" w:rsidP="0046517F">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6626FB4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226274" w14:textId="0863338D" w:rsidR="00C77067" w:rsidRPr="00201E3B" w:rsidRDefault="00C77067" w:rsidP="0046517F">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7A44D" w14:textId="70F218AC" w:rsidR="00C77067" w:rsidRPr="00201E3B" w:rsidRDefault="00C77067" w:rsidP="0046517F">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D7059A" w14:textId="12A9704E"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EA070" w14:textId="09461085"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5DCB11" w14:textId="1552AA21" w:rsidR="00C77067" w:rsidRPr="00201E3B" w:rsidRDefault="00C77067" w:rsidP="0046517F">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46517F">
            <w:pPr>
              <w:pStyle w:val="TAC"/>
              <w:jc w:val="left"/>
              <w:rPr>
                <w:sz w:val="16"/>
                <w:szCs w:val="16"/>
              </w:rPr>
            </w:pPr>
            <w:r w:rsidRPr="00201E3B">
              <w:rPr>
                <w:sz w:val="16"/>
                <w:szCs w:val="16"/>
              </w:rPr>
              <w:t>15.2.0</w:t>
            </w:r>
          </w:p>
        </w:tc>
      </w:tr>
      <w:tr w:rsidR="00C77067" w:rsidRPr="00201E3B" w14:paraId="5802DB4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46517F">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46517F">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0D2B1" w14:textId="60BD6BBB" w:rsidR="00C77067" w:rsidRPr="00201E3B" w:rsidRDefault="00C77067" w:rsidP="0046517F">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F9772" w14:textId="5FF469EC" w:rsidR="00C77067" w:rsidRPr="00201E3B" w:rsidRDefault="00C77067" w:rsidP="0046517F">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F1C904" w14:textId="3E9077FF" w:rsidR="00C77067" w:rsidRPr="00201E3B" w:rsidRDefault="00C77067"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B98374" w14:textId="475855BE" w:rsidR="00C77067" w:rsidRPr="00201E3B" w:rsidRDefault="00C77067"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F4F3A6" w14:textId="2D7A0EDB" w:rsidR="00C77067" w:rsidRPr="00201E3B" w:rsidRDefault="00C77067" w:rsidP="0046517F">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46517F">
            <w:pPr>
              <w:pStyle w:val="TAC"/>
              <w:jc w:val="left"/>
              <w:rPr>
                <w:sz w:val="16"/>
                <w:szCs w:val="16"/>
              </w:rPr>
            </w:pPr>
            <w:r w:rsidRPr="00201E3B">
              <w:rPr>
                <w:sz w:val="16"/>
                <w:szCs w:val="16"/>
              </w:rPr>
              <w:t>15.2.0</w:t>
            </w:r>
          </w:p>
        </w:tc>
      </w:tr>
      <w:tr w:rsidR="0027605B" w:rsidRPr="00201E3B" w14:paraId="78377A4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F4879D" w14:textId="66CC8186" w:rsidR="0027605B" w:rsidRPr="00201E3B" w:rsidRDefault="0027605B" w:rsidP="0046517F">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34D88" w14:textId="467D9F65" w:rsidR="0027605B" w:rsidRPr="00201E3B" w:rsidRDefault="0027605B" w:rsidP="0046517F">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C2166C" w14:textId="5C58C333"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E31A08" w14:textId="54456FB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6A74DB" w14:textId="3C2B7389" w:rsidR="0027605B" w:rsidRPr="00201E3B" w:rsidRDefault="0027605B" w:rsidP="0046517F">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46517F">
            <w:pPr>
              <w:pStyle w:val="TAC"/>
              <w:jc w:val="left"/>
              <w:rPr>
                <w:sz w:val="16"/>
                <w:szCs w:val="16"/>
              </w:rPr>
            </w:pPr>
            <w:r w:rsidRPr="00201E3B">
              <w:rPr>
                <w:sz w:val="16"/>
                <w:szCs w:val="16"/>
              </w:rPr>
              <w:t>15.3.0</w:t>
            </w:r>
          </w:p>
        </w:tc>
      </w:tr>
      <w:tr w:rsidR="0027605B" w:rsidRPr="00201E3B" w14:paraId="24B9D00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C20871" w14:textId="4E91EFEF" w:rsidR="0027605B" w:rsidRPr="00201E3B" w:rsidRDefault="0027605B" w:rsidP="0046517F">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CACA10" w14:textId="06DC9B4D" w:rsidR="0027605B" w:rsidRPr="00201E3B" w:rsidRDefault="0027605B" w:rsidP="0046517F">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B6C120" w14:textId="583E9331"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1B9F07" w14:textId="73A19DCF"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B07E13" w14:textId="06534104" w:rsidR="0027605B" w:rsidRPr="00201E3B" w:rsidRDefault="0027605B" w:rsidP="0046517F">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7DF32EE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5ACCE" w14:textId="4FAE8023" w:rsidR="0027605B" w:rsidRPr="00201E3B" w:rsidRDefault="0027605B" w:rsidP="0046517F">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C3598B" w14:textId="1A2FF454" w:rsidR="0027605B" w:rsidRPr="00201E3B" w:rsidRDefault="0027605B" w:rsidP="0046517F">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4EE2F7" w14:textId="3CBD042C"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6603C8" w14:textId="3A55D4AA"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C0FA3" w14:textId="56463A05" w:rsidR="0027605B" w:rsidRPr="00201E3B" w:rsidRDefault="0027605B" w:rsidP="0046517F">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9D0380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13E353" w14:textId="74769029" w:rsidR="0027605B" w:rsidRPr="00201E3B" w:rsidRDefault="0027605B" w:rsidP="0046517F">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4F0A6" w14:textId="09CC5EF2" w:rsidR="0027605B" w:rsidRPr="00201E3B" w:rsidRDefault="0027605B" w:rsidP="0046517F">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90CFC5" w14:textId="00630D96"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F8CA3" w14:textId="730CD249"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31B6A" w14:textId="5037F866" w:rsidR="0027605B" w:rsidRPr="00201E3B" w:rsidRDefault="0027605B" w:rsidP="0046517F">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4C564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46517F">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70883" w14:textId="03855FBF" w:rsidR="0027605B" w:rsidRPr="00201E3B" w:rsidRDefault="0027605B" w:rsidP="0046517F">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E44DD" w14:textId="4DEC2D76" w:rsidR="0027605B" w:rsidRPr="00201E3B" w:rsidRDefault="0027605B" w:rsidP="0046517F">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047967" w14:textId="7898E227"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210DA" w14:textId="1C28EDA7"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3D4A06" w14:textId="7AD8AE31" w:rsidR="0027605B" w:rsidRPr="00201E3B" w:rsidRDefault="0027605B" w:rsidP="0046517F">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8CEE7B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A58073" w14:textId="2EB6D6C3" w:rsidR="0027605B" w:rsidRPr="00201E3B" w:rsidRDefault="0027605B" w:rsidP="0046517F">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D84AE" w14:textId="6931E054" w:rsidR="0027605B" w:rsidRPr="00201E3B" w:rsidRDefault="0027605B" w:rsidP="0046517F">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17FD4D" w14:textId="3977ED5A"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5D30A3" w14:textId="48D972A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FC9DC" w14:textId="3456F6B3" w:rsidR="0027605B" w:rsidRPr="00201E3B" w:rsidRDefault="0027605B" w:rsidP="0046517F">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68F094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430D10" w14:textId="3759CF68" w:rsidR="0027605B" w:rsidRPr="00201E3B" w:rsidRDefault="0027605B" w:rsidP="0046517F">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8E818" w14:textId="59116702" w:rsidR="0027605B" w:rsidRPr="00201E3B" w:rsidRDefault="0027605B" w:rsidP="0046517F">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5CCACEC" w14:textId="0BA9A3DA"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12A928" w14:textId="05FF99CC"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F0520D" w14:textId="3315CC09" w:rsidR="0027605B" w:rsidRPr="00201E3B" w:rsidRDefault="0027605B" w:rsidP="0046517F">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DDA7AA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A8AC22" w14:textId="0B769716" w:rsidR="0027605B" w:rsidRPr="00201E3B" w:rsidRDefault="0027605B" w:rsidP="0046517F">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E06127" w14:textId="39BBD20B" w:rsidR="0027605B" w:rsidRPr="00201E3B" w:rsidRDefault="0027605B" w:rsidP="0046517F">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FBF5FA" w14:textId="7575CCE7"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18455F" w14:textId="4342C31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A2747" w14:textId="7145A532" w:rsidR="0027605B" w:rsidRPr="00201E3B" w:rsidRDefault="0027605B" w:rsidP="0046517F">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4DA9828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E386C" w14:textId="5F8ED359" w:rsidR="0027605B" w:rsidRPr="00201E3B" w:rsidRDefault="0027605B" w:rsidP="0046517F">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74B7F" w14:textId="7343F97D" w:rsidR="0027605B" w:rsidRPr="00201E3B" w:rsidRDefault="0027605B" w:rsidP="0046517F">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380CD2" w14:textId="11C714F8"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0AB49" w14:textId="1D7C1895"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C7BE93" w14:textId="713EE0CA" w:rsidR="0027605B" w:rsidRPr="00201E3B" w:rsidRDefault="0027605B" w:rsidP="0046517F">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D101D9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CC2787" w14:textId="054EEB8E" w:rsidR="0027605B" w:rsidRPr="00201E3B" w:rsidRDefault="0027605B" w:rsidP="0046517F">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55A2E" w14:textId="3CC7BF3B" w:rsidR="0027605B" w:rsidRPr="00201E3B" w:rsidRDefault="0027605B" w:rsidP="0046517F">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318561" w14:textId="56000FA0"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6BF05" w14:textId="5B645B1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6AE20F" w14:textId="5728933E" w:rsidR="0027605B" w:rsidRPr="00201E3B" w:rsidRDefault="0027605B" w:rsidP="0046517F">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358678E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57549E" w14:textId="3FAF617B" w:rsidR="0027605B" w:rsidRPr="00201E3B" w:rsidRDefault="0027605B" w:rsidP="0046517F">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5627B6" w14:textId="3408809D" w:rsidR="0027605B" w:rsidRPr="00201E3B" w:rsidRDefault="0027605B" w:rsidP="0046517F">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43E43B0" w14:textId="453AE465"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79739" w14:textId="7F58DCF7"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3128D8" w14:textId="4CB7D6C2" w:rsidR="0027605B" w:rsidRPr="00201E3B" w:rsidRDefault="0027605B" w:rsidP="0046517F">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49B3BB1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D68F6" w14:textId="463B7CAE" w:rsidR="0027605B" w:rsidRPr="00201E3B" w:rsidRDefault="0027605B" w:rsidP="0046517F">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0A51E" w14:textId="0F21ED9D" w:rsidR="0027605B" w:rsidRPr="00201E3B" w:rsidRDefault="0027605B" w:rsidP="0046517F">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7B648F" w14:textId="23A55982"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DBB0A" w14:textId="19678FEB"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8D1021" w14:textId="514C1BA0" w:rsidR="0027605B" w:rsidRPr="00201E3B" w:rsidRDefault="0027605B" w:rsidP="0046517F">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06AD95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0C945" w14:textId="732B069C" w:rsidR="0027605B" w:rsidRPr="00201E3B" w:rsidRDefault="0027605B" w:rsidP="0046517F">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64831" w14:textId="3508ECFC" w:rsidR="0027605B" w:rsidRPr="00201E3B" w:rsidRDefault="0027605B" w:rsidP="0046517F">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FC3779" w14:textId="32784562"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8F539" w14:textId="4B0A7F2B"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4647F" w14:textId="1721E017" w:rsidR="0027605B" w:rsidRPr="00201E3B" w:rsidRDefault="0027605B" w:rsidP="0046517F">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CC559B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11EEC" w14:textId="54A981FC" w:rsidR="0027605B" w:rsidRPr="00201E3B" w:rsidRDefault="0027605B" w:rsidP="0046517F">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C30C0" w14:textId="6CBD61CB" w:rsidR="0027605B" w:rsidRPr="00201E3B" w:rsidRDefault="0027605B" w:rsidP="0046517F">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17410A" w14:textId="385DAC65"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27103F" w14:textId="7CAB7E12"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A72524" w14:textId="20A0D824" w:rsidR="0027605B" w:rsidRPr="00201E3B" w:rsidRDefault="0027605B" w:rsidP="0046517F">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2EB661F6"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A57F11" w14:textId="05EC8F5F" w:rsidR="0027605B" w:rsidRPr="00201E3B" w:rsidRDefault="0027605B" w:rsidP="0046517F">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0883EC" w14:textId="5A108182" w:rsidR="0027605B" w:rsidRPr="00201E3B" w:rsidRDefault="0027605B" w:rsidP="0046517F">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B9B8EA" w14:textId="46453390"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F473" w14:textId="67D80542"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69BAF8" w14:textId="2822D0F2" w:rsidR="0027605B" w:rsidRPr="00201E3B" w:rsidRDefault="0027605B" w:rsidP="0046517F">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754CE08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218897" w14:textId="5F44D56D" w:rsidR="0027605B" w:rsidRPr="00201E3B" w:rsidRDefault="0027605B" w:rsidP="0046517F">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20B74" w14:textId="654EAF08" w:rsidR="0027605B" w:rsidRPr="00201E3B" w:rsidRDefault="0027605B" w:rsidP="0046517F">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AFE520F" w14:textId="169DC1FE"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9ED919" w14:textId="3D27D8F5"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B7124" w14:textId="2C03E47F" w:rsidR="0027605B" w:rsidRPr="00201E3B" w:rsidRDefault="0027605B" w:rsidP="0046517F">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B13356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BB95AC" w14:textId="6EBC8CFD" w:rsidR="0027605B" w:rsidRPr="00201E3B" w:rsidRDefault="0027605B" w:rsidP="0046517F">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9A275" w14:textId="3CBB04DF" w:rsidR="0027605B" w:rsidRPr="00201E3B" w:rsidRDefault="0027605B" w:rsidP="0046517F">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8A141C" w14:textId="6DB6BEFE"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323316" w14:textId="16CA0A44"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DEC6AF" w14:textId="37F732E1" w:rsidR="0027605B" w:rsidRPr="00201E3B" w:rsidRDefault="0027605B" w:rsidP="0046517F">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046323B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048CEB" w14:textId="5279B04F" w:rsidR="0027605B" w:rsidRPr="00201E3B" w:rsidRDefault="0027605B" w:rsidP="0046517F">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EEE56" w14:textId="5FF88D12" w:rsidR="0027605B" w:rsidRPr="00201E3B" w:rsidRDefault="0027605B" w:rsidP="0046517F">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2A2059" w14:textId="5D48D87C"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27DEA2" w14:textId="4EA5EAE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94C0B1" w14:textId="1FEAD89A" w:rsidR="0027605B" w:rsidRPr="00201E3B" w:rsidRDefault="0027605B" w:rsidP="0046517F">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7746DE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F39AC2" w14:textId="216D9DD8" w:rsidR="0027605B" w:rsidRPr="00201E3B" w:rsidRDefault="0027605B" w:rsidP="0046517F">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84E1E9" w14:textId="4E329D27" w:rsidR="0027605B" w:rsidRPr="00201E3B" w:rsidRDefault="0027605B" w:rsidP="0046517F">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DB94E4" w14:textId="06C3C234"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BC25F" w14:textId="1EFE00FC"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CA4A8" w14:textId="5F8D6363" w:rsidR="0027605B" w:rsidRPr="00201E3B" w:rsidRDefault="0027605B" w:rsidP="0046517F">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67BE4AD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EC83F9" w14:textId="054D2477" w:rsidR="0027605B" w:rsidRPr="00201E3B" w:rsidRDefault="0027605B" w:rsidP="0046517F">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8FAAE4" w14:textId="117890F3" w:rsidR="0027605B" w:rsidRPr="00201E3B" w:rsidRDefault="0027605B" w:rsidP="0046517F">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9BE46A" w14:textId="595D861B"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68C73" w14:textId="73EE8CC0"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96FEBA" w14:textId="58841985" w:rsidR="0027605B" w:rsidRPr="00201E3B" w:rsidRDefault="0027605B" w:rsidP="0046517F">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5DC7C85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43168" w14:textId="7B7C9729" w:rsidR="0027605B" w:rsidRPr="00201E3B" w:rsidRDefault="0027605B" w:rsidP="0046517F">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82F96" w14:textId="219AA4E0" w:rsidR="0027605B" w:rsidRPr="00201E3B" w:rsidRDefault="0027605B" w:rsidP="0046517F">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8647EF" w14:textId="44B3FA6B" w:rsidR="0027605B" w:rsidRPr="00201E3B" w:rsidRDefault="0027605B" w:rsidP="0046517F">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828FBE" w14:textId="479ABAEE"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D11F81" w14:textId="025F079E" w:rsidR="0027605B" w:rsidRPr="00201E3B" w:rsidRDefault="0027605B" w:rsidP="0046517F">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46517F">
            <w:pPr>
              <w:pStyle w:val="TAC"/>
              <w:jc w:val="left"/>
              <w:rPr>
                <w:sz w:val="16"/>
                <w:szCs w:val="16"/>
              </w:rPr>
            </w:pPr>
            <w:r w:rsidRPr="00201E3B">
              <w:rPr>
                <w:sz w:val="16"/>
                <w:szCs w:val="16"/>
              </w:rPr>
              <w:t>15.3.0</w:t>
            </w:r>
          </w:p>
        </w:tc>
      </w:tr>
      <w:tr w:rsidR="0027605B" w:rsidRPr="00201E3B" w14:paraId="136FC6A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46517F">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46517F">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5E8866" w14:textId="75BFE6FE" w:rsidR="0027605B" w:rsidRPr="00201E3B" w:rsidRDefault="0027605B" w:rsidP="0046517F">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36BF3" w14:textId="1602110F" w:rsidR="0027605B" w:rsidRPr="00201E3B" w:rsidRDefault="0027605B" w:rsidP="0046517F">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711A46" w14:textId="685522B2" w:rsidR="0027605B" w:rsidRPr="00201E3B" w:rsidRDefault="0027605B" w:rsidP="0046517F">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9D6D6" w14:textId="2520F3FD" w:rsidR="0027605B" w:rsidRPr="00201E3B" w:rsidRDefault="0027605B" w:rsidP="0046517F">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37655" w14:textId="1D9A68F6" w:rsidR="0027605B" w:rsidRPr="00201E3B" w:rsidRDefault="0027605B" w:rsidP="0046517F">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46517F">
            <w:pPr>
              <w:pStyle w:val="TAC"/>
              <w:jc w:val="left"/>
              <w:rPr>
                <w:sz w:val="16"/>
                <w:szCs w:val="16"/>
              </w:rPr>
            </w:pPr>
            <w:r w:rsidRPr="00201E3B">
              <w:rPr>
                <w:sz w:val="16"/>
                <w:szCs w:val="16"/>
              </w:rPr>
              <w:t>15.3.0</w:t>
            </w:r>
          </w:p>
        </w:tc>
      </w:tr>
      <w:tr w:rsidR="002E640A" w:rsidRPr="002E640A" w14:paraId="5300F99A"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46517F">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46517F">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46517F">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46517F">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46517F">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46517F">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46517F">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46517F">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46517F">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46517F">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46517F">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46517F">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46517F">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46517F">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46517F">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46517F">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6517F">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6517F">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6517F">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6517F">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6517F">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6517F">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6517F">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6517F">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6517F">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6517F">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6517F">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6517F">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6517F">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6517F">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6517F">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6517F">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6517F">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6517F">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6517F">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6517F">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6517F">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6517F">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6517F">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6517F">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6517F">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6517F">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6517F">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6517F">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6517F">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6517F">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6517F">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6517F">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BBFE9" w14:textId="0D41647D" w:rsidR="00D36110" w:rsidRPr="00201E3B" w:rsidRDefault="00D36110" w:rsidP="0046517F">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2E272E" w14:textId="11FD963A" w:rsidR="00D36110" w:rsidRPr="00201E3B" w:rsidRDefault="00D36110" w:rsidP="0046517F">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A2123D" w14:textId="4878F727"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271D2" w14:textId="63AE62F7"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F55FF3" w14:textId="5CF3AC18" w:rsidR="00D36110" w:rsidRPr="00201E3B" w:rsidRDefault="00D36110" w:rsidP="0046517F">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9E33B9" w14:textId="20B8B7CC" w:rsidR="00D36110" w:rsidRPr="00201E3B" w:rsidRDefault="00D36110" w:rsidP="0046517F">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09C9" w14:textId="341788BB" w:rsidR="00D36110" w:rsidRPr="00201E3B" w:rsidRDefault="00D36110" w:rsidP="0046517F">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B4C19" w14:textId="05E53019"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1A1A" w14:textId="4472F178"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D01B5" w14:textId="1766C957" w:rsidR="00D36110" w:rsidRPr="00201E3B" w:rsidRDefault="00D36110" w:rsidP="0046517F">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2C72A" w14:textId="696FE346" w:rsidR="00D36110" w:rsidRPr="00201E3B" w:rsidRDefault="00D36110" w:rsidP="0046517F">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4F7D5D" w14:textId="08A65FE4" w:rsidR="00D36110" w:rsidRPr="00201E3B" w:rsidRDefault="00D36110" w:rsidP="0046517F">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98909DD" w14:textId="71B95264"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C3C27" w14:textId="6D9AB8BE"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AC67FA" w14:textId="7D515FA7" w:rsidR="00D36110" w:rsidRPr="00201E3B" w:rsidRDefault="00D36110" w:rsidP="0046517F">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6FE1B" w14:textId="046EF04A" w:rsidR="00D36110" w:rsidRPr="00201E3B" w:rsidRDefault="00D36110" w:rsidP="0046517F">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CF1CD1" w14:textId="63AE38F2" w:rsidR="00D36110" w:rsidRPr="00201E3B" w:rsidRDefault="00D36110" w:rsidP="0046517F">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12A96" w14:textId="2DCB99B8" w:rsidR="00D36110" w:rsidRPr="00201E3B" w:rsidRDefault="00D36110" w:rsidP="0046517F">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B79DB" w14:textId="76D500B5"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1EC932" w14:textId="7567A7A6" w:rsidR="00D36110" w:rsidRPr="00201E3B" w:rsidRDefault="00D36110" w:rsidP="0046517F">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0945B5" w14:textId="6E783C68" w:rsidR="00D36110" w:rsidRPr="00201E3B" w:rsidRDefault="00D36110" w:rsidP="0046517F">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40EA4" w14:textId="656391A9" w:rsidR="00D36110" w:rsidRPr="00201E3B" w:rsidRDefault="00D36110" w:rsidP="0046517F">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7273E9" w14:textId="37D7F283"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56C50" w14:textId="727F5790"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A91B84" w14:textId="1C251C30" w:rsidR="00D36110" w:rsidRPr="00201E3B" w:rsidRDefault="00D36110" w:rsidP="0046517F">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6271A" w14:textId="15B26702" w:rsidR="00D36110" w:rsidRPr="00201E3B" w:rsidRDefault="00D36110" w:rsidP="0046517F">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6E291" w14:textId="1A4F3690" w:rsidR="00D36110" w:rsidRPr="00201E3B" w:rsidRDefault="00D36110" w:rsidP="0046517F">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EB183" w14:textId="6BECE08A"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CCA74" w14:textId="796F111B"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CF9224" w14:textId="47AEF714" w:rsidR="00D36110" w:rsidRPr="00201E3B" w:rsidRDefault="00D36110" w:rsidP="0046517F">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123F3B" w14:textId="782669B3" w:rsidR="00D36110" w:rsidRPr="00201E3B" w:rsidRDefault="00D36110" w:rsidP="0046517F">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0AD3A" w14:textId="34F02621" w:rsidR="00D36110" w:rsidRPr="00201E3B" w:rsidRDefault="00D36110" w:rsidP="0046517F">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D2480A" w14:textId="7BF39A6C"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2636E" w14:textId="4B782AA7"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D247D" w14:textId="05B2B948" w:rsidR="00D36110" w:rsidRPr="00201E3B" w:rsidRDefault="00D36110" w:rsidP="0046517F">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46517F">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46517F">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066905" w14:textId="74B1FE25" w:rsidR="00D36110" w:rsidRPr="00201E3B" w:rsidRDefault="00D36110" w:rsidP="0046517F">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7955F" w14:textId="5C09279A" w:rsidR="00D36110" w:rsidRPr="00201E3B" w:rsidRDefault="00D36110" w:rsidP="0046517F">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A2BF8" w14:textId="66411E1A" w:rsidR="00D36110" w:rsidRPr="00201E3B" w:rsidRDefault="00D36110" w:rsidP="0046517F">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E57407" w14:textId="6B2CBF82" w:rsidR="00D36110" w:rsidRPr="00201E3B" w:rsidRDefault="00D36110" w:rsidP="0046517F">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A10D74" w14:textId="60B992D1" w:rsidR="00D36110" w:rsidRPr="00201E3B" w:rsidRDefault="00D36110" w:rsidP="0046517F">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46517F">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46517F">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46517F">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D73E8" w14:textId="77777777" w:rsidR="00D36110" w:rsidRPr="00BB7DF4" w:rsidRDefault="00D36110" w:rsidP="0046517F">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944F51" w14:textId="77777777" w:rsidR="00D36110" w:rsidRPr="00BB7DF4" w:rsidRDefault="00D36110" w:rsidP="0046517F">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B3AD91" w14:textId="77777777" w:rsidR="00D36110" w:rsidRPr="00BB7DF4" w:rsidRDefault="00D36110" w:rsidP="0046517F">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67709" w14:textId="77777777" w:rsidR="00D36110" w:rsidRPr="00BB7DF4" w:rsidRDefault="00D36110" w:rsidP="0046517F">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E14233" w14:textId="77777777" w:rsidR="00D36110" w:rsidRPr="00BB7DF4" w:rsidRDefault="00D36110" w:rsidP="0046517F">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46517F">
            <w:pPr>
              <w:pStyle w:val="TAC"/>
              <w:jc w:val="left"/>
              <w:rPr>
                <w:sz w:val="16"/>
                <w:szCs w:val="16"/>
              </w:rPr>
            </w:pPr>
            <w:r w:rsidRPr="00BB7DF4">
              <w:rPr>
                <w:sz w:val="16"/>
                <w:szCs w:val="16"/>
              </w:rPr>
              <w:t>16.0.0</w:t>
            </w:r>
          </w:p>
        </w:tc>
      </w:tr>
      <w:tr w:rsidR="00E64A8B" w:rsidRPr="00E64A8B" w14:paraId="43FB4D2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04FC0E9"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880E3"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6560ED" w14:textId="7053FC77" w:rsidR="00E64A8B" w:rsidRDefault="00E64A8B" w:rsidP="0046517F">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437C" w14:textId="6F1708EA" w:rsidR="00E64A8B" w:rsidRDefault="00E64A8B" w:rsidP="0046517F">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DA849" w14:textId="61BDDD56"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DFA38" w14:textId="13F516D2"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C5205E" w14:textId="7DCB975A" w:rsidR="00E64A8B" w:rsidRDefault="00E64A8B" w:rsidP="0046517F">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7790D0" w14:textId="20AFAEBB"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12EAFAAC"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3637DE5"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17EFA"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D10CEB" w14:textId="61095452" w:rsidR="00E64A8B" w:rsidRDefault="00E64A8B" w:rsidP="0046517F">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E973E2" w14:textId="3C79281E" w:rsidR="00E64A8B" w:rsidRDefault="00E64A8B" w:rsidP="0046517F">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0F56C7" w14:textId="0F04D8B9"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FA8A" w14:textId="012947F9"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186FB4" w14:textId="3F8C8B1D" w:rsidR="00E64A8B" w:rsidRDefault="00E64A8B" w:rsidP="0046517F">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11A0" w14:textId="3C077428"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722E5D5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5B9F6044" w14:textId="77777777" w:rsidR="00E64A8B" w:rsidRDefault="00E64A8B" w:rsidP="0046517F">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CEAFF" w14:textId="77777777" w:rsidR="00E64A8B" w:rsidRDefault="00E64A8B" w:rsidP="0046517F">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FE765" w14:textId="3DF4A7A1" w:rsidR="00E64A8B" w:rsidRDefault="00E64A8B" w:rsidP="0046517F">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CCE5B" w14:textId="27BAC199" w:rsidR="00E64A8B" w:rsidRDefault="00E64A8B" w:rsidP="0046517F">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F54989" w14:textId="42A1CF84" w:rsidR="00E64A8B" w:rsidRDefault="00E64A8B" w:rsidP="0046517F">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12C364" w14:textId="0824765E" w:rsidR="00E64A8B" w:rsidRDefault="00E64A8B" w:rsidP="0046517F">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EBD20" w14:textId="0A7E5422" w:rsidR="00E64A8B" w:rsidRDefault="00E64A8B" w:rsidP="0046517F">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A60BF" w14:textId="29EA548B" w:rsidR="00E64A8B" w:rsidRDefault="00E64A8B" w:rsidP="0046517F">
            <w:pPr>
              <w:pStyle w:val="TAC"/>
              <w:jc w:val="left"/>
              <w:rPr>
                <w:sz w:val="16"/>
                <w:szCs w:val="16"/>
              </w:rPr>
            </w:pPr>
            <w:r>
              <w:rPr>
                <w:sz w:val="16"/>
                <w:szCs w:val="16"/>
              </w:rPr>
              <w:t>16.</w:t>
            </w:r>
            <w:r w:rsidR="000E541B">
              <w:rPr>
                <w:sz w:val="16"/>
                <w:szCs w:val="16"/>
              </w:rPr>
              <w:t>1</w:t>
            </w:r>
            <w:r>
              <w:rPr>
                <w:sz w:val="16"/>
                <w:szCs w:val="16"/>
              </w:rPr>
              <w:t>.0</w:t>
            </w:r>
          </w:p>
        </w:tc>
      </w:tr>
      <w:tr w:rsidR="00C53AD1" w:rsidRPr="00C53AD1" w14:paraId="310F194B"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01B0E102" w14:textId="77777777" w:rsidR="00C53AD1" w:rsidRDefault="00C53AD1" w:rsidP="0046517F">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4B22F" w14:textId="77777777" w:rsidR="00C53AD1" w:rsidRDefault="00C53AD1" w:rsidP="0046517F">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4B894" w14:textId="69514E6B" w:rsidR="00C53AD1" w:rsidRDefault="00C53AD1" w:rsidP="0046517F">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C9C7C7" w14:textId="3DCFF714" w:rsidR="00C53AD1" w:rsidRDefault="00C53AD1" w:rsidP="0046517F">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01F81B" w14:textId="6E46826B" w:rsidR="00C53AD1" w:rsidRDefault="00C53AD1" w:rsidP="0046517F">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80358" w14:textId="22064001" w:rsidR="00C53AD1" w:rsidRDefault="00C53AD1" w:rsidP="0046517F">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C51138" w14:textId="7C0A9CF1" w:rsidR="00C53AD1" w:rsidRDefault="00C53AD1" w:rsidP="0046517F">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3291C5" w14:textId="1B890851" w:rsidR="00C53AD1" w:rsidRDefault="00C53AD1" w:rsidP="0046517F">
            <w:pPr>
              <w:pStyle w:val="TAC"/>
              <w:jc w:val="left"/>
              <w:rPr>
                <w:sz w:val="16"/>
                <w:szCs w:val="16"/>
              </w:rPr>
            </w:pPr>
            <w:r>
              <w:rPr>
                <w:sz w:val="16"/>
                <w:szCs w:val="16"/>
              </w:rPr>
              <w:t>16.2.0</w:t>
            </w:r>
          </w:p>
        </w:tc>
      </w:tr>
      <w:tr w:rsidR="00CF5E84" w:rsidRPr="00CF5E84" w14:paraId="63A79EB3"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26331BC" w14:textId="77777777" w:rsidR="00CF5E84" w:rsidRDefault="00CF5E84" w:rsidP="0046517F">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7D229" w14:textId="77777777" w:rsidR="00CF5E84" w:rsidRDefault="00CF5E84" w:rsidP="0046517F">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C65911" w14:textId="24A78861" w:rsidR="00CF5E84" w:rsidRDefault="00CF5E84" w:rsidP="0046517F">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3C9DA" w14:textId="42597A43" w:rsidR="00CF5E84" w:rsidRDefault="00CF5E84" w:rsidP="0046517F">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738098" w14:textId="7DB43D98" w:rsidR="00CF5E84" w:rsidRDefault="00CF5E84" w:rsidP="0046517F">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91D3D" w14:textId="06ABE795" w:rsidR="00CF5E84" w:rsidRDefault="00CF5E84" w:rsidP="0046517F">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8374B7" w14:textId="37D36685" w:rsidR="00CF5E84" w:rsidRPr="00CB0866" w:rsidRDefault="00CF5E84" w:rsidP="0046517F">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217C3B" w14:textId="77777777" w:rsidR="00CF5E84" w:rsidRDefault="00CF5E84" w:rsidP="0046517F">
            <w:pPr>
              <w:pStyle w:val="TAC"/>
              <w:jc w:val="left"/>
              <w:rPr>
                <w:sz w:val="16"/>
                <w:szCs w:val="16"/>
              </w:rPr>
            </w:pPr>
            <w:r>
              <w:rPr>
                <w:sz w:val="16"/>
                <w:szCs w:val="16"/>
              </w:rPr>
              <w:t>16.3.0</w:t>
            </w:r>
          </w:p>
        </w:tc>
      </w:tr>
      <w:tr w:rsidR="00CF5E84" w:rsidRPr="00CF5E84" w14:paraId="2C0928D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34798D2" w14:textId="77777777" w:rsidR="00CF5E84" w:rsidRDefault="00CF5E84" w:rsidP="0046517F">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A9E6" w14:textId="77777777" w:rsidR="00CF5E84" w:rsidRDefault="00CF5E84" w:rsidP="0046517F">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8AEE6" w14:textId="4A27A876" w:rsidR="00CF5E84" w:rsidRDefault="00CF5E84" w:rsidP="0046517F">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A9F4B" w14:textId="0BE0003F" w:rsidR="00CF5E84" w:rsidRDefault="00CF5E84" w:rsidP="0046517F">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ADF61D" w14:textId="2B761E72" w:rsidR="00CF5E84" w:rsidRDefault="00CF5E84" w:rsidP="0046517F">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75F5F" w14:textId="6D7ABFAC" w:rsidR="00CF5E84" w:rsidRDefault="00CF5E84" w:rsidP="0046517F">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A29921" w14:textId="53C37FE6" w:rsidR="00CF5E84" w:rsidRPr="00CB0866" w:rsidRDefault="00CF5E84" w:rsidP="0046517F">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943C1" w14:textId="77777777" w:rsidR="00CF5E84" w:rsidRDefault="00CF5E84" w:rsidP="0046517F">
            <w:pPr>
              <w:pStyle w:val="TAC"/>
              <w:jc w:val="left"/>
              <w:rPr>
                <w:sz w:val="16"/>
                <w:szCs w:val="16"/>
              </w:rPr>
            </w:pPr>
            <w:r>
              <w:rPr>
                <w:sz w:val="16"/>
                <w:szCs w:val="16"/>
              </w:rPr>
              <w:t>16.3.0</w:t>
            </w:r>
          </w:p>
        </w:tc>
      </w:tr>
      <w:tr w:rsidR="00C652A8" w:rsidRPr="00C652A8" w14:paraId="4E89DC99"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ECBCA65" w14:textId="3643FCBF"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2051CC" w14:textId="5636A1FB"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EEBA90" w14:textId="56DECA1F" w:rsidR="00C652A8" w:rsidRDefault="00C652A8" w:rsidP="0046517F">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81863" w14:textId="7588DF8B" w:rsidR="00C652A8" w:rsidRDefault="00C652A8" w:rsidP="0046517F">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4C901E" w14:textId="1EF4CA70"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9601" w14:textId="3006F6BE"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248CAA" w14:textId="11D88202" w:rsidR="00C652A8" w:rsidRPr="00CB0866" w:rsidRDefault="00C652A8" w:rsidP="0046517F">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5299A" w14:textId="792F3D84" w:rsidR="00C652A8" w:rsidRDefault="00C652A8" w:rsidP="0046517F">
            <w:pPr>
              <w:pStyle w:val="TAC"/>
              <w:jc w:val="left"/>
              <w:rPr>
                <w:sz w:val="16"/>
                <w:szCs w:val="16"/>
              </w:rPr>
            </w:pPr>
            <w:r>
              <w:rPr>
                <w:sz w:val="16"/>
                <w:szCs w:val="16"/>
              </w:rPr>
              <w:t>16.4.0</w:t>
            </w:r>
          </w:p>
        </w:tc>
      </w:tr>
      <w:tr w:rsidR="00C652A8" w:rsidRPr="00C652A8" w14:paraId="6A9008E8"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DD8E620"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146C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05CC89" w14:textId="3BFCE094" w:rsidR="00C652A8" w:rsidRDefault="00C652A8" w:rsidP="0046517F">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84881A" w14:textId="16349883" w:rsidR="00C652A8" w:rsidRDefault="00C652A8" w:rsidP="0046517F">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660951" w14:textId="7ACBA9FC"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020EC" w14:textId="724524ED"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D5ED" w14:textId="34897CCA" w:rsidR="00C652A8" w:rsidRPr="00CB0866" w:rsidRDefault="00C652A8" w:rsidP="0046517F">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CAC262" w14:textId="77777777" w:rsidR="00C652A8" w:rsidRDefault="00C652A8" w:rsidP="0046517F">
            <w:pPr>
              <w:pStyle w:val="TAC"/>
              <w:jc w:val="left"/>
              <w:rPr>
                <w:sz w:val="16"/>
                <w:szCs w:val="16"/>
              </w:rPr>
            </w:pPr>
            <w:r>
              <w:rPr>
                <w:sz w:val="16"/>
                <w:szCs w:val="16"/>
              </w:rPr>
              <w:t>16.4.0</w:t>
            </w:r>
          </w:p>
        </w:tc>
      </w:tr>
      <w:tr w:rsidR="00C652A8" w:rsidRPr="00C652A8" w14:paraId="4728B5A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32B2AE48"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D4DF9E"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93739D" w14:textId="6F405505" w:rsidR="00C652A8" w:rsidRDefault="00C652A8" w:rsidP="0046517F">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6FEE4" w14:textId="61A68604" w:rsidR="00C652A8" w:rsidRDefault="00C652A8" w:rsidP="0046517F">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2D34C9" w14:textId="4C703346"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4F0510" w14:textId="076BECE2"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1E03F" w14:textId="23B88850" w:rsidR="00C652A8" w:rsidRPr="00CB0866" w:rsidRDefault="00C652A8" w:rsidP="0046517F">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4BBE2" w14:textId="77777777" w:rsidR="00C652A8" w:rsidRDefault="00C652A8" w:rsidP="0046517F">
            <w:pPr>
              <w:pStyle w:val="TAC"/>
              <w:jc w:val="left"/>
              <w:rPr>
                <w:sz w:val="16"/>
                <w:szCs w:val="16"/>
              </w:rPr>
            </w:pPr>
            <w:r>
              <w:rPr>
                <w:sz w:val="16"/>
                <w:szCs w:val="16"/>
              </w:rPr>
              <w:t>16.4.0</w:t>
            </w:r>
          </w:p>
        </w:tc>
      </w:tr>
      <w:tr w:rsidR="00C652A8" w:rsidRPr="00C652A8" w14:paraId="098F3DB1"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FCCA3DF"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9FAA"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752E1F" w14:textId="120A970E" w:rsidR="00C652A8" w:rsidRDefault="00C652A8" w:rsidP="0046517F">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754A6" w14:textId="526B5585" w:rsidR="00C652A8" w:rsidRDefault="00C652A8" w:rsidP="0046517F">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F721AC" w14:textId="7ABCAABA"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39442" w14:textId="32EE927D"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EB7A79" w14:textId="61B7476F" w:rsidR="00C652A8" w:rsidRPr="009905FE" w:rsidRDefault="00C652A8" w:rsidP="0046517F">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4D46" w14:textId="77777777" w:rsidR="00C652A8" w:rsidRDefault="00C652A8" w:rsidP="0046517F">
            <w:pPr>
              <w:pStyle w:val="TAC"/>
              <w:jc w:val="left"/>
              <w:rPr>
                <w:sz w:val="16"/>
                <w:szCs w:val="16"/>
              </w:rPr>
            </w:pPr>
            <w:r>
              <w:rPr>
                <w:sz w:val="16"/>
                <w:szCs w:val="16"/>
              </w:rPr>
              <w:t>16.4.0</w:t>
            </w:r>
          </w:p>
        </w:tc>
      </w:tr>
      <w:tr w:rsidR="00C652A8" w:rsidRPr="00C652A8" w14:paraId="47E0E1F0"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4FE4180A"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7B282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11972" w14:textId="3B51BFD7" w:rsidR="00C652A8" w:rsidRDefault="00C652A8" w:rsidP="0046517F">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F9EED3" w14:textId="05769510" w:rsidR="00C652A8" w:rsidRDefault="00C652A8" w:rsidP="0046517F">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4BE845" w14:textId="31413D83" w:rsidR="00C652A8" w:rsidRDefault="00C652A8" w:rsidP="0046517F">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A942E" w14:textId="2EE194FF"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B37EE1" w14:textId="5B2EB221" w:rsidR="00C652A8" w:rsidRPr="009905FE" w:rsidRDefault="00C652A8" w:rsidP="0046517F">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7533C" w14:textId="77777777" w:rsidR="00C652A8" w:rsidRDefault="00C652A8" w:rsidP="0046517F">
            <w:pPr>
              <w:pStyle w:val="TAC"/>
              <w:jc w:val="left"/>
              <w:rPr>
                <w:sz w:val="16"/>
                <w:szCs w:val="16"/>
              </w:rPr>
            </w:pPr>
            <w:r>
              <w:rPr>
                <w:sz w:val="16"/>
                <w:szCs w:val="16"/>
              </w:rPr>
              <w:t>16.4.0</w:t>
            </w:r>
          </w:p>
        </w:tc>
      </w:tr>
      <w:tr w:rsidR="00C652A8" w:rsidRPr="00C652A8" w14:paraId="6E95882E"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1948966C"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BF65B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9AE8F20" w14:textId="4A396715" w:rsidR="00C652A8" w:rsidRDefault="00C652A8" w:rsidP="0046517F">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59072" w14:textId="1F1DBC47" w:rsidR="00C652A8" w:rsidRDefault="00C652A8" w:rsidP="0046517F">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8734CBD" w14:textId="52CCA7C3" w:rsidR="00C652A8" w:rsidRDefault="00C652A8" w:rsidP="0046517F">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3DB03" w14:textId="104CD7FB"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05A83A" w14:textId="7593C3C5" w:rsidR="00C652A8" w:rsidRPr="009905FE" w:rsidRDefault="00C652A8" w:rsidP="0046517F">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3A45E" w14:textId="77777777" w:rsidR="00C652A8" w:rsidRDefault="00C652A8" w:rsidP="0046517F">
            <w:pPr>
              <w:pStyle w:val="TAC"/>
              <w:jc w:val="left"/>
              <w:rPr>
                <w:sz w:val="16"/>
                <w:szCs w:val="16"/>
              </w:rPr>
            </w:pPr>
            <w:r>
              <w:rPr>
                <w:sz w:val="16"/>
                <w:szCs w:val="16"/>
              </w:rPr>
              <w:t>16.4.0</w:t>
            </w:r>
          </w:p>
        </w:tc>
      </w:tr>
      <w:tr w:rsidR="00C652A8" w:rsidRPr="00C652A8" w14:paraId="5B65D3D5" w14:textId="77777777" w:rsidTr="0046517F">
        <w:tc>
          <w:tcPr>
            <w:tcW w:w="800" w:type="dxa"/>
            <w:tcBorders>
              <w:top w:val="single" w:sz="4" w:space="0" w:color="auto"/>
              <w:left w:val="single" w:sz="4" w:space="0" w:color="auto"/>
              <w:bottom w:val="single" w:sz="4" w:space="0" w:color="auto"/>
              <w:right w:val="single" w:sz="4" w:space="0" w:color="auto"/>
            </w:tcBorders>
            <w:shd w:val="solid" w:color="FFFFFF" w:fill="auto"/>
          </w:tcPr>
          <w:p w14:paraId="79964B56" w14:textId="77777777" w:rsidR="00C652A8" w:rsidRDefault="00C652A8" w:rsidP="0046517F">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D5218C" w14:textId="77777777" w:rsidR="00C652A8" w:rsidRDefault="00C652A8" w:rsidP="0046517F">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74C2B7" w14:textId="17347184" w:rsidR="00C652A8" w:rsidRDefault="00C652A8" w:rsidP="0046517F">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EAB91" w14:textId="6F06807D" w:rsidR="00C652A8" w:rsidRDefault="00C652A8" w:rsidP="0046517F">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8E89F49" w14:textId="677C201D" w:rsidR="00C652A8" w:rsidRDefault="00C652A8" w:rsidP="0046517F">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3838C" w14:textId="1FE8D72C" w:rsidR="00C652A8" w:rsidRDefault="00C652A8" w:rsidP="0046517F">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4A450A" w14:textId="2B25680B" w:rsidR="00C652A8" w:rsidRPr="009905FE" w:rsidRDefault="00C652A8" w:rsidP="0046517F">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7466F" w14:textId="77777777" w:rsidR="00C652A8" w:rsidRDefault="00C652A8" w:rsidP="0046517F">
            <w:pPr>
              <w:pStyle w:val="TAC"/>
              <w:jc w:val="left"/>
              <w:rPr>
                <w:sz w:val="16"/>
                <w:szCs w:val="16"/>
              </w:rPr>
            </w:pPr>
            <w:r>
              <w:rPr>
                <w:sz w:val="16"/>
                <w:szCs w:val="16"/>
              </w:rPr>
              <w:t>16.4.0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5B379A" w14:textId="77777777" w:rsidR="003619C3" w:rsidRDefault="003619C3">
      <w:r>
        <w:separator/>
      </w:r>
    </w:p>
  </w:endnote>
  <w:endnote w:type="continuationSeparator" w:id="0">
    <w:p w14:paraId="2FE972CD" w14:textId="77777777" w:rsidR="003619C3" w:rsidRDefault="00361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6E225" w14:textId="77777777" w:rsidR="003619C3" w:rsidRDefault="003619C3">
      <w:r>
        <w:separator/>
      </w:r>
    </w:p>
  </w:footnote>
  <w:footnote w:type="continuationSeparator" w:id="0">
    <w:p w14:paraId="1225B8D4" w14:textId="77777777" w:rsidR="003619C3" w:rsidRDefault="003619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663B667D"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17F">
      <w:rPr>
        <w:rFonts w:ascii="Arial" w:hAnsi="Arial" w:cs="Arial"/>
        <w:b/>
        <w:noProof/>
        <w:sz w:val="18"/>
        <w:szCs w:val="18"/>
      </w:rPr>
      <w:t>3GPP TS 36.579-6 V16.4.0 (2024-03)</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608D09AD"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517F">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2"/>
  </w:num>
  <w:num w:numId="2" w16cid:durableId="508250079">
    <w:abstractNumId w:val="1"/>
  </w:num>
  <w:num w:numId="3" w16cid:durableId="15313321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2262"/>
    <w:rsid w:val="00033397"/>
    <w:rsid w:val="00040095"/>
    <w:rsid w:val="00051834"/>
    <w:rsid w:val="00054A22"/>
    <w:rsid w:val="00062023"/>
    <w:rsid w:val="000655A6"/>
    <w:rsid w:val="000670FE"/>
    <w:rsid w:val="00072D76"/>
    <w:rsid w:val="0007574A"/>
    <w:rsid w:val="00080512"/>
    <w:rsid w:val="00095F66"/>
    <w:rsid w:val="000A22D7"/>
    <w:rsid w:val="000C47C3"/>
    <w:rsid w:val="000D58AB"/>
    <w:rsid w:val="000E25AB"/>
    <w:rsid w:val="000E541B"/>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1F2057"/>
    <w:rsid w:val="00201E3B"/>
    <w:rsid w:val="00201E42"/>
    <w:rsid w:val="00213251"/>
    <w:rsid w:val="0022133C"/>
    <w:rsid w:val="0022551D"/>
    <w:rsid w:val="00225741"/>
    <w:rsid w:val="002347A2"/>
    <w:rsid w:val="002451E3"/>
    <w:rsid w:val="002514EE"/>
    <w:rsid w:val="002528A9"/>
    <w:rsid w:val="002675F0"/>
    <w:rsid w:val="0027605B"/>
    <w:rsid w:val="00276ABC"/>
    <w:rsid w:val="002A4F7D"/>
    <w:rsid w:val="002B1EC7"/>
    <w:rsid w:val="002B6339"/>
    <w:rsid w:val="002C03E6"/>
    <w:rsid w:val="002D2E39"/>
    <w:rsid w:val="002E00EE"/>
    <w:rsid w:val="002E1FD3"/>
    <w:rsid w:val="002E640A"/>
    <w:rsid w:val="002E6B18"/>
    <w:rsid w:val="002F1414"/>
    <w:rsid w:val="00301DB1"/>
    <w:rsid w:val="003172DC"/>
    <w:rsid w:val="00320201"/>
    <w:rsid w:val="0033407D"/>
    <w:rsid w:val="00346F82"/>
    <w:rsid w:val="0035462D"/>
    <w:rsid w:val="00354887"/>
    <w:rsid w:val="00355119"/>
    <w:rsid w:val="003619C3"/>
    <w:rsid w:val="003765B8"/>
    <w:rsid w:val="003902D4"/>
    <w:rsid w:val="003A350C"/>
    <w:rsid w:val="003C3971"/>
    <w:rsid w:val="003F2FF0"/>
    <w:rsid w:val="003F4465"/>
    <w:rsid w:val="0040702D"/>
    <w:rsid w:val="004144A6"/>
    <w:rsid w:val="0042071A"/>
    <w:rsid w:val="00423334"/>
    <w:rsid w:val="00426F2F"/>
    <w:rsid w:val="00432C8A"/>
    <w:rsid w:val="004345EC"/>
    <w:rsid w:val="0045163D"/>
    <w:rsid w:val="004567BD"/>
    <w:rsid w:val="004631B4"/>
    <w:rsid w:val="0046517F"/>
    <w:rsid w:val="00465515"/>
    <w:rsid w:val="00471689"/>
    <w:rsid w:val="00475A5D"/>
    <w:rsid w:val="0048369E"/>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039"/>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E79"/>
    <w:rsid w:val="006A323F"/>
    <w:rsid w:val="006B30D0"/>
    <w:rsid w:val="006B3342"/>
    <w:rsid w:val="006C3D95"/>
    <w:rsid w:val="006D2B1E"/>
    <w:rsid w:val="006E5C86"/>
    <w:rsid w:val="006F7A84"/>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B636C"/>
    <w:rsid w:val="007C3EDC"/>
    <w:rsid w:val="007D20C3"/>
    <w:rsid w:val="007D42EC"/>
    <w:rsid w:val="007E4BE2"/>
    <w:rsid w:val="007F0F4A"/>
    <w:rsid w:val="007F5BF3"/>
    <w:rsid w:val="008028A4"/>
    <w:rsid w:val="00806B2F"/>
    <w:rsid w:val="0081530A"/>
    <w:rsid w:val="008175AC"/>
    <w:rsid w:val="00830747"/>
    <w:rsid w:val="008437A7"/>
    <w:rsid w:val="00855A7B"/>
    <w:rsid w:val="0087351F"/>
    <w:rsid w:val="008739C9"/>
    <w:rsid w:val="008768CA"/>
    <w:rsid w:val="00886417"/>
    <w:rsid w:val="00896C4B"/>
    <w:rsid w:val="008972DB"/>
    <w:rsid w:val="008A5F41"/>
    <w:rsid w:val="008C384C"/>
    <w:rsid w:val="008D6305"/>
    <w:rsid w:val="008F0EE3"/>
    <w:rsid w:val="008F585E"/>
    <w:rsid w:val="008F6576"/>
    <w:rsid w:val="0090271F"/>
    <w:rsid w:val="00902E23"/>
    <w:rsid w:val="009114D7"/>
    <w:rsid w:val="0091348E"/>
    <w:rsid w:val="009147D0"/>
    <w:rsid w:val="00917CCB"/>
    <w:rsid w:val="0092398D"/>
    <w:rsid w:val="00942EC2"/>
    <w:rsid w:val="00957743"/>
    <w:rsid w:val="0097259A"/>
    <w:rsid w:val="009905FE"/>
    <w:rsid w:val="009A1D55"/>
    <w:rsid w:val="009A56EE"/>
    <w:rsid w:val="009B7B5F"/>
    <w:rsid w:val="009E3B86"/>
    <w:rsid w:val="009F29D3"/>
    <w:rsid w:val="009F37B7"/>
    <w:rsid w:val="00A04A09"/>
    <w:rsid w:val="00A10F02"/>
    <w:rsid w:val="00A164B4"/>
    <w:rsid w:val="00A214D7"/>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D7EAC"/>
    <w:rsid w:val="00AE50DC"/>
    <w:rsid w:val="00AE65E2"/>
    <w:rsid w:val="00B056C5"/>
    <w:rsid w:val="00B15449"/>
    <w:rsid w:val="00B20F81"/>
    <w:rsid w:val="00B27479"/>
    <w:rsid w:val="00B33477"/>
    <w:rsid w:val="00B5089C"/>
    <w:rsid w:val="00B82B2E"/>
    <w:rsid w:val="00B8623A"/>
    <w:rsid w:val="00B91CB4"/>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BF1DD3"/>
    <w:rsid w:val="00C0037C"/>
    <w:rsid w:val="00C074DD"/>
    <w:rsid w:val="00C1496A"/>
    <w:rsid w:val="00C16E65"/>
    <w:rsid w:val="00C264FB"/>
    <w:rsid w:val="00C312CA"/>
    <w:rsid w:val="00C31E24"/>
    <w:rsid w:val="00C33079"/>
    <w:rsid w:val="00C3619D"/>
    <w:rsid w:val="00C36A53"/>
    <w:rsid w:val="00C4492D"/>
    <w:rsid w:val="00C45231"/>
    <w:rsid w:val="00C514A1"/>
    <w:rsid w:val="00C53AD1"/>
    <w:rsid w:val="00C630E0"/>
    <w:rsid w:val="00C652A8"/>
    <w:rsid w:val="00C65F9C"/>
    <w:rsid w:val="00C6792A"/>
    <w:rsid w:val="00C72833"/>
    <w:rsid w:val="00C77067"/>
    <w:rsid w:val="00C80F1D"/>
    <w:rsid w:val="00C8339F"/>
    <w:rsid w:val="00C8539B"/>
    <w:rsid w:val="00C93F40"/>
    <w:rsid w:val="00C95DD0"/>
    <w:rsid w:val="00CA0EC1"/>
    <w:rsid w:val="00CA1B27"/>
    <w:rsid w:val="00CA3D0C"/>
    <w:rsid w:val="00CB438D"/>
    <w:rsid w:val="00CC25D8"/>
    <w:rsid w:val="00CD09A9"/>
    <w:rsid w:val="00CD0B67"/>
    <w:rsid w:val="00CE7E0E"/>
    <w:rsid w:val="00CF48F5"/>
    <w:rsid w:val="00CF5BEA"/>
    <w:rsid w:val="00CF5E84"/>
    <w:rsid w:val="00D03080"/>
    <w:rsid w:val="00D16DCA"/>
    <w:rsid w:val="00D24726"/>
    <w:rsid w:val="00D35E6A"/>
    <w:rsid w:val="00D36110"/>
    <w:rsid w:val="00D46F10"/>
    <w:rsid w:val="00D47391"/>
    <w:rsid w:val="00D57972"/>
    <w:rsid w:val="00D57CA3"/>
    <w:rsid w:val="00D65C76"/>
    <w:rsid w:val="00D675A9"/>
    <w:rsid w:val="00D738D6"/>
    <w:rsid w:val="00D74F31"/>
    <w:rsid w:val="00D755EB"/>
    <w:rsid w:val="00D76048"/>
    <w:rsid w:val="00D83AAD"/>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26A4"/>
    <w:rsid w:val="00E437C0"/>
    <w:rsid w:val="00E44582"/>
    <w:rsid w:val="00E51017"/>
    <w:rsid w:val="00E64A8B"/>
    <w:rsid w:val="00E66119"/>
    <w:rsid w:val="00E7471A"/>
    <w:rsid w:val="00E77645"/>
    <w:rsid w:val="00E87B9C"/>
    <w:rsid w:val="00E93EF2"/>
    <w:rsid w:val="00E972B2"/>
    <w:rsid w:val="00EA15B0"/>
    <w:rsid w:val="00EA5EA7"/>
    <w:rsid w:val="00EA6AFF"/>
    <w:rsid w:val="00EA6FB1"/>
    <w:rsid w:val="00EB5F99"/>
    <w:rsid w:val="00EC4A25"/>
    <w:rsid w:val="00EE2F01"/>
    <w:rsid w:val="00F0256D"/>
    <w:rsid w:val="00F025A2"/>
    <w:rsid w:val="00F04712"/>
    <w:rsid w:val="00F13360"/>
    <w:rsid w:val="00F16398"/>
    <w:rsid w:val="00F22EC7"/>
    <w:rsid w:val="00F325C8"/>
    <w:rsid w:val="00F3448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05FE"/>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990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9905FE"/>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9905FE"/>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9905FE"/>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9905FE"/>
    <w:pPr>
      <w:ind w:left="1701" w:hanging="1701"/>
      <w:outlineLvl w:val="4"/>
    </w:pPr>
    <w:rPr>
      <w:sz w:val="22"/>
    </w:rPr>
  </w:style>
  <w:style w:type="paragraph" w:styleId="Heading6">
    <w:name w:val="heading 6"/>
    <w:aliases w:val="T1,Header 6"/>
    <w:basedOn w:val="H6"/>
    <w:next w:val="Normal"/>
    <w:link w:val="Heading6Char"/>
    <w:qFormat/>
    <w:rsid w:val="009905FE"/>
    <w:pPr>
      <w:outlineLvl w:val="5"/>
    </w:pPr>
  </w:style>
  <w:style w:type="paragraph" w:styleId="Heading7">
    <w:name w:val="heading 7"/>
    <w:basedOn w:val="H6"/>
    <w:next w:val="Normal"/>
    <w:link w:val="Heading7Char"/>
    <w:qFormat/>
    <w:rsid w:val="009905FE"/>
    <w:pPr>
      <w:outlineLvl w:val="6"/>
    </w:pPr>
  </w:style>
  <w:style w:type="paragraph" w:styleId="Heading8">
    <w:name w:val="heading 8"/>
    <w:basedOn w:val="Heading1"/>
    <w:next w:val="Normal"/>
    <w:link w:val="Heading8Char"/>
    <w:qFormat/>
    <w:rsid w:val="009905FE"/>
    <w:pPr>
      <w:ind w:left="0" w:firstLine="0"/>
      <w:outlineLvl w:val="7"/>
    </w:pPr>
  </w:style>
  <w:style w:type="paragraph" w:styleId="Heading9">
    <w:name w:val="heading 9"/>
    <w:basedOn w:val="Heading8"/>
    <w:next w:val="Normal"/>
    <w:link w:val="Heading9Char"/>
    <w:qFormat/>
    <w:rsid w:val="009905FE"/>
    <w:pPr>
      <w:outlineLvl w:val="8"/>
    </w:pPr>
  </w:style>
  <w:style w:type="character" w:default="1" w:styleId="DefaultParagraphFont">
    <w:name w:val="Default Paragraph Font"/>
    <w:semiHidden/>
    <w:rsid w:val="009905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05FE"/>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9905FE"/>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9905FE"/>
    <w:pPr>
      <w:ind w:left="1418" w:hanging="1418"/>
    </w:pPr>
  </w:style>
  <w:style w:type="paragraph" w:styleId="TOC8">
    <w:name w:val="toc 8"/>
    <w:basedOn w:val="TOC1"/>
    <w:uiPriority w:val="39"/>
    <w:rsid w:val="009905FE"/>
    <w:pPr>
      <w:spacing w:before="180"/>
      <w:ind w:left="2693" w:hanging="2693"/>
    </w:pPr>
    <w:rPr>
      <w:b/>
    </w:rPr>
  </w:style>
  <w:style w:type="paragraph" w:styleId="TOC1">
    <w:name w:val="toc 1"/>
    <w:uiPriority w:val="39"/>
    <w:rsid w:val="009905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905FE"/>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9905F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905FE"/>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9905F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905FE"/>
    <w:pPr>
      <w:ind w:left="1701" w:hanging="1701"/>
    </w:pPr>
  </w:style>
  <w:style w:type="paragraph" w:styleId="TOC4">
    <w:name w:val="toc 4"/>
    <w:basedOn w:val="TOC3"/>
    <w:uiPriority w:val="39"/>
    <w:rsid w:val="009905FE"/>
    <w:pPr>
      <w:ind w:left="1418" w:hanging="1418"/>
    </w:pPr>
  </w:style>
  <w:style w:type="paragraph" w:styleId="TOC3">
    <w:name w:val="toc 3"/>
    <w:basedOn w:val="TOC2"/>
    <w:uiPriority w:val="39"/>
    <w:rsid w:val="009905FE"/>
    <w:pPr>
      <w:ind w:left="1134" w:hanging="1134"/>
    </w:pPr>
  </w:style>
  <w:style w:type="paragraph" w:styleId="TOC2">
    <w:name w:val="toc 2"/>
    <w:basedOn w:val="TOC1"/>
    <w:uiPriority w:val="39"/>
    <w:rsid w:val="009905FE"/>
    <w:pPr>
      <w:keepNext w:val="0"/>
      <w:spacing w:before="0"/>
      <w:ind w:left="851" w:hanging="851"/>
    </w:pPr>
    <w:rPr>
      <w:sz w:val="20"/>
    </w:rPr>
  </w:style>
  <w:style w:type="paragraph" w:styleId="Footer">
    <w:name w:val="footer"/>
    <w:basedOn w:val="Header"/>
    <w:link w:val="FooterChar"/>
    <w:rsid w:val="009905FE"/>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9905FE"/>
    <w:pPr>
      <w:outlineLvl w:val="9"/>
    </w:pPr>
  </w:style>
  <w:style w:type="paragraph" w:customStyle="1" w:styleId="NF">
    <w:name w:val="NF"/>
    <w:basedOn w:val="NO"/>
    <w:rsid w:val="009905FE"/>
    <w:pPr>
      <w:keepNext/>
      <w:spacing w:after="0"/>
    </w:pPr>
    <w:rPr>
      <w:rFonts w:ascii="Arial" w:hAnsi="Arial"/>
      <w:sz w:val="18"/>
    </w:rPr>
  </w:style>
  <w:style w:type="paragraph" w:customStyle="1" w:styleId="NO">
    <w:name w:val="NO"/>
    <w:basedOn w:val="Normal"/>
    <w:link w:val="NOChar2"/>
    <w:rsid w:val="009905FE"/>
    <w:pPr>
      <w:keepLines/>
      <w:ind w:left="1135" w:hanging="851"/>
    </w:pPr>
  </w:style>
  <w:style w:type="character" w:customStyle="1" w:styleId="NOChar2">
    <w:name w:val="NO Char2"/>
    <w:link w:val="NO"/>
    <w:locked/>
    <w:rsid w:val="00784A32"/>
  </w:style>
  <w:style w:type="paragraph" w:customStyle="1" w:styleId="PL">
    <w:name w:val="PL"/>
    <w:link w:val="PLChar"/>
    <w:rsid w:val="00990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9905FE"/>
    <w:pPr>
      <w:jc w:val="right"/>
    </w:pPr>
  </w:style>
  <w:style w:type="paragraph" w:customStyle="1" w:styleId="TAL">
    <w:name w:val="TAL"/>
    <w:basedOn w:val="Normal"/>
    <w:link w:val="TALChar"/>
    <w:rsid w:val="009905FE"/>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9905FE"/>
    <w:rPr>
      <w:b/>
    </w:rPr>
  </w:style>
  <w:style w:type="paragraph" w:customStyle="1" w:styleId="TAC">
    <w:name w:val="TAC"/>
    <w:basedOn w:val="TAL"/>
    <w:link w:val="TACCar"/>
    <w:rsid w:val="009905FE"/>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9905F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9905FE"/>
    <w:pPr>
      <w:keepLines/>
      <w:ind w:left="1702" w:hanging="1418"/>
    </w:pPr>
  </w:style>
  <w:style w:type="character" w:customStyle="1" w:styleId="EXCar">
    <w:name w:val="EX Car"/>
    <w:link w:val="EX"/>
    <w:rsid w:val="00784A32"/>
  </w:style>
  <w:style w:type="paragraph" w:customStyle="1" w:styleId="FP">
    <w:name w:val="FP"/>
    <w:basedOn w:val="Normal"/>
    <w:rsid w:val="009905FE"/>
    <w:pPr>
      <w:spacing w:after="0"/>
    </w:pPr>
  </w:style>
  <w:style w:type="paragraph" w:customStyle="1" w:styleId="NW">
    <w:name w:val="NW"/>
    <w:basedOn w:val="NO"/>
    <w:rsid w:val="009905FE"/>
    <w:pPr>
      <w:spacing w:after="0"/>
    </w:pPr>
  </w:style>
  <w:style w:type="paragraph" w:customStyle="1" w:styleId="EW">
    <w:name w:val="EW"/>
    <w:basedOn w:val="EX"/>
    <w:rsid w:val="009905FE"/>
    <w:pPr>
      <w:spacing w:after="0"/>
    </w:pPr>
  </w:style>
  <w:style w:type="paragraph" w:customStyle="1" w:styleId="B1">
    <w:name w:val="B1"/>
    <w:basedOn w:val="List"/>
    <w:link w:val="B1Char2"/>
    <w:rsid w:val="009905FE"/>
  </w:style>
  <w:style w:type="paragraph" w:styleId="List">
    <w:name w:val="List"/>
    <w:basedOn w:val="Normal"/>
    <w:link w:val="ListChar1"/>
    <w:rsid w:val="009905FE"/>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9905FE"/>
    <w:pPr>
      <w:ind w:left="1985" w:hanging="1985"/>
    </w:pPr>
  </w:style>
  <w:style w:type="paragraph" w:styleId="TOC7">
    <w:name w:val="toc 7"/>
    <w:basedOn w:val="TOC6"/>
    <w:next w:val="Normal"/>
    <w:rsid w:val="009905FE"/>
    <w:pPr>
      <w:ind w:left="2268" w:hanging="2268"/>
    </w:pPr>
  </w:style>
  <w:style w:type="paragraph" w:customStyle="1" w:styleId="EditorsNote">
    <w:name w:val="Editor's Note"/>
    <w:aliases w:val="EN,Editor's Noteormal"/>
    <w:basedOn w:val="NO"/>
    <w:link w:val="EditorsNoteChar"/>
    <w:rsid w:val="009905FE"/>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9905FE"/>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990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0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05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0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905FE"/>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9905F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905FE"/>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9905F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905FE"/>
  </w:style>
  <w:style w:type="paragraph" w:styleId="List2">
    <w:name w:val="List 2"/>
    <w:basedOn w:val="List"/>
    <w:link w:val="List2Char"/>
    <w:rsid w:val="009905FE"/>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9905FE"/>
  </w:style>
  <w:style w:type="paragraph" w:styleId="List3">
    <w:name w:val="List 3"/>
    <w:basedOn w:val="List2"/>
    <w:link w:val="List3Char"/>
    <w:rsid w:val="009905FE"/>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9905FE"/>
  </w:style>
  <w:style w:type="paragraph" w:styleId="List4">
    <w:name w:val="List 4"/>
    <w:basedOn w:val="List3"/>
    <w:rsid w:val="009905FE"/>
    <w:pPr>
      <w:ind w:left="1418"/>
    </w:pPr>
  </w:style>
  <w:style w:type="character" w:customStyle="1" w:styleId="B4Char">
    <w:name w:val="B4 Char"/>
    <w:link w:val="B4"/>
    <w:qFormat/>
    <w:rsid w:val="00784A32"/>
  </w:style>
  <w:style w:type="paragraph" w:customStyle="1" w:styleId="B5">
    <w:name w:val="B5"/>
    <w:basedOn w:val="List5"/>
    <w:link w:val="B5Char"/>
    <w:rsid w:val="009905FE"/>
  </w:style>
  <w:style w:type="paragraph" w:styleId="List5">
    <w:name w:val="List 5"/>
    <w:basedOn w:val="List4"/>
    <w:rsid w:val="009905FE"/>
    <w:pPr>
      <w:ind w:left="1702"/>
    </w:pPr>
  </w:style>
  <w:style w:type="character" w:customStyle="1" w:styleId="B5Char">
    <w:name w:val="B5 Char"/>
    <w:link w:val="B5"/>
    <w:qFormat/>
    <w:rsid w:val="00784A32"/>
  </w:style>
  <w:style w:type="paragraph" w:customStyle="1" w:styleId="ZTD">
    <w:name w:val="ZTD"/>
    <w:basedOn w:val="ZB"/>
    <w:rsid w:val="009905FE"/>
    <w:pPr>
      <w:framePr w:hRule="auto" w:wrap="notBeside" w:y="852"/>
    </w:pPr>
    <w:rPr>
      <w:i w:val="0"/>
      <w:sz w:val="40"/>
    </w:rPr>
  </w:style>
  <w:style w:type="paragraph" w:customStyle="1" w:styleId="ZV">
    <w:name w:val="ZV"/>
    <w:basedOn w:val="ZU"/>
    <w:rsid w:val="009905FE"/>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9905FE"/>
    <w:pPr>
      <w:ind w:left="284"/>
    </w:pPr>
  </w:style>
  <w:style w:type="paragraph" w:styleId="Index1">
    <w:name w:val="index 1"/>
    <w:basedOn w:val="Normal"/>
    <w:rsid w:val="009905FE"/>
    <w:pPr>
      <w:keepLines/>
      <w:spacing w:after="0"/>
    </w:pPr>
  </w:style>
  <w:style w:type="paragraph" w:styleId="ListNumber2">
    <w:name w:val="List Number 2"/>
    <w:basedOn w:val="ListNumber"/>
    <w:rsid w:val="009905FE"/>
    <w:pPr>
      <w:ind w:left="851"/>
    </w:pPr>
  </w:style>
  <w:style w:type="paragraph" w:styleId="ListNumber">
    <w:name w:val="List Number"/>
    <w:basedOn w:val="List"/>
    <w:rsid w:val="009905FE"/>
  </w:style>
  <w:style w:type="character" w:styleId="FootnoteReference">
    <w:name w:val="footnote reference"/>
    <w:basedOn w:val="DefaultParagraphFont"/>
    <w:rsid w:val="009905F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905F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9905FE"/>
    <w:pPr>
      <w:ind w:left="851"/>
    </w:pPr>
  </w:style>
  <w:style w:type="paragraph" w:styleId="ListBullet">
    <w:name w:val="List Bullet"/>
    <w:aliases w:val="UL"/>
    <w:basedOn w:val="List"/>
    <w:rsid w:val="009905FE"/>
  </w:style>
  <w:style w:type="paragraph" w:styleId="ListBullet3">
    <w:name w:val="List Bullet 3"/>
    <w:basedOn w:val="ListBullet2"/>
    <w:rsid w:val="009905FE"/>
    <w:pPr>
      <w:ind w:left="1135"/>
    </w:pPr>
  </w:style>
  <w:style w:type="paragraph" w:styleId="ListBullet4">
    <w:name w:val="List Bullet 4"/>
    <w:basedOn w:val="ListBullet3"/>
    <w:rsid w:val="009905FE"/>
    <w:pPr>
      <w:ind w:left="1418"/>
    </w:pPr>
  </w:style>
  <w:style w:type="paragraph" w:styleId="ListBullet5">
    <w:name w:val="List Bullet 5"/>
    <w:basedOn w:val="ListBullet4"/>
    <w:rsid w:val="009905FE"/>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87351F"/>
    <w:pPr>
      <w:ind w:left="1418" w:hanging="1418"/>
    </w:pPr>
    <w:rPr>
      <w:rFonts w:eastAsia="MS Mincho"/>
    </w:rPr>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C16E65"/>
  </w:style>
  <w:style w:type="numbering" w:customStyle="1" w:styleId="NoList11">
    <w:name w:val="No List11"/>
    <w:next w:val="NoList"/>
    <w:semiHidden/>
    <w:rsid w:val="00C16E65"/>
  </w:style>
  <w:style w:type="numbering" w:customStyle="1" w:styleId="NoList2">
    <w:name w:val="No List2"/>
    <w:next w:val="NoList"/>
    <w:semiHidden/>
    <w:rsid w:val="00C16E65"/>
  </w:style>
  <w:style w:type="numbering" w:customStyle="1" w:styleId="NoList3">
    <w:name w:val="No List3"/>
    <w:next w:val="NoList"/>
    <w:semiHidden/>
    <w:unhideWhenUsed/>
    <w:rsid w:val="00C16E65"/>
  </w:style>
  <w:style w:type="numbering" w:customStyle="1" w:styleId="1f6">
    <w:name w:val="목록 없음1"/>
    <w:next w:val="NoList"/>
    <w:semiHidden/>
    <w:unhideWhenUsed/>
    <w:rsid w:val="00C16E65"/>
  </w:style>
  <w:style w:type="numbering" w:customStyle="1" w:styleId="29">
    <w:name w:val="목록 없음2"/>
    <w:next w:val="NoList"/>
    <w:semiHidden/>
    <w:rsid w:val="00C16E65"/>
  </w:style>
  <w:style w:type="numbering" w:customStyle="1" w:styleId="NoList4">
    <w:name w:val="No List4"/>
    <w:next w:val="NoList"/>
    <w:semiHidden/>
    <w:unhideWhenUsed/>
    <w:rsid w:val="00C16E65"/>
  </w:style>
  <w:style w:type="numbering" w:customStyle="1" w:styleId="NoList5">
    <w:name w:val="No List5"/>
    <w:next w:val="NoList"/>
    <w:semiHidden/>
    <w:rsid w:val="00C16E65"/>
  </w:style>
  <w:style w:type="numbering" w:customStyle="1" w:styleId="NoList6">
    <w:name w:val="No List6"/>
    <w:next w:val="NoList"/>
    <w:semiHidden/>
    <w:rsid w:val="00C16E65"/>
  </w:style>
  <w:style w:type="numbering" w:customStyle="1" w:styleId="NoList7">
    <w:name w:val="No List7"/>
    <w:next w:val="NoList"/>
    <w:semiHidden/>
    <w:rsid w:val="00C16E65"/>
  </w:style>
  <w:style w:type="numbering" w:customStyle="1" w:styleId="NoList21">
    <w:name w:val="No List21"/>
    <w:next w:val="NoList"/>
    <w:semiHidden/>
    <w:rsid w:val="00C16E65"/>
  </w:style>
  <w:style w:type="numbering" w:customStyle="1" w:styleId="NoList8">
    <w:name w:val="No List8"/>
    <w:next w:val="NoList"/>
    <w:semiHidden/>
    <w:rsid w:val="00C16E65"/>
  </w:style>
  <w:style w:type="numbering" w:customStyle="1" w:styleId="NoList12">
    <w:name w:val="No List12"/>
    <w:next w:val="NoList"/>
    <w:semiHidden/>
    <w:rsid w:val="00C16E65"/>
  </w:style>
  <w:style w:type="numbering" w:customStyle="1" w:styleId="NoList22">
    <w:name w:val="No List22"/>
    <w:next w:val="NoList"/>
    <w:semiHidden/>
    <w:rsid w:val="00C16E65"/>
  </w:style>
  <w:style w:type="numbering" w:customStyle="1" w:styleId="NoList9">
    <w:name w:val="No List9"/>
    <w:next w:val="NoList"/>
    <w:semiHidden/>
    <w:rsid w:val="00C16E65"/>
  </w:style>
  <w:style w:type="numbering" w:customStyle="1" w:styleId="NoList13">
    <w:name w:val="No List13"/>
    <w:next w:val="NoList"/>
    <w:semiHidden/>
    <w:rsid w:val="00C16E65"/>
  </w:style>
  <w:style w:type="numbering" w:customStyle="1" w:styleId="NoList23">
    <w:name w:val="No List23"/>
    <w:next w:val="NoList"/>
    <w:semiHidden/>
    <w:rsid w:val="00C16E65"/>
  </w:style>
  <w:style w:type="numbering" w:customStyle="1" w:styleId="NoList10">
    <w:name w:val="No List10"/>
    <w:next w:val="NoList"/>
    <w:semiHidden/>
    <w:rsid w:val="00C16E65"/>
  </w:style>
  <w:style w:type="numbering" w:customStyle="1" w:styleId="NoList14">
    <w:name w:val="No List14"/>
    <w:next w:val="NoList"/>
    <w:semiHidden/>
    <w:rsid w:val="00C16E65"/>
  </w:style>
  <w:style w:type="numbering" w:customStyle="1" w:styleId="NoList24">
    <w:name w:val="No List24"/>
    <w:next w:val="NoList"/>
    <w:semiHidden/>
    <w:rsid w:val="00C16E65"/>
  </w:style>
  <w:style w:type="numbering" w:customStyle="1" w:styleId="NoList31">
    <w:name w:val="No List31"/>
    <w:next w:val="NoList"/>
    <w:semiHidden/>
    <w:rsid w:val="00C16E65"/>
  </w:style>
  <w:style w:type="numbering" w:customStyle="1" w:styleId="NoList41">
    <w:name w:val="No List41"/>
    <w:next w:val="NoList"/>
    <w:semiHidden/>
    <w:rsid w:val="00C16E65"/>
  </w:style>
  <w:style w:type="numbering" w:customStyle="1" w:styleId="NoList51">
    <w:name w:val="No List51"/>
    <w:next w:val="NoList"/>
    <w:semiHidden/>
    <w:rsid w:val="00C16E65"/>
  </w:style>
  <w:style w:type="numbering" w:customStyle="1" w:styleId="NoList15">
    <w:name w:val="No List15"/>
    <w:next w:val="NoList"/>
    <w:semiHidden/>
    <w:rsid w:val="00C16E65"/>
  </w:style>
  <w:style w:type="numbering" w:customStyle="1" w:styleId="NoList16">
    <w:name w:val="No List16"/>
    <w:next w:val="NoList"/>
    <w:semiHidden/>
    <w:rsid w:val="00C16E65"/>
  </w:style>
  <w:style w:type="numbering" w:customStyle="1" w:styleId="1f7">
    <w:name w:val="无列表1"/>
    <w:next w:val="NoList"/>
    <w:semiHidden/>
    <w:rsid w:val="00C16E65"/>
  </w:style>
  <w:style w:type="numbering" w:customStyle="1" w:styleId="NoList111">
    <w:name w:val="No List111"/>
    <w:next w:val="NoList"/>
    <w:semiHidden/>
    <w:rsid w:val="00C16E65"/>
  </w:style>
  <w:style w:type="numbering" w:customStyle="1" w:styleId="NoList17">
    <w:name w:val="No List17"/>
    <w:next w:val="NoList"/>
    <w:uiPriority w:val="99"/>
    <w:semiHidden/>
    <w:unhideWhenUsed/>
    <w:rsid w:val="00C16E65"/>
  </w:style>
  <w:style w:type="numbering" w:customStyle="1" w:styleId="NoList18">
    <w:name w:val="No List18"/>
    <w:next w:val="NoList"/>
    <w:uiPriority w:val="99"/>
    <w:semiHidden/>
    <w:rsid w:val="00C16E65"/>
  </w:style>
  <w:style w:type="numbering" w:customStyle="1" w:styleId="NoList25">
    <w:name w:val="No List25"/>
    <w:next w:val="NoList"/>
    <w:semiHidden/>
    <w:rsid w:val="00C16E65"/>
  </w:style>
  <w:style w:type="numbering" w:customStyle="1" w:styleId="NoList32">
    <w:name w:val="No List32"/>
    <w:next w:val="NoList"/>
    <w:semiHidden/>
    <w:unhideWhenUsed/>
    <w:rsid w:val="00C16E65"/>
  </w:style>
  <w:style w:type="numbering" w:customStyle="1" w:styleId="116">
    <w:name w:val="목록 없음11"/>
    <w:next w:val="NoList"/>
    <w:semiHidden/>
    <w:unhideWhenUsed/>
    <w:rsid w:val="00C16E65"/>
  </w:style>
  <w:style w:type="numbering" w:customStyle="1" w:styleId="215">
    <w:name w:val="목록 없음21"/>
    <w:next w:val="NoList"/>
    <w:semiHidden/>
    <w:rsid w:val="00C16E65"/>
  </w:style>
  <w:style w:type="numbering" w:customStyle="1" w:styleId="NoList42">
    <w:name w:val="No List42"/>
    <w:next w:val="NoList"/>
    <w:semiHidden/>
    <w:unhideWhenUsed/>
    <w:rsid w:val="00C16E65"/>
  </w:style>
  <w:style w:type="numbering" w:customStyle="1" w:styleId="NoList52">
    <w:name w:val="No List52"/>
    <w:next w:val="NoList"/>
    <w:semiHidden/>
    <w:rsid w:val="00C16E65"/>
  </w:style>
  <w:style w:type="numbering" w:customStyle="1" w:styleId="NoList61">
    <w:name w:val="No List61"/>
    <w:next w:val="NoList"/>
    <w:semiHidden/>
    <w:rsid w:val="00C16E65"/>
  </w:style>
  <w:style w:type="numbering" w:customStyle="1" w:styleId="NoList71">
    <w:name w:val="No List71"/>
    <w:next w:val="NoList"/>
    <w:semiHidden/>
    <w:rsid w:val="00C16E65"/>
  </w:style>
  <w:style w:type="numbering" w:customStyle="1" w:styleId="NoList112">
    <w:name w:val="No List112"/>
    <w:next w:val="NoList"/>
    <w:semiHidden/>
    <w:rsid w:val="00C16E65"/>
  </w:style>
  <w:style w:type="numbering" w:customStyle="1" w:styleId="NoList211">
    <w:name w:val="No List211"/>
    <w:next w:val="NoList"/>
    <w:semiHidden/>
    <w:rsid w:val="00C16E65"/>
  </w:style>
  <w:style w:type="numbering" w:customStyle="1" w:styleId="NoList81">
    <w:name w:val="No List81"/>
    <w:next w:val="NoList"/>
    <w:semiHidden/>
    <w:rsid w:val="00C16E65"/>
  </w:style>
  <w:style w:type="numbering" w:customStyle="1" w:styleId="NoList121">
    <w:name w:val="No List121"/>
    <w:next w:val="NoList"/>
    <w:semiHidden/>
    <w:rsid w:val="00C16E65"/>
  </w:style>
  <w:style w:type="numbering" w:customStyle="1" w:styleId="NoList221">
    <w:name w:val="No List221"/>
    <w:next w:val="NoList"/>
    <w:semiHidden/>
    <w:rsid w:val="00C16E65"/>
  </w:style>
  <w:style w:type="numbering" w:customStyle="1" w:styleId="NoList91">
    <w:name w:val="No List91"/>
    <w:next w:val="NoList"/>
    <w:semiHidden/>
    <w:rsid w:val="00C16E65"/>
  </w:style>
  <w:style w:type="numbering" w:customStyle="1" w:styleId="NoList131">
    <w:name w:val="No List131"/>
    <w:next w:val="NoList"/>
    <w:semiHidden/>
    <w:rsid w:val="00C16E65"/>
  </w:style>
  <w:style w:type="numbering" w:customStyle="1" w:styleId="NoList231">
    <w:name w:val="No List231"/>
    <w:next w:val="NoList"/>
    <w:semiHidden/>
    <w:rsid w:val="00C16E65"/>
  </w:style>
  <w:style w:type="numbering" w:customStyle="1" w:styleId="NoList101">
    <w:name w:val="No List101"/>
    <w:next w:val="NoList"/>
    <w:semiHidden/>
    <w:rsid w:val="00C16E65"/>
  </w:style>
  <w:style w:type="numbering" w:customStyle="1" w:styleId="NoList141">
    <w:name w:val="No List141"/>
    <w:next w:val="NoList"/>
    <w:semiHidden/>
    <w:rsid w:val="00C16E65"/>
  </w:style>
  <w:style w:type="numbering" w:customStyle="1" w:styleId="NoList241">
    <w:name w:val="No List241"/>
    <w:next w:val="NoList"/>
    <w:semiHidden/>
    <w:rsid w:val="00C16E65"/>
  </w:style>
  <w:style w:type="numbering" w:customStyle="1" w:styleId="NoList311">
    <w:name w:val="No List311"/>
    <w:next w:val="NoList"/>
    <w:semiHidden/>
    <w:rsid w:val="00C16E65"/>
  </w:style>
  <w:style w:type="numbering" w:customStyle="1" w:styleId="NoList411">
    <w:name w:val="No List411"/>
    <w:next w:val="NoList"/>
    <w:semiHidden/>
    <w:rsid w:val="00C16E65"/>
  </w:style>
  <w:style w:type="numbering" w:customStyle="1" w:styleId="NoList511">
    <w:name w:val="No List511"/>
    <w:next w:val="NoList"/>
    <w:semiHidden/>
    <w:rsid w:val="00C16E65"/>
  </w:style>
  <w:style w:type="numbering" w:customStyle="1" w:styleId="NoList151">
    <w:name w:val="No List151"/>
    <w:next w:val="NoList"/>
    <w:semiHidden/>
    <w:rsid w:val="00C16E65"/>
  </w:style>
  <w:style w:type="numbering" w:customStyle="1" w:styleId="NoList161">
    <w:name w:val="No List161"/>
    <w:next w:val="NoList"/>
    <w:semiHidden/>
    <w:rsid w:val="00C16E65"/>
  </w:style>
  <w:style w:type="numbering" w:customStyle="1" w:styleId="117">
    <w:name w:val="无列表11"/>
    <w:next w:val="NoList"/>
    <w:semiHidden/>
    <w:rsid w:val="00C16E65"/>
  </w:style>
  <w:style w:type="numbering" w:customStyle="1" w:styleId="NoList1111">
    <w:name w:val="No List1111"/>
    <w:next w:val="NoList"/>
    <w:semiHidden/>
    <w:rsid w:val="00C16E65"/>
  </w:style>
  <w:style w:type="numbering" w:customStyle="1" w:styleId="NoList19">
    <w:name w:val="No List19"/>
    <w:next w:val="NoList"/>
    <w:uiPriority w:val="99"/>
    <w:semiHidden/>
    <w:unhideWhenUsed/>
    <w:rsid w:val="00C16E65"/>
  </w:style>
  <w:style w:type="numbering" w:customStyle="1" w:styleId="NoList110">
    <w:name w:val="No List110"/>
    <w:next w:val="NoList"/>
    <w:uiPriority w:val="99"/>
    <w:semiHidden/>
    <w:rsid w:val="00C16E65"/>
  </w:style>
  <w:style w:type="numbering" w:customStyle="1" w:styleId="NoList26">
    <w:name w:val="No List26"/>
    <w:next w:val="NoList"/>
    <w:semiHidden/>
    <w:rsid w:val="00C16E65"/>
  </w:style>
  <w:style w:type="numbering" w:customStyle="1" w:styleId="NoList33">
    <w:name w:val="No List33"/>
    <w:next w:val="NoList"/>
    <w:semiHidden/>
    <w:unhideWhenUsed/>
    <w:rsid w:val="00C16E65"/>
  </w:style>
  <w:style w:type="numbering" w:customStyle="1" w:styleId="124">
    <w:name w:val="목록 없음12"/>
    <w:next w:val="NoList"/>
    <w:semiHidden/>
    <w:unhideWhenUsed/>
    <w:rsid w:val="00C16E65"/>
  </w:style>
  <w:style w:type="numbering" w:customStyle="1" w:styleId="220">
    <w:name w:val="목록 없음22"/>
    <w:next w:val="NoList"/>
    <w:semiHidden/>
    <w:rsid w:val="00C16E65"/>
  </w:style>
  <w:style w:type="numbering" w:customStyle="1" w:styleId="NoList43">
    <w:name w:val="No List43"/>
    <w:next w:val="NoList"/>
    <w:semiHidden/>
    <w:unhideWhenUsed/>
    <w:rsid w:val="00C16E65"/>
  </w:style>
  <w:style w:type="numbering" w:customStyle="1" w:styleId="NoList53">
    <w:name w:val="No List53"/>
    <w:next w:val="NoList"/>
    <w:semiHidden/>
    <w:rsid w:val="00C16E65"/>
  </w:style>
  <w:style w:type="numbering" w:customStyle="1" w:styleId="NoList62">
    <w:name w:val="No List62"/>
    <w:next w:val="NoList"/>
    <w:semiHidden/>
    <w:rsid w:val="00C16E65"/>
  </w:style>
  <w:style w:type="numbering" w:customStyle="1" w:styleId="NoList72">
    <w:name w:val="No List72"/>
    <w:next w:val="NoList"/>
    <w:semiHidden/>
    <w:rsid w:val="00C16E65"/>
  </w:style>
  <w:style w:type="numbering" w:customStyle="1" w:styleId="NoList113">
    <w:name w:val="No List113"/>
    <w:next w:val="NoList"/>
    <w:semiHidden/>
    <w:rsid w:val="00C16E65"/>
  </w:style>
  <w:style w:type="numbering" w:customStyle="1" w:styleId="NoList212">
    <w:name w:val="No List212"/>
    <w:next w:val="NoList"/>
    <w:semiHidden/>
    <w:rsid w:val="00C16E65"/>
  </w:style>
  <w:style w:type="numbering" w:customStyle="1" w:styleId="NoList82">
    <w:name w:val="No List82"/>
    <w:next w:val="NoList"/>
    <w:semiHidden/>
    <w:rsid w:val="00C16E65"/>
  </w:style>
  <w:style w:type="numbering" w:customStyle="1" w:styleId="NoList122">
    <w:name w:val="No List122"/>
    <w:next w:val="NoList"/>
    <w:semiHidden/>
    <w:rsid w:val="00C16E65"/>
  </w:style>
  <w:style w:type="numbering" w:customStyle="1" w:styleId="NoList222">
    <w:name w:val="No List222"/>
    <w:next w:val="NoList"/>
    <w:semiHidden/>
    <w:rsid w:val="00C16E65"/>
  </w:style>
  <w:style w:type="numbering" w:customStyle="1" w:styleId="NoList92">
    <w:name w:val="No List92"/>
    <w:next w:val="NoList"/>
    <w:semiHidden/>
    <w:rsid w:val="00C16E65"/>
  </w:style>
  <w:style w:type="numbering" w:customStyle="1" w:styleId="NoList132">
    <w:name w:val="No List132"/>
    <w:next w:val="NoList"/>
    <w:semiHidden/>
    <w:rsid w:val="00C16E65"/>
  </w:style>
  <w:style w:type="numbering" w:customStyle="1" w:styleId="NoList232">
    <w:name w:val="No List232"/>
    <w:next w:val="NoList"/>
    <w:semiHidden/>
    <w:rsid w:val="00C16E65"/>
  </w:style>
  <w:style w:type="numbering" w:customStyle="1" w:styleId="NoList102">
    <w:name w:val="No List102"/>
    <w:next w:val="NoList"/>
    <w:semiHidden/>
    <w:rsid w:val="00C16E65"/>
  </w:style>
  <w:style w:type="numbering" w:customStyle="1" w:styleId="NoList142">
    <w:name w:val="No List142"/>
    <w:next w:val="NoList"/>
    <w:semiHidden/>
    <w:rsid w:val="00C16E65"/>
  </w:style>
  <w:style w:type="numbering" w:customStyle="1" w:styleId="NoList242">
    <w:name w:val="No List242"/>
    <w:next w:val="NoList"/>
    <w:semiHidden/>
    <w:rsid w:val="00C16E65"/>
  </w:style>
  <w:style w:type="numbering" w:customStyle="1" w:styleId="NoList312">
    <w:name w:val="No List312"/>
    <w:next w:val="NoList"/>
    <w:semiHidden/>
    <w:rsid w:val="00C16E65"/>
  </w:style>
  <w:style w:type="numbering" w:customStyle="1" w:styleId="NoList412">
    <w:name w:val="No List412"/>
    <w:next w:val="NoList"/>
    <w:semiHidden/>
    <w:rsid w:val="00C16E65"/>
  </w:style>
  <w:style w:type="numbering" w:customStyle="1" w:styleId="NoList512">
    <w:name w:val="No List512"/>
    <w:next w:val="NoList"/>
    <w:semiHidden/>
    <w:rsid w:val="00C16E65"/>
  </w:style>
  <w:style w:type="numbering" w:customStyle="1" w:styleId="NoList152">
    <w:name w:val="No List152"/>
    <w:next w:val="NoList"/>
    <w:semiHidden/>
    <w:rsid w:val="00C16E65"/>
  </w:style>
  <w:style w:type="numbering" w:customStyle="1" w:styleId="NoList162">
    <w:name w:val="No List162"/>
    <w:next w:val="NoList"/>
    <w:semiHidden/>
    <w:rsid w:val="00C16E65"/>
  </w:style>
  <w:style w:type="numbering" w:customStyle="1" w:styleId="125">
    <w:name w:val="无列表12"/>
    <w:next w:val="NoList"/>
    <w:semiHidden/>
    <w:rsid w:val="00C16E65"/>
  </w:style>
  <w:style w:type="numbering" w:customStyle="1" w:styleId="NoList1112">
    <w:name w:val="No List1112"/>
    <w:next w:val="NoList"/>
    <w:semiHidden/>
    <w:rsid w:val="00C16E65"/>
  </w:style>
  <w:style w:type="numbering" w:customStyle="1" w:styleId="2a">
    <w:name w:val="无列表2"/>
    <w:next w:val="NoList"/>
    <w:uiPriority w:val="99"/>
    <w:semiHidden/>
    <w:unhideWhenUsed/>
    <w:rsid w:val="00C16E65"/>
  </w:style>
  <w:style w:type="numbering" w:customStyle="1" w:styleId="3a">
    <w:name w:val="无列表3"/>
    <w:next w:val="NoList"/>
    <w:uiPriority w:val="99"/>
    <w:semiHidden/>
    <w:unhideWhenUsed/>
    <w:rsid w:val="00C16E65"/>
  </w:style>
  <w:style w:type="numbering" w:customStyle="1" w:styleId="NoList20">
    <w:name w:val="No List20"/>
    <w:next w:val="NoList"/>
    <w:semiHidden/>
    <w:rsid w:val="00C16E65"/>
  </w:style>
  <w:style w:type="numbering" w:customStyle="1" w:styleId="NoList27">
    <w:name w:val="No List27"/>
    <w:next w:val="NoList"/>
    <w:uiPriority w:val="99"/>
    <w:semiHidden/>
    <w:unhideWhenUsed/>
    <w:rsid w:val="00C16E65"/>
  </w:style>
  <w:style w:type="numbering" w:customStyle="1" w:styleId="NoList28">
    <w:name w:val="No List28"/>
    <w:next w:val="NoList"/>
    <w:uiPriority w:val="99"/>
    <w:semiHidden/>
    <w:unhideWhenUsed/>
    <w:rsid w:val="00C16E65"/>
  </w:style>
  <w:style w:type="numbering" w:customStyle="1" w:styleId="NoList29">
    <w:name w:val="No List29"/>
    <w:next w:val="NoList"/>
    <w:uiPriority w:val="99"/>
    <w:semiHidden/>
    <w:unhideWhenUsed/>
    <w:rsid w:val="00C16E65"/>
  </w:style>
  <w:style w:type="numbering" w:customStyle="1" w:styleId="NoList114">
    <w:name w:val="No List114"/>
    <w:next w:val="NoList"/>
    <w:semiHidden/>
    <w:unhideWhenUsed/>
    <w:rsid w:val="00C16E65"/>
  </w:style>
  <w:style w:type="numbering" w:customStyle="1" w:styleId="NoList115">
    <w:name w:val="No List115"/>
    <w:next w:val="NoList"/>
    <w:semiHidden/>
    <w:rsid w:val="00C16E65"/>
  </w:style>
  <w:style w:type="numbering" w:customStyle="1" w:styleId="NoList210">
    <w:name w:val="No List210"/>
    <w:next w:val="NoList"/>
    <w:semiHidden/>
    <w:rsid w:val="00C16E65"/>
  </w:style>
  <w:style w:type="numbering" w:customStyle="1" w:styleId="NoList34">
    <w:name w:val="No List34"/>
    <w:next w:val="NoList"/>
    <w:semiHidden/>
    <w:unhideWhenUsed/>
    <w:rsid w:val="00C16E65"/>
  </w:style>
  <w:style w:type="numbering" w:customStyle="1" w:styleId="133">
    <w:name w:val="목록 없음13"/>
    <w:next w:val="NoList"/>
    <w:semiHidden/>
    <w:unhideWhenUsed/>
    <w:rsid w:val="00C16E65"/>
  </w:style>
  <w:style w:type="numbering" w:customStyle="1" w:styleId="230">
    <w:name w:val="목록 없음23"/>
    <w:next w:val="NoList"/>
    <w:semiHidden/>
    <w:rsid w:val="00C16E65"/>
  </w:style>
  <w:style w:type="numbering" w:customStyle="1" w:styleId="NoList44">
    <w:name w:val="No List44"/>
    <w:next w:val="NoList"/>
    <w:semiHidden/>
    <w:unhideWhenUsed/>
    <w:rsid w:val="00C16E65"/>
  </w:style>
  <w:style w:type="numbering" w:customStyle="1" w:styleId="NoList54">
    <w:name w:val="No List54"/>
    <w:next w:val="NoList"/>
    <w:semiHidden/>
    <w:rsid w:val="00C16E65"/>
  </w:style>
  <w:style w:type="numbering" w:customStyle="1" w:styleId="NoList63">
    <w:name w:val="No List63"/>
    <w:next w:val="NoList"/>
    <w:semiHidden/>
    <w:rsid w:val="00C16E65"/>
  </w:style>
  <w:style w:type="numbering" w:customStyle="1" w:styleId="NoList73">
    <w:name w:val="No List73"/>
    <w:next w:val="NoList"/>
    <w:semiHidden/>
    <w:rsid w:val="00C16E65"/>
  </w:style>
  <w:style w:type="numbering" w:customStyle="1" w:styleId="NoList213">
    <w:name w:val="No List213"/>
    <w:next w:val="NoList"/>
    <w:semiHidden/>
    <w:rsid w:val="00C16E65"/>
  </w:style>
  <w:style w:type="numbering" w:customStyle="1" w:styleId="NoList83">
    <w:name w:val="No List83"/>
    <w:next w:val="NoList"/>
    <w:semiHidden/>
    <w:rsid w:val="00C16E65"/>
  </w:style>
  <w:style w:type="numbering" w:customStyle="1" w:styleId="NoList123">
    <w:name w:val="No List123"/>
    <w:next w:val="NoList"/>
    <w:semiHidden/>
    <w:rsid w:val="00C16E65"/>
  </w:style>
  <w:style w:type="numbering" w:customStyle="1" w:styleId="NoList223">
    <w:name w:val="No List223"/>
    <w:next w:val="NoList"/>
    <w:semiHidden/>
    <w:rsid w:val="00C16E65"/>
  </w:style>
  <w:style w:type="numbering" w:customStyle="1" w:styleId="NoList93">
    <w:name w:val="No List93"/>
    <w:next w:val="NoList"/>
    <w:semiHidden/>
    <w:rsid w:val="00C16E65"/>
  </w:style>
  <w:style w:type="numbering" w:customStyle="1" w:styleId="NoList133">
    <w:name w:val="No List133"/>
    <w:next w:val="NoList"/>
    <w:semiHidden/>
    <w:rsid w:val="00C16E65"/>
  </w:style>
  <w:style w:type="numbering" w:customStyle="1" w:styleId="NoList233">
    <w:name w:val="No List233"/>
    <w:next w:val="NoList"/>
    <w:semiHidden/>
    <w:rsid w:val="00C16E65"/>
  </w:style>
  <w:style w:type="numbering" w:customStyle="1" w:styleId="NoList103">
    <w:name w:val="No List103"/>
    <w:next w:val="NoList"/>
    <w:semiHidden/>
    <w:rsid w:val="00C16E65"/>
  </w:style>
  <w:style w:type="numbering" w:customStyle="1" w:styleId="NoList143">
    <w:name w:val="No List143"/>
    <w:next w:val="NoList"/>
    <w:semiHidden/>
    <w:rsid w:val="00C16E65"/>
  </w:style>
  <w:style w:type="numbering" w:customStyle="1" w:styleId="NoList243">
    <w:name w:val="No List243"/>
    <w:next w:val="NoList"/>
    <w:semiHidden/>
    <w:rsid w:val="00C16E65"/>
  </w:style>
  <w:style w:type="numbering" w:customStyle="1" w:styleId="NoList313">
    <w:name w:val="No List313"/>
    <w:next w:val="NoList"/>
    <w:semiHidden/>
    <w:rsid w:val="00C16E65"/>
  </w:style>
  <w:style w:type="numbering" w:customStyle="1" w:styleId="NoList413">
    <w:name w:val="No List413"/>
    <w:next w:val="NoList"/>
    <w:semiHidden/>
    <w:rsid w:val="00C16E65"/>
  </w:style>
  <w:style w:type="numbering" w:customStyle="1" w:styleId="NoList513">
    <w:name w:val="No List513"/>
    <w:next w:val="NoList"/>
    <w:semiHidden/>
    <w:rsid w:val="00C16E65"/>
  </w:style>
  <w:style w:type="numbering" w:customStyle="1" w:styleId="NoList153">
    <w:name w:val="No List153"/>
    <w:next w:val="NoList"/>
    <w:semiHidden/>
    <w:rsid w:val="00C16E65"/>
  </w:style>
  <w:style w:type="numbering" w:customStyle="1" w:styleId="NoList163">
    <w:name w:val="No List163"/>
    <w:next w:val="NoList"/>
    <w:semiHidden/>
    <w:rsid w:val="00C16E65"/>
  </w:style>
  <w:style w:type="numbering" w:customStyle="1" w:styleId="134">
    <w:name w:val="无列表13"/>
    <w:next w:val="NoList"/>
    <w:semiHidden/>
    <w:rsid w:val="00C16E65"/>
  </w:style>
  <w:style w:type="numbering" w:customStyle="1" w:styleId="NoList1113">
    <w:name w:val="No List1113"/>
    <w:next w:val="NoList"/>
    <w:semiHidden/>
    <w:rsid w:val="00C16E65"/>
  </w:style>
  <w:style w:type="numbering" w:customStyle="1" w:styleId="NoList171">
    <w:name w:val="No List171"/>
    <w:next w:val="NoList"/>
    <w:uiPriority w:val="99"/>
    <w:semiHidden/>
    <w:unhideWhenUsed/>
    <w:rsid w:val="00C16E65"/>
  </w:style>
  <w:style w:type="numbering" w:customStyle="1" w:styleId="NoList181">
    <w:name w:val="No List181"/>
    <w:next w:val="NoList"/>
    <w:uiPriority w:val="99"/>
    <w:semiHidden/>
    <w:rsid w:val="00C16E65"/>
  </w:style>
  <w:style w:type="numbering" w:customStyle="1" w:styleId="NoList251">
    <w:name w:val="No List251"/>
    <w:next w:val="NoList"/>
    <w:semiHidden/>
    <w:rsid w:val="00C16E65"/>
  </w:style>
  <w:style w:type="numbering" w:customStyle="1" w:styleId="NoList321">
    <w:name w:val="No List321"/>
    <w:next w:val="NoList"/>
    <w:semiHidden/>
    <w:unhideWhenUsed/>
    <w:rsid w:val="00C16E65"/>
  </w:style>
  <w:style w:type="numbering" w:customStyle="1" w:styleId="1110">
    <w:name w:val="목록 없음111"/>
    <w:next w:val="NoList"/>
    <w:semiHidden/>
    <w:unhideWhenUsed/>
    <w:rsid w:val="00C16E65"/>
  </w:style>
  <w:style w:type="numbering" w:customStyle="1" w:styleId="2110">
    <w:name w:val="목록 없음211"/>
    <w:next w:val="NoList"/>
    <w:semiHidden/>
    <w:rsid w:val="00C16E65"/>
  </w:style>
  <w:style w:type="numbering" w:customStyle="1" w:styleId="NoList421">
    <w:name w:val="No List421"/>
    <w:next w:val="NoList"/>
    <w:semiHidden/>
    <w:unhideWhenUsed/>
    <w:rsid w:val="00C16E65"/>
  </w:style>
  <w:style w:type="numbering" w:customStyle="1" w:styleId="NoList521">
    <w:name w:val="No List521"/>
    <w:next w:val="NoList"/>
    <w:semiHidden/>
    <w:rsid w:val="00C16E65"/>
  </w:style>
  <w:style w:type="numbering" w:customStyle="1" w:styleId="NoList611">
    <w:name w:val="No List611"/>
    <w:next w:val="NoList"/>
    <w:semiHidden/>
    <w:rsid w:val="00C16E65"/>
  </w:style>
  <w:style w:type="numbering" w:customStyle="1" w:styleId="NoList711">
    <w:name w:val="No List711"/>
    <w:next w:val="NoList"/>
    <w:semiHidden/>
    <w:rsid w:val="00C16E65"/>
  </w:style>
  <w:style w:type="numbering" w:customStyle="1" w:styleId="NoList1121">
    <w:name w:val="No List1121"/>
    <w:next w:val="NoList"/>
    <w:semiHidden/>
    <w:rsid w:val="00C16E65"/>
  </w:style>
  <w:style w:type="numbering" w:customStyle="1" w:styleId="NoList2111">
    <w:name w:val="No List2111"/>
    <w:next w:val="NoList"/>
    <w:semiHidden/>
    <w:rsid w:val="00C16E65"/>
  </w:style>
  <w:style w:type="numbering" w:customStyle="1" w:styleId="NoList811">
    <w:name w:val="No List811"/>
    <w:next w:val="NoList"/>
    <w:semiHidden/>
    <w:rsid w:val="00C16E65"/>
  </w:style>
  <w:style w:type="numbering" w:customStyle="1" w:styleId="NoList1211">
    <w:name w:val="No List1211"/>
    <w:next w:val="NoList"/>
    <w:semiHidden/>
    <w:rsid w:val="00C16E65"/>
  </w:style>
  <w:style w:type="numbering" w:customStyle="1" w:styleId="NoList2211">
    <w:name w:val="No List2211"/>
    <w:next w:val="NoList"/>
    <w:semiHidden/>
    <w:rsid w:val="00C16E65"/>
  </w:style>
  <w:style w:type="numbering" w:customStyle="1" w:styleId="NoList911">
    <w:name w:val="No List911"/>
    <w:next w:val="NoList"/>
    <w:semiHidden/>
    <w:rsid w:val="00C16E65"/>
  </w:style>
  <w:style w:type="numbering" w:customStyle="1" w:styleId="NoList1311">
    <w:name w:val="No List1311"/>
    <w:next w:val="NoList"/>
    <w:semiHidden/>
    <w:rsid w:val="00C16E65"/>
  </w:style>
  <w:style w:type="numbering" w:customStyle="1" w:styleId="NoList2311">
    <w:name w:val="No List2311"/>
    <w:next w:val="NoList"/>
    <w:semiHidden/>
    <w:rsid w:val="00C16E65"/>
  </w:style>
  <w:style w:type="numbering" w:customStyle="1" w:styleId="NoList1011">
    <w:name w:val="No List1011"/>
    <w:next w:val="NoList"/>
    <w:semiHidden/>
    <w:rsid w:val="00C16E65"/>
  </w:style>
  <w:style w:type="numbering" w:customStyle="1" w:styleId="NoList1411">
    <w:name w:val="No List1411"/>
    <w:next w:val="NoList"/>
    <w:semiHidden/>
    <w:rsid w:val="00C16E65"/>
  </w:style>
  <w:style w:type="numbering" w:customStyle="1" w:styleId="NoList2411">
    <w:name w:val="No List2411"/>
    <w:next w:val="NoList"/>
    <w:semiHidden/>
    <w:rsid w:val="00C16E65"/>
  </w:style>
  <w:style w:type="numbering" w:customStyle="1" w:styleId="NoList3111">
    <w:name w:val="No List3111"/>
    <w:next w:val="NoList"/>
    <w:semiHidden/>
    <w:rsid w:val="00C16E65"/>
  </w:style>
  <w:style w:type="numbering" w:customStyle="1" w:styleId="NoList4111">
    <w:name w:val="No List4111"/>
    <w:next w:val="NoList"/>
    <w:semiHidden/>
    <w:rsid w:val="00C16E65"/>
  </w:style>
  <w:style w:type="numbering" w:customStyle="1" w:styleId="NoList5111">
    <w:name w:val="No List5111"/>
    <w:next w:val="NoList"/>
    <w:semiHidden/>
    <w:rsid w:val="00C16E65"/>
  </w:style>
  <w:style w:type="numbering" w:customStyle="1" w:styleId="NoList1511">
    <w:name w:val="No List1511"/>
    <w:next w:val="NoList"/>
    <w:semiHidden/>
    <w:rsid w:val="00C16E65"/>
  </w:style>
  <w:style w:type="numbering" w:customStyle="1" w:styleId="NoList1611">
    <w:name w:val="No List1611"/>
    <w:next w:val="NoList"/>
    <w:semiHidden/>
    <w:rsid w:val="00C16E65"/>
  </w:style>
  <w:style w:type="numbering" w:customStyle="1" w:styleId="1113">
    <w:name w:val="无列表111"/>
    <w:next w:val="NoList"/>
    <w:semiHidden/>
    <w:rsid w:val="00C16E65"/>
  </w:style>
  <w:style w:type="numbering" w:customStyle="1" w:styleId="NoList11111">
    <w:name w:val="No List11111"/>
    <w:next w:val="NoList"/>
    <w:semiHidden/>
    <w:rsid w:val="00C16E65"/>
  </w:style>
  <w:style w:type="numbering" w:customStyle="1" w:styleId="NoList191">
    <w:name w:val="No List191"/>
    <w:next w:val="NoList"/>
    <w:uiPriority w:val="99"/>
    <w:semiHidden/>
    <w:unhideWhenUsed/>
    <w:rsid w:val="00C16E65"/>
  </w:style>
  <w:style w:type="numbering" w:customStyle="1" w:styleId="NoList1101">
    <w:name w:val="No List1101"/>
    <w:next w:val="NoList"/>
    <w:uiPriority w:val="99"/>
    <w:semiHidden/>
    <w:rsid w:val="00C16E65"/>
  </w:style>
  <w:style w:type="numbering" w:customStyle="1" w:styleId="NoList261">
    <w:name w:val="No List261"/>
    <w:next w:val="NoList"/>
    <w:semiHidden/>
    <w:rsid w:val="00C16E65"/>
  </w:style>
  <w:style w:type="numbering" w:customStyle="1" w:styleId="NoList331">
    <w:name w:val="No List331"/>
    <w:next w:val="NoList"/>
    <w:semiHidden/>
    <w:unhideWhenUsed/>
    <w:rsid w:val="00C16E65"/>
  </w:style>
  <w:style w:type="numbering" w:customStyle="1" w:styleId="1210">
    <w:name w:val="목록 없음121"/>
    <w:next w:val="NoList"/>
    <w:semiHidden/>
    <w:unhideWhenUsed/>
    <w:rsid w:val="00C16E65"/>
  </w:style>
  <w:style w:type="numbering" w:customStyle="1" w:styleId="221">
    <w:name w:val="목록 없음221"/>
    <w:next w:val="NoList"/>
    <w:semiHidden/>
    <w:rsid w:val="00C16E65"/>
  </w:style>
  <w:style w:type="numbering" w:customStyle="1" w:styleId="NoList431">
    <w:name w:val="No List431"/>
    <w:next w:val="NoList"/>
    <w:semiHidden/>
    <w:unhideWhenUsed/>
    <w:rsid w:val="00C16E65"/>
  </w:style>
  <w:style w:type="numbering" w:customStyle="1" w:styleId="NoList531">
    <w:name w:val="No List531"/>
    <w:next w:val="NoList"/>
    <w:semiHidden/>
    <w:rsid w:val="00C16E65"/>
  </w:style>
  <w:style w:type="numbering" w:customStyle="1" w:styleId="NoList621">
    <w:name w:val="No List621"/>
    <w:next w:val="NoList"/>
    <w:semiHidden/>
    <w:rsid w:val="00C16E65"/>
  </w:style>
  <w:style w:type="numbering" w:customStyle="1" w:styleId="NoList721">
    <w:name w:val="No List721"/>
    <w:next w:val="NoList"/>
    <w:semiHidden/>
    <w:rsid w:val="00C16E65"/>
  </w:style>
  <w:style w:type="numbering" w:customStyle="1" w:styleId="NoList1131">
    <w:name w:val="No List1131"/>
    <w:next w:val="NoList"/>
    <w:semiHidden/>
    <w:rsid w:val="00C16E65"/>
  </w:style>
  <w:style w:type="numbering" w:customStyle="1" w:styleId="NoList2121">
    <w:name w:val="No List2121"/>
    <w:next w:val="NoList"/>
    <w:semiHidden/>
    <w:rsid w:val="00C16E65"/>
  </w:style>
  <w:style w:type="numbering" w:customStyle="1" w:styleId="NoList821">
    <w:name w:val="No List821"/>
    <w:next w:val="NoList"/>
    <w:semiHidden/>
    <w:rsid w:val="00C16E65"/>
  </w:style>
  <w:style w:type="numbering" w:customStyle="1" w:styleId="NoList1221">
    <w:name w:val="No List1221"/>
    <w:next w:val="NoList"/>
    <w:semiHidden/>
    <w:rsid w:val="00C16E65"/>
  </w:style>
  <w:style w:type="numbering" w:customStyle="1" w:styleId="NoList2221">
    <w:name w:val="No List2221"/>
    <w:next w:val="NoList"/>
    <w:semiHidden/>
    <w:rsid w:val="00C16E65"/>
  </w:style>
  <w:style w:type="numbering" w:customStyle="1" w:styleId="NoList921">
    <w:name w:val="No List921"/>
    <w:next w:val="NoList"/>
    <w:semiHidden/>
    <w:rsid w:val="00C16E65"/>
  </w:style>
  <w:style w:type="numbering" w:customStyle="1" w:styleId="NoList1321">
    <w:name w:val="No List1321"/>
    <w:next w:val="NoList"/>
    <w:semiHidden/>
    <w:rsid w:val="00C16E65"/>
  </w:style>
  <w:style w:type="numbering" w:customStyle="1" w:styleId="NoList2321">
    <w:name w:val="No List2321"/>
    <w:next w:val="NoList"/>
    <w:semiHidden/>
    <w:rsid w:val="00C16E65"/>
  </w:style>
  <w:style w:type="numbering" w:customStyle="1" w:styleId="NoList1021">
    <w:name w:val="No List1021"/>
    <w:next w:val="NoList"/>
    <w:semiHidden/>
    <w:rsid w:val="00C16E65"/>
  </w:style>
  <w:style w:type="numbering" w:customStyle="1" w:styleId="NoList1421">
    <w:name w:val="No List1421"/>
    <w:next w:val="NoList"/>
    <w:semiHidden/>
    <w:rsid w:val="00C16E65"/>
  </w:style>
  <w:style w:type="numbering" w:customStyle="1" w:styleId="NoList2421">
    <w:name w:val="No List2421"/>
    <w:next w:val="NoList"/>
    <w:semiHidden/>
    <w:rsid w:val="00C16E65"/>
  </w:style>
  <w:style w:type="numbering" w:customStyle="1" w:styleId="NoList3121">
    <w:name w:val="No List3121"/>
    <w:next w:val="NoList"/>
    <w:semiHidden/>
    <w:rsid w:val="00C16E65"/>
  </w:style>
  <w:style w:type="numbering" w:customStyle="1" w:styleId="NoList4121">
    <w:name w:val="No List4121"/>
    <w:next w:val="NoList"/>
    <w:semiHidden/>
    <w:rsid w:val="00C16E65"/>
  </w:style>
  <w:style w:type="numbering" w:customStyle="1" w:styleId="NoList5121">
    <w:name w:val="No List5121"/>
    <w:next w:val="NoList"/>
    <w:semiHidden/>
    <w:rsid w:val="00C16E65"/>
  </w:style>
  <w:style w:type="numbering" w:customStyle="1" w:styleId="NoList1521">
    <w:name w:val="No List1521"/>
    <w:next w:val="NoList"/>
    <w:semiHidden/>
    <w:rsid w:val="00C16E65"/>
  </w:style>
  <w:style w:type="numbering" w:customStyle="1" w:styleId="NoList1621">
    <w:name w:val="No List1621"/>
    <w:next w:val="NoList"/>
    <w:semiHidden/>
    <w:rsid w:val="00C16E65"/>
  </w:style>
  <w:style w:type="numbering" w:customStyle="1" w:styleId="1211">
    <w:name w:val="无列表121"/>
    <w:next w:val="NoList"/>
    <w:semiHidden/>
    <w:rsid w:val="00C16E65"/>
  </w:style>
  <w:style w:type="numbering" w:customStyle="1" w:styleId="NoList11121">
    <w:name w:val="No List11121"/>
    <w:next w:val="NoList"/>
    <w:semiHidden/>
    <w:rsid w:val="00C16E65"/>
  </w:style>
  <w:style w:type="numbering" w:customStyle="1" w:styleId="216">
    <w:name w:val="无列表21"/>
    <w:next w:val="NoList"/>
    <w:uiPriority w:val="99"/>
    <w:semiHidden/>
    <w:unhideWhenUsed/>
    <w:rsid w:val="00C16E65"/>
  </w:style>
  <w:style w:type="numbering" w:customStyle="1" w:styleId="316">
    <w:name w:val="无列表31"/>
    <w:next w:val="NoList"/>
    <w:uiPriority w:val="99"/>
    <w:semiHidden/>
    <w:unhideWhenUsed/>
    <w:rsid w:val="00C16E65"/>
  </w:style>
  <w:style w:type="numbering" w:customStyle="1" w:styleId="NoList201">
    <w:name w:val="No List201"/>
    <w:next w:val="NoList"/>
    <w:semiHidden/>
    <w:rsid w:val="00C16E65"/>
  </w:style>
  <w:style w:type="numbering" w:customStyle="1" w:styleId="NoList271">
    <w:name w:val="No List271"/>
    <w:next w:val="NoList"/>
    <w:uiPriority w:val="99"/>
    <w:semiHidden/>
    <w:unhideWhenUsed/>
    <w:rsid w:val="00C16E65"/>
  </w:style>
  <w:style w:type="numbering" w:customStyle="1" w:styleId="NoList281">
    <w:name w:val="No List281"/>
    <w:next w:val="NoList"/>
    <w:uiPriority w:val="99"/>
    <w:semiHidden/>
    <w:unhideWhenUsed/>
    <w:rsid w:val="00C16E65"/>
  </w:style>
  <w:style w:type="numbering" w:customStyle="1" w:styleId="NoList30">
    <w:name w:val="No List30"/>
    <w:next w:val="NoList"/>
    <w:uiPriority w:val="99"/>
    <w:semiHidden/>
    <w:unhideWhenUsed/>
    <w:rsid w:val="00C16E65"/>
  </w:style>
  <w:style w:type="numbering" w:customStyle="1" w:styleId="NoList116">
    <w:name w:val="No List116"/>
    <w:next w:val="NoList"/>
    <w:semiHidden/>
    <w:unhideWhenUsed/>
    <w:rsid w:val="00C16E65"/>
  </w:style>
  <w:style w:type="numbering" w:customStyle="1" w:styleId="NoList117">
    <w:name w:val="No List117"/>
    <w:next w:val="NoList"/>
    <w:semiHidden/>
    <w:rsid w:val="00C16E65"/>
  </w:style>
  <w:style w:type="numbering" w:customStyle="1" w:styleId="NoList214">
    <w:name w:val="No List214"/>
    <w:next w:val="NoList"/>
    <w:semiHidden/>
    <w:rsid w:val="00C16E65"/>
  </w:style>
  <w:style w:type="numbering" w:customStyle="1" w:styleId="NoList35">
    <w:name w:val="No List35"/>
    <w:next w:val="NoList"/>
    <w:semiHidden/>
    <w:unhideWhenUsed/>
    <w:rsid w:val="00C16E65"/>
  </w:style>
  <w:style w:type="numbering" w:customStyle="1" w:styleId="142">
    <w:name w:val="목록 없음14"/>
    <w:next w:val="NoList"/>
    <w:semiHidden/>
    <w:unhideWhenUsed/>
    <w:rsid w:val="00C16E65"/>
  </w:style>
  <w:style w:type="numbering" w:customStyle="1" w:styleId="240">
    <w:name w:val="목록 없음24"/>
    <w:next w:val="NoList"/>
    <w:semiHidden/>
    <w:rsid w:val="00C16E65"/>
  </w:style>
  <w:style w:type="numbering" w:customStyle="1" w:styleId="NoList45">
    <w:name w:val="No List45"/>
    <w:next w:val="NoList"/>
    <w:semiHidden/>
    <w:unhideWhenUsed/>
    <w:rsid w:val="00C16E65"/>
  </w:style>
  <w:style w:type="numbering" w:customStyle="1" w:styleId="NoList55">
    <w:name w:val="No List55"/>
    <w:next w:val="NoList"/>
    <w:semiHidden/>
    <w:rsid w:val="00C16E65"/>
  </w:style>
  <w:style w:type="numbering" w:customStyle="1" w:styleId="NoList64">
    <w:name w:val="No List64"/>
    <w:next w:val="NoList"/>
    <w:semiHidden/>
    <w:rsid w:val="00C16E65"/>
  </w:style>
  <w:style w:type="numbering" w:customStyle="1" w:styleId="NoList74">
    <w:name w:val="No List74"/>
    <w:next w:val="NoList"/>
    <w:semiHidden/>
    <w:rsid w:val="00C16E65"/>
  </w:style>
  <w:style w:type="numbering" w:customStyle="1" w:styleId="NoList215">
    <w:name w:val="No List215"/>
    <w:next w:val="NoList"/>
    <w:semiHidden/>
    <w:rsid w:val="00C16E65"/>
  </w:style>
  <w:style w:type="numbering" w:customStyle="1" w:styleId="NoList84">
    <w:name w:val="No List84"/>
    <w:next w:val="NoList"/>
    <w:semiHidden/>
    <w:rsid w:val="00C16E65"/>
  </w:style>
  <w:style w:type="numbering" w:customStyle="1" w:styleId="NoList124">
    <w:name w:val="No List124"/>
    <w:next w:val="NoList"/>
    <w:semiHidden/>
    <w:rsid w:val="00C16E65"/>
  </w:style>
  <w:style w:type="numbering" w:customStyle="1" w:styleId="NoList224">
    <w:name w:val="No List224"/>
    <w:next w:val="NoList"/>
    <w:semiHidden/>
    <w:rsid w:val="00C16E65"/>
  </w:style>
  <w:style w:type="numbering" w:customStyle="1" w:styleId="NoList94">
    <w:name w:val="No List94"/>
    <w:next w:val="NoList"/>
    <w:semiHidden/>
    <w:rsid w:val="00C16E65"/>
  </w:style>
  <w:style w:type="numbering" w:customStyle="1" w:styleId="NoList134">
    <w:name w:val="No List134"/>
    <w:next w:val="NoList"/>
    <w:semiHidden/>
    <w:rsid w:val="00C16E65"/>
  </w:style>
  <w:style w:type="numbering" w:customStyle="1" w:styleId="NoList234">
    <w:name w:val="No List234"/>
    <w:next w:val="NoList"/>
    <w:semiHidden/>
    <w:rsid w:val="00C16E65"/>
  </w:style>
  <w:style w:type="numbering" w:customStyle="1" w:styleId="NoList104">
    <w:name w:val="No List104"/>
    <w:next w:val="NoList"/>
    <w:semiHidden/>
    <w:rsid w:val="00C16E65"/>
  </w:style>
  <w:style w:type="numbering" w:customStyle="1" w:styleId="NoList144">
    <w:name w:val="No List144"/>
    <w:next w:val="NoList"/>
    <w:semiHidden/>
    <w:rsid w:val="00C16E65"/>
  </w:style>
  <w:style w:type="numbering" w:customStyle="1" w:styleId="NoList244">
    <w:name w:val="No List244"/>
    <w:next w:val="NoList"/>
    <w:semiHidden/>
    <w:rsid w:val="00C16E65"/>
  </w:style>
  <w:style w:type="numbering" w:customStyle="1" w:styleId="NoList314">
    <w:name w:val="No List314"/>
    <w:next w:val="NoList"/>
    <w:semiHidden/>
    <w:rsid w:val="00C16E65"/>
  </w:style>
  <w:style w:type="numbering" w:customStyle="1" w:styleId="NoList414">
    <w:name w:val="No List414"/>
    <w:next w:val="NoList"/>
    <w:semiHidden/>
    <w:rsid w:val="00C16E65"/>
  </w:style>
  <w:style w:type="numbering" w:customStyle="1" w:styleId="NoList514">
    <w:name w:val="No List514"/>
    <w:next w:val="NoList"/>
    <w:semiHidden/>
    <w:rsid w:val="00C16E65"/>
  </w:style>
  <w:style w:type="numbering" w:customStyle="1" w:styleId="NoList154">
    <w:name w:val="No List154"/>
    <w:next w:val="NoList"/>
    <w:semiHidden/>
    <w:rsid w:val="00C16E65"/>
  </w:style>
  <w:style w:type="numbering" w:customStyle="1" w:styleId="NoList164">
    <w:name w:val="No List164"/>
    <w:next w:val="NoList"/>
    <w:semiHidden/>
    <w:rsid w:val="00C16E65"/>
  </w:style>
  <w:style w:type="numbering" w:customStyle="1" w:styleId="143">
    <w:name w:val="无列表14"/>
    <w:next w:val="NoList"/>
    <w:semiHidden/>
    <w:rsid w:val="00C16E65"/>
  </w:style>
  <w:style w:type="numbering" w:customStyle="1" w:styleId="NoList1114">
    <w:name w:val="No List1114"/>
    <w:next w:val="NoList"/>
    <w:semiHidden/>
    <w:rsid w:val="00C16E65"/>
  </w:style>
  <w:style w:type="numbering" w:customStyle="1" w:styleId="NoList172">
    <w:name w:val="No List172"/>
    <w:next w:val="NoList"/>
    <w:uiPriority w:val="99"/>
    <w:semiHidden/>
    <w:unhideWhenUsed/>
    <w:rsid w:val="00C16E65"/>
  </w:style>
  <w:style w:type="numbering" w:customStyle="1" w:styleId="NoList182">
    <w:name w:val="No List182"/>
    <w:next w:val="NoList"/>
    <w:uiPriority w:val="99"/>
    <w:semiHidden/>
    <w:rsid w:val="00C16E65"/>
  </w:style>
  <w:style w:type="numbering" w:customStyle="1" w:styleId="NoList252">
    <w:name w:val="No List252"/>
    <w:next w:val="NoList"/>
    <w:semiHidden/>
    <w:rsid w:val="00C16E65"/>
  </w:style>
  <w:style w:type="numbering" w:customStyle="1" w:styleId="NoList322">
    <w:name w:val="No List322"/>
    <w:next w:val="NoList"/>
    <w:semiHidden/>
    <w:unhideWhenUsed/>
    <w:rsid w:val="00C16E65"/>
  </w:style>
  <w:style w:type="numbering" w:customStyle="1" w:styleId="1120">
    <w:name w:val="목록 없음112"/>
    <w:next w:val="NoList"/>
    <w:semiHidden/>
    <w:unhideWhenUsed/>
    <w:rsid w:val="00C16E65"/>
  </w:style>
  <w:style w:type="numbering" w:customStyle="1" w:styleId="2120">
    <w:name w:val="목록 없음212"/>
    <w:next w:val="NoList"/>
    <w:semiHidden/>
    <w:rsid w:val="00C16E65"/>
  </w:style>
  <w:style w:type="numbering" w:customStyle="1" w:styleId="NoList422">
    <w:name w:val="No List422"/>
    <w:next w:val="NoList"/>
    <w:semiHidden/>
    <w:unhideWhenUsed/>
    <w:rsid w:val="00C16E65"/>
  </w:style>
  <w:style w:type="numbering" w:customStyle="1" w:styleId="NoList522">
    <w:name w:val="No List522"/>
    <w:next w:val="NoList"/>
    <w:semiHidden/>
    <w:rsid w:val="00C16E65"/>
  </w:style>
  <w:style w:type="numbering" w:customStyle="1" w:styleId="NoList612">
    <w:name w:val="No List612"/>
    <w:next w:val="NoList"/>
    <w:semiHidden/>
    <w:rsid w:val="00C16E65"/>
  </w:style>
  <w:style w:type="numbering" w:customStyle="1" w:styleId="NoList712">
    <w:name w:val="No List712"/>
    <w:next w:val="NoList"/>
    <w:semiHidden/>
    <w:rsid w:val="00C16E65"/>
  </w:style>
  <w:style w:type="numbering" w:customStyle="1" w:styleId="NoList1122">
    <w:name w:val="No List1122"/>
    <w:next w:val="NoList"/>
    <w:semiHidden/>
    <w:rsid w:val="00C16E65"/>
  </w:style>
  <w:style w:type="numbering" w:customStyle="1" w:styleId="NoList2112">
    <w:name w:val="No List2112"/>
    <w:next w:val="NoList"/>
    <w:semiHidden/>
    <w:rsid w:val="00C16E65"/>
  </w:style>
  <w:style w:type="numbering" w:customStyle="1" w:styleId="NoList812">
    <w:name w:val="No List812"/>
    <w:next w:val="NoList"/>
    <w:semiHidden/>
    <w:rsid w:val="00C16E65"/>
  </w:style>
  <w:style w:type="numbering" w:customStyle="1" w:styleId="NoList1212">
    <w:name w:val="No List1212"/>
    <w:next w:val="NoList"/>
    <w:semiHidden/>
    <w:rsid w:val="00C16E65"/>
  </w:style>
  <w:style w:type="numbering" w:customStyle="1" w:styleId="NoList2212">
    <w:name w:val="No List2212"/>
    <w:next w:val="NoList"/>
    <w:semiHidden/>
    <w:rsid w:val="00C16E65"/>
  </w:style>
  <w:style w:type="numbering" w:customStyle="1" w:styleId="NoList912">
    <w:name w:val="No List912"/>
    <w:next w:val="NoList"/>
    <w:semiHidden/>
    <w:rsid w:val="00C16E65"/>
  </w:style>
  <w:style w:type="numbering" w:customStyle="1" w:styleId="NoList1312">
    <w:name w:val="No List1312"/>
    <w:next w:val="NoList"/>
    <w:semiHidden/>
    <w:rsid w:val="00C16E65"/>
  </w:style>
  <w:style w:type="numbering" w:customStyle="1" w:styleId="NoList2312">
    <w:name w:val="No List2312"/>
    <w:next w:val="NoList"/>
    <w:semiHidden/>
    <w:rsid w:val="00C16E65"/>
  </w:style>
  <w:style w:type="numbering" w:customStyle="1" w:styleId="NoList1012">
    <w:name w:val="No List1012"/>
    <w:next w:val="NoList"/>
    <w:semiHidden/>
    <w:rsid w:val="00C16E65"/>
  </w:style>
  <w:style w:type="numbering" w:customStyle="1" w:styleId="NoList1412">
    <w:name w:val="No List1412"/>
    <w:next w:val="NoList"/>
    <w:semiHidden/>
    <w:rsid w:val="00C16E65"/>
  </w:style>
  <w:style w:type="numbering" w:customStyle="1" w:styleId="NoList2412">
    <w:name w:val="No List2412"/>
    <w:next w:val="NoList"/>
    <w:semiHidden/>
    <w:rsid w:val="00C16E65"/>
  </w:style>
  <w:style w:type="numbering" w:customStyle="1" w:styleId="NoList3112">
    <w:name w:val="No List3112"/>
    <w:next w:val="NoList"/>
    <w:semiHidden/>
    <w:rsid w:val="00C16E65"/>
  </w:style>
  <w:style w:type="numbering" w:customStyle="1" w:styleId="NoList4112">
    <w:name w:val="No List4112"/>
    <w:next w:val="NoList"/>
    <w:semiHidden/>
    <w:rsid w:val="00C16E65"/>
  </w:style>
  <w:style w:type="numbering" w:customStyle="1" w:styleId="NoList5112">
    <w:name w:val="No List5112"/>
    <w:next w:val="NoList"/>
    <w:semiHidden/>
    <w:rsid w:val="00C16E65"/>
  </w:style>
  <w:style w:type="numbering" w:customStyle="1" w:styleId="NoList1512">
    <w:name w:val="No List1512"/>
    <w:next w:val="NoList"/>
    <w:semiHidden/>
    <w:rsid w:val="00C16E65"/>
  </w:style>
  <w:style w:type="numbering" w:customStyle="1" w:styleId="NoList1612">
    <w:name w:val="No List1612"/>
    <w:next w:val="NoList"/>
    <w:semiHidden/>
    <w:rsid w:val="00C16E65"/>
  </w:style>
  <w:style w:type="numbering" w:customStyle="1" w:styleId="1122">
    <w:name w:val="无列表112"/>
    <w:next w:val="NoList"/>
    <w:semiHidden/>
    <w:rsid w:val="00C16E65"/>
  </w:style>
  <w:style w:type="numbering" w:customStyle="1" w:styleId="NoList11112">
    <w:name w:val="No List11112"/>
    <w:next w:val="NoList"/>
    <w:semiHidden/>
    <w:rsid w:val="00C16E65"/>
  </w:style>
  <w:style w:type="numbering" w:customStyle="1" w:styleId="NoList192">
    <w:name w:val="No List192"/>
    <w:next w:val="NoList"/>
    <w:uiPriority w:val="99"/>
    <w:semiHidden/>
    <w:unhideWhenUsed/>
    <w:rsid w:val="00C16E65"/>
  </w:style>
  <w:style w:type="numbering" w:customStyle="1" w:styleId="NoList1102">
    <w:name w:val="No List1102"/>
    <w:next w:val="NoList"/>
    <w:uiPriority w:val="99"/>
    <w:semiHidden/>
    <w:rsid w:val="00C16E65"/>
  </w:style>
  <w:style w:type="numbering" w:customStyle="1" w:styleId="NoList262">
    <w:name w:val="No List262"/>
    <w:next w:val="NoList"/>
    <w:semiHidden/>
    <w:rsid w:val="00C16E65"/>
  </w:style>
  <w:style w:type="numbering" w:customStyle="1" w:styleId="NoList332">
    <w:name w:val="No List332"/>
    <w:next w:val="NoList"/>
    <w:semiHidden/>
    <w:unhideWhenUsed/>
    <w:rsid w:val="00C16E65"/>
  </w:style>
  <w:style w:type="numbering" w:customStyle="1" w:styleId="1220">
    <w:name w:val="목록 없음122"/>
    <w:next w:val="NoList"/>
    <w:semiHidden/>
    <w:unhideWhenUsed/>
    <w:rsid w:val="00C16E65"/>
  </w:style>
  <w:style w:type="numbering" w:customStyle="1" w:styleId="222">
    <w:name w:val="목록 없음222"/>
    <w:next w:val="NoList"/>
    <w:semiHidden/>
    <w:rsid w:val="00C16E65"/>
  </w:style>
  <w:style w:type="numbering" w:customStyle="1" w:styleId="NoList432">
    <w:name w:val="No List432"/>
    <w:next w:val="NoList"/>
    <w:semiHidden/>
    <w:unhideWhenUsed/>
    <w:rsid w:val="00C16E65"/>
  </w:style>
  <w:style w:type="numbering" w:customStyle="1" w:styleId="NoList532">
    <w:name w:val="No List532"/>
    <w:next w:val="NoList"/>
    <w:semiHidden/>
    <w:rsid w:val="00C16E65"/>
  </w:style>
  <w:style w:type="numbering" w:customStyle="1" w:styleId="NoList622">
    <w:name w:val="No List622"/>
    <w:next w:val="NoList"/>
    <w:semiHidden/>
    <w:rsid w:val="00C16E65"/>
  </w:style>
  <w:style w:type="numbering" w:customStyle="1" w:styleId="NoList722">
    <w:name w:val="No List722"/>
    <w:next w:val="NoList"/>
    <w:semiHidden/>
    <w:rsid w:val="00C16E65"/>
  </w:style>
  <w:style w:type="numbering" w:customStyle="1" w:styleId="NoList1132">
    <w:name w:val="No List1132"/>
    <w:next w:val="NoList"/>
    <w:semiHidden/>
    <w:rsid w:val="00C16E65"/>
  </w:style>
  <w:style w:type="numbering" w:customStyle="1" w:styleId="NoList2122">
    <w:name w:val="No List2122"/>
    <w:next w:val="NoList"/>
    <w:semiHidden/>
    <w:rsid w:val="00C16E65"/>
  </w:style>
  <w:style w:type="numbering" w:customStyle="1" w:styleId="NoList822">
    <w:name w:val="No List822"/>
    <w:next w:val="NoList"/>
    <w:semiHidden/>
    <w:rsid w:val="00C16E65"/>
  </w:style>
  <w:style w:type="numbering" w:customStyle="1" w:styleId="NoList1222">
    <w:name w:val="No List1222"/>
    <w:next w:val="NoList"/>
    <w:semiHidden/>
    <w:rsid w:val="00C16E65"/>
  </w:style>
  <w:style w:type="numbering" w:customStyle="1" w:styleId="NoList2222">
    <w:name w:val="No List2222"/>
    <w:next w:val="NoList"/>
    <w:semiHidden/>
    <w:rsid w:val="00C16E65"/>
  </w:style>
  <w:style w:type="numbering" w:customStyle="1" w:styleId="NoList922">
    <w:name w:val="No List922"/>
    <w:next w:val="NoList"/>
    <w:semiHidden/>
    <w:rsid w:val="00C16E65"/>
  </w:style>
  <w:style w:type="numbering" w:customStyle="1" w:styleId="NoList1322">
    <w:name w:val="No List1322"/>
    <w:next w:val="NoList"/>
    <w:semiHidden/>
    <w:rsid w:val="00C16E65"/>
  </w:style>
  <w:style w:type="numbering" w:customStyle="1" w:styleId="NoList2322">
    <w:name w:val="No List2322"/>
    <w:next w:val="NoList"/>
    <w:semiHidden/>
    <w:rsid w:val="00C16E65"/>
  </w:style>
  <w:style w:type="numbering" w:customStyle="1" w:styleId="NoList1022">
    <w:name w:val="No List1022"/>
    <w:next w:val="NoList"/>
    <w:semiHidden/>
    <w:rsid w:val="00C16E65"/>
  </w:style>
  <w:style w:type="numbering" w:customStyle="1" w:styleId="NoList1422">
    <w:name w:val="No List1422"/>
    <w:next w:val="NoList"/>
    <w:semiHidden/>
    <w:rsid w:val="00C16E65"/>
  </w:style>
  <w:style w:type="numbering" w:customStyle="1" w:styleId="NoList2422">
    <w:name w:val="No List2422"/>
    <w:next w:val="NoList"/>
    <w:semiHidden/>
    <w:rsid w:val="00C16E65"/>
  </w:style>
  <w:style w:type="numbering" w:customStyle="1" w:styleId="NoList3122">
    <w:name w:val="No List3122"/>
    <w:next w:val="NoList"/>
    <w:semiHidden/>
    <w:rsid w:val="00C16E65"/>
  </w:style>
  <w:style w:type="numbering" w:customStyle="1" w:styleId="NoList4122">
    <w:name w:val="No List4122"/>
    <w:next w:val="NoList"/>
    <w:semiHidden/>
    <w:rsid w:val="00C16E65"/>
  </w:style>
  <w:style w:type="numbering" w:customStyle="1" w:styleId="NoList5122">
    <w:name w:val="No List5122"/>
    <w:next w:val="NoList"/>
    <w:semiHidden/>
    <w:rsid w:val="00C16E65"/>
  </w:style>
  <w:style w:type="numbering" w:customStyle="1" w:styleId="NoList1522">
    <w:name w:val="No List1522"/>
    <w:next w:val="NoList"/>
    <w:semiHidden/>
    <w:rsid w:val="00C16E65"/>
  </w:style>
  <w:style w:type="numbering" w:customStyle="1" w:styleId="NoList1622">
    <w:name w:val="No List1622"/>
    <w:next w:val="NoList"/>
    <w:semiHidden/>
    <w:rsid w:val="00C16E65"/>
  </w:style>
  <w:style w:type="numbering" w:customStyle="1" w:styleId="1221">
    <w:name w:val="无列表122"/>
    <w:next w:val="NoList"/>
    <w:semiHidden/>
    <w:rsid w:val="00C16E65"/>
  </w:style>
  <w:style w:type="numbering" w:customStyle="1" w:styleId="NoList11122">
    <w:name w:val="No List11122"/>
    <w:next w:val="NoList"/>
    <w:semiHidden/>
    <w:rsid w:val="00C16E65"/>
  </w:style>
  <w:style w:type="numbering" w:customStyle="1" w:styleId="223">
    <w:name w:val="无列表22"/>
    <w:next w:val="NoList"/>
    <w:uiPriority w:val="99"/>
    <w:semiHidden/>
    <w:unhideWhenUsed/>
    <w:rsid w:val="00C16E65"/>
  </w:style>
  <w:style w:type="numbering" w:customStyle="1" w:styleId="325">
    <w:name w:val="无列表32"/>
    <w:next w:val="NoList"/>
    <w:uiPriority w:val="99"/>
    <w:semiHidden/>
    <w:unhideWhenUsed/>
    <w:rsid w:val="00C16E65"/>
  </w:style>
  <w:style w:type="numbering" w:customStyle="1" w:styleId="NoList202">
    <w:name w:val="No List202"/>
    <w:next w:val="NoList"/>
    <w:semiHidden/>
    <w:rsid w:val="00C16E65"/>
  </w:style>
  <w:style w:type="numbering" w:customStyle="1" w:styleId="NoList272">
    <w:name w:val="No List272"/>
    <w:next w:val="NoList"/>
    <w:uiPriority w:val="99"/>
    <w:semiHidden/>
    <w:unhideWhenUsed/>
    <w:rsid w:val="00C16E65"/>
  </w:style>
  <w:style w:type="numbering" w:customStyle="1" w:styleId="NoList282">
    <w:name w:val="No List282"/>
    <w:next w:val="NoList"/>
    <w:uiPriority w:val="99"/>
    <w:semiHidden/>
    <w:unhideWhenUsed/>
    <w:rsid w:val="00C16E65"/>
  </w:style>
  <w:style w:type="numbering" w:customStyle="1" w:styleId="NoList36">
    <w:name w:val="No List36"/>
    <w:next w:val="NoList"/>
    <w:uiPriority w:val="99"/>
    <w:semiHidden/>
    <w:unhideWhenUsed/>
    <w:rsid w:val="00C16E65"/>
  </w:style>
  <w:style w:type="numbering" w:customStyle="1" w:styleId="NoList118">
    <w:name w:val="No List118"/>
    <w:next w:val="NoList"/>
    <w:semiHidden/>
    <w:unhideWhenUsed/>
    <w:rsid w:val="00C16E65"/>
  </w:style>
  <w:style w:type="numbering" w:customStyle="1" w:styleId="NoList119">
    <w:name w:val="No List119"/>
    <w:next w:val="NoList"/>
    <w:semiHidden/>
    <w:rsid w:val="00C16E65"/>
  </w:style>
  <w:style w:type="numbering" w:customStyle="1" w:styleId="NoList216">
    <w:name w:val="No List216"/>
    <w:next w:val="NoList"/>
    <w:semiHidden/>
    <w:rsid w:val="00C16E65"/>
  </w:style>
  <w:style w:type="numbering" w:customStyle="1" w:styleId="NoList37">
    <w:name w:val="No List37"/>
    <w:next w:val="NoList"/>
    <w:semiHidden/>
    <w:unhideWhenUsed/>
    <w:rsid w:val="00C16E65"/>
  </w:style>
  <w:style w:type="numbering" w:customStyle="1" w:styleId="152">
    <w:name w:val="목록 없음15"/>
    <w:next w:val="NoList"/>
    <w:semiHidden/>
    <w:unhideWhenUsed/>
    <w:rsid w:val="00C16E65"/>
  </w:style>
  <w:style w:type="numbering" w:customStyle="1" w:styleId="250">
    <w:name w:val="목록 없음25"/>
    <w:next w:val="NoList"/>
    <w:semiHidden/>
    <w:rsid w:val="00C16E65"/>
  </w:style>
  <w:style w:type="numbering" w:customStyle="1" w:styleId="NoList46">
    <w:name w:val="No List46"/>
    <w:next w:val="NoList"/>
    <w:semiHidden/>
    <w:unhideWhenUsed/>
    <w:rsid w:val="00C16E65"/>
  </w:style>
  <w:style w:type="numbering" w:customStyle="1" w:styleId="NoList56">
    <w:name w:val="No List56"/>
    <w:next w:val="NoList"/>
    <w:semiHidden/>
    <w:rsid w:val="00C16E65"/>
  </w:style>
  <w:style w:type="numbering" w:customStyle="1" w:styleId="NoList65">
    <w:name w:val="No List65"/>
    <w:next w:val="NoList"/>
    <w:semiHidden/>
    <w:rsid w:val="00C16E65"/>
  </w:style>
  <w:style w:type="numbering" w:customStyle="1" w:styleId="NoList75">
    <w:name w:val="No List75"/>
    <w:next w:val="NoList"/>
    <w:semiHidden/>
    <w:rsid w:val="00C16E65"/>
  </w:style>
  <w:style w:type="numbering" w:customStyle="1" w:styleId="NoList217">
    <w:name w:val="No List217"/>
    <w:next w:val="NoList"/>
    <w:semiHidden/>
    <w:rsid w:val="00C16E65"/>
  </w:style>
  <w:style w:type="numbering" w:customStyle="1" w:styleId="NoList85">
    <w:name w:val="No List85"/>
    <w:next w:val="NoList"/>
    <w:semiHidden/>
    <w:rsid w:val="00C16E65"/>
  </w:style>
  <w:style w:type="numbering" w:customStyle="1" w:styleId="NoList125">
    <w:name w:val="No List125"/>
    <w:next w:val="NoList"/>
    <w:semiHidden/>
    <w:rsid w:val="00C16E65"/>
  </w:style>
  <w:style w:type="numbering" w:customStyle="1" w:styleId="NoList225">
    <w:name w:val="No List225"/>
    <w:next w:val="NoList"/>
    <w:semiHidden/>
    <w:rsid w:val="00C16E65"/>
  </w:style>
  <w:style w:type="numbering" w:customStyle="1" w:styleId="NoList95">
    <w:name w:val="No List95"/>
    <w:next w:val="NoList"/>
    <w:semiHidden/>
    <w:rsid w:val="00C16E65"/>
  </w:style>
  <w:style w:type="numbering" w:customStyle="1" w:styleId="NoList135">
    <w:name w:val="No List135"/>
    <w:next w:val="NoList"/>
    <w:semiHidden/>
    <w:rsid w:val="00C16E65"/>
  </w:style>
  <w:style w:type="numbering" w:customStyle="1" w:styleId="NoList235">
    <w:name w:val="No List235"/>
    <w:next w:val="NoList"/>
    <w:semiHidden/>
    <w:rsid w:val="00C16E65"/>
  </w:style>
  <w:style w:type="numbering" w:customStyle="1" w:styleId="NoList105">
    <w:name w:val="No List105"/>
    <w:next w:val="NoList"/>
    <w:semiHidden/>
    <w:rsid w:val="00C16E65"/>
  </w:style>
  <w:style w:type="numbering" w:customStyle="1" w:styleId="NoList145">
    <w:name w:val="No List145"/>
    <w:next w:val="NoList"/>
    <w:semiHidden/>
    <w:rsid w:val="00C16E65"/>
  </w:style>
  <w:style w:type="numbering" w:customStyle="1" w:styleId="NoList245">
    <w:name w:val="No List245"/>
    <w:next w:val="NoList"/>
    <w:semiHidden/>
    <w:rsid w:val="00C16E65"/>
  </w:style>
  <w:style w:type="numbering" w:customStyle="1" w:styleId="NoList315">
    <w:name w:val="No List315"/>
    <w:next w:val="NoList"/>
    <w:semiHidden/>
    <w:rsid w:val="00C16E65"/>
  </w:style>
  <w:style w:type="numbering" w:customStyle="1" w:styleId="NoList415">
    <w:name w:val="No List415"/>
    <w:next w:val="NoList"/>
    <w:semiHidden/>
    <w:rsid w:val="00C16E65"/>
  </w:style>
  <w:style w:type="numbering" w:customStyle="1" w:styleId="NoList515">
    <w:name w:val="No List515"/>
    <w:next w:val="NoList"/>
    <w:semiHidden/>
    <w:rsid w:val="00C16E65"/>
  </w:style>
  <w:style w:type="numbering" w:customStyle="1" w:styleId="NoList155">
    <w:name w:val="No List155"/>
    <w:next w:val="NoList"/>
    <w:semiHidden/>
    <w:rsid w:val="00C16E65"/>
  </w:style>
  <w:style w:type="numbering" w:customStyle="1" w:styleId="NoList165">
    <w:name w:val="No List165"/>
    <w:next w:val="NoList"/>
    <w:semiHidden/>
    <w:rsid w:val="00C16E65"/>
  </w:style>
  <w:style w:type="numbering" w:customStyle="1" w:styleId="153">
    <w:name w:val="无列表15"/>
    <w:next w:val="NoList"/>
    <w:semiHidden/>
    <w:rsid w:val="00C16E65"/>
  </w:style>
  <w:style w:type="numbering" w:customStyle="1" w:styleId="NoList1115">
    <w:name w:val="No List1115"/>
    <w:next w:val="NoList"/>
    <w:semiHidden/>
    <w:rsid w:val="00C16E65"/>
  </w:style>
  <w:style w:type="numbering" w:customStyle="1" w:styleId="NoList173">
    <w:name w:val="No List173"/>
    <w:next w:val="NoList"/>
    <w:uiPriority w:val="99"/>
    <w:semiHidden/>
    <w:unhideWhenUsed/>
    <w:rsid w:val="00C16E65"/>
  </w:style>
  <w:style w:type="numbering" w:customStyle="1" w:styleId="NoList183">
    <w:name w:val="No List183"/>
    <w:next w:val="NoList"/>
    <w:uiPriority w:val="99"/>
    <w:semiHidden/>
    <w:rsid w:val="00C16E65"/>
  </w:style>
  <w:style w:type="numbering" w:customStyle="1" w:styleId="NoList253">
    <w:name w:val="No List253"/>
    <w:next w:val="NoList"/>
    <w:semiHidden/>
    <w:rsid w:val="00C16E65"/>
  </w:style>
  <w:style w:type="numbering" w:customStyle="1" w:styleId="NoList323">
    <w:name w:val="No List323"/>
    <w:next w:val="NoList"/>
    <w:semiHidden/>
    <w:unhideWhenUsed/>
    <w:rsid w:val="00C16E65"/>
  </w:style>
  <w:style w:type="numbering" w:customStyle="1" w:styleId="1130">
    <w:name w:val="목록 없음113"/>
    <w:next w:val="NoList"/>
    <w:semiHidden/>
    <w:unhideWhenUsed/>
    <w:rsid w:val="00C16E65"/>
  </w:style>
  <w:style w:type="numbering" w:customStyle="1" w:styleId="2130">
    <w:name w:val="목록 없음213"/>
    <w:next w:val="NoList"/>
    <w:semiHidden/>
    <w:rsid w:val="00C16E65"/>
  </w:style>
  <w:style w:type="numbering" w:customStyle="1" w:styleId="NoList423">
    <w:name w:val="No List423"/>
    <w:next w:val="NoList"/>
    <w:semiHidden/>
    <w:unhideWhenUsed/>
    <w:rsid w:val="00C16E65"/>
  </w:style>
  <w:style w:type="numbering" w:customStyle="1" w:styleId="NoList523">
    <w:name w:val="No List523"/>
    <w:next w:val="NoList"/>
    <w:semiHidden/>
    <w:rsid w:val="00C16E65"/>
  </w:style>
  <w:style w:type="numbering" w:customStyle="1" w:styleId="NoList613">
    <w:name w:val="No List613"/>
    <w:next w:val="NoList"/>
    <w:semiHidden/>
    <w:rsid w:val="00C16E65"/>
  </w:style>
  <w:style w:type="numbering" w:customStyle="1" w:styleId="NoList713">
    <w:name w:val="No List713"/>
    <w:next w:val="NoList"/>
    <w:semiHidden/>
    <w:rsid w:val="00C16E65"/>
  </w:style>
  <w:style w:type="numbering" w:customStyle="1" w:styleId="NoList1123">
    <w:name w:val="No List1123"/>
    <w:next w:val="NoList"/>
    <w:semiHidden/>
    <w:rsid w:val="00C16E65"/>
  </w:style>
  <w:style w:type="numbering" w:customStyle="1" w:styleId="NoList2113">
    <w:name w:val="No List2113"/>
    <w:next w:val="NoList"/>
    <w:semiHidden/>
    <w:rsid w:val="00C16E65"/>
  </w:style>
  <w:style w:type="numbering" w:customStyle="1" w:styleId="NoList813">
    <w:name w:val="No List813"/>
    <w:next w:val="NoList"/>
    <w:semiHidden/>
    <w:rsid w:val="00C16E65"/>
  </w:style>
  <w:style w:type="numbering" w:customStyle="1" w:styleId="NoList1213">
    <w:name w:val="No List1213"/>
    <w:next w:val="NoList"/>
    <w:semiHidden/>
    <w:rsid w:val="00C16E65"/>
  </w:style>
  <w:style w:type="numbering" w:customStyle="1" w:styleId="NoList2213">
    <w:name w:val="No List2213"/>
    <w:next w:val="NoList"/>
    <w:semiHidden/>
    <w:rsid w:val="00C16E65"/>
  </w:style>
  <w:style w:type="numbering" w:customStyle="1" w:styleId="NoList913">
    <w:name w:val="No List913"/>
    <w:next w:val="NoList"/>
    <w:semiHidden/>
    <w:rsid w:val="00C16E65"/>
  </w:style>
  <w:style w:type="numbering" w:customStyle="1" w:styleId="NoList1313">
    <w:name w:val="No List1313"/>
    <w:next w:val="NoList"/>
    <w:semiHidden/>
    <w:rsid w:val="00C16E65"/>
  </w:style>
  <w:style w:type="numbering" w:customStyle="1" w:styleId="NoList2313">
    <w:name w:val="No List2313"/>
    <w:next w:val="NoList"/>
    <w:semiHidden/>
    <w:rsid w:val="00C16E65"/>
  </w:style>
  <w:style w:type="numbering" w:customStyle="1" w:styleId="NoList1013">
    <w:name w:val="No List1013"/>
    <w:next w:val="NoList"/>
    <w:semiHidden/>
    <w:rsid w:val="00C16E65"/>
  </w:style>
  <w:style w:type="numbering" w:customStyle="1" w:styleId="NoList1413">
    <w:name w:val="No List1413"/>
    <w:next w:val="NoList"/>
    <w:semiHidden/>
    <w:rsid w:val="00C16E65"/>
  </w:style>
  <w:style w:type="numbering" w:customStyle="1" w:styleId="NoList2413">
    <w:name w:val="No List2413"/>
    <w:next w:val="NoList"/>
    <w:semiHidden/>
    <w:rsid w:val="00C16E65"/>
  </w:style>
  <w:style w:type="numbering" w:customStyle="1" w:styleId="NoList3113">
    <w:name w:val="No List3113"/>
    <w:next w:val="NoList"/>
    <w:semiHidden/>
    <w:rsid w:val="00C16E65"/>
  </w:style>
  <w:style w:type="numbering" w:customStyle="1" w:styleId="NoList4113">
    <w:name w:val="No List4113"/>
    <w:next w:val="NoList"/>
    <w:semiHidden/>
    <w:rsid w:val="00C16E65"/>
  </w:style>
  <w:style w:type="numbering" w:customStyle="1" w:styleId="NoList5113">
    <w:name w:val="No List5113"/>
    <w:next w:val="NoList"/>
    <w:semiHidden/>
    <w:rsid w:val="00C16E65"/>
  </w:style>
  <w:style w:type="numbering" w:customStyle="1" w:styleId="NoList1513">
    <w:name w:val="No List1513"/>
    <w:next w:val="NoList"/>
    <w:semiHidden/>
    <w:rsid w:val="00C16E65"/>
  </w:style>
  <w:style w:type="numbering" w:customStyle="1" w:styleId="NoList1613">
    <w:name w:val="No List1613"/>
    <w:next w:val="NoList"/>
    <w:semiHidden/>
    <w:rsid w:val="00C16E65"/>
  </w:style>
  <w:style w:type="numbering" w:customStyle="1" w:styleId="1131">
    <w:name w:val="无列表113"/>
    <w:next w:val="NoList"/>
    <w:semiHidden/>
    <w:rsid w:val="00C16E65"/>
  </w:style>
  <w:style w:type="numbering" w:customStyle="1" w:styleId="NoList11113">
    <w:name w:val="No List11113"/>
    <w:next w:val="NoList"/>
    <w:semiHidden/>
    <w:rsid w:val="00C16E65"/>
  </w:style>
  <w:style w:type="numbering" w:customStyle="1" w:styleId="NoList193">
    <w:name w:val="No List193"/>
    <w:next w:val="NoList"/>
    <w:uiPriority w:val="99"/>
    <w:semiHidden/>
    <w:unhideWhenUsed/>
    <w:rsid w:val="00C16E65"/>
  </w:style>
  <w:style w:type="numbering" w:customStyle="1" w:styleId="NoList1103">
    <w:name w:val="No List1103"/>
    <w:next w:val="NoList"/>
    <w:uiPriority w:val="99"/>
    <w:semiHidden/>
    <w:rsid w:val="00C16E65"/>
  </w:style>
  <w:style w:type="numbering" w:customStyle="1" w:styleId="NoList263">
    <w:name w:val="No List263"/>
    <w:next w:val="NoList"/>
    <w:semiHidden/>
    <w:rsid w:val="00C16E65"/>
  </w:style>
  <w:style w:type="numbering" w:customStyle="1" w:styleId="NoList333">
    <w:name w:val="No List333"/>
    <w:next w:val="NoList"/>
    <w:semiHidden/>
    <w:unhideWhenUsed/>
    <w:rsid w:val="00C16E65"/>
  </w:style>
  <w:style w:type="numbering" w:customStyle="1" w:styleId="1230">
    <w:name w:val="목록 없음123"/>
    <w:next w:val="NoList"/>
    <w:semiHidden/>
    <w:unhideWhenUsed/>
    <w:rsid w:val="00C16E65"/>
  </w:style>
  <w:style w:type="numbering" w:customStyle="1" w:styleId="2230">
    <w:name w:val="목록 없음223"/>
    <w:next w:val="NoList"/>
    <w:semiHidden/>
    <w:rsid w:val="00C16E65"/>
  </w:style>
  <w:style w:type="numbering" w:customStyle="1" w:styleId="NoList433">
    <w:name w:val="No List433"/>
    <w:next w:val="NoList"/>
    <w:semiHidden/>
    <w:unhideWhenUsed/>
    <w:rsid w:val="00C16E65"/>
  </w:style>
  <w:style w:type="numbering" w:customStyle="1" w:styleId="NoList533">
    <w:name w:val="No List533"/>
    <w:next w:val="NoList"/>
    <w:semiHidden/>
    <w:rsid w:val="00C16E65"/>
  </w:style>
  <w:style w:type="numbering" w:customStyle="1" w:styleId="NoList623">
    <w:name w:val="No List623"/>
    <w:next w:val="NoList"/>
    <w:semiHidden/>
    <w:rsid w:val="00C16E65"/>
  </w:style>
  <w:style w:type="numbering" w:customStyle="1" w:styleId="NoList723">
    <w:name w:val="No List723"/>
    <w:next w:val="NoList"/>
    <w:semiHidden/>
    <w:rsid w:val="00C16E65"/>
  </w:style>
  <w:style w:type="numbering" w:customStyle="1" w:styleId="NoList1133">
    <w:name w:val="No List1133"/>
    <w:next w:val="NoList"/>
    <w:semiHidden/>
    <w:rsid w:val="00C16E65"/>
  </w:style>
  <w:style w:type="numbering" w:customStyle="1" w:styleId="NoList2123">
    <w:name w:val="No List2123"/>
    <w:next w:val="NoList"/>
    <w:semiHidden/>
    <w:rsid w:val="00C16E65"/>
  </w:style>
  <w:style w:type="numbering" w:customStyle="1" w:styleId="NoList823">
    <w:name w:val="No List823"/>
    <w:next w:val="NoList"/>
    <w:semiHidden/>
    <w:rsid w:val="00C16E65"/>
  </w:style>
  <w:style w:type="numbering" w:customStyle="1" w:styleId="NoList1223">
    <w:name w:val="No List1223"/>
    <w:next w:val="NoList"/>
    <w:semiHidden/>
    <w:rsid w:val="00C16E65"/>
  </w:style>
  <w:style w:type="numbering" w:customStyle="1" w:styleId="NoList2223">
    <w:name w:val="No List2223"/>
    <w:next w:val="NoList"/>
    <w:semiHidden/>
    <w:rsid w:val="00C16E65"/>
  </w:style>
  <w:style w:type="numbering" w:customStyle="1" w:styleId="NoList923">
    <w:name w:val="No List923"/>
    <w:next w:val="NoList"/>
    <w:semiHidden/>
    <w:rsid w:val="00C16E65"/>
  </w:style>
  <w:style w:type="numbering" w:customStyle="1" w:styleId="NoList1323">
    <w:name w:val="No List1323"/>
    <w:next w:val="NoList"/>
    <w:semiHidden/>
    <w:rsid w:val="00C16E65"/>
  </w:style>
  <w:style w:type="numbering" w:customStyle="1" w:styleId="NoList2323">
    <w:name w:val="No List2323"/>
    <w:next w:val="NoList"/>
    <w:semiHidden/>
    <w:rsid w:val="00C16E65"/>
  </w:style>
  <w:style w:type="numbering" w:customStyle="1" w:styleId="NoList1023">
    <w:name w:val="No List1023"/>
    <w:next w:val="NoList"/>
    <w:semiHidden/>
    <w:rsid w:val="00C16E65"/>
  </w:style>
  <w:style w:type="numbering" w:customStyle="1" w:styleId="NoList1423">
    <w:name w:val="No List1423"/>
    <w:next w:val="NoList"/>
    <w:semiHidden/>
    <w:rsid w:val="00C16E65"/>
  </w:style>
  <w:style w:type="numbering" w:customStyle="1" w:styleId="NoList2423">
    <w:name w:val="No List2423"/>
    <w:next w:val="NoList"/>
    <w:semiHidden/>
    <w:rsid w:val="00C16E65"/>
  </w:style>
  <w:style w:type="numbering" w:customStyle="1" w:styleId="NoList3123">
    <w:name w:val="No List3123"/>
    <w:next w:val="NoList"/>
    <w:semiHidden/>
    <w:rsid w:val="00C16E65"/>
  </w:style>
  <w:style w:type="numbering" w:customStyle="1" w:styleId="NoList4123">
    <w:name w:val="No List4123"/>
    <w:next w:val="NoList"/>
    <w:semiHidden/>
    <w:rsid w:val="00C16E65"/>
  </w:style>
  <w:style w:type="numbering" w:customStyle="1" w:styleId="NoList5123">
    <w:name w:val="No List5123"/>
    <w:next w:val="NoList"/>
    <w:semiHidden/>
    <w:rsid w:val="00C16E65"/>
  </w:style>
  <w:style w:type="numbering" w:customStyle="1" w:styleId="NoList1523">
    <w:name w:val="No List1523"/>
    <w:next w:val="NoList"/>
    <w:semiHidden/>
    <w:rsid w:val="00C16E65"/>
  </w:style>
  <w:style w:type="numbering" w:customStyle="1" w:styleId="NoList1623">
    <w:name w:val="No List1623"/>
    <w:next w:val="NoList"/>
    <w:semiHidden/>
    <w:rsid w:val="00C16E65"/>
  </w:style>
  <w:style w:type="numbering" w:customStyle="1" w:styleId="1231">
    <w:name w:val="无列表123"/>
    <w:next w:val="NoList"/>
    <w:semiHidden/>
    <w:rsid w:val="00C16E65"/>
  </w:style>
  <w:style w:type="numbering" w:customStyle="1" w:styleId="NoList11123">
    <w:name w:val="No List11123"/>
    <w:next w:val="NoList"/>
    <w:semiHidden/>
    <w:rsid w:val="00C16E65"/>
  </w:style>
  <w:style w:type="numbering" w:customStyle="1" w:styleId="231">
    <w:name w:val="无列表23"/>
    <w:next w:val="NoList"/>
    <w:uiPriority w:val="99"/>
    <w:semiHidden/>
    <w:unhideWhenUsed/>
    <w:rsid w:val="00C16E65"/>
  </w:style>
  <w:style w:type="numbering" w:customStyle="1" w:styleId="333">
    <w:name w:val="无列表33"/>
    <w:next w:val="NoList"/>
    <w:uiPriority w:val="99"/>
    <w:semiHidden/>
    <w:unhideWhenUsed/>
    <w:rsid w:val="00C16E65"/>
  </w:style>
  <w:style w:type="numbering" w:customStyle="1" w:styleId="NoList203">
    <w:name w:val="No List203"/>
    <w:next w:val="NoList"/>
    <w:semiHidden/>
    <w:rsid w:val="00C16E65"/>
  </w:style>
  <w:style w:type="numbering" w:customStyle="1" w:styleId="NoList273">
    <w:name w:val="No List273"/>
    <w:next w:val="NoList"/>
    <w:uiPriority w:val="99"/>
    <w:semiHidden/>
    <w:unhideWhenUsed/>
    <w:rsid w:val="00C16E65"/>
  </w:style>
  <w:style w:type="numbering" w:customStyle="1" w:styleId="NoList283">
    <w:name w:val="No List283"/>
    <w:next w:val="NoList"/>
    <w:uiPriority w:val="99"/>
    <w:semiHidden/>
    <w:unhideWhenUsed/>
    <w:rsid w:val="00C16E65"/>
  </w:style>
  <w:style w:type="numbering" w:customStyle="1" w:styleId="NoList38">
    <w:name w:val="No List38"/>
    <w:next w:val="NoList"/>
    <w:uiPriority w:val="99"/>
    <w:semiHidden/>
    <w:unhideWhenUsed/>
    <w:rsid w:val="00C16E65"/>
  </w:style>
  <w:style w:type="numbering" w:customStyle="1" w:styleId="NoList120">
    <w:name w:val="No List120"/>
    <w:next w:val="NoList"/>
    <w:semiHidden/>
    <w:unhideWhenUsed/>
    <w:rsid w:val="00C16E65"/>
  </w:style>
  <w:style w:type="numbering" w:customStyle="1" w:styleId="NoList1110">
    <w:name w:val="No List1110"/>
    <w:next w:val="NoList"/>
    <w:semiHidden/>
    <w:rsid w:val="00C16E65"/>
  </w:style>
  <w:style w:type="numbering" w:customStyle="1" w:styleId="NoList218">
    <w:name w:val="No List218"/>
    <w:next w:val="NoList"/>
    <w:semiHidden/>
    <w:rsid w:val="00C16E65"/>
  </w:style>
  <w:style w:type="numbering" w:customStyle="1" w:styleId="NoList39">
    <w:name w:val="No List39"/>
    <w:next w:val="NoList"/>
    <w:semiHidden/>
    <w:unhideWhenUsed/>
    <w:rsid w:val="00C16E65"/>
  </w:style>
  <w:style w:type="numbering" w:customStyle="1" w:styleId="161">
    <w:name w:val="목록 없음16"/>
    <w:next w:val="NoList"/>
    <w:semiHidden/>
    <w:unhideWhenUsed/>
    <w:rsid w:val="00C16E65"/>
  </w:style>
  <w:style w:type="numbering" w:customStyle="1" w:styleId="260">
    <w:name w:val="목록 없음26"/>
    <w:next w:val="NoList"/>
    <w:semiHidden/>
    <w:rsid w:val="00C16E65"/>
  </w:style>
  <w:style w:type="numbering" w:customStyle="1" w:styleId="NoList47">
    <w:name w:val="No List47"/>
    <w:next w:val="NoList"/>
    <w:semiHidden/>
    <w:unhideWhenUsed/>
    <w:rsid w:val="00C16E65"/>
  </w:style>
  <w:style w:type="numbering" w:customStyle="1" w:styleId="NoList57">
    <w:name w:val="No List57"/>
    <w:next w:val="NoList"/>
    <w:semiHidden/>
    <w:rsid w:val="00C16E65"/>
  </w:style>
  <w:style w:type="numbering" w:customStyle="1" w:styleId="NoList66">
    <w:name w:val="No List66"/>
    <w:next w:val="NoList"/>
    <w:semiHidden/>
    <w:rsid w:val="00C16E65"/>
  </w:style>
  <w:style w:type="numbering" w:customStyle="1" w:styleId="NoList76">
    <w:name w:val="No List76"/>
    <w:next w:val="NoList"/>
    <w:semiHidden/>
    <w:rsid w:val="00C16E65"/>
  </w:style>
  <w:style w:type="numbering" w:customStyle="1" w:styleId="NoList219">
    <w:name w:val="No List219"/>
    <w:next w:val="NoList"/>
    <w:semiHidden/>
    <w:rsid w:val="00C16E65"/>
  </w:style>
  <w:style w:type="numbering" w:customStyle="1" w:styleId="NoList86">
    <w:name w:val="No List86"/>
    <w:next w:val="NoList"/>
    <w:semiHidden/>
    <w:rsid w:val="00C16E65"/>
  </w:style>
  <w:style w:type="numbering" w:customStyle="1" w:styleId="NoList126">
    <w:name w:val="No List126"/>
    <w:next w:val="NoList"/>
    <w:semiHidden/>
    <w:rsid w:val="00C16E65"/>
  </w:style>
  <w:style w:type="numbering" w:customStyle="1" w:styleId="NoList226">
    <w:name w:val="No List226"/>
    <w:next w:val="NoList"/>
    <w:semiHidden/>
    <w:rsid w:val="00C16E65"/>
  </w:style>
  <w:style w:type="numbering" w:customStyle="1" w:styleId="NoList96">
    <w:name w:val="No List96"/>
    <w:next w:val="NoList"/>
    <w:semiHidden/>
    <w:rsid w:val="00C16E65"/>
  </w:style>
  <w:style w:type="numbering" w:customStyle="1" w:styleId="NoList136">
    <w:name w:val="No List136"/>
    <w:next w:val="NoList"/>
    <w:semiHidden/>
    <w:rsid w:val="00C16E65"/>
  </w:style>
  <w:style w:type="numbering" w:customStyle="1" w:styleId="NoList236">
    <w:name w:val="No List236"/>
    <w:next w:val="NoList"/>
    <w:semiHidden/>
    <w:rsid w:val="00C16E65"/>
  </w:style>
  <w:style w:type="numbering" w:customStyle="1" w:styleId="NoList106">
    <w:name w:val="No List106"/>
    <w:next w:val="NoList"/>
    <w:semiHidden/>
    <w:rsid w:val="00C16E65"/>
  </w:style>
  <w:style w:type="numbering" w:customStyle="1" w:styleId="NoList146">
    <w:name w:val="No List146"/>
    <w:next w:val="NoList"/>
    <w:semiHidden/>
    <w:rsid w:val="00C16E65"/>
  </w:style>
  <w:style w:type="numbering" w:customStyle="1" w:styleId="NoList246">
    <w:name w:val="No List246"/>
    <w:next w:val="NoList"/>
    <w:semiHidden/>
    <w:rsid w:val="00C16E65"/>
  </w:style>
  <w:style w:type="numbering" w:customStyle="1" w:styleId="NoList316">
    <w:name w:val="No List316"/>
    <w:next w:val="NoList"/>
    <w:semiHidden/>
    <w:rsid w:val="00C16E65"/>
  </w:style>
  <w:style w:type="numbering" w:customStyle="1" w:styleId="NoList416">
    <w:name w:val="No List416"/>
    <w:next w:val="NoList"/>
    <w:semiHidden/>
    <w:rsid w:val="00C16E65"/>
  </w:style>
  <w:style w:type="numbering" w:customStyle="1" w:styleId="NoList516">
    <w:name w:val="No List516"/>
    <w:next w:val="NoList"/>
    <w:semiHidden/>
    <w:rsid w:val="00C16E65"/>
  </w:style>
  <w:style w:type="numbering" w:customStyle="1" w:styleId="NoList156">
    <w:name w:val="No List156"/>
    <w:next w:val="NoList"/>
    <w:semiHidden/>
    <w:rsid w:val="00C16E65"/>
  </w:style>
  <w:style w:type="numbering" w:customStyle="1" w:styleId="NoList166">
    <w:name w:val="No List166"/>
    <w:next w:val="NoList"/>
    <w:semiHidden/>
    <w:rsid w:val="00C16E65"/>
  </w:style>
  <w:style w:type="numbering" w:customStyle="1" w:styleId="162">
    <w:name w:val="无列表16"/>
    <w:next w:val="NoList"/>
    <w:semiHidden/>
    <w:rsid w:val="00C16E65"/>
  </w:style>
  <w:style w:type="numbering" w:customStyle="1" w:styleId="NoList1116">
    <w:name w:val="No List1116"/>
    <w:next w:val="NoList"/>
    <w:semiHidden/>
    <w:rsid w:val="00C16E65"/>
  </w:style>
  <w:style w:type="numbering" w:customStyle="1" w:styleId="NoList174">
    <w:name w:val="No List174"/>
    <w:next w:val="NoList"/>
    <w:uiPriority w:val="99"/>
    <w:semiHidden/>
    <w:unhideWhenUsed/>
    <w:rsid w:val="00C16E65"/>
  </w:style>
  <w:style w:type="numbering" w:customStyle="1" w:styleId="NoList184">
    <w:name w:val="No List184"/>
    <w:next w:val="NoList"/>
    <w:uiPriority w:val="99"/>
    <w:semiHidden/>
    <w:rsid w:val="00C16E65"/>
  </w:style>
  <w:style w:type="numbering" w:customStyle="1" w:styleId="NoList254">
    <w:name w:val="No List254"/>
    <w:next w:val="NoList"/>
    <w:semiHidden/>
    <w:rsid w:val="00C16E65"/>
  </w:style>
  <w:style w:type="numbering" w:customStyle="1" w:styleId="NoList324">
    <w:name w:val="No List324"/>
    <w:next w:val="NoList"/>
    <w:semiHidden/>
    <w:unhideWhenUsed/>
    <w:rsid w:val="00C16E65"/>
  </w:style>
  <w:style w:type="numbering" w:customStyle="1" w:styleId="1140">
    <w:name w:val="목록 없음114"/>
    <w:next w:val="NoList"/>
    <w:semiHidden/>
    <w:unhideWhenUsed/>
    <w:rsid w:val="00C16E65"/>
  </w:style>
  <w:style w:type="numbering" w:customStyle="1" w:styleId="2140">
    <w:name w:val="목록 없음214"/>
    <w:next w:val="NoList"/>
    <w:semiHidden/>
    <w:rsid w:val="00C16E65"/>
  </w:style>
  <w:style w:type="numbering" w:customStyle="1" w:styleId="NoList424">
    <w:name w:val="No List424"/>
    <w:next w:val="NoList"/>
    <w:semiHidden/>
    <w:unhideWhenUsed/>
    <w:rsid w:val="00C16E65"/>
  </w:style>
  <w:style w:type="numbering" w:customStyle="1" w:styleId="NoList524">
    <w:name w:val="No List524"/>
    <w:next w:val="NoList"/>
    <w:semiHidden/>
    <w:rsid w:val="00C16E65"/>
  </w:style>
  <w:style w:type="numbering" w:customStyle="1" w:styleId="NoList614">
    <w:name w:val="No List614"/>
    <w:next w:val="NoList"/>
    <w:semiHidden/>
    <w:rsid w:val="00C16E65"/>
  </w:style>
  <w:style w:type="numbering" w:customStyle="1" w:styleId="NoList714">
    <w:name w:val="No List714"/>
    <w:next w:val="NoList"/>
    <w:semiHidden/>
    <w:rsid w:val="00C16E65"/>
  </w:style>
  <w:style w:type="numbering" w:customStyle="1" w:styleId="NoList1124">
    <w:name w:val="No List1124"/>
    <w:next w:val="NoList"/>
    <w:semiHidden/>
    <w:rsid w:val="00C16E65"/>
  </w:style>
  <w:style w:type="numbering" w:customStyle="1" w:styleId="NoList2114">
    <w:name w:val="No List2114"/>
    <w:next w:val="NoList"/>
    <w:semiHidden/>
    <w:rsid w:val="00C16E65"/>
  </w:style>
  <w:style w:type="numbering" w:customStyle="1" w:styleId="NoList814">
    <w:name w:val="No List814"/>
    <w:next w:val="NoList"/>
    <w:semiHidden/>
    <w:rsid w:val="00C16E65"/>
  </w:style>
  <w:style w:type="numbering" w:customStyle="1" w:styleId="NoList1214">
    <w:name w:val="No List1214"/>
    <w:next w:val="NoList"/>
    <w:semiHidden/>
    <w:rsid w:val="00C16E65"/>
  </w:style>
  <w:style w:type="numbering" w:customStyle="1" w:styleId="NoList2214">
    <w:name w:val="No List2214"/>
    <w:next w:val="NoList"/>
    <w:semiHidden/>
    <w:rsid w:val="00C16E65"/>
  </w:style>
  <w:style w:type="numbering" w:customStyle="1" w:styleId="NoList914">
    <w:name w:val="No List914"/>
    <w:next w:val="NoList"/>
    <w:semiHidden/>
    <w:rsid w:val="00C16E65"/>
  </w:style>
  <w:style w:type="numbering" w:customStyle="1" w:styleId="NoList1314">
    <w:name w:val="No List1314"/>
    <w:next w:val="NoList"/>
    <w:semiHidden/>
    <w:rsid w:val="00C16E65"/>
  </w:style>
  <w:style w:type="numbering" w:customStyle="1" w:styleId="NoList2314">
    <w:name w:val="No List2314"/>
    <w:next w:val="NoList"/>
    <w:semiHidden/>
    <w:rsid w:val="00C16E65"/>
  </w:style>
  <w:style w:type="numbering" w:customStyle="1" w:styleId="NoList1014">
    <w:name w:val="No List1014"/>
    <w:next w:val="NoList"/>
    <w:semiHidden/>
    <w:rsid w:val="00C16E65"/>
  </w:style>
  <w:style w:type="numbering" w:customStyle="1" w:styleId="NoList1414">
    <w:name w:val="No List1414"/>
    <w:next w:val="NoList"/>
    <w:semiHidden/>
    <w:rsid w:val="00C16E65"/>
  </w:style>
  <w:style w:type="numbering" w:customStyle="1" w:styleId="NoList2414">
    <w:name w:val="No List2414"/>
    <w:next w:val="NoList"/>
    <w:semiHidden/>
    <w:rsid w:val="00C16E65"/>
  </w:style>
  <w:style w:type="numbering" w:customStyle="1" w:styleId="NoList3114">
    <w:name w:val="No List3114"/>
    <w:next w:val="NoList"/>
    <w:semiHidden/>
    <w:rsid w:val="00C16E65"/>
  </w:style>
  <w:style w:type="numbering" w:customStyle="1" w:styleId="NoList4114">
    <w:name w:val="No List4114"/>
    <w:next w:val="NoList"/>
    <w:semiHidden/>
    <w:rsid w:val="00C16E65"/>
  </w:style>
  <w:style w:type="numbering" w:customStyle="1" w:styleId="NoList5114">
    <w:name w:val="No List5114"/>
    <w:next w:val="NoList"/>
    <w:semiHidden/>
    <w:rsid w:val="00C16E65"/>
  </w:style>
  <w:style w:type="numbering" w:customStyle="1" w:styleId="NoList1514">
    <w:name w:val="No List1514"/>
    <w:next w:val="NoList"/>
    <w:semiHidden/>
    <w:rsid w:val="00C16E65"/>
  </w:style>
  <w:style w:type="numbering" w:customStyle="1" w:styleId="NoList1614">
    <w:name w:val="No List1614"/>
    <w:next w:val="NoList"/>
    <w:semiHidden/>
    <w:rsid w:val="00C16E65"/>
  </w:style>
  <w:style w:type="numbering" w:customStyle="1" w:styleId="1141">
    <w:name w:val="无列表114"/>
    <w:next w:val="NoList"/>
    <w:semiHidden/>
    <w:rsid w:val="00C16E65"/>
  </w:style>
  <w:style w:type="numbering" w:customStyle="1" w:styleId="NoList11114">
    <w:name w:val="No List11114"/>
    <w:next w:val="NoList"/>
    <w:semiHidden/>
    <w:rsid w:val="00C16E65"/>
  </w:style>
  <w:style w:type="numbering" w:customStyle="1" w:styleId="NoList194">
    <w:name w:val="No List194"/>
    <w:next w:val="NoList"/>
    <w:uiPriority w:val="99"/>
    <w:semiHidden/>
    <w:unhideWhenUsed/>
    <w:rsid w:val="00C16E65"/>
  </w:style>
  <w:style w:type="numbering" w:customStyle="1" w:styleId="NoList1104">
    <w:name w:val="No List1104"/>
    <w:next w:val="NoList"/>
    <w:uiPriority w:val="99"/>
    <w:semiHidden/>
    <w:rsid w:val="00C16E65"/>
  </w:style>
  <w:style w:type="numbering" w:customStyle="1" w:styleId="NoList264">
    <w:name w:val="No List264"/>
    <w:next w:val="NoList"/>
    <w:semiHidden/>
    <w:rsid w:val="00C16E65"/>
  </w:style>
  <w:style w:type="numbering" w:customStyle="1" w:styleId="NoList334">
    <w:name w:val="No List334"/>
    <w:next w:val="NoList"/>
    <w:semiHidden/>
    <w:unhideWhenUsed/>
    <w:rsid w:val="00C16E65"/>
  </w:style>
  <w:style w:type="numbering" w:customStyle="1" w:styleId="1240">
    <w:name w:val="목록 없음124"/>
    <w:next w:val="NoList"/>
    <w:semiHidden/>
    <w:unhideWhenUsed/>
    <w:rsid w:val="00C16E65"/>
  </w:style>
  <w:style w:type="numbering" w:customStyle="1" w:styleId="224">
    <w:name w:val="목록 없음224"/>
    <w:next w:val="NoList"/>
    <w:semiHidden/>
    <w:rsid w:val="00C16E65"/>
  </w:style>
  <w:style w:type="numbering" w:customStyle="1" w:styleId="NoList434">
    <w:name w:val="No List434"/>
    <w:next w:val="NoList"/>
    <w:semiHidden/>
    <w:unhideWhenUsed/>
    <w:rsid w:val="00C16E65"/>
  </w:style>
  <w:style w:type="numbering" w:customStyle="1" w:styleId="NoList534">
    <w:name w:val="No List534"/>
    <w:next w:val="NoList"/>
    <w:semiHidden/>
    <w:rsid w:val="00C16E65"/>
  </w:style>
  <w:style w:type="numbering" w:customStyle="1" w:styleId="NoList624">
    <w:name w:val="No List624"/>
    <w:next w:val="NoList"/>
    <w:semiHidden/>
    <w:rsid w:val="00C16E65"/>
  </w:style>
  <w:style w:type="numbering" w:customStyle="1" w:styleId="NoList724">
    <w:name w:val="No List724"/>
    <w:next w:val="NoList"/>
    <w:semiHidden/>
    <w:rsid w:val="00C16E65"/>
  </w:style>
  <w:style w:type="numbering" w:customStyle="1" w:styleId="NoList1134">
    <w:name w:val="No List1134"/>
    <w:next w:val="NoList"/>
    <w:semiHidden/>
    <w:rsid w:val="00C16E65"/>
  </w:style>
  <w:style w:type="numbering" w:customStyle="1" w:styleId="NoList2124">
    <w:name w:val="No List2124"/>
    <w:next w:val="NoList"/>
    <w:semiHidden/>
    <w:rsid w:val="00C16E65"/>
  </w:style>
  <w:style w:type="numbering" w:customStyle="1" w:styleId="NoList824">
    <w:name w:val="No List824"/>
    <w:next w:val="NoList"/>
    <w:semiHidden/>
    <w:rsid w:val="00C16E65"/>
  </w:style>
  <w:style w:type="numbering" w:customStyle="1" w:styleId="NoList1224">
    <w:name w:val="No List1224"/>
    <w:next w:val="NoList"/>
    <w:semiHidden/>
    <w:rsid w:val="00C16E65"/>
  </w:style>
  <w:style w:type="numbering" w:customStyle="1" w:styleId="NoList2224">
    <w:name w:val="No List2224"/>
    <w:next w:val="NoList"/>
    <w:semiHidden/>
    <w:rsid w:val="00C16E65"/>
  </w:style>
  <w:style w:type="numbering" w:customStyle="1" w:styleId="NoList924">
    <w:name w:val="No List924"/>
    <w:next w:val="NoList"/>
    <w:semiHidden/>
    <w:rsid w:val="00C16E65"/>
  </w:style>
  <w:style w:type="numbering" w:customStyle="1" w:styleId="NoList1324">
    <w:name w:val="No List1324"/>
    <w:next w:val="NoList"/>
    <w:semiHidden/>
    <w:rsid w:val="00C16E65"/>
  </w:style>
  <w:style w:type="numbering" w:customStyle="1" w:styleId="NoList2324">
    <w:name w:val="No List2324"/>
    <w:next w:val="NoList"/>
    <w:semiHidden/>
    <w:rsid w:val="00C16E65"/>
  </w:style>
  <w:style w:type="numbering" w:customStyle="1" w:styleId="NoList1024">
    <w:name w:val="No List1024"/>
    <w:next w:val="NoList"/>
    <w:semiHidden/>
    <w:rsid w:val="00C16E65"/>
  </w:style>
  <w:style w:type="numbering" w:customStyle="1" w:styleId="NoList1424">
    <w:name w:val="No List1424"/>
    <w:next w:val="NoList"/>
    <w:semiHidden/>
    <w:rsid w:val="00C16E65"/>
  </w:style>
  <w:style w:type="numbering" w:customStyle="1" w:styleId="NoList2424">
    <w:name w:val="No List2424"/>
    <w:next w:val="NoList"/>
    <w:semiHidden/>
    <w:rsid w:val="00C16E65"/>
  </w:style>
  <w:style w:type="numbering" w:customStyle="1" w:styleId="NoList3124">
    <w:name w:val="No List3124"/>
    <w:next w:val="NoList"/>
    <w:semiHidden/>
    <w:rsid w:val="00C16E65"/>
  </w:style>
  <w:style w:type="numbering" w:customStyle="1" w:styleId="NoList4124">
    <w:name w:val="No List4124"/>
    <w:next w:val="NoList"/>
    <w:semiHidden/>
    <w:rsid w:val="00C16E65"/>
  </w:style>
  <w:style w:type="numbering" w:customStyle="1" w:styleId="NoList5124">
    <w:name w:val="No List5124"/>
    <w:next w:val="NoList"/>
    <w:semiHidden/>
    <w:rsid w:val="00C16E65"/>
  </w:style>
  <w:style w:type="numbering" w:customStyle="1" w:styleId="NoList1524">
    <w:name w:val="No List1524"/>
    <w:next w:val="NoList"/>
    <w:semiHidden/>
    <w:rsid w:val="00C16E65"/>
  </w:style>
  <w:style w:type="numbering" w:customStyle="1" w:styleId="NoList1624">
    <w:name w:val="No List1624"/>
    <w:next w:val="NoList"/>
    <w:semiHidden/>
    <w:rsid w:val="00C16E65"/>
  </w:style>
  <w:style w:type="numbering" w:customStyle="1" w:styleId="1241">
    <w:name w:val="无列表124"/>
    <w:next w:val="NoList"/>
    <w:semiHidden/>
    <w:rsid w:val="00C16E65"/>
  </w:style>
  <w:style w:type="numbering" w:customStyle="1" w:styleId="NoList11124">
    <w:name w:val="No List11124"/>
    <w:next w:val="NoList"/>
    <w:semiHidden/>
    <w:rsid w:val="00C16E65"/>
  </w:style>
  <w:style w:type="numbering" w:customStyle="1" w:styleId="241">
    <w:name w:val="无列表24"/>
    <w:next w:val="NoList"/>
    <w:uiPriority w:val="99"/>
    <w:semiHidden/>
    <w:unhideWhenUsed/>
    <w:rsid w:val="00C16E65"/>
  </w:style>
  <w:style w:type="numbering" w:customStyle="1" w:styleId="342">
    <w:name w:val="无列表34"/>
    <w:next w:val="NoList"/>
    <w:uiPriority w:val="99"/>
    <w:semiHidden/>
    <w:unhideWhenUsed/>
    <w:rsid w:val="00C16E65"/>
  </w:style>
  <w:style w:type="numbering" w:customStyle="1" w:styleId="NoList204">
    <w:name w:val="No List204"/>
    <w:next w:val="NoList"/>
    <w:semiHidden/>
    <w:rsid w:val="00C16E65"/>
  </w:style>
  <w:style w:type="numbering" w:customStyle="1" w:styleId="NoList274">
    <w:name w:val="No List274"/>
    <w:next w:val="NoList"/>
    <w:uiPriority w:val="99"/>
    <w:semiHidden/>
    <w:unhideWhenUsed/>
    <w:rsid w:val="00C16E65"/>
  </w:style>
  <w:style w:type="numbering" w:customStyle="1" w:styleId="NoList284">
    <w:name w:val="No List284"/>
    <w:next w:val="NoList"/>
    <w:uiPriority w:val="99"/>
    <w:semiHidden/>
    <w:unhideWhenUsed/>
    <w:rsid w:val="00C16E65"/>
  </w:style>
  <w:style w:type="numbering" w:customStyle="1" w:styleId="NoList40">
    <w:name w:val="No List40"/>
    <w:next w:val="NoList"/>
    <w:uiPriority w:val="99"/>
    <w:semiHidden/>
    <w:unhideWhenUsed/>
    <w:rsid w:val="00C16E65"/>
  </w:style>
  <w:style w:type="numbering" w:customStyle="1" w:styleId="NoList127">
    <w:name w:val="No List127"/>
    <w:next w:val="NoList"/>
    <w:semiHidden/>
    <w:unhideWhenUsed/>
    <w:rsid w:val="00C16E65"/>
  </w:style>
  <w:style w:type="numbering" w:customStyle="1" w:styleId="NoList1117">
    <w:name w:val="No List1117"/>
    <w:next w:val="NoList"/>
    <w:semiHidden/>
    <w:rsid w:val="00C16E65"/>
  </w:style>
  <w:style w:type="numbering" w:customStyle="1" w:styleId="NoList220">
    <w:name w:val="No List220"/>
    <w:next w:val="NoList"/>
    <w:semiHidden/>
    <w:rsid w:val="00C16E65"/>
  </w:style>
  <w:style w:type="numbering" w:customStyle="1" w:styleId="NoList310">
    <w:name w:val="No List310"/>
    <w:next w:val="NoList"/>
    <w:semiHidden/>
    <w:unhideWhenUsed/>
    <w:rsid w:val="00C16E65"/>
  </w:style>
  <w:style w:type="numbering" w:customStyle="1" w:styleId="171">
    <w:name w:val="목록 없음17"/>
    <w:next w:val="NoList"/>
    <w:semiHidden/>
    <w:unhideWhenUsed/>
    <w:rsid w:val="00C16E65"/>
  </w:style>
  <w:style w:type="numbering" w:customStyle="1" w:styleId="270">
    <w:name w:val="목록 없음27"/>
    <w:next w:val="NoList"/>
    <w:semiHidden/>
    <w:rsid w:val="00C16E65"/>
  </w:style>
  <w:style w:type="numbering" w:customStyle="1" w:styleId="NoList48">
    <w:name w:val="No List48"/>
    <w:next w:val="NoList"/>
    <w:semiHidden/>
    <w:unhideWhenUsed/>
    <w:rsid w:val="00C16E65"/>
  </w:style>
  <w:style w:type="numbering" w:customStyle="1" w:styleId="NoList58">
    <w:name w:val="No List58"/>
    <w:next w:val="NoList"/>
    <w:semiHidden/>
    <w:rsid w:val="00C16E65"/>
  </w:style>
  <w:style w:type="numbering" w:customStyle="1" w:styleId="NoList67">
    <w:name w:val="No List67"/>
    <w:next w:val="NoList"/>
    <w:semiHidden/>
    <w:rsid w:val="00C16E65"/>
  </w:style>
  <w:style w:type="numbering" w:customStyle="1" w:styleId="NoList77">
    <w:name w:val="No List77"/>
    <w:next w:val="NoList"/>
    <w:semiHidden/>
    <w:rsid w:val="00C16E65"/>
  </w:style>
  <w:style w:type="numbering" w:customStyle="1" w:styleId="NoList2110">
    <w:name w:val="No List2110"/>
    <w:next w:val="NoList"/>
    <w:semiHidden/>
    <w:rsid w:val="00C16E65"/>
  </w:style>
  <w:style w:type="numbering" w:customStyle="1" w:styleId="NoList87">
    <w:name w:val="No List87"/>
    <w:next w:val="NoList"/>
    <w:semiHidden/>
    <w:rsid w:val="00C16E65"/>
  </w:style>
  <w:style w:type="numbering" w:customStyle="1" w:styleId="NoList128">
    <w:name w:val="No List128"/>
    <w:next w:val="NoList"/>
    <w:semiHidden/>
    <w:rsid w:val="00C16E65"/>
  </w:style>
  <w:style w:type="numbering" w:customStyle="1" w:styleId="NoList227">
    <w:name w:val="No List227"/>
    <w:next w:val="NoList"/>
    <w:semiHidden/>
    <w:rsid w:val="00C16E65"/>
  </w:style>
  <w:style w:type="numbering" w:customStyle="1" w:styleId="NoList97">
    <w:name w:val="No List97"/>
    <w:next w:val="NoList"/>
    <w:semiHidden/>
    <w:rsid w:val="00C16E65"/>
  </w:style>
  <w:style w:type="numbering" w:customStyle="1" w:styleId="NoList137">
    <w:name w:val="No List137"/>
    <w:next w:val="NoList"/>
    <w:semiHidden/>
    <w:rsid w:val="00C16E65"/>
  </w:style>
  <w:style w:type="numbering" w:customStyle="1" w:styleId="NoList237">
    <w:name w:val="No List237"/>
    <w:next w:val="NoList"/>
    <w:semiHidden/>
    <w:rsid w:val="00C16E65"/>
  </w:style>
  <w:style w:type="numbering" w:customStyle="1" w:styleId="NoList107">
    <w:name w:val="No List107"/>
    <w:next w:val="NoList"/>
    <w:semiHidden/>
    <w:rsid w:val="00C16E65"/>
  </w:style>
  <w:style w:type="numbering" w:customStyle="1" w:styleId="NoList147">
    <w:name w:val="No List147"/>
    <w:next w:val="NoList"/>
    <w:semiHidden/>
    <w:rsid w:val="00C16E65"/>
  </w:style>
  <w:style w:type="numbering" w:customStyle="1" w:styleId="NoList247">
    <w:name w:val="No List247"/>
    <w:next w:val="NoList"/>
    <w:semiHidden/>
    <w:rsid w:val="00C16E65"/>
  </w:style>
  <w:style w:type="numbering" w:customStyle="1" w:styleId="NoList317">
    <w:name w:val="No List317"/>
    <w:next w:val="NoList"/>
    <w:semiHidden/>
    <w:rsid w:val="00C16E65"/>
  </w:style>
  <w:style w:type="numbering" w:customStyle="1" w:styleId="NoList417">
    <w:name w:val="No List417"/>
    <w:next w:val="NoList"/>
    <w:semiHidden/>
    <w:rsid w:val="00C16E65"/>
  </w:style>
  <w:style w:type="numbering" w:customStyle="1" w:styleId="NoList517">
    <w:name w:val="No List517"/>
    <w:next w:val="NoList"/>
    <w:semiHidden/>
    <w:rsid w:val="00C16E65"/>
  </w:style>
  <w:style w:type="numbering" w:customStyle="1" w:styleId="NoList157">
    <w:name w:val="No List157"/>
    <w:next w:val="NoList"/>
    <w:semiHidden/>
    <w:rsid w:val="00C16E65"/>
  </w:style>
  <w:style w:type="numbering" w:customStyle="1" w:styleId="NoList167">
    <w:name w:val="No List167"/>
    <w:next w:val="NoList"/>
    <w:semiHidden/>
    <w:rsid w:val="00C16E65"/>
  </w:style>
  <w:style w:type="numbering" w:customStyle="1" w:styleId="172">
    <w:name w:val="无列表17"/>
    <w:next w:val="NoList"/>
    <w:semiHidden/>
    <w:rsid w:val="00C16E65"/>
  </w:style>
  <w:style w:type="numbering" w:customStyle="1" w:styleId="NoList1118">
    <w:name w:val="No List1118"/>
    <w:next w:val="NoList"/>
    <w:semiHidden/>
    <w:rsid w:val="00C16E65"/>
  </w:style>
  <w:style w:type="numbering" w:customStyle="1" w:styleId="NoList175">
    <w:name w:val="No List175"/>
    <w:next w:val="NoList"/>
    <w:uiPriority w:val="99"/>
    <w:semiHidden/>
    <w:unhideWhenUsed/>
    <w:rsid w:val="00C16E65"/>
  </w:style>
  <w:style w:type="numbering" w:customStyle="1" w:styleId="NoList185">
    <w:name w:val="No List185"/>
    <w:next w:val="NoList"/>
    <w:uiPriority w:val="99"/>
    <w:semiHidden/>
    <w:rsid w:val="00C16E65"/>
  </w:style>
  <w:style w:type="numbering" w:customStyle="1" w:styleId="NoList255">
    <w:name w:val="No List255"/>
    <w:next w:val="NoList"/>
    <w:semiHidden/>
    <w:rsid w:val="00C16E65"/>
  </w:style>
  <w:style w:type="numbering" w:customStyle="1" w:styleId="NoList325">
    <w:name w:val="No List325"/>
    <w:next w:val="NoList"/>
    <w:semiHidden/>
    <w:unhideWhenUsed/>
    <w:rsid w:val="00C16E65"/>
  </w:style>
  <w:style w:type="numbering" w:customStyle="1" w:styleId="1150">
    <w:name w:val="목록 없음115"/>
    <w:next w:val="NoList"/>
    <w:semiHidden/>
    <w:unhideWhenUsed/>
    <w:rsid w:val="00C16E65"/>
  </w:style>
  <w:style w:type="numbering" w:customStyle="1" w:styleId="2150">
    <w:name w:val="목록 없음215"/>
    <w:next w:val="NoList"/>
    <w:semiHidden/>
    <w:rsid w:val="00C16E65"/>
  </w:style>
  <w:style w:type="numbering" w:customStyle="1" w:styleId="NoList425">
    <w:name w:val="No List425"/>
    <w:next w:val="NoList"/>
    <w:semiHidden/>
    <w:unhideWhenUsed/>
    <w:rsid w:val="00C16E65"/>
  </w:style>
  <w:style w:type="numbering" w:customStyle="1" w:styleId="NoList525">
    <w:name w:val="No List525"/>
    <w:next w:val="NoList"/>
    <w:semiHidden/>
    <w:rsid w:val="00C16E65"/>
  </w:style>
  <w:style w:type="numbering" w:customStyle="1" w:styleId="NoList615">
    <w:name w:val="No List615"/>
    <w:next w:val="NoList"/>
    <w:semiHidden/>
    <w:rsid w:val="00C16E65"/>
  </w:style>
  <w:style w:type="numbering" w:customStyle="1" w:styleId="NoList715">
    <w:name w:val="No List715"/>
    <w:next w:val="NoList"/>
    <w:semiHidden/>
    <w:rsid w:val="00C16E65"/>
  </w:style>
  <w:style w:type="numbering" w:customStyle="1" w:styleId="NoList1125">
    <w:name w:val="No List1125"/>
    <w:next w:val="NoList"/>
    <w:semiHidden/>
    <w:rsid w:val="00C16E65"/>
  </w:style>
  <w:style w:type="numbering" w:customStyle="1" w:styleId="NoList2115">
    <w:name w:val="No List2115"/>
    <w:next w:val="NoList"/>
    <w:semiHidden/>
    <w:rsid w:val="00C16E65"/>
  </w:style>
  <w:style w:type="numbering" w:customStyle="1" w:styleId="NoList815">
    <w:name w:val="No List815"/>
    <w:next w:val="NoList"/>
    <w:semiHidden/>
    <w:rsid w:val="00C16E65"/>
  </w:style>
  <w:style w:type="numbering" w:customStyle="1" w:styleId="NoList1215">
    <w:name w:val="No List1215"/>
    <w:next w:val="NoList"/>
    <w:semiHidden/>
    <w:rsid w:val="00C16E65"/>
  </w:style>
  <w:style w:type="numbering" w:customStyle="1" w:styleId="NoList2215">
    <w:name w:val="No List2215"/>
    <w:next w:val="NoList"/>
    <w:semiHidden/>
    <w:rsid w:val="00C16E65"/>
  </w:style>
  <w:style w:type="numbering" w:customStyle="1" w:styleId="NoList915">
    <w:name w:val="No List915"/>
    <w:next w:val="NoList"/>
    <w:semiHidden/>
    <w:rsid w:val="00C16E65"/>
  </w:style>
  <w:style w:type="numbering" w:customStyle="1" w:styleId="NoList1315">
    <w:name w:val="No List1315"/>
    <w:next w:val="NoList"/>
    <w:semiHidden/>
    <w:rsid w:val="00C16E65"/>
  </w:style>
  <w:style w:type="numbering" w:customStyle="1" w:styleId="NoList2315">
    <w:name w:val="No List2315"/>
    <w:next w:val="NoList"/>
    <w:semiHidden/>
    <w:rsid w:val="00C16E65"/>
  </w:style>
  <w:style w:type="numbering" w:customStyle="1" w:styleId="NoList1015">
    <w:name w:val="No List1015"/>
    <w:next w:val="NoList"/>
    <w:semiHidden/>
    <w:rsid w:val="00C16E65"/>
  </w:style>
  <w:style w:type="numbering" w:customStyle="1" w:styleId="NoList1415">
    <w:name w:val="No List1415"/>
    <w:next w:val="NoList"/>
    <w:semiHidden/>
    <w:rsid w:val="00C16E65"/>
  </w:style>
  <w:style w:type="numbering" w:customStyle="1" w:styleId="NoList2415">
    <w:name w:val="No List2415"/>
    <w:next w:val="NoList"/>
    <w:semiHidden/>
    <w:rsid w:val="00C16E65"/>
  </w:style>
  <w:style w:type="numbering" w:customStyle="1" w:styleId="NoList3115">
    <w:name w:val="No List3115"/>
    <w:next w:val="NoList"/>
    <w:semiHidden/>
    <w:rsid w:val="00C16E65"/>
  </w:style>
  <w:style w:type="numbering" w:customStyle="1" w:styleId="NoList4115">
    <w:name w:val="No List4115"/>
    <w:next w:val="NoList"/>
    <w:semiHidden/>
    <w:rsid w:val="00C16E65"/>
  </w:style>
  <w:style w:type="numbering" w:customStyle="1" w:styleId="NoList5115">
    <w:name w:val="No List5115"/>
    <w:next w:val="NoList"/>
    <w:semiHidden/>
    <w:rsid w:val="00C16E65"/>
  </w:style>
  <w:style w:type="numbering" w:customStyle="1" w:styleId="NoList1515">
    <w:name w:val="No List1515"/>
    <w:next w:val="NoList"/>
    <w:semiHidden/>
    <w:rsid w:val="00C16E65"/>
  </w:style>
  <w:style w:type="numbering" w:customStyle="1" w:styleId="NoList1615">
    <w:name w:val="No List1615"/>
    <w:next w:val="NoList"/>
    <w:semiHidden/>
    <w:rsid w:val="00C16E65"/>
  </w:style>
  <w:style w:type="numbering" w:customStyle="1" w:styleId="1151">
    <w:name w:val="无列表115"/>
    <w:next w:val="NoList"/>
    <w:semiHidden/>
    <w:rsid w:val="00C16E65"/>
  </w:style>
  <w:style w:type="numbering" w:customStyle="1" w:styleId="NoList11115">
    <w:name w:val="No List11115"/>
    <w:next w:val="NoList"/>
    <w:semiHidden/>
    <w:rsid w:val="00C16E65"/>
  </w:style>
  <w:style w:type="numbering" w:customStyle="1" w:styleId="NoList195">
    <w:name w:val="No List195"/>
    <w:next w:val="NoList"/>
    <w:uiPriority w:val="99"/>
    <w:semiHidden/>
    <w:unhideWhenUsed/>
    <w:rsid w:val="00C16E65"/>
  </w:style>
  <w:style w:type="numbering" w:customStyle="1" w:styleId="NoList1105">
    <w:name w:val="No List1105"/>
    <w:next w:val="NoList"/>
    <w:uiPriority w:val="99"/>
    <w:semiHidden/>
    <w:rsid w:val="00C16E65"/>
  </w:style>
  <w:style w:type="numbering" w:customStyle="1" w:styleId="NoList265">
    <w:name w:val="No List265"/>
    <w:next w:val="NoList"/>
    <w:semiHidden/>
    <w:rsid w:val="00C16E65"/>
  </w:style>
  <w:style w:type="numbering" w:customStyle="1" w:styleId="NoList335">
    <w:name w:val="No List335"/>
    <w:next w:val="NoList"/>
    <w:semiHidden/>
    <w:unhideWhenUsed/>
    <w:rsid w:val="00C16E65"/>
  </w:style>
  <w:style w:type="numbering" w:customStyle="1" w:styleId="1250">
    <w:name w:val="목록 없음125"/>
    <w:next w:val="NoList"/>
    <w:semiHidden/>
    <w:unhideWhenUsed/>
    <w:rsid w:val="00C16E65"/>
  </w:style>
  <w:style w:type="numbering" w:customStyle="1" w:styleId="225">
    <w:name w:val="목록 없음225"/>
    <w:next w:val="NoList"/>
    <w:semiHidden/>
    <w:rsid w:val="00C16E65"/>
  </w:style>
  <w:style w:type="numbering" w:customStyle="1" w:styleId="NoList435">
    <w:name w:val="No List435"/>
    <w:next w:val="NoList"/>
    <w:semiHidden/>
    <w:unhideWhenUsed/>
    <w:rsid w:val="00C16E65"/>
  </w:style>
  <w:style w:type="numbering" w:customStyle="1" w:styleId="NoList535">
    <w:name w:val="No List535"/>
    <w:next w:val="NoList"/>
    <w:semiHidden/>
    <w:rsid w:val="00C16E65"/>
  </w:style>
  <w:style w:type="numbering" w:customStyle="1" w:styleId="NoList625">
    <w:name w:val="No List625"/>
    <w:next w:val="NoList"/>
    <w:semiHidden/>
    <w:rsid w:val="00C16E65"/>
  </w:style>
  <w:style w:type="numbering" w:customStyle="1" w:styleId="NoList725">
    <w:name w:val="No List725"/>
    <w:next w:val="NoList"/>
    <w:semiHidden/>
    <w:rsid w:val="00C16E65"/>
  </w:style>
  <w:style w:type="numbering" w:customStyle="1" w:styleId="NoList1135">
    <w:name w:val="No List1135"/>
    <w:next w:val="NoList"/>
    <w:semiHidden/>
    <w:rsid w:val="00C16E65"/>
  </w:style>
  <w:style w:type="numbering" w:customStyle="1" w:styleId="NoList2125">
    <w:name w:val="No List2125"/>
    <w:next w:val="NoList"/>
    <w:semiHidden/>
    <w:rsid w:val="00C16E65"/>
  </w:style>
  <w:style w:type="numbering" w:customStyle="1" w:styleId="NoList825">
    <w:name w:val="No List825"/>
    <w:next w:val="NoList"/>
    <w:semiHidden/>
    <w:rsid w:val="00C16E65"/>
  </w:style>
  <w:style w:type="numbering" w:customStyle="1" w:styleId="NoList1225">
    <w:name w:val="No List1225"/>
    <w:next w:val="NoList"/>
    <w:semiHidden/>
    <w:rsid w:val="00C16E65"/>
  </w:style>
  <w:style w:type="numbering" w:customStyle="1" w:styleId="NoList2225">
    <w:name w:val="No List2225"/>
    <w:next w:val="NoList"/>
    <w:semiHidden/>
    <w:rsid w:val="00C16E65"/>
  </w:style>
  <w:style w:type="numbering" w:customStyle="1" w:styleId="NoList925">
    <w:name w:val="No List925"/>
    <w:next w:val="NoList"/>
    <w:semiHidden/>
    <w:rsid w:val="00C16E65"/>
  </w:style>
  <w:style w:type="numbering" w:customStyle="1" w:styleId="NoList1325">
    <w:name w:val="No List1325"/>
    <w:next w:val="NoList"/>
    <w:semiHidden/>
    <w:rsid w:val="00C16E65"/>
  </w:style>
  <w:style w:type="numbering" w:customStyle="1" w:styleId="NoList2325">
    <w:name w:val="No List2325"/>
    <w:next w:val="NoList"/>
    <w:semiHidden/>
    <w:rsid w:val="00C16E65"/>
  </w:style>
  <w:style w:type="numbering" w:customStyle="1" w:styleId="NoList1025">
    <w:name w:val="No List1025"/>
    <w:next w:val="NoList"/>
    <w:semiHidden/>
    <w:rsid w:val="00C16E65"/>
  </w:style>
  <w:style w:type="numbering" w:customStyle="1" w:styleId="NoList1425">
    <w:name w:val="No List1425"/>
    <w:next w:val="NoList"/>
    <w:semiHidden/>
    <w:rsid w:val="00C16E65"/>
  </w:style>
  <w:style w:type="numbering" w:customStyle="1" w:styleId="NoList2425">
    <w:name w:val="No List2425"/>
    <w:next w:val="NoList"/>
    <w:semiHidden/>
    <w:rsid w:val="00C16E65"/>
  </w:style>
  <w:style w:type="numbering" w:customStyle="1" w:styleId="NoList3125">
    <w:name w:val="No List3125"/>
    <w:next w:val="NoList"/>
    <w:semiHidden/>
    <w:rsid w:val="00C16E65"/>
  </w:style>
  <w:style w:type="numbering" w:customStyle="1" w:styleId="NoList4125">
    <w:name w:val="No List4125"/>
    <w:next w:val="NoList"/>
    <w:semiHidden/>
    <w:rsid w:val="00C16E65"/>
  </w:style>
  <w:style w:type="numbering" w:customStyle="1" w:styleId="NoList5125">
    <w:name w:val="No List5125"/>
    <w:next w:val="NoList"/>
    <w:semiHidden/>
    <w:rsid w:val="00C16E65"/>
  </w:style>
  <w:style w:type="numbering" w:customStyle="1" w:styleId="NoList1525">
    <w:name w:val="No List1525"/>
    <w:next w:val="NoList"/>
    <w:semiHidden/>
    <w:rsid w:val="00C16E65"/>
  </w:style>
  <w:style w:type="numbering" w:customStyle="1" w:styleId="NoList1625">
    <w:name w:val="No List1625"/>
    <w:next w:val="NoList"/>
    <w:semiHidden/>
    <w:rsid w:val="00C16E65"/>
  </w:style>
  <w:style w:type="numbering" w:customStyle="1" w:styleId="1251">
    <w:name w:val="无列表125"/>
    <w:next w:val="NoList"/>
    <w:semiHidden/>
    <w:rsid w:val="00C16E65"/>
  </w:style>
  <w:style w:type="numbering" w:customStyle="1" w:styleId="NoList11125">
    <w:name w:val="No List11125"/>
    <w:next w:val="NoList"/>
    <w:semiHidden/>
    <w:rsid w:val="00C16E65"/>
  </w:style>
  <w:style w:type="numbering" w:customStyle="1" w:styleId="251">
    <w:name w:val="无列表25"/>
    <w:next w:val="NoList"/>
    <w:uiPriority w:val="99"/>
    <w:semiHidden/>
    <w:unhideWhenUsed/>
    <w:rsid w:val="00C16E65"/>
  </w:style>
  <w:style w:type="numbering" w:customStyle="1" w:styleId="352">
    <w:name w:val="无列表35"/>
    <w:next w:val="NoList"/>
    <w:uiPriority w:val="99"/>
    <w:semiHidden/>
    <w:unhideWhenUsed/>
    <w:rsid w:val="00C16E65"/>
  </w:style>
  <w:style w:type="numbering" w:customStyle="1" w:styleId="NoList205">
    <w:name w:val="No List205"/>
    <w:next w:val="NoList"/>
    <w:semiHidden/>
    <w:rsid w:val="00C16E65"/>
  </w:style>
  <w:style w:type="numbering" w:customStyle="1" w:styleId="NoList275">
    <w:name w:val="No List275"/>
    <w:next w:val="NoList"/>
    <w:uiPriority w:val="99"/>
    <w:semiHidden/>
    <w:unhideWhenUsed/>
    <w:rsid w:val="00C16E65"/>
  </w:style>
  <w:style w:type="numbering" w:customStyle="1" w:styleId="NoList285">
    <w:name w:val="No List285"/>
    <w:next w:val="NoList"/>
    <w:uiPriority w:val="99"/>
    <w:semiHidden/>
    <w:unhideWhenUsed/>
    <w:rsid w:val="00C16E65"/>
  </w:style>
  <w:style w:type="numbering" w:customStyle="1" w:styleId="NoList291">
    <w:name w:val="No List291"/>
    <w:next w:val="NoList"/>
    <w:uiPriority w:val="99"/>
    <w:semiHidden/>
    <w:unhideWhenUsed/>
    <w:rsid w:val="00C16E65"/>
  </w:style>
  <w:style w:type="numbering" w:customStyle="1" w:styleId="NoList1141">
    <w:name w:val="No List1141"/>
    <w:next w:val="NoList"/>
    <w:semiHidden/>
    <w:unhideWhenUsed/>
    <w:rsid w:val="00C16E65"/>
  </w:style>
  <w:style w:type="numbering" w:customStyle="1" w:styleId="NoList1151">
    <w:name w:val="No List1151"/>
    <w:next w:val="NoList"/>
    <w:semiHidden/>
    <w:rsid w:val="00C16E65"/>
  </w:style>
  <w:style w:type="numbering" w:customStyle="1" w:styleId="NoList2101">
    <w:name w:val="No List2101"/>
    <w:next w:val="NoList"/>
    <w:semiHidden/>
    <w:rsid w:val="00C16E65"/>
  </w:style>
  <w:style w:type="numbering" w:customStyle="1" w:styleId="NoList341">
    <w:name w:val="No List341"/>
    <w:next w:val="NoList"/>
    <w:semiHidden/>
    <w:unhideWhenUsed/>
    <w:rsid w:val="00C16E65"/>
  </w:style>
  <w:style w:type="numbering" w:customStyle="1" w:styleId="1310">
    <w:name w:val="목록 없음131"/>
    <w:next w:val="NoList"/>
    <w:semiHidden/>
    <w:unhideWhenUsed/>
    <w:rsid w:val="00C16E65"/>
  </w:style>
  <w:style w:type="numbering" w:customStyle="1" w:styleId="2310">
    <w:name w:val="목록 없음231"/>
    <w:next w:val="NoList"/>
    <w:semiHidden/>
    <w:rsid w:val="00C16E65"/>
  </w:style>
  <w:style w:type="numbering" w:customStyle="1" w:styleId="NoList441">
    <w:name w:val="No List441"/>
    <w:next w:val="NoList"/>
    <w:semiHidden/>
    <w:unhideWhenUsed/>
    <w:rsid w:val="00C16E65"/>
  </w:style>
  <w:style w:type="numbering" w:customStyle="1" w:styleId="NoList541">
    <w:name w:val="No List541"/>
    <w:next w:val="NoList"/>
    <w:semiHidden/>
    <w:rsid w:val="00C16E65"/>
  </w:style>
  <w:style w:type="numbering" w:customStyle="1" w:styleId="NoList631">
    <w:name w:val="No List631"/>
    <w:next w:val="NoList"/>
    <w:semiHidden/>
    <w:rsid w:val="00C16E65"/>
  </w:style>
  <w:style w:type="numbering" w:customStyle="1" w:styleId="NoList731">
    <w:name w:val="No List731"/>
    <w:next w:val="NoList"/>
    <w:semiHidden/>
    <w:rsid w:val="00C16E65"/>
  </w:style>
  <w:style w:type="numbering" w:customStyle="1" w:styleId="NoList2131">
    <w:name w:val="No List2131"/>
    <w:next w:val="NoList"/>
    <w:semiHidden/>
    <w:rsid w:val="00C16E65"/>
  </w:style>
  <w:style w:type="numbering" w:customStyle="1" w:styleId="NoList831">
    <w:name w:val="No List831"/>
    <w:next w:val="NoList"/>
    <w:semiHidden/>
    <w:rsid w:val="00C16E65"/>
  </w:style>
  <w:style w:type="numbering" w:customStyle="1" w:styleId="NoList1231">
    <w:name w:val="No List1231"/>
    <w:next w:val="NoList"/>
    <w:semiHidden/>
    <w:rsid w:val="00C16E65"/>
  </w:style>
  <w:style w:type="numbering" w:customStyle="1" w:styleId="NoList2231">
    <w:name w:val="No List2231"/>
    <w:next w:val="NoList"/>
    <w:semiHidden/>
    <w:rsid w:val="00C16E65"/>
  </w:style>
  <w:style w:type="numbering" w:customStyle="1" w:styleId="NoList931">
    <w:name w:val="No List931"/>
    <w:next w:val="NoList"/>
    <w:semiHidden/>
    <w:rsid w:val="00C16E65"/>
  </w:style>
  <w:style w:type="numbering" w:customStyle="1" w:styleId="NoList1331">
    <w:name w:val="No List1331"/>
    <w:next w:val="NoList"/>
    <w:semiHidden/>
    <w:rsid w:val="00C16E65"/>
  </w:style>
  <w:style w:type="numbering" w:customStyle="1" w:styleId="NoList2331">
    <w:name w:val="No List2331"/>
    <w:next w:val="NoList"/>
    <w:semiHidden/>
    <w:rsid w:val="00C16E65"/>
  </w:style>
  <w:style w:type="numbering" w:customStyle="1" w:styleId="NoList1031">
    <w:name w:val="No List1031"/>
    <w:next w:val="NoList"/>
    <w:semiHidden/>
    <w:rsid w:val="00C16E65"/>
  </w:style>
  <w:style w:type="numbering" w:customStyle="1" w:styleId="NoList1431">
    <w:name w:val="No List1431"/>
    <w:next w:val="NoList"/>
    <w:semiHidden/>
    <w:rsid w:val="00C16E65"/>
  </w:style>
  <w:style w:type="numbering" w:customStyle="1" w:styleId="NoList2431">
    <w:name w:val="No List2431"/>
    <w:next w:val="NoList"/>
    <w:semiHidden/>
    <w:rsid w:val="00C16E65"/>
  </w:style>
  <w:style w:type="numbering" w:customStyle="1" w:styleId="NoList3131">
    <w:name w:val="No List3131"/>
    <w:next w:val="NoList"/>
    <w:semiHidden/>
    <w:rsid w:val="00C16E65"/>
  </w:style>
  <w:style w:type="numbering" w:customStyle="1" w:styleId="NoList4131">
    <w:name w:val="No List4131"/>
    <w:next w:val="NoList"/>
    <w:semiHidden/>
    <w:rsid w:val="00C16E65"/>
  </w:style>
  <w:style w:type="numbering" w:customStyle="1" w:styleId="NoList5131">
    <w:name w:val="No List5131"/>
    <w:next w:val="NoList"/>
    <w:semiHidden/>
    <w:rsid w:val="00C16E65"/>
  </w:style>
  <w:style w:type="numbering" w:customStyle="1" w:styleId="NoList1531">
    <w:name w:val="No List1531"/>
    <w:next w:val="NoList"/>
    <w:semiHidden/>
    <w:rsid w:val="00C16E65"/>
  </w:style>
  <w:style w:type="numbering" w:customStyle="1" w:styleId="NoList1631">
    <w:name w:val="No List1631"/>
    <w:next w:val="NoList"/>
    <w:semiHidden/>
    <w:rsid w:val="00C16E65"/>
  </w:style>
  <w:style w:type="numbering" w:customStyle="1" w:styleId="1311">
    <w:name w:val="无列表131"/>
    <w:next w:val="NoList"/>
    <w:semiHidden/>
    <w:rsid w:val="00C16E65"/>
  </w:style>
  <w:style w:type="numbering" w:customStyle="1" w:styleId="NoList11131">
    <w:name w:val="No List11131"/>
    <w:next w:val="NoList"/>
    <w:semiHidden/>
    <w:rsid w:val="00C16E65"/>
  </w:style>
  <w:style w:type="numbering" w:customStyle="1" w:styleId="NoList1711">
    <w:name w:val="No List1711"/>
    <w:next w:val="NoList"/>
    <w:uiPriority w:val="99"/>
    <w:semiHidden/>
    <w:unhideWhenUsed/>
    <w:rsid w:val="00C16E65"/>
  </w:style>
  <w:style w:type="numbering" w:customStyle="1" w:styleId="NoList1811">
    <w:name w:val="No List1811"/>
    <w:next w:val="NoList"/>
    <w:uiPriority w:val="99"/>
    <w:semiHidden/>
    <w:rsid w:val="00C16E65"/>
  </w:style>
  <w:style w:type="numbering" w:customStyle="1" w:styleId="NoList2511">
    <w:name w:val="No List2511"/>
    <w:next w:val="NoList"/>
    <w:semiHidden/>
    <w:rsid w:val="00C16E65"/>
  </w:style>
  <w:style w:type="numbering" w:customStyle="1" w:styleId="NoList3211">
    <w:name w:val="No List3211"/>
    <w:next w:val="NoList"/>
    <w:semiHidden/>
    <w:unhideWhenUsed/>
    <w:rsid w:val="00C16E65"/>
  </w:style>
  <w:style w:type="numbering" w:customStyle="1" w:styleId="11110">
    <w:name w:val="목록 없음1111"/>
    <w:next w:val="NoList"/>
    <w:semiHidden/>
    <w:unhideWhenUsed/>
    <w:rsid w:val="00C16E65"/>
  </w:style>
  <w:style w:type="numbering" w:customStyle="1" w:styleId="2111">
    <w:name w:val="목록 없음2111"/>
    <w:next w:val="NoList"/>
    <w:semiHidden/>
    <w:rsid w:val="00C16E65"/>
  </w:style>
  <w:style w:type="numbering" w:customStyle="1" w:styleId="NoList4211">
    <w:name w:val="No List4211"/>
    <w:next w:val="NoList"/>
    <w:semiHidden/>
    <w:unhideWhenUsed/>
    <w:rsid w:val="00C16E65"/>
  </w:style>
  <w:style w:type="numbering" w:customStyle="1" w:styleId="NoList5211">
    <w:name w:val="No List5211"/>
    <w:next w:val="NoList"/>
    <w:semiHidden/>
    <w:rsid w:val="00C16E65"/>
  </w:style>
  <w:style w:type="numbering" w:customStyle="1" w:styleId="NoList6111">
    <w:name w:val="No List6111"/>
    <w:next w:val="NoList"/>
    <w:semiHidden/>
    <w:rsid w:val="00C16E65"/>
  </w:style>
  <w:style w:type="numbering" w:customStyle="1" w:styleId="NoList7111">
    <w:name w:val="No List7111"/>
    <w:next w:val="NoList"/>
    <w:semiHidden/>
    <w:rsid w:val="00C16E65"/>
  </w:style>
  <w:style w:type="numbering" w:customStyle="1" w:styleId="NoList11211">
    <w:name w:val="No List11211"/>
    <w:next w:val="NoList"/>
    <w:semiHidden/>
    <w:rsid w:val="00C16E65"/>
  </w:style>
  <w:style w:type="numbering" w:customStyle="1" w:styleId="NoList21111">
    <w:name w:val="No List21111"/>
    <w:next w:val="NoList"/>
    <w:semiHidden/>
    <w:rsid w:val="00C16E65"/>
  </w:style>
  <w:style w:type="numbering" w:customStyle="1" w:styleId="NoList8111">
    <w:name w:val="No List8111"/>
    <w:next w:val="NoList"/>
    <w:semiHidden/>
    <w:rsid w:val="00C16E65"/>
  </w:style>
  <w:style w:type="numbering" w:customStyle="1" w:styleId="NoList12111">
    <w:name w:val="No List12111"/>
    <w:next w:val="NoList"/>
    <w:semiHidden/>
    <w:rsid w:val="00C16E65"/>
  </w:style>
  <w:style w:type="numbering" w:customStyle="1" w:styleId="NoList22111">
    <w:name w:val="No List22111"/>
    <w:next w:val="NoList"/>
    <w:semiHidden/>
    <w:rsid w:val="00C16E65"/>
  </w:style>
  <w:style w:type="numbering" w:customStyle="1" w:styleId="NoList9111">
    <w:name w:val="No List9111"/>
    <w:next w:val="NoList"/>
    <w:semiHidden/>
    <w:rsid w:val="00C16E65"/>
  </w:style>
  <w:style w:type="numbering" w:customStyle="1" w:styleId="NoList13111">
    <w:name w:val="No List13111"/>
    <w:next w:val="NoList"/>
    <w:semiHidden/>
    <w:rsid w:val="00C16E65"/>
  </w:style>
  <w:style w:type="numbering" w:customStyle="1" w:styleId="NoList23111">
    <w:name w:val="No List23111"/>
    <w:next w:val="NoList"/>
    <w:semiHidden/>
    <w:rsid w:val="00C16E65"/>
  </w:style>
  <w:style w:type="numbering" w:customStyle="1" w:styleId="NoList10111">
    <w:name w:val="No List10111"/>
    <w:next w:val="NoList"/>
    <w:semiHidden/>
    <w:rsid w:val="00C16E65"/>
  </w:style>
  <w:style w:type="numbering" w:customStyle="1" w:styleId="NoList14111">
    <w:name w:val="No List14111"/>
    <w:next w:val="NoList"/>
    <w:semiHidden/>
    <w:rsid w:val="00C16E65"/>
  </w:style>
  <w:style w:type="numbering" w:customStyle="1" w:styleId="NoList24111">
    <w:name w:val="No List24111"/>
    <w:next w:val="NoList"/>
    <w:semiHidden/>
    <w:rsid w:val="00C16E65"/>
  </w:style>
  <w:style w:type="numbering" w:customStyle="1" w:styleId="NoList31111">
    <w:name w:val="No List31111"/>
    <w:next w:val="NoList"/>
    <w:semiHidden/>
    <w:rsid w:val="00C16E65"/>
  </w:style>
  <w:style w:type="numbering" w:customStyle="1" w:styleId="NoList41111">
    <w:name w:val="No List41111"/>
    <w:next w:val="NoList"/>
    <w:semiHidden/>
    <w:rsid w:val="00C16E65"/>
  </w:style>
  <w:style w:type="numbering" w:customStyle="1" w:styleId="NoList51111">
    <w:name w:val="No List51111"/>
    <w:next w:val="NoList"/>
    <w:semiHidden/>
    <w:rsid w:val="00C16E65"/>
  </w:style>
  <w:style w:type="numbering" w:customStyle="1" w:styleId="NoList15111">
    <w:name w:val="No List15111"/>
    <w:next w:val="NoList"/>
    <w:semiHidden/>
    <w:rsid w:val="00C16E65"/>
  </w:style>
  <w:style w:type="numbering" w:customStyle="1" w:styleId="NoList16111">
    <w:name w:val="No List16111"/>
    <w:next w:val="NoList"/>
    <w:semiHidden/>
    <w:rsid w:val="00C16E65"/>
  </w:style>
  <w:style w:type="numbering" w:customStyle="1" w:styleId="11111">
    <w:name w:val="无列表1111"/>
    <w:next w:val="NoList"/>
    <w:semiHidden/>
    <w:rsid w:val="00C16E65"/>
  </w:style>
  <w:style w:type="numbering" w:customStyle="1" w:styleId="NoList111111">
    <w:name w:val="No List111111"/>
    <w:next w:val="NoList"/>
    <w:semiHidden/>
    <w:rsid w:val="00C16E65"/>
  </w:style>
  <w:style w:type="numbering" w:customStyle="1" w:styleId="NoList1911">
    <w:name w:val="No List1911"/>
    <w:next w:val="NoList"/>
    <w:uiPriority w:val="99"/>
    <w:semiHidden/>
    <w:unhideWhenUsed/>
    <w:rsid w:val="00C16E65"/>
  </w:style>
  <w:style w:type="numbering" w:customStyle="1" w:styleId="NoList11011">
    <w:name w:val="No List11011"/>
    <w:next w:val="NoList"/>
    <w:uiPriority w:val="99"/>
    <w:semiHidden/>
    <w:rsid w:val="00C16E65"/>
  </w:style>
  <w:style w:type="numbering" w:customStyle="1" w:styleId="NoList2611">
    <w:name w:val="No List2611"/>
    <w:next w:val="NoList"/>
    <w:semiHidden/>
    <w:rsid w:val="00C16E65"/>
  </w:style>
  <w:style w:type="numbering" w:customStyle="1" w:styleId="NoList3311">
    <w:name w:val="No List3311"/>
    <w:next w:val="NoList"/>
    <w:semiHidden/>
    <w:unhideWhenUsed/>
    <w:rsid w:val="00C16E65"/>
  </w:style>
  <w:style w:type="numbering" w:customStyle="1" w:styleId="12110">
    <w:name w:val="목록 없음1211"/>
    <w:next w:val="NoList"/>
    <w:semiHidden/>
    <w:unhideWhenUsed/>
    <w:rsid w:val="00C16E65"/>
  </w:style>
  <w:style w:type="numbering" w:customStyle="1" w:styleId="2211">
    <w:name w:val="목록 없음2211"/>
    <w:next w:val="NoList"/>
    <w:semiHidden/>
    <w:rsid w:val="00C16E65"/>
  </w:style>
  <w:style w:type="numbering" w:customStyle="1" w:styleId="NoList4311">
    <w:name w:val="No List4311"/>
    <w:next w:val="NoList"/>
    <w:semiHidden/>
    <w:unhideWhenUsed/>
    <w:rsid w:val="00C16E65"/>
  </w:style>
  <w:style w:type="numbering" w:customStyle="1" w:styleId="NoList5311">
    <w:name w:val="No List5311"/>
    <w:next w:val="NoList"/>
    <w:semiHidden/>
    <w:rsid w:val="00C16E65"/>
  </w:style>
  <w:style w:type="numbering" w:customStyle="1" w:styleId="NoList6211">
    <w:name w:val="No List6211"/>
    <w:next w:val="NoList"/>
    <w:semiHidden/>
    <w:rsid w:val="00C16E65"/>
  </w:style>
  <w:style w:type="numbering" w:customStyle="1" w:styleId="NoList7211">
    <w:name w:val="No List7211"/>
    <w:next w:val="NoList"/>
    <w:semiHidden/>
    <w:rsid w:val="00C16E65"/>
  </w:style>
  <w:style w:type="numbering" w:customStyle="1" w:styleId="NoList11311">
    <w:name w:val="No List11311"/>
    <w:next w:val="NoList"/>
    <w:semiHidden/>
    <w:rsid w:val="00C16E65"/>
  </w:style>
  <w:style w:type="numbering" w:customStyle="1" w:styleId="NoList21211">
    <w:name w:val="No List21211"/>
    <w:next w:val="NoList"/>
    <w:semiHidden/>
    <w:rsid w:val="00C16E65"/>
  </w:style>
  <w:style w:type="numbering" w:customStyle="1" w:styleId="NoList8211">
    <w:name w:val="No List8211"/>
    <w:next w:val="NoList"/>
    <w:semiHidden/>
    <w:rsid w:val="00C16E65"/>
  </w:style>
  <w:style w:type="numbering" w:customStyle="1" w:styleId="NoList12211">
    <w:name w:val="No List12211"/>
    <w:next w:val="NoList"/>
    <w:semiHidden/>
    <w:rsid w:val="00C16E65"/>
  </w:style>
  <w:style w:type="numbering" w:customStyle="1" w:styleId="NoList22211">
    <w:name w:val="No List22211"/>
    <w:next w:val="NoList"/>
    <w:semiHidden/>
    <w:rsid w:val="00C16E65"/>
  </w:style>
  <w:style w:type="numbering" w:customStyle="1" w:styleId="NoList9211">
    <w:name w:val="No List9211"/>
    <w:next w:val="NoList"/>
    <w:semiHidden/>
    <w:rsid w:val="00C16E65"/>
  </w:style>
  <w:style w:type="numbering" w:customStyle="1" w:styleId="NoList13211">
    <w:name w:val="No List13211"/>
    <w:next w:val="NoList"/>
    <w:semiHidden/>
    <w:rsid w:val="00C16E65"/>
  </w:style>
  <w:style w:type="numbering" w:customStyle="1" w:styleId="NoList23211">
    <w:name w:val="No List23211"/>
    <w:next w:val="NoList"/>
    <w:semiHidden/>
    <w:rsid w:val="00C16E65"/>
  </w:style>
  <w:style w:type="numbering" w:customStyle="1" w:styleId="NoList10211">
    <w:name w:val="No List10211"/>
    <w:next w:val="NoList"/>
    <w:semiHidden/>
    <w:rsid w:val="00C16E65"/>
  </w:style>
  <w:style w:type="numbering" w:customStyle="1" w:styleId="NoList14211">
    <w:name w:val="No List14211"/>
    <w:next w:val="NoList"/>
    <w:semiHidden/>
    <w:rsid w:val="00C16E65"/>
  </w:style>
  <w:style w:type="numbering" w:customStyle="1" w:styleId="NoList24211">
    <w:name w:val="No List24211"/>
    <w:next w:val="NoList"/>
    <w:semiHidden/>
    <w:rsid w:val="00C16E65"/>
  </w:style>
  <w:style w:type="numbering" w:customStyle="1" w:styleId="NoList31211">
    <w:name w:val="No List31211"/>
    <w:next w:val="NoList"/>
    <w:semiHidden/>
    <w:rsid w:val="00C16E65"/>
  </w:style>
  <w:style w:type="numbering" w:customStyle="1" w:styleId="NoList41211">
    <w:name w:val="No List41211"/>
    <w:next w:val="NoList"/>
    <w:semiHidden/>
    <w:rsid w:val="00C16E65"/>
  </w:style>
  <w:style w:type="numbering" w:customStyle="1" w:styleId="NoList51211">
    <w:name w:val="No List51211"/>
    <w:next w:val="NoList"/>
    <w:semiHidden/>
    <w:rsid w:val="00C16E65"/>
  </w:style>
  <w:style w:type="numbering" w:customStyle="1" w:styleId="NoList15211">
    <w:name w:val="No List15211"/>
    <w:next w:val="NoList"/>
    <w:semiHidden/>
    <w:rsid w:val="00C16E65"/>
  </w:style>
  <w:style w:type="numbering" w:customStyle="1" w:styleId="NoList16211">
    <w:name w:val="No List16211"/>
    <w:next w:val="NoList"/>
    <w:semiHidden/>
    <w:rsid w:val="00C16E65"/>
  </w:style>
  <w:style w:type="numbering" w:customStyle="1" w:styleId="12111">
    <w:name w:val="无列表1211"/>
    <w:next w:val="NoList"/>
    <w:semiHidden/>
    <w:rsid w:val="00C16E65"/>
  </w:style>
  <w:style w:type="numbering" w:customStyle="1" w:styleId="NoList111211">
    <w:name w:val="No List111211"/>
    <w:next w:val="NoList"/>
    <w:semiHidden/>
    <w:rsid w:val="00C16E65"/>
  </w:style>
  <w:style w:type="numbering" w:customStyle="1" w:styleId="2112">
    <w:name w:val="无列表211"/>
    <w:next w:val="NoList"/>
    <w:uiPriority w:val="99"/>
    <w:semiHidden/>
    <w:unhideWhenUsed/>
    <w:rsid w:val="00C16E65"/>
  </w:style>
  <w:style w:type="numbering" w:customStyle="1" w:styleId="3114">
    <w:name w:val="无列表311"/>
    <w:next w:val="NoList"/>
    <w:uiPriority w:val="99"/>
    <w:semiHidden/>
    <w:unhideWhenUsed/>
    <w:rsid w:val="00C16E65"/>
  </w:style>
  <w:style w:type="numbering" w:customStyle="1" w:styleId="NoList2011">
    <w:name w:val="No List2011"/>
    <w:next w:val="NoList"/>
    <w:semiHidden/>
    <w:rsid w:val="00C16E65"/>
  </w:style>
  <w:style w:type="numbering" w:customStyle="1" w:styleId="NoList2711">
    <w:name w:val="No List2711"/>
    <w:next w:val="NoList"/>
    <w:uiPriority w:val="99"/>
    <w:semiHidden/>
    <w:unhideWhenUsed/>
    <w:rsid w:val="00C16E65"/>
  </w:style>
  <w:style w:type="numbering" w:customStyle="1" w:styleId="NoList2811">
    <w:name w:val="No List2811"/>
    <w:next w:val="NoList"/>
    <w:uiPriority w:val="99"/>
    <w:semiHidden/>
    <w:unhideWhenUsed/>
    <w:rsid w:val="00C16E65"/>
  </w:style>
  <w:style w:type="numbering" w:customStyle="1" w:styleId="NoList49">
    <w:name w:val="No List49"/>
    <w:next w:val="NoList"/>
    <w:uiPriority w:val="99"/>
    <w:semiHidden/>
    <w:unhideWhenUsed/>
    <w:rsid w:val="00C16E65"/>
  </w:style>
  <w:style w:type="numbering" w:customStyle="1" w:styleId="NoList129">
    <w:name w:val="No List129"/>
    <w:next w:val="NoList"/>
    <w:semiHidden/>
    <w:unhideWhenUsed/>
    <w:rsid w:val="00C16E65"/>
  </w:style>
  <w:style w:type="numbering" w:customStyle="1" w:styleId="NoList1119">
    <w:name w:val="No List1119"/>
    <w:next w:val="NoList"/>
    <w:semiHidden/>
    <w:rsid w:val="00C16E65"/>
  </w:style>
  <w:style w:type="numbering" w:customStyle="1" w:styleId="NoList228">
    <w:name w:val="No List228"/>
    <w:next w:val="NoList"/>
    <w:semiHidden/>
    <w:rsid w:val="00C16E65"/>
  </w:style>
  <w:style w:type="numbering" w:customStyle="1" w:styleId="NoList318">
    <w:name w:val="No List318"/>
    <w:next w:val="NoList"/>
    <w:semiHidden/>
    <w:unhideWhenUsed/>
    <w:rsid w:val="00C16E65"/>
  </w:style>
  <w:style w:type="numbering" w:customStyle="1" w:styleId="181">
    <w:name w:val="목록 없음18"/>
    <w:next w:val="NoList"/>
    <w:semiHidden/>
    <w:unhideWhenUsed/>
    <w:rsid w:val="00C16E65"/>
  </w:style>
  <w:style w:type="numbering" w:customStyle="1" w:styleId="280">
    <w:name w:val="목록 없음28"/>
    <w:next w:val="NoList"/>
    <w:semiHidden/>
    <w:rsid w:val="00C16E65"/>
  </w:style>
  <w:style w:type="numbering" w:customStyle="1" w:styleId="NoList410">
    <w:name w:val="No List410"/>
    <w:next w:val="NoList"/>
    <w:semiHidden/>
    <w:unhideWhenUsed/>
    <w:rsid w:val="00C16E65"/>
  </w:style>
  <w:style w:type="numbering" w:customStyle="1" w:styleId="NoList59">
    <w:name w:val="No List59"/>
    <w:next w:val="NoList"/>
    <w:semiHidden/>
    <w:rsid w:val="00C16E65"/>
  </w:style>
  <w:style w:type="numbering" w:customStyle="1" w:styleId="NoList68">
    <w:name w:val="No List68"/>
    <w:next w:val="NoList"/>
    <w:semiHidden/>
    <w:rsid w:val="00C16E65"/>
  </w:style>
  <w:style w:type="numbering" w:customStyle="1" w:styleId="NoList78">
    <w:name w:val="No List78"/>
    <w:next w:val="NoList"/>
    <w:semiHidden/>
    <w:rsid w:val="00C16E65"/>
  </w:style>
  <w:style w:type="numbering" w:customStyle="1" w:styleId="NoList2116">
    <w:name w:val="No List2116"/>
    <w:next w:val="NoList"/>
    <w:semiHidden/>
    <w:rsid w:val="00C16E65"/>
  </w:style>
  <w:style w:type="numbering" w:customStyle="1" w:styleId="NoList88">
    <w:name w:val="No List88"/>
    <w:next w:val="NoList"/>
    <w:semiHidden/>
    <w:rsid w:val="00C16E65"/>
  </w:style>
  <w:style w:type="numbering" w:customStyle="1" w:styleId="NoList1210">
    <w:name w:val="No List1210"/>
    <w:next w:val="NoList"/>
    <w:semiHidden/>
    <w:rsid w:val="00C16E65"/>
  </w:style>
  <w:style w:type="numbering" w:customStyle="1" w:styleId="NoList229">
    <w:name w:val="No List229"/>
    <w:next w:val="NoList"/>
    <w:semiHidden/>
    <w:rsid w:val="00C16E65"/>
  </w:style>
  <w:style w:type="numbering" w:customStyle="1" w:styleId="NoList98">
    <w:name w:val="No List98"/>
    <w:next w:val="NoList"/>
    <w:semiHidden/>
    <w:rsid w:val="00C16E65"/>
  </w:style>
  <w:style w:type="numbering" w:customStyle="1" w:styleId="NoList138">
    <w:name w:val="No List138"/>
    <w:next w:val="NoList"/>
    <w:semiHidden/>
    <w:rsid w:val="00C16E65"/>
  </w:style>
  <w:style w:type="numbering" w:customStyle="1" w:styleId="NoList238">
    <w:name w:val="No List238"/>
    <w:next w:val="NoList"/>
    <w:semiHidden/>
    <w:rsid w:val="00C16E65"/>
  </w:style>
  <w:style w:type="numbering" w:customStyle="1" w:styleId="NoList108">
    <w:name w:val="No List108"/>
    <w:next w:val="NoList"/>
    <w:semiHidden/>
    <w:rsid w:val="00C16E65"/>
  </w:style>
  <w:style w:type="numbering" w:customStyle="1" w:styleId="NoList148">
    <w:name w:val="No List148"/>
    <w:next w:val="NoList"/>
    <w:semiHidden/>
    <w:rsid w:val="00C16E65"/>
  </w:style>
  <w:style w:type="numbering" w:customStyle="1" w:styleId="NoList248">
    <w:name w:val="No List248"/>
    <w:next w:val="NoList"/>
    <w:semiHidden/>
    <w:rsid w:val="00C16E65"/>
  </w:style>
  <w:style w:type="numbering" w:customStyle="1" w:styleId="NoList319">
    <w:name w:val="No List319"/>
    <w:next w:val="NoList"/>
    <w:semiHidden/>
    <w:rsid w:val="00C16E65"/>
  </w:style>
  <w:style w:type="numbering" w:customStyle="1" w:styleId="NoList418">
    <w:name w:val="No List418"/>
    <w:next w:val="NoList"/>
    <w:semiHidden/>
    <w:rsid w:val="00C16E65"/>
  </w:style>
  <w:style w:type="numbering" w:customStyle="1" w:styleId="NoList518">
    <w:name w:val="No List518"/>
    <w:next w:val="NoList"/>
    <w:semiHidden/>
    <w:rsid w:val="00C16E65"/>
  </w:style>
  <w:style w:type="numbering" w:customStyle="1" w:styleId="NoList158">
    <w:name w:val="No List158"/>
    <w:next w:val="NoList"/>
    <w:semiHidden/>
    <w:rsid w:val="00C16E65"/>
  </w:style>
  <w:style w:type="numbering" w:customStyle="1" w:styleId="NoList168">
    <w:name w:val="No List168"/>
    <w:next w:val="NoList"/>
    <w:semiHidden/>
    <w:rsid w:val="00C16E65"/>
  </w:style>
  <w:style w:type="numbering" w:customStyle="1" w:styleId="182">
    <w:name w:val="无列表18"/>
    <w:next w:val="NoList"/>
    <w:semiHidden/>
    <w:rsid w:val="00C16E65"/>
  </w:style>
  <w:style w:type="numbering" w:customStyle="1" w:styleId="NoList11110">
    <w:name w:val="No List11110"/>
    <w:next w:val="NoList"/>
    <w:semiHidden/>
    <w:rsid w:val="00C16E65"/>
  </w:style>
  <w:style w:type="numbering" w:customStyle="1" w:styleId="NoList176">
    <w:name w:val="No List176"/>
    <w:next w:val="NoList"/>
    <w:uiPriority w:val="99"/>
    <w:semiHidden/>
    <w:unhideWhenUsed/>
    <w:rsid w:val="00C16E65"/>
  </w:style>
  <w:style w:type="numbering" w:customStyle="1" w:styleId="NoList186">
    <w:name w:val="No List186"/>
    <w:next w:val="NoList"/>
    <w:uiPriority w:val="99"/>
    <w:semiHidden/>
    <w:rsid w:val="00C16E65"/>
  </w:style>
  <w:style w:type="numbering" w:customStyle="1" w:styleId="NoList256">
    <w:name w:val="No List256"/>
    <w:next w:val="NoList"/>
    <w:semiHidden/>
    <w:rsid w:val="00C16E65"/>
  </w:style>
  <w:style w:type="numbering" w:customStyle="1" w:styleId="NoList326">
    <w:name w:val="No List326"/>
    <w:next w:val="NoList"/>
    <w:semiHidden/>
    <w:unhideWhenUsed/>
    <w:rsid w:val="00C16E65"/>
  </w:style>
  <w:style w:type="numbering" w:customStyle="1" w:styleId="1160">
    <w:name w:val="목록 없음116"/>
    <w:next w:val="NoList"/>
    <w:semiHidden/>
    <w:unhideWhenUsed/>
    <w:rsid w:val="00C16E65"/>
  </w:style>
  <w:style w:type="numbering" w:customStyle="1" w:styleId="2160">
    <w:name w:val="목록 없음216"/>
    <w:next w:val="NoList"/>
    <w:semiHidden/>
    <w:rsid w:val="00C16E65"/>
  </w:style>
  <w:style w:type="numbering" w:customStyle="1" w:styleId="NoList426">
    <w:name w:val="No List426"/>
    <w:next w:val="NoList"/>
    <w:semiHidden/>
    <w:unhideWhenUsed/>
    <w:rsid w:val="00C16E65"/>
  </w:style>
  <w:style w:type="numbering" w:customStyle="1" w:styleId="NoList526">
    <w:name w:val="No List526"/>
    <w:next w:val="NoList"/>
    <w:semiHidden/>
    <w:rsid w:val="00C16E65"/>
  </w:style>
  <w:style w:type="numbering" w:customStyle="1" w:styleId="NoList616">
    <w:name w:val="No List616"/>
    <w:next w:val="NoList"/>
    <w:semiHidden/>
    <w:rsid w:val="00C16E65"/>
  </w:style>
  <w:style w:type="numbering" w:customStyle="1" w:styleId="NoList716">
    <w:name w:val="No List716"/>
    <w:next w:val="NoList"/>
    <w:semiHidden/>
    <w:rsid w:val="00C16E65"/>
  </w:style>
  <w:style w:type="numbering" w:customStyle="1" w:styleId="NoList1126">
    <w:name w:val="No List1126"/>
    <w:next w:val="NoList"/>
    <w:semiHidden/>
    <w:rsid w:val="00C16E65"/>
  </w:style>
  <w:style w:type="numbering" w:customStyle="1" w:styleId="NoList2117">
    <w:name w:val="No List2117"/>
    <w:next w:val="NoList"/>
    <w:semiHidden/>
    <w:rsid w:val="00C16E65"/>
  </w:style>
  <w:style w:type="numbering" w:customStyle="1" w:styleId="NoList816">
    <w:name w:val="No List816"/>
    <w:next w:val="NoList"/>
    <w:semiHidden/>
    <w:rsid w:val="00C16E65"/>
  </w:style>
  <w:style w:type="numbering" w:customStyle="1" w:styleId="NoList1216">
    <w:name w:val="No List1216"/>
    <w:next w:val="NoList"/>
    <w:semiHidden/>
    <w:rsid w:val="00C16E65"/>
  </w:style>
  <w:style w:type="numbering" w:customStyle="1" w:styleId="NoList2216">
    <w:name w:val="No List2216"/>
    <w:next w:val="NoList"/>
    <w:semiHidden/>
    <w:rsid w:val="00C16E65"/>
  </w:style>
  <w:style w:type="numbering" w:customStyle="1" w:styleId="NoList916">
    <w:name w:val="No List916"/>
    <w:next w:val="NoList"/>
    <w:semiHidden/>
    <w:rsid w:val="00C16E65"/>
  </w:style>
  <w:style w:type="numbering" w:customStyle="1" w:styleId="NoList1316">
    <w:name w:val="No List1316"/>
    <w:next w:val="NoList"/>
    <w:semiHidden/>
    <w:rsid w:val="00C16E65"/>
  </w:style>
  <w:style w:type="numbering" w:customStyle="1" w:styleId="NoList2316">
    <w:name w:val="No List2316"/>
    <w:next w:val="NoList"/>
    <w:semiHidden/>
    <w:rsid w:val="00C16E65"/>
  </w:style>
  <w:style w:type="numbering" w:customStyle="1" w:styleId="NoList1016">
    <w:name w:val="No List1016"/>
    <w:next w:val="NoList"/>
    <w:semiHidden/>
    <w:rsid w:val="00C16E65"/>
  </w:style>
  <w:style w:type="numbering" w:customStyle="1" w:styleId="NoList1416">
    <w:name w:val="No List1416"/>
    <w:next w:val="NoList"/>
    <w:semiHidden/>
    <w:rsid w:val="00C16E65"/>
  </w:style>
  <w:style w:type="numbering" w:customStyle="1" w:styleId="NoList2416">
    <w:name w:val="No List2416"/>
    <w:next w:val="NoList"/>
    <w:semiHidden/>
    <w:rsid w:val="00C16E65"/>
  </w:style>
  <w:style w:type="numbering" w:customStyle="1" w:styleId="NoList3116">
    <w:name w:val="No List3116"/>
    <w:next w:val="NoList"/>
    <w:semiHidden/>
    <w:rsid w:val="00C16E65"/>
  </w:style>
  <w:style w:type="numbering" w:customStyle="1" w:styleId="NoList4116">
    <w:name w:val="No List4116"/>
    <w:next w:val="NoList"/>
    <w:semiHidden/>
    <w:rsid w:val="00C16E65"/>
  </w:style>
  <w:style w:type="numbering" w:customStyle="1" w:styleId="NoList5116">
    <w:name w:val="No List5116"/>
    <w:next w:val="NoList"/>
    <w:semiHidden/>
    <w:rsid w:val="00C16E65"/>
  </w:style>
  <w:style w:type="numbering" w:customStyle="1" w:styleId="NoList1516">
    <w:name w:val="No List1516"/>
    <w:next w:val="NoList"/>
    <w:semiHidden/>
    <w:rsid w:val="00C16E65"/>
  </w:style>
  <w:style w:type="numbering" w:customStyle="1" w:styleId="NoList1616">
    <w:name w:val="No List1616"/>
    <w:next w:val="NoList"/>
    <w:semiHidden/>
    <w:rsid w:val="00C16E65"/>
  </w:style>
  <w:style w:type="numbering" w:customStyle="1" w:styleId="1161">
    <w:name w:val="无列表116"/>
    <w:next w:val="NoList"/>
    <w:semiHidden/>
    <w:rsid w:val="00C16E65"/>
  </w:style>
  <w:style w:type="numbering" w:customStyle="1" w:styleId="NoList11116">
    <w:name w:val="No List11116"/>
    <w:next w:val="NoList"/>
    <w:semiHidden/>
    <w:rsid w:val="00C16E65"/>
  </w:style>
  <w:style w:type="numbering" w:customStyle="1" w:styleId="NoList196">
    <w:name w:val="No List196"/>
    <w:next w:val="NoList"/>
    <w:uiPriority w:val="99"/>
    <w:semiHidden/>
    <w:unhideWhenUsed/>
    <w:rsid w:val="00C16E65"/>
  </w:style>
  <w:style w:type="numbering" w:customStyle="1" w:styleId="NoList1106">
    <w:name w:val="No List1106"/>
    <w:next w:val="NoList"/>
    <w:uiPriority w:val="99"/>
    <w:semiHidden/>
    <w:rsid w:val="00C16E65"/>
  </w:style>
  <w:style w:type="numbering" w:customStyle="1" w:styleId="NoList266">
    <w:name w:val="No List266"/>
    <w:next w:val="NoList"/>
    <w:semiHidden/>
    <w:rsid w:val="00C16E65"/>
  </w:style>
  <w:style w:type="numbering" w:customStyle="1" w:styleId="NoList336">
    <w:name w:val="No List336"/>
    <w:next w:val="NoList"/>
    <w:semiHidden/>
    <w:unhideWhenUsed/>
    <w:rsid w:val="00C16E65"/>
  </w:style>
  <w:style w:type="numbering" w:customStyle="1" w:styleId="126">
    <w:name w:val="목록 없음126"/>
    <w:next w:val="NoList"/>
    <w:semiHidden/>
    <w:unhideWhenUsed/>
    <w:rsid w:val="00C16E65"/>
  </w:style>
  <w:style w:type="numbering" w:customStyle="1" w:styleId="226">
    <w:name w:val="목록 없음226"/>
    <w:next w:val="NoList"/>
    <w:semiHidden/>
    <w:rsid w:val="00C16E65"/>
  </w:style>
  <w:style w:type="numbering" w:customStyle="1" w:styleId="NoList436">
    <w:name w:val="No List436"/>
    <w:next w:val="NoList"/>
    <w:semiHidden/>
    <w:unhideWhenUsed/>
    <w:rsid w:val="00C16E65"/>
  </w:style>
  <w:style w:type="numbering" w:customStyle="1" w:styleId="NoList536">
    <w:name w:val="No List536"/>
    <w:next w:val="NoList"/>
    <w:semiHidden/>
    <w:rsid w:val="00C16E65"/>
  </w:style>
  <w:style w:type="numbering" w:customStyle="1" w:styleId="NoList626">
    <w:name w:val="No List626"/>
    <w:next w:val="NoList"/>
    <w:semiHidden/>
    <w:rsid w:val="00C16E65"/>
  </w:style>
  <w:style w:type="numbering" w:customStyle="1" w:styleId="NoList726">
    <w:name w:val="No List726"/>
    <w:next w:val="NoList"/>
    <w:semiHidden/>
    <w:rsid w:val="00C16E65"/>
  </w:style>
  <w:style w:type="numbering" w:customStyle="1" w:styleId="NoList1136">
    <w:name w:val="No List1136"/>
    <w:next w:val="NoList"/>
    <w:semiHidden/>
    <w:rsid w:val="00C16E65"/>
  </w:style>
  <w:style w:type="numbering" w:customStyle="1" w:styleId="NoList2126">
    <w:name w:val="No List2126"/>
    <w:next w:val="NoList"/>
    <w:semiHidden/>
    <w:rsid w:val="00C16E65"/>
  </w:style>
  <w:style w:type="numbering" w:customStyle="1" w:styleId="NoList826">
    <w:name w:val="No List826"/>
    <w:next w:val="NoList"/>
    <w:semiHidden/>
    <w:rsid w:val="00C16E65"/>
  </w:style>
  <w:style w:type="numbering" w:customStyle="1" w:styleId="NoList1226">
    <w:name w:val="No List1226"/>
    <w:next w:val="NoList"/>
    <w:semiHidden/>
    <w:rsid w:val="00C16E65"/>
  </w:style>
  <w:style w:type="numbering" w:customStyle="1" w:styleId="NoList2226">
    <w:name w:val="No List2226"/>
    <w:next w:val="NoList"/>
    <w:semiHidden/>
    <w:rsid w:val="00C16E65"/>
  </w:style>
  <w:style w:type="numbering" w:customStyle="1" w:styleId="NoList926">
    <w:name w:val="No List926"/>
    <w:next w:val="NoList"/>
    <w:semiHidden/>
    <w:rsid w:val="00C16E65"/>
  </w:style>
  <w:style w:type="numbering" w:customStyle="1" w:styleId="NoList1326">
    <w:name w:val="No List1326"/>
    <w:next w:val="NoList"/>
    <w:semiHidden/>
    <w:rsid w:val="00C16E65"/>
  </w:style>
  <w:style w:type="numbering" w:customStyle="1" w:styleId="NoList2326">
    <w:name w:val="No List2326"/>
    <w:next w:val="NoList"/>
    <w:semiHidden/>
    <w:rsid w:val="00C16E65"/>
  </w:style>
  <w:style w:type="numbering" w:customStyle="1" w:styleId="NoList1026">
    <w:name w:val="No List1026"/>
    <w:next w:val="NoList"/>
    <w:semiHidden/>
    <w:rsid w:val="00C16E65"/>
  </w:style>
  <w:style w:type="numbering" w:customStyle="1" w:styleId="NoList1426">
    <w:name w:val="No List1426"/>
    <w:next w:val="NoList"/>
    <w:semiHidden/>
    <w:rsid w:val="00C16E65"/>
  </w:style>
  <w:style w:type="numbering" w:customStyle="1" w:styleId="NoList2426">
    <w:name w:val="No List2426"/>
    <w:next w:val="NoList"/>
    <w:semiHidden/>
    <w:rsid w:val="00C16E65"/>
  </w:style>
  <w:style w:type="numbering" w:customStyle="1" w:styleId="NoList3126">
    <w:name w:val="No List3126"/>
    <w:next w:val="NoList"/>
    <w:semiHidden/>
    <w:rsid w:val="00C16E65"/>
  </w:style>
  <w:style w:type="numbering" w:customStyle="1" w:styleId="NoList4126">
    <w:name w:val="No List4126"/>
    <w:next w:val="NoList"/>
    <w:semiHidden/>
    <w:rsid w:val="00C16E65"/>
  </w:style>
  <w:style w:type="numbering" w:customStyle="1" w:styleId="NoList5126">
    <w:name w:val="No List5126"/>
    <w:next w:val="NoList"/>
    <w:semiHidden/>
    <w:rsid w:val="00C16E65"/>
  </w:style>
  <w:style w:type="numbering" w:customStyle="1" w:styleId="NoList1526">
    <w:name w:val="No List1526"/>
    <w:next w:val="NoList"/>
    <w:semiHidden/>
    <w:rsid w:val="00C16E65"/>
  </w:style>
  <w:style w:type="numbering" w:customStyle="1" w:styleId="NoList1626">
    <w:name w:val="No List1626"/>
    <w:next w:val="NoList"/>
    <w:semiHidden/>
    <w:rsid w:val="00C16E65"/>
  </w:style>
  <w:style w:type="numbering" w:customStyle="1" w:styleId="1260">
    <w:name w:val="无列表126"/>
    <w:next w:val="NoList"/>
    <w:semiHidden/>
    <w:rsid w:val="00C16E65"/>
  </w:style>
  <w:style w:type="numbering" w:customStyle="1" w:styleId="NoList11126">
    <w:name w:val="No List11126"/>
    <w:next w:val="NoList"/>
    <w:semiHidden/>
    <w:rsid w:val="00C16E65"/>
  </w:style>
  <w:style w:type="numbering" w:customStyle="1" w:styleId="261">
    <w:name w:val="无列表26"/>
    <w:next w:val="NoList"/>
    <w:uiPriority w:val="99"/>
    <w:semiHidden/>
    <w:unhideWhenUsed/>
    <w:rsid w:val="00C16E65"/>
  </w:style>
  <w:style w:type="numbering" w:customStyle="1" w:styleId="361">
    <w:name w:val="无列表36"/>
    <w:next w:val="NoList"/>
    <w:uiPriority w:val="99"/>
    <w:semiHidden/>
    <w:unhideWhenUsed/>
    <w:rsid w:val="00C16E65"/>
  </w:style>
  <w:style w:type="numbering" w:customStyle="1" w:styleId="NoList206">
    <w:name w:val="No List206"/>
    <w:next w:val="NoList"/>
    <w:semiHidden/>
    <w:rsid w:val="00C16E65"/>
  </w:style>
  <w:style w:type="numbering" w:customStyle="1" w:styleId="NoList276">
    <w:name w:val="No List276"/>
    <w:next w:val="NoList"/>
    <w:uiPriority w:val="99"/>
    <w:semiHidden/>
    <w:unhideWhenUsed/>
    <w:rsid w:val="00C16E65"/>
  </w:style>
  <w:style w:type="numbering" w:customStyle="1" w:styleId="NoList286">
    <w:name w:val="No List286"/>
    <w:next w:val="NoList"/>
    <w:uiPriority w:val="99"/>
    <w:semiHidden/>
    <w:unhideWhenUsed/>
    <w:rsid w:val="00C16E65"/>
  </w:style>
  <w:style w:type="numbering" w:customStyle="1" w:styleId="NoList50">
    <w:name w:val="No List50"/>
    <w:next w:val="NoList"/>
    <w:uiPriority w:val="99"/>
    <w:semiHidden/>
    <w:unhideWhenUsed/>
    <w:rsid w:val="00C16E65"/>
  </w:style>
  <w:style w:type="numbering" w:customStyle="1" w:styleId="NoList130">
    <w:name w:val="No List130"/>
    <w:next w:val="NoList"/>
    <w:semiHidden/>
    <w:unhideWhenUsed/>
    <w:rsid w:val="00C16E65"/>
  </w:style>
  <w:style w:type="numbering" w:customStyle="1" w:styleId="NoList1120">
    <w:name w:val="No List1120"/>
    <w:next w:val="NoList"/>
    <w:semiHidden/>
    <w:rsid w:val="00C16E65"/>
  </w:style>
  <w:style w:type="numbering" w:customStyle="1" w:styleId="NoList230">
    <w:name w:val="No List230"/>
    <w:next w:val="NoList"/>
    <w:semiHidden/>
    <w:rsid w:val="00C16E65"/>
  </w:style>
  <w:style w:type="numbering" w:customStyle="1" w:styleId="NoList320">
    <w:name w:val="No List320"/>
    <w:next w:val="NoList"/>
    <w:semiHidden/>
    <w:unhideWhenUsed/>
    <w:rsid w:val="00C16E65"/>
  </w:style>
  <w:style w:type="numbering" w:customStyle="1" w:styleId="191">
    <w:name w:val="목록 없음19"/>
    <w:next w:val="NoList"/>
    <w:semiHidden/>
    <w:unhideWhenUsed/>
    <w:rsid w:val="00C16E65"/>
  </w:style>
  <w:style w:type="numbering" w:customStyle="1" w:styleId="290">
    <w:name w:val="목록 없음29"/>
    <w:next w:val="NoList"/>
    <w:semiHidden/>
    <w:rsid w:val="00C16E65"/>
  </w:style>
  <w:style w:type="numbering" w:customStyle="1" w:styleId="NoList419">
    <w:name w:val="No List419"/>
    <w:next w:val="NoList"/>
    <w:semiHidden/>
    <w:unhideWhenUsed/>
    <w:rsid w:val="00C16E65"/>
  </w:style>
  <w:style w:type="numbering" w:customStyle="1" w:styleId="NoList510">
    <w:name w:val="No List510"/>
    <w:next w:val="NoList"/>
    <w:semiHidden/>
    <w:rsid w:val="00C16E65"/>
  </w:style>
  <w:style w:type="numbering" w:customStyle="1" w:styleId="NoList69">
    <w:name w:val="No List69"/>
    <w:next w:val="NoList"/>
    <w:semiHidden/>
    <w:rsid w:val="00C16E65"/>
  </w:style>
  <w:style w:type="numbering" w:customStyle="1" w:styleId="NoList79">
    <w:name w:val="No List79"/>
    <w:next w:val="NoList"/>
    <w:semiHidden/>
    <w:rsid w:val="00C16E65"/>
  </w:style>
  <w:style w:type="numbering" w:customStyle="1" w:styleId="NoList2118">
    <w:name w:val="No List2118"/>
    <w:next w:val="NoList"/>
    <w:semiHidden/>
    <w:rsid w:val="00C16E65"/>
  </w:style>
  <w:style w:type="numbering" w:customStyle="1" w:styleId="NoList89">
    <w:name w:val="No List89"/>
    <w:next w:val="NoList"/>
    <w:semiHidden/>
    <w:rsid w:val="00C16E65"/>
  </w:style>
  <w:style w:type="numbering" w:customStyle="1" w:styleId="NoList1217">
    <w:name w:val="No List1217"/>
    <w:next w:val="NoList"/>
    <w:semiHidden/>
    <w:rsid w:val="00C16E65"/>
  </w:style>
  <w:style w:type="numbering" w:customStyle="1" w:styleId="NoList2210">
    <w:name w:val="No List2210"/>
    <w:next w:val="NoList"/>
    <w:semiHidden/>
    <w:rsid w:val="00C16E65"/>
  </w:style>
  <w:style w:type="numbering" w:customStyle="1" w:styleId="NoList99">
    <w:name w:val="No List99"/>
    <w:next w:val="NoList"/>
    <w:semiHidden/>
    <w:rsid w:val="00C16E65"/>
  </w:style>
  <w:style w:type="numbering" w:customStyle="1" w:styleId="NoList139">
    <w:name w:val="No List139"/>
    <w:next w:val="NoList"/>
    <w:semiHidden/>
    <w:rsid w:val="00C16E65"/>
  </w:style>
  <w:style w:type="numbering" w:customStyle="1" w:styleId="NoList239">
    <w:name w:val="No List239"/>
    <w:next w:val="NoList"/>
    <w:semiHidden/>
    <w:rsid w:val="00C16E65"/>
  </w:style>
  <w:style w:type="numbering" w:customStyle="1" w:styleId="NoList109">
    <w:name w:val="No List109"/>
    <w:next w:val="NoList"/>
    <w:semiHidden/>
    <w:rsid w:val="00C16E65"/>
  </w:style>
  <w:style w:type="numbering" w:customStyle="1" w:styleId="NoList149">
    <w:name w:val="No List149"/>
    <w:next w:val="NoList"/>
    <w:semiHidden/>
    <w:rsid w:val="00C16E65"/>
  </w:style>
  <w:style w:type="numbering" w:customStyle="1" w:styleId="NoList249">
    <w:name w:val="No List249"/>
    <w:next w:val="NoList"/>
    <w:semiHidden/>
    <w:rsid w:val="00C16E65"/>
  </w:style>
  <w:style w:type="numbering" w:customStyle="1" w:styleId="NoList3110">
    <w:name w:val="No List3110"/>
    <w:next w:val="NoList"/>
    <w:semiHidden/>
    <w:rsid w:val="00C16E65"/>
  </w:style>
  <w:style w:type="numbering" w:customStyle="1" w:styleId="NoList4110">
    <w:name w:val="No List4110"/>
    <w:next w:val="NoList"/>
    <w:semiHidden/>
    <w:rsid w:val="00C16E65"/>
  </w:style>
  <w:style w:type="numbering" w:customStyle="1" w:styleId="NoList519">
    <w:name w:val="No List519"/>
    <w:next w:val="NoList"/>
    <w:semiHidden/>
    <w:rsid w:val="00C16E65"/>
  </w:style>
  <w:style w:type="numbering" w:customStyle="1" w:styleId="NoList159">
    <w:name w:val="No List159"/>
    <w:next w:val="NoList"/>
    <w:semiHidden/>
    <w:rsid w:val="00C16E65"/>
  </w:style>
  <w:style w:type="numbering" w:customStyle="1" w:styleId="NoList169">
    <w:name w:val="No List169"/>
    <w:next w:val="NoList"/>
    <w:semiHidden/>
    <w:rsid w:val="00C16E65"/>
  </w:style>
  <w:style w:type="numbering" w:customStyle="1" w:styleId="192">
    <w:name w:val="无列表19"/>
    <w:next w:val="NoList"/>
    <w:semiHidden/>
    <w:rsid w:val="00C16E65"/>
  </w:style>
  <w:style w:type="numbering" w:customStyle="1" w:styleId="NoList11117">
    <w:name w:val="No List11117"/>
    <w:next w:val="NoList"/>
    <w:semiHidden/>
    <w:rsid w:val="00C16E65"/>
  </w:style>
  <w:style w:type="numbering" w:customStyle="1" w:styleId="NoList177">
    <w:name w:val="No List177"/>
    <w:next w:val="NoList"/>
    <w:uiPriority w:val="99"/>
    <w:semiHidden/>
    <w:unhideWhenUsed/>
    <w:rsid w:val="00C16E65"/>
  </w:style>
  <w:style w:type="numbering" w:customStyle="1" w:styleId="NoList187">
    <w:name w:val="No List187"/>
    <w:next w:val="NoList"/>
    <w:uiPriority w:val="99"/>
    <w:semiHidden/>
    <w:rsid w:val="00C16E65"/>
  </w:style>
  <w:style w:type="numbering" w:customStyle="1" w:styleId="NoList257">
    <w:name w:val="No List257"/>
    <w:next w:val="NoList"/>
    <w:semiHidden/>
    <w:rsid w:val="00C16E65"/>
  </w:style>
  <w:style w:type="numbering" w:customStyle="1" w:styleId="NoList327">
    <w:name w:val="No List327"/>
    <w:next w:val="NoList"/>
    <w:semiHidden/>
    <w:unhideWhenUsed/>
    <w:rsid w:val="00C16E65"/>
  </w:style>
  <w:style w:type="numbering" w:customStyle="1" w:styleId="1170">
    <w:name w:val="목록 없음117"/>
    <w:next w:val="NoList"/>
    <w:semiHidden/>
    <w:unhideWhenUsed/>
    <w:rsid w:val="00C16E65"/>
  </w:style>
  <w:style w:type="numbering" w:customStyle="1" w:styleId="217">
    <w:name w:val="목록 없음217"/>
    <w:next w:val="NoList"/>
    <w:semiHidden/>
    <w:rsid w:val="00C16E65"/>
  </w:style>
  <w:style w:type="numbering" w:customStyle="1" w:styleId="NoList427">
    <w:name w:val="No List427"/>
    <w:next w:val="NoList"/>
    <w:semiHidden/>
    <w:unhideWhenUsed/>
    <w:rsid w:val="00C16E65"/>
  </w:style>
  <w:style w:type="numbering" w:customStyle="1" w:styleId="NoList527">
    <w:name w:val="No List527"/>
    <w:next w:val="NoList"/>
    <w:semiHidden/>
    <w:rsid w:val="00C16E65"/>
  </w:style>
  <w:style w:type="numbering" w:customStyle="1" w:styleId="NoList617">
    <w:name w:val="No List617"/>
    <w:next w:val="NoList"/>
    <w:semiHidden/>
    <w:rsid w:val="00C16E65"/>
  </w:style>
  <w:style w:type="numbering" w:customStyle="1" w:styleId="NoList717">
    <w:name w:val="No List717"/>
    <w:next w:val="NoList"/>
    <w:semiHidden/>
    <w:rsid w:val="00C16E65"/>
  </w:style>
  <w:style w:type="numbering" w:customStyle="1" w:styleId="NoList1127">
    <w:name w:val="No List1127"/>
    <w:next w:val="NoList"/>
    <w:semiHidden/>
    <w:rsid w:val="00C16E65"/>
  </w:style>
  <w:style w:type="numbering" w:customStyle="1" w:styleId="NoList2119">
    <w:name w:val="No List2119"/>
    <w:next w:val="NoList"/>
    <w:semiHidden/>
    <w:rsid w:val="00C16E65"/>
  </w:style>
  <w:style w:type="numbering" w:customStyle="1" w:styleId="NoList817">
    <w:name w:val="No List817"/>
    <w:next w:val="NoList"/>
    <w:semiHidden/>
    <w:rsid w:val="00C16E65"/>
  </w:style>
  <w:style w:type="numbering" w:customStyle="1" w:styleId="NoList1218">
    <w:name w:val="No List1218"/>
    <w:next w:val="NoList"/>
    <w:semiHidden/>
    <w:rsid w:val="00C16E65"/>
  </w:style>
  <w:style w:type="numbering" w:customStyle="1" w:styleId="NoList2217">
    <w:name w:val="No List2217"/>
    <w:next w:val="NoList"/>
    <w:semiHidden/>
    <w:rsid w:val="00C16E65"/>
  </w:style>
  <w:style w:type="numbering" w:customStyle="1" w:styleId="NoList917">
    <w:name w:val="No List917"/>
    <w:next w:val="NoList"/>
    <w:semiHidden/>
    <w:rsid w:val="00C16E65"/>
  </w:style>
  <w:style w:type="numbering" w:customStyle="1" w:styleId="NoList1317">
    <w:name w:val="No List1317"/>
    <w:next w:val="NoList"/>
    <w:semiHidden/>
    <w:rsid w:val="00C16E65"/>
  </w:style>
  <w:style w:type="numbering" w:customStyle="1" w:styleId="NoList2317">
    <w:name w:val="No List2317"/>
    <w:next w:val="NoList"/>
    <w:semiHidden/>
    <w:rsid w:val="00C16E65"/>
  </w:style>
  <w:style w:type="numbering" w:customStyle="1" w:styleId="NoList1017">
    <w:name w:val="No List1017"/>
    <w:next w:val="NoList"/>
    <w:semiHidden/>
    <w:rsid w:val="00C16E65"/>
  </w:style>
  <w:style w:type="numbering" w:customStyle="1" w:styleId="NoList1417">
    <w:name w:val="No List1417"/>
    <w:next w:val="NoList"/>
    <w:semiHidden/>
    <w:rsid w:val="00C16E65"/>
  </w:style>
  <w:style w:type="numbering" w:customStyle="1" w:styleId="NoList2417">
    <w:name w:val="No List2417"/>
    <w:next w:val="NoList"/>
    <w:semiHidden/>
    <w:rsid w:val="00C16E65"/>
  </w:style>
  <w:style w:type="numbering" w:customStyle="1" w:styleId="NoList3117">
    <w:name w:val="No List3117"/>
    <w:next w:val="NoList"/>
    <w:semiHidden/>
    <w:rsid w:val="00C16E65"/>
  </w:style>
  <w:style w:type="numbering" w:customStyle="1" w:styleId="NoList4117">
    <w:name w:val="No List4117"/>
    <w:next w:val="NoList"/>
    <w:semiHidden/>
    <w:rsid w:val="00C16E65"/>
  </w:style>
  <w:style w:type="numbering" w:customStyle="1" w:styleId="NoList5117">
    <w:name w:val="No List5117"/>
    <w:next w:val="NoList"/>
    <w:semiHidden/>
    <w:rsid w:val="00C16E65"/>
  </w:style>
  <w:style w:type="numbering" w:customStyle="1" w:styleId="NoList1517">
    <w:name w:val="No List1517"/>
    <w:next w:val="NoList"/>
    <w:semiHidden/>
    <w:rsid w:val="00C16E65"/>
  </w:style>
  <w:style w:type="numbering" w:customStyle="1" w:styleId="NoList1617">
    <w:name w:val="No List1617"/>
    <w:next w:val="NoList"/>
    <w:semiHidden/>
    <w:rsid w:val="00C16E65"/>
  </w:style>
  <w:style w:type="numbering" w:customStyle="1" w:styleId="1171">
    <w:name w:val="无列表117"/>
    <w:next w:val="NoList"/>
    <w:semiHidden/>
    <w:rsid w:val="00C16E65"/>
  </w:style>
  <w:style w:type="numbering" w:customStyle="1" w:styleId="NoList11118">
    <w:name w:val="No List11118"/>
    <w:next w:val="NoList"/>
    <w:semiHidden/>
    <w:rsid w:val="00C16E65"/>
  </w:style>
  <w:style w:type="numbering" w:customStyle="1" w:styleId="NoList197">
    <w:name w:val="No List197"/>
    <w:next w:val="NoList"/>
    <w:uiPriority w:val="99"/>
    <w:semiHidden/>
    <w:unhideWhenUsed/>
    <w:rsid w:val="00C16E65"/>
  </w:style>
  <w:style w:type="numbering" w:customStyle="1" w:styleId="NoList1107">
    <w:name w:val="No List1107"/>
    <w:next w:val="NoList"/>
    <w:uiPriority w:val="99"/>
    <w:semiHidden/>
    <w:rsid w:val="00C16E65"/>
  </w:style>
  <w:style w:type="numbering" w:customStyle="1" w:styleId="NoList267">
    <w:name w:val="No List267"/>
    <w:next w:val="NoList"/>
    <w:semiHidden/>
    <w:rsid w:val="00C16E65"/>
  </w:style>
  <w:style w:type="numbering" w:customStyle="1" w:styleId="NoList337">
    <w:name w:val="No List337"/>
    <w:next w:val="NoList"/>
    <w:semiHidden/>
    <w:unhideWhenUsed/>
    <w:rsid w:val="00C16E65"/>
  </w:style>
  <w:style w:type="numbering" w:customStyle="1" w:styleId="127">
    <w:name w:val="목록 없음127"/>
    <w:next w:val="NoList"/>
    <w:semiHidden/>
    <w:unhideWhenUsed/>
    <w:rsid w:val="00C16E65"/>
  </w:style>
  <w:style w:type="numbering" w:customStyle="1" w:styleId="227">
    <w:name w:val="목록 없음227"/>
    <w:next w:val="NoList"/>
    <w:semiHidden/>
    <w:rsid w:val="00C16E65"/>
  </w:style>
  <w:style w:type="numbering" w:customStyle="1" w:styleId="NoList437">
    <w:name w:val="No List437"/>
    <w:next w:val="NoList"/>
    <w:semiHidden/>
    <w:unhideWhenUsed/>
    <w:rsid w:val="00C16E65"/>
  </w:style>
  <w:style w:type="numbering" w:customStyle="1" w:styleId="NoList537">
    <w:name w:val="No List537"/>
    <w:next w:val="NoList"/>
    <w:semiHidden/>
    <w:rsid w:val="00C16E65"/>
  </w:style>
  <w:style w:type="numbering" w:customStyle="1" w:styleId="NoList627">
    <w:name w:val="No List627"/>
    <w:next w:val="NoList"/>
    <w:semiHidden/>
    <w:rsid w:val="00C16E65"/>
  </w:style>
  <w:style w:type="numbering" w:customStyle="1" w:styleId="NoList727">
    <w:name w:val="No List727"/>
    <w:next w:val="NoList"/>
    <w:semiHidden/>
    <w:rsid w:val="00C16E65"/>
  </w:style>
  <w:style w:type="numbering" w:customStyle="1" w:styleId="NoList1137">
    <w:name w:val="No List1137"/>
    <w:next w:val="NoList"/>
    <w:semiHidden/>
    <w:rsid w:val="00C16E65"/>
  </w:style>
  <w:style w:type="numbering" w:customStyle="1" w:styleId="NoList2127">
    <w:name w:val="No List2127"/>
    <w:next w:val="NoList"/>
    <w:semiHidden/>
    <w:rsid w:val="00C16E65"/>
  </w:style>
  <w:style w:type="numbering" w:customStyle="1" w:styleId="NoList827">
    <w:name w:val="No List827"/>
    <w:next w:val="NoList"/>
    <w:semiHidden/>
    <w:rsid w:val="00C16E65"/>
  </w:style>
  <w:style w:type="numbering" w:customStyle="1" w:styleId="NoList1227">
    <w:name w:val="No List1227"/>
    <w:next w:val="NoList"/>
    <w:semiHidden/>
    <w:rsid w:val="00C16E65"/>
  </w:style>
  <w:style w:type="numbering" w:customStyle="1" w:styleId="NoList2227">
    <w:name w:val="No List2227"/>
    <w:next w:val="NoList"/>
    <w:semiHidden/>
    <w:rsid w:val="00C16E65"/>
  </w:style>
  <w:style w:type="numbering" w:customStyle="1" w:styleId="NoList927">
    <w:name w:val="No List927"/>
    <w:next w:val="NoList"/>
    <w:semiHidden/>
    <w:rsid w:val="00C16E65"/>
  </w:style>
  <w:style w:type="numbering" w:customStyle="1" w:styleId="NoList1327">
    <w:name w:val="No List1327"/>
    <w:next w:val="NoList"/>
    <w:semiHidden/>
    <w:rsid w:val="00C16E65"/>
  </w:style>
  <w:style w:type="numbering" w:customStyle="1" w:styleId="NoList2327">
    <w:name w:val="No List2327"/>
    <w:next w:val="NoList"/>
    <w:semiHidden/>
    <w:rsid w:val="00C16E65"/>
  </w:style>
  <w:style w:type="numbering" w:customStyle="1" w:styleId="NoList1027">
    <w:name w:val="No List1027"/>
    <w:next w:val="NoList"/>
    <w:semiHidden/>
    <w:rsid w:val="00C16E65"/>
  </w:style>
  <w:style w:type="numbering" w:customStyle="1" w:styleId="NoList1427">
    <w:name w:val="No List1427"/>
    <w:next w:val="NoList"/>
    <w:semiHidden/>
    <w:rsid w:val="00C16E65"/>
  </w:style>
  <w:style w:type="numbering" w:customStyle="1" w:styleId="NoList2427">
    <w:name w:val="No List2427"/>
    <w:next w:val="NoList"/>
    <w:semiHidden/>
    <w:rsid w:val="00C16E65"/>
  </w:style>
  <w:style w:type="numbering" w:customStyle="1" w:styleId="NoList3127">
    <w:name w:val="No List3127"/>
    <w:next w:val="NoList"/>
    <w:semiHidden/>
    <w:rsid w:val="00C16E65"/>
  </w:style>
  <w:style w:type="numbering" w:customStyle="1" w:styleId="NoList4127">
    <w:name w:val="No List4127"/>
    <w:next w:val="NoList"/>
    <w:semiHidden/>
    <w:rsid w:val="00C16E65"/>
  </w:style>
  <w:style w:type="numbering" w:customStyle="1" w:styleId="NoList5127">
    <w:name w:val="No List5127"/>
    <w:next w:val="NoList"/>
    <w:semiHidden/>
    <w:rsid w:val="00C16E65"/>
  </w:style>
  <w:style w:type="numbering" w:customStyle="1" w:styleId="NoList1527">
    <w:name w:val="No List1527"/>
    <w:next w:val="NoList"/>
    <w:semiHidden/>
    <w:rsid w:val="00C16E65"/>
  </w:style>
  <w:style w:type="numbering" w:customStyle="1" w:styleId="NoList1627">
    <w:name w:val="No List1627"/>
    <w:next w:val="NoList"/>
    <w:semiHidden/>
    <w:rsid w:val="00C16E65"/>
  </w:style>
  <w:style w:type="numbering" w:customStyle="1" w:styleId="1270">
    <w:name w:val="无列表127"/>
    <w:next w:val="NoList"/>
    <w:semiHidden/>
    <w:rsid w:val="00C16E65"/>
  </w:style>
  <w:style w:type="numbering" w:customStyle="1" w:styleId="NoList11127">
    <w:name w:val="No List11127"/>
    <w:next w:val="NoList"/>
    <w:semiHidden/>
    <w:rsid w:val="00C16E65"/>
  </w:style>
  <w:style w:type="numbering" w:customStyle="1" w:styleId="271">
    <w:name w:val="无列表27"/>
    <w:next w:val="NoList"/>
    <w:uiPriority w:val="99"/>
    <w:semiHidden/>
    <w:unhideWhenUsed/>
    <w:rsid w:val="00C16E65"/>
  </w:style>
  <w:style w:type="numbering" w:customStyle="1" w:styleId="370">
    <w:name w:val="无列表37"/>
    <w:next w:val="NoList"/>
    <w:uiPriority w:val="99"/>
    <w:semiHidden/>
    <w:unhideWhenUsed/>
    <w:rsid w:val="00C16E65"/>
  </w:style>
  <w:style w:type="numbering" w:customStyle="1" w:styleId="NoList207">
    <w:name w:val="No List207"/>
    <w:next w:val="NoList"/>
    <w:semiHidden/>
    <w:rsid w:val="00C16E65"/>
  </w:style>
  <w:style w:type="numbering" w:customStyle="1" w:styleId="NoList277">
    <w:name w:val="No List277"/>
    <w:next w:val="NoList"/>
    <w:uiPriority w:val="99"/>
    <w:semiHidden/>
    <w:unhideWhenUsed/>
    <w:rsid w:val="00C16E65"/>
  </w:style>
  <w:style w:type="numbering" w:customStyle="1" w:styleId="NoList287">
    <w:name w:val="No List287"/>
    <w:next w:val="NoList"/>
    <w:uiPriority w:val="99"/>
    <w:semiHidden/>
    <w:unhideWhenUsed/>
    <w:rsid w:val="00C16E65"/>
  </w:style>
  <w:style w:type="numbering" w:customStyle="1" w:styleId="NoList1111111">
    <w:name w:val="No List1111111"/>
    <w:next w:val="NoList"/>
    <w:semiHidden/>
    <w:rsid w:val="00C16E65"/>
  </w:style>
  <w:style w:type="numbering" w:customStyle="1" w:styleId="NoList2911">
    <w:name w:val="No List2911"/>
    <w:next w:val="NoList"/>
    <w:uiPriority w:val="99"/>
    <w:semiHidden/>
    <w:unhideWhenUsed/>
    <w:rsid w:val="00C16E65"/>
  </w:style>
  <w:style w:type="numbering" w:customStyle="1" w:styleId="NoList11411">
    <w:name w:val="No List11411"/>
    <w:next w:val="NoList"/>
    <w:semiHidden/>
    <w:unhideWhenUsed/>
    <w:rsid w:val="00C16E65"/>
  </w:style>
  <w:style w:type="numbering" w:customStyle="1" w:styleId="NoList11511">
    <w:name w:val="No List11511"/>
    <w:next w:val="NoList"/>
    <w:semiHidden/>
    <w:rsid w:val="00C16E65"/>
  </w:style>
  <w:style w:type="numbering" w:customStyle="1" w:styleId="NoList21011">
    <w:name w:val="No List21011"/>
    <w:next w:val="NoList"/>
    <w:semiHidden/>
    <w:rsid w:val="00C16E65"/>
  </w:style>
  <w:style w:type="numbering" w:customStyle="1" w:styleId="NoList3411">
    <w:name w:val="No List3411"/>
    <w:next w:val="NoList"/>
    <w:semiHidden/>
    <w:unhideWhenUsed/>
    <w:rsid w:val="00C16E65"/>
  </w:style>
  <w:style w:type="numbering" w:customStyle="1" w:styleId="13110">
    <w:name w:val="목록 없음1311"/>
    <w:next w:val="NoList"/>
    <w:semiHidden/>
    <w:unhideWhenUsed/>
    <w:rsid w:val="00C16E65"/>
  </w:style>
  <w:style w:type="numbering" w:customStyle="1" w:styleId="2311">
    <w:name w:val="목록 없음2311"/>
    <w:next w:val="NoList"/>
    <w:semiHidden/>
    <w:rsid w:val="00C16E65"/>
  </w:style>
  <w:style w:type="numbering" w:customStyle="1" w:styleId="NoList4411">
    <w:name w:val="No List4411"/>
    <w:next w:val="NoList"/>
    <w:semiHidden/>
    <w:unhideWhenUsed/>
    <w:rsid w:val="00C16E65"/>
  </w:style>
  <w:style w:type="numbering" w:customStyle="1" w:styleId="NoList5411">
    <w:name w:val="No List5411"/>
    <w:next w:val="NoList"/>
    <w:semiHidden/>
    <w:rsid w:val="00C16E65"/>
  </w:style>
  <w:style w:type="numbering" w:customStyle="1" w:styleId="NoList6311">
    <w:name w:val="No List6311"/>
    <w:next w:val="NoList"/>
    <w:semiHidden/>
    <w:rsid w:val="00C16E65"/>
  </w:style>
  <w:style w:type="numbering" w:customStyle="1" w:styleId="NoList7311">
    <w:name w:val="No List7311"/>
    <w:next w:val="NoList"/>
    <w:semiHidden/>
    <w:rsid w:val="00C16E65"/>
  </w:style>
  <w:style w:type="numbering" w:customStyle="1" w:styleId="NoList21311">
    <w:name w:val="No List21311"/>
    <w:next w:val="NoList"/>
    <w:semiHidden/>
    <w:rsid w:val="00C16E65"/>
  </w:style>
  <w:style w:type="numbering" w:customStyle="1" w:styleId="NoList8311">
    <w:name w:val="No List8311"/>
    <w:next w:val="NoList"/>
    <w:semiHidden/>
    <w:rsid w:val="00C16E65"/>
  </w:style>
  <w:style w:type="numbering" w:customStyle="1" w:styleId="NoList12311">
    <w:name w:val="No List12311"/>
    <w:next w:val="NoList"/>
    <w:semiHidden/>
    <w:rsid w:val="00C16E65"/>
  </w:style>
  <w:style w:type="numbering" w:customStyle="1" w:styleId="NoList22311">
    <w:name w:val="No List22311"/>
    <w:next w:val="NoList"/>
    <w:semiHidden/>
    <w:rsid w:val="00C16E65"/>
  </w:style>
  <w:style w:type="numbering" w:customStyle="1" w:styleId="NoList9311">
    <w:name w:val="No List9311"/>
    <w:next w:val="NoList"/>
    <w:semiHidden/>
    <w:rsid w:val="00C16E65"/>
  </w:style>
  <w:style w:type="numbering" w:customStyle="1" w:styleId="NoList13311">
    <w:name w:val="No List13311"/>
    <w:next w:val="NoList"/>
    <w:semiHidden/>
    <w:rsid w:val="00C16E65"/>
  </w:style>
  <w:style w:type="numbering" w:customStyle="1" w:styleId="NoList23311">
    <w:name w:val="No List23311"/>
    <w:next w:val="NoList"/>
    <w:semiHidden/>
    <w:rsid w:val="00C16E65"/>
  </w:style>
  <w:style w:type="numbering" w:customStyle="1" w:styleId="NoList10311">
    <w:name w:val="No List10311"/>
    <w:next w:val="NoList"/>
    <w:semiHidden/>
    <w:rsid w:val="00C16E65"/>
  </w:style>
  <w:style w:type="numbering" w:customStyle="1" w:styleId="NoList14311">
    <w:name w:val="No List14311"/>
    <w:next w:val="NoList"/>
    <w:semiHidden/>
    <w:rsid w:val="00C16E65"/>
  </w:style>
  <w:style w:type="numbering" w:customStyle="1" w:styleId="NoList24311">
    <w:name w:val="No List24311"/>
    <w:next w:val="NoList"/>
    <w:semiHidden/>
    <w:rsid w:val="00C16E65"/>
  </w:style>
  <w:style w:type="numbering" w:customStyle="1" w:styleId="NoList31311">
    <w:name w:val="No List31311"/>
    <w:next w:val="NoList"/>
    <w:semiHidden/>
    <w:rsid w:val="00C16E65"/>
  </w:style>
  <w:style w:type="numbering" w:customStyle="1" w:styleId="NoList41311">
    <w:name w:val="No List41311"/>
    <w:next w:val="NoList"/>
    <w:semiHidden/>
    <w:rsid w:val="00C16E65"/>
  </w:style>
  <w:style w:type="numbering" w:customStyle="1" w:styleId="NoList51311">
    <w:name w:val="No List51311"/>
    <w:next w:val="NoList"/>
    <w:semiHidden/>
    <w:rsid w:val="00C16E65"/>
  </w:style>
  <w:style w:type="numbering" w:customStyle="1" w:styleId="NoList15311">
    <w:name w:val="No List15311"/>
    <w:next w:val="NoList"/>
    <w:semiHidden/>
    <w:rsid w:val="00C16E65"/>
  </w:style>
  <w:style w:type="numbering" w:customStyle="1" w:styleId="NoList16311">
    <w:name w:val="No List16311"/>
    <w:next w:val="NoList"/>
    <w:semiHidden/>
    <w:rsid w:val="00C16E65"/>
  </w:style>
  <w:style w:type="numbering" w:customStyle="1" w:styleId="13111">
    <w:name w:val="无列表1311"/>
    <w:next w:val="NoList"/>
    <w:semiHidden/>
    <w:rsid w:val="00C16E65"/>
  </w:style>
  <w:style w:type="numbering" w:customStyle="1" w:styleId="NoList111311">
    <w:name w:val="No List111311"/>
    <w:next w:val="NoList"/>
    <w:semiHidden/>
    <w:rsid w:val="00C16E65"/>
  </w:style>
  <w:style w:type="numbering" w:customStyle="1" w:styleId="NoList17111">
    <w:name w:val="No List17111"/>
    <w:next w:val="NoList"/>
    <w:uiPriority w:val="99"/>
    <w:semiHidden/>
    <w:unhideWhenUsed/>
    <w:rsid w:val="00C16E65"/>
  </w:style>
  <w:style w:type="numbering" w:customStyle="1" w:styleId="NoList18111">
    <w:name w:val="No List18111"/>
    <w:next w:val="NoList"/>
    <w:uiPriority w:val="99"/>
    <w:semiHidden/>
    <w:rsid w:val="00C16E65"/>
  </w:style>
  <w:style w:type="numbering" w:customStyle="1" w:styleId="NoList25111">
    <w:name w:val="No List25111"/>
    <w:next w:val="NoList"/>
    <w:semiHidden/>
    <w:rsid w:val="00C16E65"/>
  </w:style>
  <w:style w:type="numbering" w:customStyle="1" w:styleId="NoList32111">
    <w:name w:val="No List32111"/>
    <w:next w:val="NoList"/>
    <w:semiHidden/>
    <w:unhideWhenUsed/>
    <w:rsid w:val="00C16E65"/>
  </w:style>
  <w:style w:type="numbering" w:customStyle="1" w:styleId="111110">
    <w:name w:val="목록 없음11111"/>
    <w:next w:val="NoList"/>
    <w:semiHidden/>
    <w:unhideWhenUsed/>
    <w:rsid w:val="00C16E65"/>
  </w:style>
  <w:style w:type="numbering" w:customStyle="1" w:styleId="21111">
    <w:name w:val="목록 없음21111"/>
    <w:next w:val="NoList"/>
    <w:semiHidden/>
    <w:rsid w:val="00C16E65"/>
  </w:style>
  <w:style w:type="numbering" w:customStyle="1" w:styleId="NoList42111">
    <w:name w:val="No List42111"/>
    <w:next w:val="NoList"/>
    <w:semiHidden/>
    <w:unhideWhenUsed/>
    <w:rsid w:val="00C16E65"/>
  </w:style>
  <w:style w:type="numbering" w:customStyle="1" w:styleId="NoList52111">
    <w:name w:val="No List52111"/>
    <w:next w:val="NoList"/>
    <w:semiHidden/>
    <w:rsid w:val="00C16E65"/>
  </w:style>
  <w:style w:type="numbering" w:customStyle="1" w:styleId="NoList61111">
    <w:name w:val="No List61111"/>
    <w:next w:val="NoList"/>
    <w:semiHidden/>
    <w:rsid w:val="00C16E65"/>
  </w:style>
  <w:style w:type="numbering" w:customStyle="1" w:styleId="NoList71111">
    <w:name w:val="No List71111"/>
    <w:next w:val="NoList"/>
    <w:semiHidden/>
    <w:rsid w:val="00C16E65"/>
  </w:style>
  <w:style w:type="numbering" w:customStyle="1" w:styleId="NoList112111">
    <w:name w:val="No List112111"/>
    <w:next w:val="NoList"/>
    <w:semiHidden/>
    <w:rsid w:val="00C16E65"/>
  </w:style>
  <w:style w:type="numbering" w:customStyle="1" w:styleId="NoList211111">
    <w:name w:val="No List211111"/>
    <w:next w:val="NoList"/>
    <w:semiHidden/>
    <w:rsid w:val="00C16E65"/>
  </w:style>
  <w:style w:type="numbering" w:customStyle="1" w:styleId="NoList81111">
    <w:name w:val="No List81111"/>
    <w:next w:val="NoList"/>
    <w:semiHidden/>
    <w:rsid w:val="00C16E65"/>
  </w:style>
  <w:style w:type="numbering" w:customStyle="1" w:styleId="NoList121111">
    <w:name w:val="No List121111"/>
    <w:next w:val="NoList"/>
    <w:semiHidden/>
    <w:rsid w:val="00C16E65"/>
  </w:style>
  <w:style w:type="numbering" w:customStyle="1" w:styleId="NoList221111">
    <w:name w:val="No List221111"/>
    <w:next w:val="NoList"/>
    <w:semiHidden/>
    <w:rsid w:val="00C16E65"/>
  </w:style>
  <w:style w:type="numbering" w:customStyle="1" w:styleId="NoList91111">
    <w:name w:val="No List91111"/>
    <w:next w:val="NoList"/>
    <w:semiHidden/>
    <w:rsid w:val="00C16E65"/>
  </w:style>
  <w:style w:type="numbering" w:customStyle="1" w:styleId="NoList131111">
    <w:name w:val="No List131111"/>
    <w:next w:val="NoList"/>
    <w:semiHidden/>
    <w:rsid w:val="00C16E65"/>
  </w:style>
  <w:style w:type="numbering" w:customStyle="1" w:styleId="NoList231111">
    <w:name w:val="No List231111"/>
    <w:next w:val="NoList"/>
    <w:semiHidden/>
    <w:rsid w:val="00C16E65"/>
  </w:style>
  <w:style w:type="numbering" w:customStyle="1" w:styleId="NoList101111">
    <w:name w:val="No List101111"/>
    <w:next w:val="NoList"/>
    <w:semiHidden/>
    <w:rsid w:val="00C16E65"/>
  </w:style>
  <w:style w:type="numbering" w:customStyle="1" w:styleId="NoList141111">
    <w:name w:val="No List141111"/>
    <w:next w:val="NoList"/>
    <w:semiHidden/>
    <w:rsid w:val="00C16E65"/>
  </w:style>
  <w:style w:type="numbering" w:customStyle="1" w:styleId="NoList241111">
    <w:name w:val="No List241111"/>
    <w:next w:val="NoList"/>
    <w:semiHidden/>
    <w:rsid w:val="00C16E65"/>
  </w:style>
  <w:style w:type="numbering" w:customStyle="1" w:styleId="NoList311111">
    <w:name w:val="No List311111"/>
    <w:next w:val="NoList"/>
    <w:semiHidden/>
    <w:rsid w:val="00C16E65"/>
  </w:style>
  <w:style w:type="numbering" w:customStyle="1" w:styleId="NoList411111">
    <w:name w:val="No List411111"/>
    <w:next w:val="NoList"/>
    <w:semiHidden/>
    <w:rsid w:val="00C16E65"/>
  </w:style>
  <w:style w:type="numbering" w:customStyle="1" w:styleId="NoList511111">
    <w:name w:val="No List511111"/>
    <w:next w:val="NoList"/>
    <w:semiHidden/>
    <w:rsid w:val="00C16E65"/>
  </w:style>
  <w:style w:type="numbering" w:customStyle="1" w:styleId="NoList151111">
    <w:name w:val="No List151111"/>
    <w:next w:val="NoList"/>
    <w:semiHidden/>
    <w:rsid w:val="00C16E65"/>
  </w:style>
  <w:style w:type="numbering" w:customStyle="1" w:styleId="NoList161111">
    <w:name w:val="No List161111"/>
    <w:next w:val="NoList"/>
    <w:semiHidden/>
    <w:rsid w:val="00C16E65"/>
  </w:style>
  <w:style w:type="numbering" w:customStyle="1" w:styleId="111111">
    <w:name w:val="无列表11111"/>
    <w:next w:val="NoList"/>
    <w:semiHidden/>
    <w:rsid w:val="00C16E65"/>
  </w:style>
  <w:style w:type="numbering" w:customStyle="1" w:styleId="NoList19111">
    <w:name w:val="No List19111"/>
    <w:next w:val="NoList"/>
    <w:uiPriority w:val="99"/>
    <w:semiHidden/>
    <w:unhideWhenUsed/>
    <w:rsid w:val="00C16E65"/>
  </w:style>
  <w:style w:type="numbering" w:customStyle="1" w:styleId="NoList110111">
    <w:name w:val="No List110111"/>
    <w:next w:val="NoList"/>
    <w:uiPriority w:val="99"/>
    <w:semiHidden/>
    <w:rsid w:val="00C16E65"/>
  </w:style>
  <w:style w:type="numbering" w:customStyle="1" w:styleId="NoList26111">
    <w:name w:val="No List26111"/>
    <w:next w:val="NoList"/>
    <w:semiHidden/>
    <w:rsid w:val="00C16E65"/>
  </w:style>
  <w:style w:type="numbering" w:customStyle="1" w:styleId="NoList33111">
    <w:name w:val="No List33111"/>
    <w:next w:val="NoList"/>
    <w:semiHidden/>
    <w:unhideWhenUsed/>
    <w:rsid w:val="00C16E65"/>
  </w:style>
  <w:style w:type="numbering" w:customStyle="1" w:styleId="121110">
    <w:name w:val="목록 없음12111"/>
    <w:next w:val="NoList"/>
    <w:semiHidden/>
    <w:unhideWhenUsed/>
    <w:rsid w:val="00C16E65"/>
  </w:style>
  <w:style w:type="numbering" w:customStyle="1" w:styleId="22111">
    <w:name w:val="목록 없음22111"/>
    <w:next w:val="NoList"/>
    <w:semiHidden/>
    <w:rsid w:val="00C16E65"/>
  </w:style>
  <w:style w:type="numbering" w:customStyle="1" w:styleId="NoList43111">
    <w:name w:val="No List43111"/>
    <w:next w:val="NoList"/>
    <w:semiHidden/>
    <w:unhideWhenUsed/>
    <w:rsid w:val="00C16E65"/>
  </w:style>
  <w:style w:type="numbering" w:customStyle="1" w:styleId="NoList53111">
    <w:name w:val="No List53111"/>
    <w:next w:val="NoList"/>
    <w:semiHidden/>
    <w:rsid w:val="00C16E65"/>
  </w:style>
  <w:style w:type="numbering" w:customStyle="1" w:styleId="NoList62111">
    <w:name w:val="No List62111"/>
    <w:next w:val="NoList"/>
    <w:semiHidden/>
    <w:rsid w:val="00C16E65"/>
  </w:style>
  <w:style w:type="numbering" w:customStyle="1" w:styleId="NoList72111">
    <w:name w:val="No List72111"/>
    <w:next w:val="NoList"/>
    <w:semiHidden/>
    <w:rsid w:val="00C16E65"/>
  </w:style>
  <w:style w:type="numbering" w:customStyle="1" w:styleId="NoList113111">
    <w:name w:val="No List113111"/>
    <w:next w:val="NoList"/>
    <w:semiHidden/>
    <w:rsid w:val="00C16E65"/>
  </w:style>
  <w:style w:type="numbering" w:customStyle="1" w:styleId="NoList212111">
    <w:name w:val="No List212111"/>
    <w:next w:val="NoList"/>
    <w:semiHidden/>
    <w:rsid w:val="00C16E65"/>
  </w:style>
  <w:style w:type="numbering" w:customStyle="1" w:styleId="NoList82111">
    <w:name w:val="No List82111"/>
    <w:next w:val="NoList"/>
    <w:semiHidden/>
    <w:rsid w:val="00C16E65"/>
  </w:style>
  <w:style w:type="numbering" w:customStyle="1" w:styleId="NoList122111">
    <w:name w:val="No List122111"/>
    <w:next w:val="NoList"/>
    <w:semiHidden/>
    <w:rsid w:val="00C16E65"/>
  </w:style>
  <w:style w:type="numbering" w:customStyle="1" w:styleId="NoList222111">
    <w:name w:val="No List222111"/>
    <w:next w:val="NoList"/>
    <w:semiHidden/>
    <w:rsid w:val="00C16E65"/>
  </w:style>
  <w:style w:type="numbering" w:customStyle="1" w:styleId="NoList92111">
    <w:name w:val="No List92111"/>
    <w:next w:val="NoList"/>
    <w:semiHidden/>
    <w:rsid w:val="00C16E65"/>
  </w:style>
  <w:style w:type="numbering" w:customStyle="1" w:styleId="NoList132111">
    <w:name w:val="No List132111"/>
    <w:next w:val="NoList"/>
    <w:semiHidden/>
    <w:rsid w:val="00C16E65"/>
  </w:style>
  <w:style w:type="numbering" w:customStyle="1" w:styleId="NoList232111">
    <w:name w:val="No List232111"/>
    <w:next w:val="NoList"/>
    <w:semiHidden/>
    <w:rsid w:val="00C16E65"/>
  </w:style>
  <w:style w:type="numbering" w:customStyle="1" w:styleId="NoList102111">
    <w:name w:val="No List102111"/>
    <w:next w:val="NoList"/>
    <w:semiHidden/>
    <w:rsid w:val="00C16E65"/>
  </w:style>
  <w:style w:type="numbering" w:customStyle="1" w:styleId="NoList142111">
    <w:name w:val="No List142111"/>
    <w:next w:val="NoList"/>
    <w:semiHidden/>
    <w:rsid w:val="00C16E65"/>
  </w:style>
  <w:style w:type="numbering" w:customStyle="1" w:styleId="NoList242111">
    <w:name w:val="No List242111"/>
    <w:next w:val="NoList"/>
    <w:semiHidden/>
    <w:rsid w:val="00C16E65"/>
  </w:style>
  <w:style w:type="numbering" w:customStyle="1" w:styleId="NoList312111">
    <w:name w:val="No List312111"/>
    <w:next w:val="NoList"/>
    <w:semiHidden/>
    <w:rsid w:val="00C16E65"/>
  </w:style>
  <w:style w:type="numbering" w:customStyle="1" w:styleId="NoList412111">
    <w:name w:val="No List412111"/>
    <w:next w:val="NoList"/>
    <w:semiHidden/>
    <w:rsid w:val="00C16E65"/>
  </w:style>
  <w:style w:type="numbering" w:customStyle="1" w:styleId="NoList512111">
    <w:name w:val="No List512111"/>
    <w:next w:val="NoList"/>
    <w:semiHidden/>
    <w:rsid w:val="00C16E65"/>
  </w:style>
  <w:style w:type="numbering" w:customStyle="1" w:styleId="NoList152111">
    <w:name w:val="No List152111"/>
    <w:next w:val="NoList"/>
    <w:semiHidden/>
    <w:rsid w:val="00C16E65"/>
  </w:style>
  <w:style w:type="numbering" w:customStyle="1" w:styleId="NoList162111">
    <w:name w:val="No List162111"/>
    <w:next w:val="NoList"/>
    <w:semiHidden/>
    <w:rsid w:val="00C16E65"/>
  </w:style>
  <w:style w:type="numbering" w:customStyle="1" w:styleId="121111">
    <w:name w:val="无列表12111"/>
    <w:next w:val="NoList"/>
    <w:semiHidden/>
    <w:rsid w:val="00C16E65"/>
  </w:style>
  <w:style w:type="numbering" w:customStyle="1" w:styleId="NoList1112111">
    <w:name w:val="No List1112111"/>
    <w:next w:val="NoList"/>
    <w:semiHidden/>
    <w:rsid w:val="00C16E65"/>
  </w:style>
  <w:style w:type="numbering" w:customStyle="1" w:styleId="21110">
    <w:name w:val="无列表2111"/>
    <w:next w:val="NoList"/>
    <w:uiPriority w:val="99"/>
    <w:semiHidden/>
    <w:unhideWhenUsed/>
    <w:rsid w:val="00C16E65"/>
  </w:style>
  <w:style w:type="numbering" w:customStyle="1" w:styleId="31110">
    <w:name w:val="无列表3111"/>
    <w:next w:val="NoList"/>
    <w:uiPriority w:val="99"/>
    <w:semiHidden/>
    <w:unhideWhenUsed/>
    <w:rsid w:val="00C16E65"/>
  </w:style>
  <w:style w:type="numbering" w:customStyle="1" w:styleId="NoList20111">
    <w:name w:val="No List20111"/>
    <w:next w:val="NoList"/>
    <w:semiHidden/>
    <w:rsid w:val="00C16E65"/>
  </w:style>
  <w:style w:type="numbering" w:customStyle="1" w:styleId="NoList27111">
    <w:name w:val="No List27111"/>
    <w:next w:val="NoList"/>
    <w:uiPriority w:val="99"/>
    <w:semiHidden/>
    <w:unhideWhenUsed/>
    <w:rsid w:val="00C16E65"/>
  </w:style>
  <w:style w:type="numbering" w:customStyle="1" w:styleId="NoList28111">
    <w:name w:val="No List28111"/>
    <w:next w:val="NoList"/>
    <w:uiPriority w:val="99"/>
    <w:semiHidden/>
    <w:unhideWhenUsed/>
    <w:rsid w:val="00C16E65"/>
  </w:style>
  <w:style w:type="numbering" w:customStyle="1" w:styleId="NoList301">
    <w:name w:val="No List301"/>
    <w:next w:val="NoList"/>
    <w:uiPriority w:val="99"/>
    <w:semiHidden/>
    <w:unhideWhenUsed/>
    <w:rsid w:val="00C16E65"/>
  </w:style>
  <w:style w:type="numbering" w:customStyle="1" w:styleId="NoList1161">
    <w:name w:val="No List1161"/>
    <w:next w:val="NoList"/>
    <w:semiHidden/>
    <w:unhideWhenUsed/>
    <w:rsid w:val="00C16E65"/>
  </w:style>
  <w:style w:type="numbering" w:customStyle="1" w:styleId="NoList1171">
    <w:name w:val="No List1171"/>
    <w:next w:val="NoList"/>
    <w:semiHidden/>
    <w:rsid w:val="00C16E65"/>
  </w:style>
  <w:style w:type="numbering" w:customStyle="1" w:styleId="NoList2141">
    <w:name w:val="No List2141"/>
    <w:next w:val="NoList"/>
    <w:semiHidden/>
    <w:rsid w:val="00C16E65"/>
  </w:style>
  <w:style w:type="numbering" w:customStyle="1" w:styleId="NoList351">
    <w:name w:val="No List351"/>
    <w:next w:val="NoList"/>
    <w:semiHidden/>
    <w:unhideWhenUsed/>
    <w:rsid w:val="00C16E65"/>
  </w:style>
  <w:style w:type="numbering" w:customStyle="1" w:styleId="1410">
    <w:name w:val="목록 없음141"/>
    <w:next w:val="NoList"/>
    <w:semiHidden/>
    <w:unhideWhenUsed/>
    <w:rsid w:val="00C16E65"/>
  </w:style>
  <w:style w:type="numbering" w:customStyle="1" w:styleId="2410">
    <w:name w:val="목록 없음241"/>
    <w:next w:val="NoList"/>
    <w:semiHidden/>
    <w:rsid w:val="00C16E65"/>
  </w:style>
  <w:style w:type="numbering" w:customStyle="1" w:styleId="NoList451">
    <w:name w:val="No List451"/>
    <w:next w:val="NoList"/>
    <w:semiHidden/>
    <w:unhideWhenUsed/>
    <w:rsid w:val="00C16E65"/>
  </w:style>
  <w:style w:type="numbering" w:customStyle="1" w:styleId="NoList551">
    <w:name w:val="No List551"/>
    <w:next w:val="NoList"/>
    <w:semiHidden/>
    <w:rsid w:val="00C16E65"/>
  </w:style>
  <w:style w:type="numbering" w:customStyle="1" w:styleId="NoList641">
    <w:name w:val="No List641"/>
    <w:next w:val="NoList"/>
    <w:semiHidden/>
    <w:rsid w:val="00C16E65"/>
  </w:style>
  <w:style w:type="numbering" w:customStyle="1" w:styleId="NoList741">
    <w:name w:val="No List741"/>
    <w:next w:val="NoList"/>
    <w:semiHidden/>
    <w:rsid w:val="00C16E65"/>
  </w:style>
  <w:style w:type="numbering" w:customStyle="1" w:styleId="NoList2151">
    <w:name w:val="No List2151"/>
    <w:next w:val="NoList"/>
    <w:semiHidden/>
    <w:rsid w:val="00C16E65"/>
  </w:style>
  <w:style w:type="numbering" w:customStyle="1" w:styleId="NoList841">
    <w:name w:val="No List841"/>
    <w:next w:val="NoList"/>
    <w:semiHidden/>
    <w:rsid w:val="00C16E65"/>
  </w:style>
  <w:style w:type="numbering" w:customStyle="1" w:styleId="NoList1241">
    <w:name w:val="No List1241"/>
    <w:next w:val="NoList"/>
    <w:semiHidden/>
    <w:rsid w:val="00C16E65"/>
  </w:style>
  <w:style w:type="numbering" w:customStyle="1" w:styleId="NoList2241">
    <w:name w:val="No List2241"/>
    <w:next w:val="NoList"/>
    <w:semiHidden/>
    <w:rsid w:val="00C16E65"/>
  </w:style>
  <w:style w:type="numbering" w:customStyle="1" w:styleId="NoList941">
    <w:name w:val="No List941"/>
    <w:next w:val="NoList"/>
    <w:semiHidden/>
    <w:rsid w:val="00C16E65"/>
  </w:style>
  <w:style w:type="numbering" w:customStyle="1" w:styleId="NoList1341">
    <w:name w:val="No List1341"/>
    <w:next w:val="NoList"/>
    <w:semiHidden/>
    <w:rsid w:val="00C16E65"/>
  </w:style>
  <w:style w:type="numbering" w:customStyle="1" w:styleId="NoList2341">
    <w:name w:val="No List2341"/>
    <w:next w:val="NoList"/>
    <w:semiHidden/>
    <w:rsid w:val="00C16E65"/>
  </w:style>
  <w:style w:type="numbering" w:customStyle="1" w:styleId="NoList1041">
    <w:name w:val="No List1041"/>
    <w:next w:val="NoList"/>
    <w:semiHidden/>
    <w:rsid w:val="00C16E65"/>
  </w:style>
  <w:style w:type="numbering" w:customStyle="1" w:styleId="NoList1441">
    <w:name w:val="No List1441"/>
    <w:next w:val="NoList"/>
    <w:semiHidden/>
    <w:rsid w:val="00C16E65"/>
  </w:style>
  <w:style w:type="numbering" w:customStyle="1" w:styleId="NoList2441">
    <w:name w:val="No List2441"/>
    <w:next w:val="NoList"/>
    <w:semiHidden/>
    <w:rsid w:val="00C16E65"/>
  </w:style>
  <w:style w:type="numbering" w:customStyle="1" w:styleId="NoList3141">
    <w:name w:val="No List3141"/>
    <w:next w:val="NoList"/>
    <w:semiHidden/>
    <w:rsid w:val="00C16E65"/>
  </w:style>
  <w:style w:type="numbering" w:customStyle="1" w:styleId="NoList4141">
    <w:name w:val="No List4141"/>
    <w:next w:val="NoList"/>
    <w:semiHidden/>
    <w:rsid w:val="00C16E65"/>
  </w:style>
  <w:style w:type="numbering" w:customStyle="1" w:styleId="NoList5141">
    <w:name w:val="No List5141"/>
    <w:next w:val="NoList"/>
    <w:semiHidden/>
    <w:rsid w:val="00C16E65"/>
  </w:style>
  <w:style w:type="numbering" w:customStyle="1" w:styleId="NoList1541">
    <w:name w:val="No List1541"/>
    <w:next w:val="NoList"/>
    <w:semiHidden/>
    <w:rsid w:val="00C16E65"/>
  </w:style>
  <w:style w:type="numbering" w:customStyle="1" w:styleId="NoList1641">
    <w:name w:val="No List1641"/>
    <w:next w:val="NoList"/>
    <w:semiHidden/>
    <w:rsid w:val="00C16E65"/>
  </w:style>
  <w:style w:type="numbering" w:customStyle="1" w:styleId="1411">
    <w:name w:val="无列表141"/>
    <w:next w:val="NoList"/>
    <w:semiHidden/>
    <w:rsid w:val="00C16E65"/>
  </w:style>
  <w:style w:type="numbering" w:customStyle="1" w:styleId="NoList11141">
    <w:name w:val="No List11141"/>
    <w:next w:val="NoList"/>
    <w:semiHidden/>
    <w:rsid w:val="00C16E65"/>
  </w:style>
  <w:style w:type="numbering" w:customStyle="1" w:styleId="NoList1721">
    <w:name w:val="No List1721"/>
    <w:next w:val="NoList"/>
    <w:uiPriority w:val="99"/>
    <w:semiHidden/>
    <w:unhideWhenUsed/>
    <w:rsid w:val="00C16E65"/>
  </w:style>
  <w:style w:type="numbering" w:customStyle="1" w:styleId="NoList1821">
    <w:name w:val="No List1821"/>
    <w:next w:val="NoList"/>
    <w:uiPriority w:val="99"/>
    <w:semiHidden/>
    <w:rsid w:val="00C16E65"/>
  </w:style>
  <w:style w:type="numbering" w:customStyle="1" w:styleId="NoList2521">
    <w:name w:val="No List2521"/>
    <w:next w:val="NoList"/>
    <w:semiHidden/>
    <w:rsid w:val="00C16E65"/>
  </w:style>
  <w:style w:type="numbering" w:customStyle="1" w:styleId="NoList3221">
    <w:name w:val="No List3221"/>
    <w:next w:val="NoList"/>
    <w:semiHidden/>
    <w:unhideWhenUsed/>
    <w:rsid w:val="00C16E65"/>
  </w:style>
  <w:style w:type="numbering" w:customStyle="1" w:styleId="11210">
    <w:name w:val="목록 없음1121"/>
    <w:next w:val="NoList"/>
    <w:semiHidden/>
    <w:unhideWhenUsed/>
    <w:rsid w:val="00C16E65"/>
  </w:style>
  <w:style w:type="numbering" w:customStyle="1" w:styleId="2121">
    <w:name w:val="목록 없음2121"/>
    <w:next w:val="NoList"/>
    <w:semiHidden/>
    <w:rsid w:val="00C16E65"/>
  </w:style>
  <w:style w:type="numbering" w:customStyle="1" w:styleId="NoList4221">
    <w:name w:val="No List4221"/>
    <w:next w:val="NoList"/>
    <w:semiHidden/>
    <w:unhideWhenUsed/>
    <w:rsid w:val="00C16E65"/>
  </w:style>
  <w:style w:type="numbering" w:customStyle="1" w:styleId="NoList5221">
    <w:name w:val="No List5221"/>
    <w:next w:val="NoList"/>
    <w:semiHidden/>
    <w:rsid w:val="00C16E65"/>
  </w:style>
  <w:style w:type="numbering" w:customStyle="1" w:styleId="NoList6121">
    <w:name w:val="No List6121"/>
    <w:next w:val="NoList"/>
    <w:semiHidden/>
    <w:rsid w:val="00C16E65"/>
  </w:style>
  <w:style w:type="numbering" w:customStyle="1" w:styleId="NoList7121">
    <w:name w:val="No List7121"/>
    <w:next w:val="NoList"/>
    <w:semiHidden/>
    <w:rsid w:val="00C16E65"/>
  </w:style>
  <w:style w:type="numbering" w:customStyle="1" w:styleId="NoList11221">
    <w:name w:val="No List11221"/>
    <w:next w:val="NoList"/>
    <w:semiHidden/>
    <w:rsid w:val="00C16E65"/>
  </w:style>
  <w:style w:type="numbering" w:customStyle="1" w:styleId="NoList21121">
    <w:name w:val="No List21121"/>
    <w:next w:val="NoList"/>
    <w:semiHidden/>
    <w:rsid w:val="00C16E65"/>
  </w:style>
  <w:style w:type="numbering" w:customStyle="1" w:styleId="NoList8121">
    <w:name w:val="No List8121"/>
    <w:next w:val="NoList"/>
    <w:semiHidden/>
    <w:rsid w:val="00C16E65"/>
  </w:style>
  <w:style w:type="numbering" w:customStyle="1" w:styleId="NoList12121">
    <w:name w:val="No List12121"/>
    <w:next w:val="NoList"/>
    <w:semiHidden/>
    <w:rsid w:val="00C16E65"/>
  </w:style>
  <w:style w:type="numbering" w:customStyle="1" w:styleId="NoList22121">
    <w:name w:val="No List22121"/>
    <w:next w:val="NoList"/>
    <w:semiHidden/>
    <w:rsid w:val="00C16E65"/>
  </w:style>
  <w:style w:type="numbering" w:customStyle="1" w:styleId="NoList9121">
    <w:name w:val="No List9121"/>
    <w:next w:val="NoList"/>
    <w:semiHidden/>
    <w:rsid w:val="00C16E65"/>
  </w:style>
  <w:style w:type="numbering" w:customStyle="1" w:styleId="NoList13121">
    <w:name w:val="No List13121"/>
    <w:next w:val="NoList"/>
    <w:semiHidden/>
    <w:rsid w:val="00C16E65"/>
  </w:style>
  <w:style w:type="numbering" w:customStyle="1" w:styleId="NoList23121">
    <w:name w:val="No List23121"/>
    <w:next w:val="NoList"/>
    <w:semiHidden/>
    <w:rsid w:val="00C16E65"/>
  </w:style>
  <w:style w:type="numbering" w:customStyle="1" w:styleId="NoList10121">
    <w:name w:val="No List10121"/>
    <w:next w:val="NoList"/>
    <w:semiHidden/>
    <w:rsid w:val="00C16E65"/>
  </w:style>
  <w:style w:type="numbering" w:customStyle="1" w:styleId="NoList14121">
    <w:name w:val="No List14121"/>
    <w:next w:val="NoList"/>
    <w:semiHidden/>
    <w:rsid w:val="00C16E65"/>
  </w:style>
  <w:style w:type="numbering" w:customStyle="1" w:styleId="NoList24121">
    <w:name w:val="No List24121"/>
    <w:next w:val="NoList"/>
    <w:semiHidden/>
    <w:rsid w:val="00C16E65"/>
  </w:style>
  <w:style w:type="numbering" w:customStyle="1" w:styleId="NoList31121">
    <w:name w:val="No List31121"/>
    <w:next w:val="NoList"/>
    <w:semiHidden/>
    <w:rsid w:val="00C16E65"/>
  </w:style>
  <w:style w:type="numbering" w:customStyle="1" w:styleId="NoList41121">
    <w:name w:val="No List41121"/>
    <w:next w:val="NoList"/>
    <w:semiHidden/>
    <w:rsid w:val="00C16E65"/>
  </w:style>
  <w:style w:type="numbering" w:customStyle="1" w:styleId="NoList51121">
    <w:name w:val="No List51121"/>
    <w:next w:val="NoList"/>
    <w:semiHidden/>
    <w:rsid w:val="00C16E65"/>
  </w:style>
  <w:style w:type="numbering" w:customStyle="1" w:styleId="NoList15121">
    <w:name w:val="No List15121"/>
    <w:next w:val="NoList"/>
    <w:semiHidden/>
    <w:rsid w:val="00C16E65"/>
  </w:style>
  <w:style w:type="numbering" w:customStyle="1" w:styleId="NoList16121">
    <w:name w:val="No List16121"/>
    <w:next w:val="NoList"/>
    <w:semiHidden/>
    <w:rsid w:val="00C16E65"/>
  </w:style>
  <w:style w:type="numbering" w:customStyle="1" w:styleId="11211">
    <w:name w:val="无列表1121"/>
    <w:next w:val="NoList"/>
    <w:semiHidden/>
    <w:rsid w:val="00C16E65"/>
  </w:style>
  <w:style w:type="numbering" w:customStyle="1" w:styleId="NoList111121">
    <w:name w:val="No List111121"/>
    <w:next w:val="NoList"/>
    <w:semiHidden/>
    <w:rsid w:val="00C16E65"/>
  </w:style>
  <w:style w:type="numbering" w:customStyle="1" w:styleId="NoList1921">
    <w:name w:val="No List1921"/>
    <w:next w:val="NoList"/>
    <w:uiPriority w:val="99"/>
    <w:semiHidden/>
    <w:unhideWhenUsed/>
    <w:rsid w:val="00C16E65"/>
  </w:style>
  <w:style w:type="numbering" w:customStyle="1" w:styleId="NoList11021">
    <w:name w:val="No List11021"/>
    <w:next w:val="NoList"/>
    <w:uiPriority w:val="99"/>
    <w:semiHidden/>
    <w:rsid w:val="00C16E65"/>
  </w:style>
  <w:style w:type="numbering" w:customStyle="1" w:styleId="NoList2621">
    <w:name w:val="No List2621"/>
    <w:next w:val="NoList"/>
    <w:semiHidden/>
    <w:rsid w:val="00C16E65"/>
  </w:style>
  <w:style w:type="numbering" w:customStyle="1" w:styleId="NoList3321">
    <w:name w:val="No List3321"/>
    <w:next w:val="NoList"/>
    <w:semiHidden/>
    <w:unhideWhenUsed/>
    <w:rsid w:val="00C16E65"/>
  </w:style>
  <w:style w:type="numbering" w:customStyle="1" w:styleId="12210">
    <w:name w:val="목록 없음1221"/>
    <w:next w:val="NoList"/>
    <w:semiHidden/>
    <w:unhideWhenUsed/>
    <w:rsid w:val="00C16E65"/>
  </w:style>
  <w:style w:type="numbering" w:customStyle="1" w:styleId="2221">
    <w:name w:val="목록 없음2221"/>
    <w:next w:val="NoList"/>
    <w:semiHidden/>
    <w:rsid w:val="00C16E65"/>
  </w:style>
  <w:style w:type="numbering" w:customStyle="1" w:styleId="NoList4321">
    <w:name w:val="No List4321"/>
    <w:next w:val="NoList"/>
    <w:semiHidden/>
    <w:unhideWhenUsed/>
    <w:rsid w:val="00C16E65"/>
  </w:style>
  <w:style w:type="numbering" w:customStyle="1" w:styleId="NoList5321">
    <w:name w:val="No List5321"/>
    <w:next w:val="NoList"/>
    <w:semiHidden/>
    <w:rsid w:val="00C16E65"/>
  </w:style>
  <w:style w:type="numbering" w:customStyle="1" w:styleId="NoList6221">
    <w:name w:val="No List6221"/>
    <w:next w:val="NoList"/>
    <w:semiHidden/>
    <w:rsid w:val="00C16E65"/>
  </w:style>
  <w:style w:type="numbering" w:customStyle="1" w:styleId="NoList7221">
    <w:name w:val="No List7221"/>
    <w:next w:val="NoList"/>
    <w:semiHidden/>
    <w:rsid w:val="00C16E65"/>
  </w:style>
  <w:style w:type="numbering" w:customStyle="1" w:styleId="NoList11321">
    <w:name w:val="No List11321"/>
    <w:next w:val="NoList"/>
    <w:semiHidden/>
    <w:rsid w:val="00C16E65"/>
  </w:style>
  <w:style w:type="numbering" w:customStyle="1" w:styleId="NoList21221">
    <w:name w:val="No List21221"/>
    <w:next w:val="NoList"/>
    <w:semiHidden/>
    <w:rsid w:val="00C16E65"/>
  </w:style>
  <w:style w:type="numbering" w:customStyle="1" w:styleId="NoList8221">
    <w:name w:val="No List8221"/>
    <w:next w:val="NoList"/>
    <w:semiHidden/>
    <w:rsid w:val="00C16E65"/>
  </w:style>
  <w:style w:type="numbering" w:customStyle="1" w:styleId="NoList12221">
    <w:name w:val="No List12221"/>
    <w:next w:val="NoList"/>
    <w:semiHidden/>
    <w:rsid w:val="00C16E65"/>
  </w:style>
  <w:style w:type="numbering" w:customStyle="1" w:styleId="NoList22221">
    <w:name w:val="No List22221"/>
    <w:next w:val="NoList"/>
    <w:semiHidden/>
    <w:rsid w:val="00C16E65"/>
  </w:style>
  <w:style w:type="numbering" w:customStyle="1" w:styleId="NoList9221">
    <w:name w:val="No List9221"/>
    <w:next w:val="NoList"/>
    <w:semiHidden/>
    <w:rsid w:val="00C16E65"/>
  </w:style>
  <w:style w:type="numbering" w:customStyle="1" w:styleId="NoList13221">
    <w:name w:val="No List13221"/>
    <w:next w:val="NoList"/>
    <w:semiHidden/>
    <w:rsid w:val="00C16E65"/>
  </w:style>
  <w:style w:type="numbering" w:customStyle="1" w:styleId="NoList23221">
    <w:name w:val="No List23221"/>
    <w:next w:val="NoList"/>
    <w:semiHidden/>
    <w:rsid w:val="00C16E65"/>
  </w:style>
  <w:style w:type="numbering" w:customStyle="1" w:styleId="NoList10221">
    <w:name w:val="No List10221"/>
    <w:next w:val="NoList"/>
    <w:semiHidden/>
    <w:rsid w:val="00C16E65"/>
  </w:style>
  <w:style w:type="numbering" w:customStyle="1" w:styleId="NoList14221">
    <w:name w:val="No List14221"/>
    <w:next w:val="NoList"/>
    <w:semiHidden/>
    <w:rsid w:val="00C16E65"/>
  </w:style>
  <w:style w:type="numbering" w:customStyle="1" w:styleId="NoList24221">
    <w:name w:val="No List24221"/>
    <w:next w:val="NoList"/>
    <w:semiHidden/>
    <w:rsid w:val="00C16E65"/>
  </w:style>
  <w:style w:type="numbering" w:customStyle="1" w:styleId="NoList31221">
    <w:name w:val="No List31221"/>
    <w:next w:val="NoList"/>
    <w:semiHidden/>
    <w:rsid w:val="00C16E65"/>
  </w:style>
  <w:style w:type="numbering" w:customStyle="1" w:styleId="NoList41221">
    <w:name w:val="No List41221"/>
    <w:next w:val="NoList"/>
    <w:semiHidden/>
    <w:rsid w:val="00C16E65"/>
  </w:style>
  <w:style w:type="numbering" w:customStyle="1" w:styleId="NoList51221">
    <w:name w:val="No List51221"/>
    <w:next w:val="NoList"/>
    <w:semiHidden/>
    <w:rsid w:val="00C16E65"/>
  </w:style>
  <w:style w:type="numbering" w:customStyle="1" w:styleId="NoList15221">
    <w:name w:val="No List15221"/>
    <w:next w:val="NoList"/>
    <w:semiHidden/>
    <w:rsid w:val="00C16E65"/>
  </w:style>
  <w:style w:type="numbering" w:customStyle="1" w:styleId="NoList16221">
    <w:name w:val="No List16221"/>
    <w:next w:val="NoList"/>
    <w:semiHidden/>
    <w:rsid w:val="00C16E65"/>
  </w:style>
  <w:style w:type="numbering" w:customStyle="1" w:styleId="12211">
    <w:name w:val="无列表1221"/>
    <w:next w:val="NoList"/>
    <w:semiHidden/>
    <w:rsid w:val="00C16E65"/>
  </w:style>
  <w:style w:type="numbering" w:customStyle="1" w:styleId="NoList111221">
    <w:name w:val="No List111221"/>
    <w:next w:val="NoList"/>
    <w:semiHidden/>
    <w:rsid w:val="00C16E65"/>
  </w:style>
  <w:style w:type="numbering" w:customStyle="1" w:styleId="2210">
    <w:name w:val="无列表221"/>
    <w:next w:val="NoList"/>
    <w:uiPriority w:val="99"/>
    <w:semiHidden/>
    <w:unhideWhenUsed/>
    <w:rsid w:val="00C16E65"/>
  </w:style>
  <w:style w:type="numbering" w:customStyle="1" w:styleId="3210">
    <w:name w:val="无列表321"/>
    <w:next w:val="NoList"/>
    <w:uiPriority w:val="99"/>
    <w:semiHidden/>
    <w:unhideWhenUsed/>
    <w:rsid w:val="00C16E65"/>
  </w:style>
  <w:style w:type="numbering" w:customStyle="1" w:styleId="NoList2021">
    <w:name w:val="No List2021"/>
    <w:next w:val="NoList"/>
    <w:semiHidden/>
    <w:rsid w:val="00C16E65"/>
  </w:style>
  <w:style w:type="numbering" w:customStyle="1" w:styleId="NoList2721">
    <w:name w:val="No List2721"/>
    <w:next w:val="NoList"/>
    <w:uiPriority w:val="99"/>
    <w:semiHidden/>
    <w:unhideWhenUsed/>
    <w:rsid w:val="00C16E65"/>
  </w:style>
  <w:style w:type="numbering" w:customStyle="1" w:styleId="NoList2821">
    <w:name w:val="No List2821"/>
    <w:next w:val="NoList"/>
    <w:uiPriority w:val="99"/>
    <w:semiHidden/>
    <w:unhideWhenUsed/>
    <w:rsid w:val="00C16E65"/>
  </w:style>
  <w:style w:type="numbering" w:customStyle="1" w:styleId="NoList29111">
    <w:name w:val="No List29111"/>
    <w:next w:val="NoList"/>
    <w:uiPriority w:val="99"/>
    <w:semiHidden/>
    <w:unhideWhenUsed/>
    <w:rsid w:val="00C16E65"/>
  </w:style>
  <w:style w:type="numbering" w:customStyle="1" w:styleId="NoList114111">
    <w:name w:val="No List114111"/>
    <w:next w:val="NoList"/>
    <w:semiHidden/>
    <w:unhideWhenUsed/>
    <w:rsid w:val="00C16E65"/>
  </w:style>
  <w:style w:type="numbering" w:customStyle="1" w:styleId="NoList115111">
    <w:name w:val="No List115111"/>
    <w:next w:val="NoList"/>
    <w:semiHidden/>
    <w:rsid w:val="00C16E65"/>
  </w:style>
  <w:style w:type="numbering" w:customStyle="1" w:styleId="NoList210111">
    <w:name w:val="No List210111"/>
    <w:next w:val="NoList"/>
    <w:semiHidden/>
    <w:rsid w:val="00C16E65"/>
  </w:style>
  <w:style w:type="numbering" w:customStyle="1" w:styleId="NoList34111">
    <w:name w:val="No List34111"/>
    <w:next w:val="NoList"/>
    <w:semiHidden/>
    <w:unhideWhenUsed/>
    <w:rsid w:val="00C16E65"/>
  </w:style>
  <w:style w:type="numbering" w:customStyle="1" w:styleId="131110">
    <w:name w:val="목록 없음13111"/>
    <w:next w:val="NoList"/>
    <w:semiHidden/>
    <w:unhideWhenUsed/>
    <w:rsid w:val="00C16E65"/>
  </w:style>
  <w:style w:type="numbering" w:customStyle="1" w:styleId="23111">
    <w:name w:val="목록 없음23111"/>
    <w:next w:val="NoList"/>
    <w:semiHidden/>
    <w:rsid w:val="00C16E65"/>
  </w:style>
  <w:style w:type="numbering" w:customStyle="1" w:styleId="NoList44111">
    <w:name w:val="No List44111"/>
    <w:next w:val="NoList"/>
    <w:semiHidden/>
    <w:unhideWhenUsed/>
    <w:rsid w:val="00C16E65"/>
  </w:style>
  <w:style w:type="numbering" w:customStyle="1" w:styleId="NoList54111">
    <w:name w:val="No List54111"/>
    <w:next w:val="NoList"/>
    <w:semiHidden/>
    <w:rsid w:val="00C16E65"/>
  </w:style>
  <w:style w:type="numbering" w:customStyle="1" w:styleId="NoList63111">
    <w:name w:val="No List63111"/>
    <w:next w:val="NoList"/>
    <w:semiHidden/>
    <w:rsid w:val="00C16E65"/>
  </w:style>
  <w:style w:type="numbering" w:customStyle="1" w:styleId="NoList73111">
    <w:name w:val="No List73111"/>
    <w:next w:val="NoList"/>
    <w:semiHidden/>
    <w:rsid w:val="00C16E65"/>
  </w:style>
  <w:style w:type="numbering" w:customStyle="1" w:styleId="NoList213111">
    <w:name w:val="No List213111"/>
    <w:next w:val="NoList"/>
    <w:semiHidden/>
    <w:rsid w:val="00C16E65"/>
  </w:style>
  <w:style w:type="numbering" w:customStyle="1" w:styleId="NoList83111">
    <w:name w:val="No List83111"/>
    <w:next w:val="NoList"/>
    <w:semiHidden/>
    <w:rsid w:val="00C16E65"/>
  </w:style>
  <w:style w:type="numbering" w:customStyle="1" w:styleId="NoList123111">
    <w:name w:val="No List123111"/>
    <w:next w:val="NoList"/>
    <w:semiHidden/>
    <w:rsid w:val="00C16E65"/>
  </w:style>
  <w:style w:type="numbering" w:customStyle="1" w:styleId="NoList223111">
    <w:name w:val="No List223111"/>
    <w:next w:val="NoList"/>
    <w:semiHidden/>
    <w:rsid w:val="00C16E65"/>
  </w:style>
  <w:style w:type="numbering" w:customStyle="1" w:styleId="NoList93111">
    <w:name w:val="No List93111"/>
    <w:next w:val="NoList"/>
    <w:semiHidden/>
    <w:rsid w:val="00C16E65"/>
  </w:style>
  <w:style w:type="numbering" w:customStyle="1" w:styleId="NoList133111">
    <w:name w:val="No List133111"/>
    <w:next w:val="NoList"/>
    <w:semiHidden/>
    <w:rsid w:val="00C16E65"/>
  </w:style>
  <w:style w:type="numbering" w:customStyle="1" w:styleId="NoList233111">
    <w:name w:val="No List233111"/>
    <w:next w:val="NoList"/>
    <w:semiHidden/>
    <w:rsid w:val="00C16E65"/>
  </w:style>
  <w:style w:type="numbering" w:customStyle="1" w:styleId="NoList103111">
    <w:name w:val="No List103111"/>
    <w:next w:val="NoList"/>
    <w:semiHidden/>
    <w:rsid w:val="00C16E65"/>
  </w:style>
  <w:style w:type="numbering" w:customStyle="1" w:styleId="NoList143111">
    <w:name w:val="No List143111"/>
    <w:next w:val="NoList"/>
    <w:semiHidden/>
    <w:rsid w:val="00C16E65"/>
  </w:style>
  <w:style w:type="numbering" w:customStyle="1" w:styleId="NoList243111">
    <w:name w:val="No List243111"/>
    <w:next w:val="NoList"/>
    <w:semiHidden/>
    <w:rsid w:val="00C16E65"/>
  </w:style>
  <w:style w:type="numbering" w:customStyle="1" w:styleId="NoList313111">
    <w:name w:val="No List313111"/>
    <w:next w:val="NoList"/>
    <w:semiHidden/>
    <w:rsid w:val="00C16E65"/>
  </w:style>
  <w:style w:type="numbering" w:customStyle="1" w:styleId="NoList413111">
    <w:name w:val="No List413111"/>
    <w:next w:val="NoList"/>
    <w:semiHidden/>
    <w:rsid w:val="00C16E65"/>
  </w:style>
  <w:style w:type="numbering" w:customStyle="1" w:styleId="NoList513111">
    <w:name w:val="No List513111"/>
    <w:next w:val="NoList"/>
    <w:semiHidden/>
    <w:rsid w:val="00C16E65"/>
  </w:style>
  <w:style w:type="numbering" w:customStyle="1" w:styleId="NoList153111">
    <w:name w:val="No List153111"/>
    <w:next w:val="NoList"/>
    <w:semiHidden/>
    <w:rsid w:val="00C16E65"/>
  </w:style>
  <w:style w:type="numbering" w:customStyle="1" w:styleId="NoList163111">
    <w:name w:val="No List163111"/>
    <w:next w:val="NoList"/>
    <w:semiHidden/>
    <w:rsid w:val="00C16E65"/>
  </w:style>
  <w:style w:type="numbering" w:customStyle="1" w:styleId="131111">
    <w:name w:val="无列表13111"/>
    <w:next w:val="NoList"/>
    <w:semiHidden/>
    <w:rsid w:val="00C16E65"/>
  </w:style>
  <w:style w:type="numbering" w:customStyle="1" w:styleId="NoList1113111">
    <w:name w:val="No List1113111"/>
    <w:next w:val="NoList"/>
    <w:semiHidden/>
    <w:rsid w:val="00C16E65"/>
  </w:style>
  <w:style w:type="numbering" w:customStyle="1" w:styleId="NoList171111">
    <w:name w:val="No List171111"/>
    <w:next w:val="NoList"/>
    <w:uiPriority w:val="99"/>
    <w:semiHidden/>
    <w:unhideWhenUsed/>
    <w:rsid w:val="00C16E65"/>
  </w:style>
  <w:style w:type="numbering" w:customStyle="1" w:styleId="NoList181111">
    <w:name w:val="No List181111"/>
    <w:next w:val="NoList"/>
    <w:uiPriority w:val="99"/>
    <w:semiHidden/>
    <w:rsid w:val="00C16E65"/>
  </w:style>
  <w:style w:type="numbering" w:customStyle="1" w:styleId="NoList251111">
    <w:name w:val="No List251111"/>
    <w:next w:val="NoList"/>
    <w:semiHidden/>
    <w:rsid w:val="00C16E65"/>
  </w:style>
  <w:style w:type="numbering" w:customStyle="1" w:styleId="NoList321111">
    <w:name w:val="No List321111"/>
    <w:next w:val="NoList"/>
    <w:semiHidden/>
    <w:unhideWhenUsed/>
    <w:rsid w:val="00C16E65"/>
  </w:style>
  <w:style w:type="numbering" w:customStyle="1" w:styleId="1111110">
    <w:name w:val="목록 없음111111"/>
    <w:next w:val="NoList"/>
    <w:semiHidden/>
    <w:unhideWhenUsed/>
    <w:rsid w:val="00C16E65"/>
  </w:style>
  <w:style w:type="numbering" w:customStyle="1" w:styleId="211111">
    <w:name w:val="목록 없음211111"/>
    <w:next w:val="NoList"/>
    <w:semiHidden/>
    <w:rsid w:val="00C16E65"/>
  </w:style>
  <w:style w:type="numbering" w:customStyle="1" w:styleId="NoList421111">
    <w:name w:val="No List421111"/>
    <w:next w:val="NoList"/>
    <w:semiHidden/>
    <w:unhideWhenUsed/>
    <w:rsid w:val="00C16E65"/>
  </w:style>
  <w:style w:type="numbering" w:customStyle="1" w:styleId="NoList521111">
    <w:name w:val="No List521111"/>
    <w:next w:val="NoList"/>
    <w:semiHidden/>
    <w:rsid w:val="00C16E65"/>
  </w:style>
  <w:style w:type="numbering" w:customStyle="1" w:styleId="NoList611111">
    <w:name w:val="No List611111"/>
    <w:next w:val="NoList"/>
    <w:semiHidden/>
    <w:rsid w:val="00C16E65"/>
  </w:style>
  <w:style w:type="numbering" w:customStyle="1" w:styleId="NoList711111">
    <w:name w:val="No List711111"/>
    <w:next w:val="NoList"/>
    <w:semiHidden/>
    <w:rsid w:val="00C16E65"/>
  </w:style>
  <w:style w:type="numbering" w:customStyle="1" w:styleId="NoList1121111">
    <w:name w:val="No List1121111"/>
    <w:next w:val="NoList"/>
    <w:semiHidden/>
    <w:rsid w:val="00C16E65"/>
  </w:style>
  <w:style w:type="numbering" w:customStyle="1" w:styleId="NoList2111111">
    <w:name w:val="No List2111111"/>
    <w:next w:val="NoList"/>
    <w:semiHidden/>
    <w:rsid w:val="00C16E65"/>
  </w:style>
  <w:style w:type="numbering" w:customStyle="1" w:styleId="NoList811111">
    <w:name w:val="No List811111"/>
    <w:next w:val="NoList"/>
    <w:semiHidden/>
    <w:rsid w:val="00C16E65"/>
  </w:style>
  <w:style w:type="numbering" w:customStyle="1" w:styleId="NoList1211111">
    <w:name w:val="No List1211111"/>
    <w:next w:val="NoList"/>
    <w:semiHidden/>
    <w:rsid w:val="00C16E65"/>
  </w:style>
  <w:style w:type="numbering" w:customStyle="1" w:styleId="NoList2211111">
    <w:name w:val="No List2211111"/>
    <w:next w:val="NoList"/>
    <w:semiHidden/>
    <w:rsid w:val="00C16E65"/>
  </w:style>
  <w:style w:type="numbering" w:customStyle="1" w:styleId="NoList911111">
    <w:name w:val="No List911111"/>
    <w:next w:val="NoList"/>
    <w:semiHidden/>
    <w:rsid w:val="00C16E65"/>
  </w:style>
  <w:style w:type="numbering" w:customStyle="1" w:styleId="NoList1311111">
    <w:name w:val="No List1311111"/>
    <w:next w:val="NoList"/>
    <w:semiHidden/>
    <w:rsid w:val="00C16E65"/>
  </w:style>
  <w:style w:type="numbering" w:customStyle="1" w:styleId="NoList2311111">
    <w:name w:val="No List2311111"/>
    <w:next w:val="NoList"/>
    <w:semiHidden/>
    <w:rsid w:val="00C16E65"/>
  </w:style>
  <w:style w:type="numbering" w:customStyle="1" w:styleId="NoList1011111">
    <w:name w:val="No List1011111"/>
    <w:next w:val="NoList"/>
    <w:semiHidden/>
    <w:rsid w:val="00C16E65"/>
  </w:style>
  <w:style w:type="numbering" w:customStyle="1" w:styleId="NoList1411111">
    <w:name w:val="No List1411111"/>
    <w:next w:val="NoList"/>
    <w:semiHidden/>
    <w:rsid w:val="00C16E65"/>
  </w:style>
  <w:style w:type="numbering" w:customStyle="1" w:styleId="NoList2411111">
    <w:name w:val="No List2411111"/>
    <w:next w:val="NoList"/>
    <w:semiHidden/>
    <w:rsid w:val="00C16E65"/>
  </w:style>
  <w:style w:type="numbering" w:customStyle="1" w:styleId="NoList3111111">
    <w:name w:val="No List3111111"/>
    <w:next w:val="NoList"/>
    <w:semiHidden/>
    <w:rsid w:val="00C16E65"/>
  </w:style>
  <w:style w:type="numbering" w:customStyle="1" w:styleId="NoList4111111">
    <w:name w:val="No List4111111"/>
    <w:next w:val="NoList"/>
    <w:semiHidden/>
    <w:rsid w:val="00C16E65"/>
  </w:style>
  <w:style w:type="numbering" w:customStyle="1" w:styleId="NoList5111111">
    <w:name w:val="No List5111111"/>
    <w:next w:val="NoList"/>
    <w:semiHidden/>
    <w:rsid w:val="00C16E65"/>
  </w:style>
  <w:style w:type="numbering" w:customStyle="1" w:styleId="NoList1511111">
    <w:name w:val="No List1511111"/>
    <w:next w:val="NoList"/>
    <w:semiHidden/>
    <w:rsid w:val="00C16E65"/>
  </w:style>
  <w:style w:type="numbering" w:customStyle="1" w:styleId="NoList1611111">
    <w:name w:val="No List1611111"/>
    <w:next w:val="NoList"/>
    <w:semiHidden/>
    <w:rsid w:val="00C16E65"/>
  </w:style>
  <w:style w:type="numbering" w:customStyle="1" w:styleId="1111111">
    <w:name w:val="无列表111111"/>
    <w:next w:val="NoList"/>
    <w:semiHidden/>
    <w:rsid w:val="00C16E65"/>
  </w:style>
  <w:style w:type="numbering" w:customStyle="1" w:styleId="NoList11111111">
    <w:name w:val="No List11111111"/>
    <w:next w:val="NoList"/>
    <w:semiHidden/>
    <w:rsid w:val="00C16E65"/>
  </w:style>
  <w:style w:type="numbering" w:customStyle="1" w:styleId="NoList191111">
    <w:name w:val="No List191111"/>
    <w:next w:val="NoList"/>
    <w:uiPriority w:val="99"/>
    <w:semiHidden/>
    <w:unhideWhenUsed/>
    <w:rsid w:val="00C16E65"/>
  </w:style>
  <w:style w:type="numbering" w:customStyle="1" w:styleId="NoList1101111">
    <w:name w:val="No List1101111"/>
    <w:next w:val="NoList"/>
    <w:uiPriority w:val="99"/>
    <w:semiHidden/>
    <w:rsid w:val="00C16E65"/>
  </w:style>
  <w:style w:type="numbering" w:customStyle="1" w:styleId="NoList261111">
    <w:name w:val="No List261111"/>
    <w:next w:val="NoList"/>
    <w:semiHidden/>
    <w:rsid w:val="00C16E65"/>
  </w:style>
  <w:style w:type="numbering" w:customStyle="1" w:styleId="NoList331111">
    <w:name w:val="No List331111"/>
    <w:next w:val="NoList"/>
    <w:semiHidden/>
    <w:unhideWhenUsed/>
    <w:rsid w:val="00C16E65"/>
  </w:style>
  <w:style w:type="numbering" w:customStyle="1" w:styleId="1211110">
    <w:name w:val="목록 없음121111"/>
    <w:next w:val="NoList"/>
    <w:semiHidden/>
    <w:unhideWhenUsed/>
    <w:rsid w:val="00C16E65"/>
  </w:style>
  <w:style w:type="numbering" w:customStyle="1" w:styleId="221111">
    <w:name w:val="목록 없음221111"/>
    <w:next w:val="NoList"/>
    <w:semiHidden/>
    <w:rsid w:val="00C16E65"/>
  </w:style>
  <w:style w:type="numbering" w:customStyle="1" w:styleId="NoList431111">
    <w:name w:val="No List431111"/>
    <w:next w:val="NoList"/>
    <w:semiHidden/>
    <w:unhideWhenUsed/>
    <w:rsid w:val="00C16E65"/>
  </w:style>
  <w:style w:type="numbering" w:customStyle="1" w:styleId="NoList531111">
    <w:name w:val="No List531111"/>
    <w:next w:val="NoList"/>
    <w:semiHidden/>
    <w:rsid w:val="00C16E65"/>
  </w:style>
  <w:style w:type="numbering" w:customStyle="1" w:styleId="NoList621111">
    <w:name w:val="No List621111"/>
    <w:next w:val="NoList"/>
    <w:semiHidden/>
    <w:rsid w:val="00C16E65"/>
  </w:style>
  <w:style w:type="numbering" w:customStyle="1" w:styleId="NoList721111">
    <w:name w:val="No List721111"/>
    <w:next w:val="NoList"/>
    <w:semiHidden/>
    <w:rsid w:val="00C16E65"/>
  </w:style>
  <w:style w:type="numbering" w:customStyle="1" w:styleId="NoList1131111">
    <w:name w:val="No List1131111"/>
    <w:next w:val="NoList"/>
    <w:semiHidden/>
    <w:rsid w:val="00C16E65"/>
  </w:style>
  <w:style w:type="numbering" w:customStyle="1" w:styleId="NoList2121111">
    <w:name w:val="No List2121111"/>
    <w:next w:val="NoList"/>
    <w:semiHidden/>
    <w:rsid w:val="00C16E65"/>
  </w:style>
  <w:style w:type="numbering" w:customStyle="1" w:styleId="NoList821111">
    <w:name w:val="No List821111"/>
    <w:next w:val="NoList"/>
    <w:semiHidden/>
    <w:rsid w:val="00C16E65"/>
  </w:style>
  <w:style w:type="numbering" w:customStyle="1" w:styleId="NoList1221111">
    <w:name w:val="No List1221111"/>
    <w:next w:val="NoList"/>
    <w:semiHidden/>
    <w:rsid w:val="00C16E65"/>
  </w:style>
  <w:style w:type="numbering" w:customStyle="1" w:styleId="NoList2221111">
    <w:name w:val="No List2221111"/>
    <w:next w:val="NoList"/>
    <w:semiHidden/>
    <w:rsid w:val="00C16E65"/>
  </w:style>
  <w:style w:type="numbering" w:customStyle="1" w:styleId="NoList921111">
    <w:name w:val="No List921111"/>
    <w:next w:val="NoList"/>
    <w:semiHidden/>
    <w:rsid w:val="00C16E65"/>
  </w:style>
  <w:style w:type="numbering" w:customStyle="1" w:styleId="NoList1321111">
    <w:name w:val="No List1321111"/>
    <w:next w:val="NoList"/>
    <w:semiHidden/>
    <w:rsid w:val="00C16E65"/>
  </w:style>
  <w:style w:type="numbering" w:customStyle="1" w:styleId="NoList2321111">
    <w:name w:val="No List2321111"/>
    <w:next w:val="NoList"/>
    <w:semiHidden/>
    <w:rsid w:val="00C16E65"/>
  </w:style>
  <w:style w:type="numbering" w:customStyle="1" w:styleId="NoList1021111">
    <w:name w:val="No List1021111"/>
    <w:next w:val="NoList"/>
    <w:semiHidden/>
    <w:rsid w:val="00C16E65"/>
  </w:style>
  <w:style w:type="numbering" w:customStyle="1" w:styleId="NoList1421111">
    <w:name w:val="No List1421111"/>
    <w:next w:val="NoList"/>
    <w:semiHidden/>
    <w:rsid w:val="00C16E65"/>
  </w:style>
  <w:style w:type="numbering" w:customStyle="1" w:styleId="NoList2421111">
    <w:name w:val="No List2421111"/>
    <w:next w:val="NoList"/>
    <w:semiHidden/>
    <w:rsid w:val="00C16E65"/>
  </w:style>
  <w:style w:type="numbering" w:customStyle="1" w:styleId="NoList3121111">
    <w:name w:val="No List3121111"/>
    <w:next w:val="NoList"/>
    <w:semiHidden/>
    <w:rsid w:val="00C16E65"/>
  </w:style>
  <w:style w:type="numbering" w:customStyle="1" w:styleId="NoList4121111">
    <w:name w:val="No List4121111"/>
    <w:next w:val="NoList"/>
    <w:semiHidden/>
    <w:rsid w:val="00C16E65"/>
  </w:style>
  <w:style w:type="numbering" w:customStyle="1" w:styleId="NoList5121111">
    <w:name w:val="No List5121111"/>
    <w:next w:val="NoList"/>
    <w:semiHidden/>
    <w:rsid w:val="00C16E65"/>
  </w:style>
  <w:style w:type="numbering" w:customStyle="1" w:styleId="NoList1521111">
    <w:name w:val="No List1521111"/>
    <w:next w:val="NoList"/>
    <w:semiHidden/>
    <w:rsid w:val="00C16E65"/>
  </w:style>
  <w:style w:type="numbering" w:customStyle="1" w:styleId="NoList1621111">
    <w:name w:val="No List1621111"/>
    <w:next w:val="NoList"/>
    <w:semiHidden/>
    <w:rsid w:val="00C16E65"/>
  </w:style>
  <w:style w:type="numbering" w:customStyle="1" w:styleId="1211111">
    <w:name w:val="无列表121111"/>
    <w:next w:val="NoList"/>
    <w:semiHidden/>
    <w:rsid w:val="00C16E65"/>
  </w:style>
  <w:style w:type="numbering" w:customStyle="1" w:styleId="NoList11121111">
    <w:name w:val="No List11121111"/>
    <w:next w:val="NoList"/>
    <w:semiHidden/>
    <w:rsid w:val="00C16E65"/>
  </w:style>
  <w:style w:type="numbering" w:customStyle="1" w:styleId="211110">
    <w:name w:val="无列表21111"/>
    <w:next w:val="NoList"/>
    <w:uiPriority w:val="99"/>
    <w:semiHidden/>
    <w:unhideWhenUsed/>
    <w:rsid w:val="00C16E65"/>
  </w:style>
  <w:style w:type="numbering" w:customStyle="1" w:styleId="31111">
    <w:name w:val="无列表31111"/>
    <w:next w:val="NoList"/>
    <w:uiPriority w:val="99"/>
    <w:semiHidden/>
    <w:unhideWhenUsed/>
    <w:rsid w:val="00C16E65"/>
  </w:style>
  <w:style w:type="numbering" w:customStyle="1" w:styleId="NoList201111">
    <w:name w:val="No List201111"/>
    <w:next w:val="NoList"/>
    <w:semiHidden/>
    <w:rsid w:val="00C16E65"/>
  </w:style>
  <w:style w:type="numbering" w:customStyle="1" w:styleId="NoList271111">
    <w:name w:val="No List271111"/>
    <w:next w:val="NoList"/>
    <w:uiPriority w:val="99"/>
    <w:semiHidden/>
    <w:unhideWhenUsed/>
    <w:rsid w:val="00C16E65"/>
  </w:style>
  <w:style w:type="numbering" w:customStyle="1" w:styleId="NoList281111">
    <w:name w:val="No List281111"/>
    <w:next w:val="NoList"/>
    <w:uiPriority w:val="99"/>
    <w:semiHidden/>
    <w:unhideWhenUsed/>
    <w:rsid w:val="00C16E65"/>
  </w:style>
  <w:style w:type="numbering" w:customStyle="1" w:styleId="NoList60">
    <w:name w:val="No List60"/>
    <w:next w:val="NoList"/>
    <w:uiPriority w:val="99"/>
    <w:semiHidden/>
    <w:unhideWhenUsed/>
    <w:rsid w:val="00C16E65"/>
  </w:style>
  <w:style w:type="numbering" w:customStyle="1" w:styleId="NoList140">
    <w:name w:val="No List140"/>
    <w:next w:val="NoList"/>
    <w:semiHidden/>
    <w:unhideWhenUsed/>
    <w:rsid w:val="00C16E65"/>
  </w:style>
  <w:style w:type="numbering" w:customStyle="1" w:styleId="NoList1128">
    <w:name w:val="No List1128"/>
    <w:next w:val="NoList"/>
    <w:semiHidden/>
    <w:rsid w:val="00C16E65"/>
  </w:style>
  <w:style w:type="numbering" w:customStyle="1" w:styleId="NoList240">
    <w:name w:val="No List240"/>
    <w:next w:val="NoList"/>
    <w:semiHidden/>
    <w:rsid w:val="00C16E65"/>
  </w:style>
  <w:style w:type="numbering" w:customStyle="1" w:styleId="NoList328">
    <w:name w:val="No List328"/>
    <w:next w:val="NoList"/>
    <w:semiHidden/>
    <w:unhideWhenUsed/>
    <w:rsid w:val="00C16E65"/>
  </w:style>
  <w:style w:type="numbering" w:customStyle="1" w:styleId="1101">
    <w:name w:val="목록 없음110"/>
    <w:next w:val="NoList"/>
    <w:semiHidden/>
    <w:unhideWhenUsed/>
    <w:rsid w:val="00C16E65"/>
  </w:style>
  <w:style w:type="numbering" w:customStyle="1" w:styleId="2100">
    <w:name w:val="목록 없음210"/>
    <w:next w:val="NoList"/>
    <w:semiHidden/>
    <w:rsid w:val="00C16E65"/>
  </w:style>
  <w:style w:type="numbering" w:customStyle="1" w:styleId="NoList420">
    <w:name w:val="No List420"/>
    <w:next w:val="NoList"/>
    <w:semiHidden/>
    <w:unhideWhenUsed/>
    <w:rsid w:val="00C16E65"/>
  </w:style>
  <w:style w:type="numbering" w:customStyle="1" w:styleId="NoList520">
    <w:name w:val="No List520"/>
    <w:next w:val="NoList"/>
    <w:semiHidden/>
    <w:rsid w:val="00C16E65"/>
  </w:style>
  <w:style w:type="numbering" w:customStyle="1" w:styleId="NoList610">
    <w:name w:val="No List610"/>
    <w:next w:val="NoList"/>
    <w:semiHidden/>
    <w:rsid w:val="00C16E65"/>
  </w:style>
  <w:style w:type="numbering" w:customStyle="1" w:styleId="NoList710">
    <w:name w:val="No List710"/>
    <w:next w:val="NoList"/>
    <w:semiHidden/>
    <w:rsid w:val="00C16E65"/>
  </w:style>
  <w:style w:type="numbering" w:customStyle="1" w:styleId="NoList2120">
    <w:name w:val="No List2120"/>
    <w:next w:val="NoList"/>
    <w:semiHidden/>
    <w:rsid w:val="00C16E65"/>
  </w:style>
  <w:style w:type="numbering" w:customStyle="1" w:styleId="NoList810">
    <w:name w:val="No List810"/>
    <w:next w:val="NoList"/>
    <w:semiHidden/>
    <w:rsid w:val="00C16E65"/>
  </w:style>
  <w:style w:type="numbering" w:customStyle="1" w:styleId="NoList1219">
    <w:name w:val="No List1219"/>
    <w:next w:val="NoList"/>
    <w:semiHidden/>
    <w:rsid w:val="00C16E65"/>
  </w:style>
  <w:style w:type="numbering" w:customStyle="1" w:styleId="NoList2218">
    <w:name w:val="No List2218"/>
    <w:next w:val="NoList"/>
    <w:semiHidden/>
    <w:rsid w:val="00C16E65"/>
  </w:style>
  <w:style w:type="numbering" w:customStyle="1" w:styleId="NoList910">
    <w:name w:val="No List910"/>
    <w:next w:val="NoList"/>
    <w:semiHidden/>
    <w:rsid w:val="00C16E65"/>
  </w:style>
  <w:style w:type="numbering" w:customStyle="1" w:styleId="NoList1310">
    <w:name w:val="No List1310"/>
    <w:next w:val="NoList"/>
    <w:semiHidden/>
    <w:rsid w:val="00C16E65"/>
  </w:style>
  <w:style w:type="numbering" w:customStyle="1" w:styleId="NoList2310">
    <w:name w:val="No List2310"/>
    <w:next w:val="NoList"/>
    <w:semiHidden/>
    <w:rsid w:val="00C16E65"/>
  </w:style>
  <w:style w:type="numbering" w:customStyle="1" w:styleId="NoList1010">
    <w:name w:val="No List1010"/>
    <w:next w:val="NoList"/>
    <w:semiHidden/>
    <w:rsid w:val="00C16E65"/>
  </w:style>
  <w:style w:type="numbering" w:customStyle="1" w:styleId="NoList1410">
    <w:name w:val="No List1410"/>
    <w:next w:val="NoList"/>
    <w:semiHidden/>
    <w:rsid w:val="00C16E65"/>
  </w:style>
  <w:style w:type="numbering" w:customStyle="1" w:styleId="NoList2410">
    <w:name w:val="No List2410"/>
    <w:next w:val="NoList"/>
    <w:semiHidden/>
    <w:rsid w:val="00C16E65"/>
  </w:style>
  <w:style w:type="numbering" w:customStyle="1" w:styleId="NoList3118">
    <w:name w:val="No List3118"/>
    <w:next w:val="NoList"/>
    <w:semiHidden/>
    <w:rsid w:val="00C16E65"/>
  </w:style>
  <w:style w:type="numbering" w:customStyle="1" w:styleId="NoList4118">
    <w:name w:val="No List4118"/>
    <w:next w:val="NoList"/>
    <w:semiHidden/>
    <w:rsid w:val="00C16E65"/>
  </w:style>
  <w:style w:type="numbering" w:customStyle="1" w:styleId="NoList5110">
    <w:name w:val="No List5110"/>
    <w:next w:val="NoList"/>
    <w:semiHidden/>
    <w:rsid w:val="00C16E65"/>
  </w:style>
  <w:style w:type="numbering" w:customStyle="1" w:styleId="NoList1510">
    <w:name w:val="No List1510"/>
    <w:next w:val="NoList"/>
    <w:semiHidden/>
    <w:rsid w:val="00C16E65"/>
  </w:style>
  <w:style w:type="numbering" w:customStyle="1" w:styleId="NoList1610">
    <w:name w:val="No List1610"/>
    <w:next w:val="NoList"/>
    <w:semiHidden/>
    <w:rsid w:val="00C16E65"/>
  </w:style>
  <w:style w:type="numbering" w:customStyle="1" w:styleId="1102">
    <w:name w:val="无列表110"/>
    <w:next w:val="NoList"/>
    <w:semiHidden/>
    <w:rsid w:val="00C16E65"/>
  </w:style>
  <w:style w:type="numbering" w:customStyle="1" w:styleId="NoList11119">
    <w:name w:val="No List11119"/>
    <w:next w:val="NoList"/>
    <w:semiHidden/>
    <w:rsid w:val="00C16E65"/>
  </w:style>
  <w:style w:type="numbering" w:customStyle="1" w:styleId="NoList178">
    <w:name w:val="No List178"/>
    <w:next w:val="NoList"/>
    <w:uiPriority w:val="99"/>
    <w:semiHidden/>
    <w:unhideWhenUsed/>
    <w:rsid w:val="00C16E65"/>
  </w:style>
  <w:style w:type="numbering" w:customStyle="1" w:styleId="NoList188">
    <w:name w:val="No List188"/>
    <w:next w:val="NoList"/>
    <w:uiPriority w:val="99"/>
    <w:semiHidden/>
    <w:rsid w:val="00C16E65"/>
  </w:style>
  <w:style w:type="numbering" w:customStyle="1" w:styleId="NoList258">
    <w:name w:val="No List258"/>
    <w:next w:val="NoList"/>
    <w:semiHidden/>
    <w:rsid w:val="00C16E65"/>
  </w:style>
  <w:style w:type="numbering" w:customStyle="1" w:styleId="NoList329">
    <w:name w:val="No List329"/>
    <w:next w:val="NoList"/>
    <w:semiHidden/>
    <w:unhideWhenUsed/>
    <w:rsid w:val="00C16E65"/>
  </w:style>
  <w:style w:type="numbering" w:customStyle="1" w:styleId="118">
    <w:name w:val="목록 없음118"/>
    <w:next w:val="NoList"/>
    <w:semiHidden/>
    <w:unhideWhenUsed/>
    <w:rsid w:val="00C16E65"/>
  </w:style>
  <w:style w:type="numbering" w:customStyle="1" w:styleId="218">
    <w:name w:val="목록 없음218"/>
    <w:next w:val="NoList"/>
    <w:semiHidden/>
    <w:rsid w:val="00C16E65"/>
  </w:style>
  <w:style w:type="numbering" w:customStyle="1" w:styleId="NoList428">
    <w:name w:val="No List428"/>
    <w:next w:val="NoList"/>
    <w:semiHidden/>
    <w:unhideWhenUsed/>
    <w:rsid w:val="00C16E65"/>
  </w:style>
  <w:style w:type="numbering" w:customStyle="1" w:styleId="NoList528">
    <w:name w:val="No List528"/>
    <w:next w:val="NoList"/>
    <w:semiHidden/>
    <w:rsid w:val="00C16E65"/>
  </w:style>
  <w:style w:type="numbering" w:customStyle="1" w:styleId="NoList618">
    <w:name w:val="No List618"/>
    <w:next w:val="NoList"/>
    <w:semiHidden/>
    <w:rsid w:val="00C16E65"/>
  </w:style>
  <w:style w:type="numbering" w:customStyle="1" w:styleId="NoList718">
    <w:name w:val="No List718"/>
    <w:next w:val="NoList"/>
    <w:semiHidden/>
    <w:rsid w:val="00C16E65"/>
  </w:style>
  <w:style w:type="numbering" w:customStyle="1" w:styleId="NoList1129">
    <w:name w:val="No List1129"/>
    <w:next w:val="NoList"/>
    <w:semiHidden/>
    <w:rsid w:val="00C16E65"/>
  </w:style>
  <w:style w:type="numbering" w:customStyle="1" w:styleId="NoList21110">
    <w:name w:val="No List21110"/>
    <w:next w:val="NoList"/>
    <w:semiHidden/>
    <w:rsid w:val="00C16E65"/>
  </w:style>
  <w:style w:type="numbering" w:customStyle="1" w:styleId="NoList818">
    <w:name w:val="No List818"/>
    <w:next w:val="NoList"/>
    <w:semiHidden/>
    <w:rsid w:val="00C16E65"/>
  </w:style>
  <w:style w:type="numbering" w:customStyle="1" w:styleId="NoList12110">
    <w:name w:val="No List12110"/>
    <w:next w:val="NoList"/>
    <w:semiHidden/>
    <w:rsid w:val="00C16E65"/>
  </w:style>
  <w:style w:type="numbering" w:customStyle="1" w:styleId="NoList2219">
    <w:name w:val="No List2219"/>
    <w:next w:val="NoList"/>
    <w:semiHidden/>
    <w:rsid w:val="00C16E65"/>
  </w:style>
  <w:style w:type="numbering" w:customStyle="1" w:styleId="NoList918">
    <w:name w:val="No List918"/>
    <w:next w:val="NoList"/>
    <w:semiHidden/>
    <w:rsid w:val="00C16E65"/>
  </w:style>
  <w:style w:type="numbering" w:customStyle="1" w:styleId="NoList1318">
    <w:name w:val="No List1318"/>
    <w:next w:val="NoList"/>
    <w:semiHidden/>
    <w:rsid w:val="00C16E65"/>
  </w:style>
  <w:style w:type="numbering" w:customStyle="1" w:styleId="NoList2318">
    <w:name w:val="No List2318"/>
    <w:next w:val="NoList"/>
    <w:semiHidden/>
    <w:rsid w:val="00C16E65"/>
  </w:style>
  <w:style w:type="numbering" w:customStyle="1" w:styleId="NoList1018">
    <w:name w:val="No List1018"/>
    <w:next w:val="NoList"/>
    <w:semiHidden/>
    <w:rsid w:val="00C16E65"/>
  </w:style>
  <w:style w:type="numbering" w:customStyle="1" w:styleId="NoList1418">
    <w:name w:val="No List1418"/>
    <w:next w:val="NoList"/>
    <w:semiHidden/>
    <w:rsid w:val="00C16E65"/>
  </w:style>
  <w:style w:type="numbering" w:customStyle="1" w:styleId="NoList2418">
    <w:name w:val="No List2418"/>
    <w:next w:val="NoList"/>
    <w:semiHidden/>
    <w:rsid w:val="00C16E65"/>
  </w:style>
  <w:style w:type="numbering" w:customStyle="1" w:styleId="NoList3119">
    <w:name w:val="No List3119"/>
    <w:next w:val="NoList"/>
    <w:semiHidden/>
    <w:rsid w:val="00C16E65"/>
  </w:style>
  <w:style w:type="numbering" w:customStyle="1" w:styleId="NoList4119">
    <w:name w:val="No List4119"/>
    <w:next w:val="NoList"/>
    <w:semiHidden/>
    <w:rsid w:val="00C16E65"/>
  </w:style>
  <w:style w:type="numbering" w:customStyle="1" w:styleId="NoList5118">
    <w:name w:val="No List5118"/>
    <w:next w:val="NoList"/>
    <w:semiHidden/>
    <w:rsid w:val="00C16E65"/>
  </w:style>
  <w:style w:type="numbering" w:customStyle="1" w:styleId="NoList1518">
    <w:name w:val="No List1518"/>
    <w:next w:val="NoList"/>
    <w:semiHidden/>
    <w:rsid w:val="00C16E65"/>
  </w:style>
  <w:style w:type="numbering" w:customStyle="1" w:styleId="NoList1618">
    <w:name w:val="No List1618"/>
    <w:next w:val="NoList"/>
    <w:semiHidden/>
    <w:rsid w:val="00C16E65"/>
  </w:style>
  <w:style w:type="numbering" w:customStyle="1" w:styleId="1180">
    <w:name w:val="无列表118"/>
    <w:next w:val="NoList"/>
    <w:semiHidden/>
    <w:rsid w:val="00C16E65"/>
  </w:style>
  <w:style w:type="numbering" w:customStyle="1" w:styleId="NoList111110">
    <w:name w:val="No List111110"/>
    <w:next w:val="NoList"/>
    <w:semiHidden/>
    <w:rsid w:val="00C16E65"/>
  </w:style>
  <w:style w:type="numbering" w:customStyle="1" w:styleId="NoList198">
    <w:name w:val="No List198"/>
    <w:next w:val="NoList"/>
    <w:uiPriority w:val="99"/>
    <w:semiHidden/>
    <w:unhideWhenUsed/>
    <w:rsid w:val="00C16E65"/>
  </w:style>
  <w:style w:type="numbering" w:customStyle="1" w:styleId="NoList1108">
    <w:name w:val="No List1108"/>
    <w:next w:val="NoList"/>
    <w:uiPriority w:val="99"/>
    <w:semiHidden/>
    <w:rsid w:val="00C16E65"/>
  </w:style>
  <w:style w:type="numbering" w:customStyle="1" w:styleId="NoList268">
    <w:name w:val="No List268"/>
    <w:next w:val="NoList"/>
    <w:semiHidden/>
    <w:rsid w:val="00C16E65"/>
  </w:style>
  <w:style w:type="numbering" w:customStyle="1" w:styleId="NoList338">
    <w:name w:val="No List338"/>
    <w:next w:val="NoList"/>
    <w:semiHidden/>
    <w:unhideWhenUsed/>
    <w:rsid w:val="00C16E65"/>
  </w:style>
  <w:style w:type="numbering" w:customStyle="1" w:styleId="128">
    <w:name w:val="목록 없음128"/>
    <w:next w:val="NoList"/>
    <w:semiHidden/>
    <w:unhideWhenUsed/>
    <w:rsid w:val="00C16E65"/>
  </w:style>
  <w:style w:type="numbering" w:customStyle="1" w:styleId="228">
    <w:name w:val="목록 없음228"/>
    <w:next w:val="NoList"/>
    <w:semiHidden/>
    <w:rsid w:val="00C16E65"/>
  </w:style>
  <w:style w:type="numbering" w:customStyle="1" w:styleId="NoList438">
    <w:name w:val="No List438"/>
    <w:next w:val="NoList"/>
    <w:semiHidden/>
    <w:unhideWhenUsed/>
    <w:rsid w:val="00C16E65"/>
  </w:style>
  <w:style w:type="numbering" w:customStyle="1" w:styleId="NoList538">
    <w:name w:val="No List538"/>
    <w:next w:val="NoList"/>
    <w:semiHidden/>
    <w:rsid w:val="00C16E65"/>
  </w:style>
  <w:style w:type="numbering" w:customStyle="1" w:styleId="NoList628">
    <w:name w:val="No List628"/>
    <w:next w:val="NoList"/>
    <w:semiHidden/>
    <w:rsid w:val="00C16E65"/>
  </w:style>
  <w:style w:type="numbering" w:customStyle="1" w:styleId="NoList728">
    <w:name w:val="No List728"/>
    <w:next w:val="NoList"/>
    <w:semiHidden/>
    <w:rsid w:val="00C16E65"/>
  </w:style>
  <w:style w:type="numbering" w:customStyle="1" w:styleId="NoList1138">
    <w:name w:val="No List1138"/>
    <w:next w:val="NoList"/>
    <w:semiHidden/>
    <w:rsid w:val="00C16E65"/>
  </w:style>
  <w:style w:type="numbering" w:customStyle="1" w:styleId="NoList2128">
    <w:name w:val="No List2128"/>
    <w:next w:val="NoList"/>
    <w:semiHidden/>
    <w:rsid w:val="00C16E65"/>
  </w:style>
  <w:style w:type="numbering" w:customStyle="1" w:styleId="NoList828">
    <w:name w:val="No List828"/>
    <w:next w:val="NoList"/>
    <w:semiHidden/>
    <w:rsid w:val="00C16E65"/>
  </w:style>
  <w:style w:type="numbering" w:customStyle="1" w:styleId="NoList1228">
    <w:name w:val="No List1228"/>
    <w:next w:val="NoList"/>
    <w:semiHidden/>
    <w:rsid w:val="00C16E65"/>
  </w:style>
  <w:style w:type="numbering" w:customStyle="1" w:styleId="NoList2228">
    <w:name w:val="No List2228"/>
    <w:next w:val="NoList"/>
    <w:semiHidden/>
    <w:rsid w:val="00C16E65"/>
  </w:style>
  <w:style w:type="numbering" w:customStyle="1" w:styleId="NoList928">
    <w:name w:val="No List928"/>
    <w:next w:val="NoList"/>
    <w:semiHidden/>
    <w:rsid w:val="00C16E65"/>
  </w:style>
  <w:style w:type="numbering" w:customStyle="1" w:styleId="NoList1328">
    <w:name w:val="No List1328"/>
    <w:next w:val="NoList"/>
    <w:semiHidden/>
    <w:rsid w:val="00C16E65"/>
  </w:style>
  <w:style w:type="numbering" w:customStyle="1" w:styleId="NoList2328">
    <w:name w:val="No List2328"/>
    <w:next w:val="NoList"/>
    <w:semiHidden/>
    <w:rsid w:val="00C16E65"/>
  </w:style>
  <w:style w:type="numbering" w:customStyle="1" w:styleId="NoList1028">
    <w:name w:val="No List1028"/>
    <w:next w:val="NoList"/>
    <w:semiHidden/>
    <w:rsid w:val="00C16E65"/>
  </w:style>
  <w:style w:type="numbering" w:customStyle="1" w:styleId="NoList1428">
    <w:name w:val="No List1428"/>
    <w:next w:val="NoList"/>
    <w:semiHidden/>
    <w:rsid w:val="00C16E65"/>
  </w:style>
  <w:style w:type="numbering" w:customStyle="1" w:styleId="NoList2428">
    <w:name w:val="No List2428"/>
    <w:next w:val="NoList"/>
    <w:semiHidden/>
    <w:rsid w:val="00C16E65"/>
  </w:style>
  <w:style w:type="numbering" w:customStyle="1" w:styleId="NoList3128">
    <w:name w:val="No List3128"/>
    <w:next w:val="NoList"/>
    <w:semiHidden/>
    <w:rsid w:val="00C16E65"/>
  </w:style>
  <w:style w:type="numbering" w:customStyle="1" w:styleId="NoList4128">
    <w:name w:val="No List4128"/>
    <w:next w:val="NoList"/>
    <w:semiHidden/>
    <w:rsid w:val="00C16E65"/>
  </w:style>
  <w:style w:type="numbering" w:customStyle="1" w:styleId="NoList5128">
    <w:name w:val="No List5128"/>
    <w:next w:val="NoList"/>
    <w:semiHidden/>
    <w:rsid w:val="00C16E65"/>
  </w:style>
  <w:style w:type="numbering" w:customStyle="1" w:styleId="NoList1528">
    <w:name w:val="No List1528"/>
    <w:next w:val="NoList"/>
    <w:semiHidden/>
    <w:rsid w:val="00C16E65"/>
  </w:style>
  <w:style w:type="numbering" w:customStyle="1" w:styleId="NoList1628">
    <w:name w:val="No List1628"/>
    <w:next w:val="NoList"/>
    <w:semiHidden/>
    <w:rsid w:val="00C16E65"/>
  </w:style>
  <w:style w:type="numbering" w:customStyle="1" w:styleId="1280">
    <w:name w:val="无列表128"/>
    <w:next w:val="NoList"/>
    <w:semiHidden/>
    <w:rsid w:val="00C16E65"/>
  </w:style>
  <w:style w:type="numbering" w:customStyle="1" w:styleId="NoList11128">
    <w:name w:val="No List11128"/>
    <w:next w:val="NoList"/>
    <w:semiHidden/>
    <w:rsid w:val="00C16E65"/>
  </w:style>
  <w:style w:type="numbering" w:customStyle="1" w:styleId="281">
    <w:name w:val="无列表28"/>
    <w:next w:val="NoList"/>
    <w:uiPriority w:val="99"/>
    <w:semiHidden/>
    <w:unhideWhenUsed/>
    <w:rsid w:val="00C16E65"/>
  </w:style>
  <w:style w:type="numbering" w:customStyle="1" w:styleId="380">
    <w:name w:val="无列表38"/>
    <w:next w:val="NoList"/>
    <w:uiPriority w:val="99"/>
    <w:semiHidden/>
    <w:unhideWhenUsed/>
    <w:rsid w:val="00C16E65"/>
  </w:style>
  <w:style w:type="numbering" w:customStyle="1" w:styleId="NoList208">
    <w:name w:val="No List208"/>
    <w:next w:val="NoList"/>
    <w:semiHidden/>
    <w:rsid w:val="00C16E65"/>
  </w:style>
  <w:style w:type="numbering" w:customStyle="1" w:styleId="NoList278">
    <w:name w:val="No List278"/>
    <w:next w:val="NoList"/>
    <w:uiPriority w:val="99"/>
    <w:semiHidden/>
    <w:unhideWhenUsed/>
    <w:rsid w:val="00C16E65"/>
  </w:style>
  <w:style w:type="numbering" w:customStyle="1" w:styleId="NoList288">
    <w:name w:val="No List288"/>
    <w:next w:val="NoList"/>
    <w:uiPriority w:val="99"/>
    <w:semiHidden/>
    <w:unhideWhenUsed/>
    <w:rsid w:val="00C16E65"/>
  </w:style>
  <w:style w:type="numbering" w:customStyle="1" w:styleId="NoList70">
    <w:name w:val="No List70"/>
    <w:next w:val="NoList"/>
    <w:uiPriority w:val="99"/>
    <w:semiHidden/>
    <w:unhideWhenUsed/>
    <w:rsid w:val="00C16E65"/>
  </w:style>
  <w:style w:type="numbering" w:customStyle="1" w:styleId="NoList150">
    <w:name w:val="No List150"/>
    <w:next w:val="NoList"/>
    <w:semiHidden/>
    <w:unhideWhenUsed/>
    <w:rsid w:val="00C16E65"/>
  </w:style>
  <w:style w:type="numbering" w:customStyle="1" w:styleId="NoList1130">
    <w:name w:val="No List1130"/>
    <w:next w:val="NoList"/>
    <w:semiHidden/>
    <w:rsid w:val="00C16E65"/>
  </w:style>
  <w:style w:type="numbering" w:customStyle="1" w:styleId="NoList250">
    <w:name w:val="No List250"/>
    <w:next w:val="NoList"/>
    <w:semiHidden/>
    <w:rsid w:val="00C16E65"/>
  </w:style>
  <w:style w:type="numbering" w:customStyle="1" w:styleId="NoList330">
    <w:name w:val="No List330"/>
    <w:next w:val="NoList"/>
    <w:semiHidden/>
    <w:unhideWhenUsed/>
    <w:rsid w:val="00C16E65"/>
  </w:style>
  <w:style w:type="numbering" w:customStyle="1" w:styleId="119">
    <w:name w:val="목록 없음119"/>
    <w:next w:val="NoList"/>
    <w:semiHidden/>
    <w:unhideWhenUsed/>
    <w:rsid w:val="00C16E65"/>
  </w:style>
  <w:style w:type="numbering" w:customStyle="1" w:styleId="219">
    <w:name w:val="목록 없음219"/>
    <w:next w:val="NoList"/>
    <w:semiHidden/>
    <w:rsid w:val="00C16E65"/>
  </w:style>
  <w:style w:type="numbering" w:customStyle="1" w:styleId="NoList429">
    <w:name w:val="No List429"/>
    <w:next w:val="NoList"/>
    <w:semiHidden/>
    <w:unhideWhenUsed/>
    <w:rsid w:val="00C16E65"/>
  </w:style>
  <w:style w:type="numbering" w:customStyle="1" w:styleId="NoList529">
    <w:name w:val="No List529"/>
    <w:next w:val="NoList"/>
    <w:semiHidden/>
    <w:rsid w:val="00C16E65"/>
  </w:style>
  <w:style w:type="numbering" w:customStyle="1" w:styleId="NoList619">
    <w:name w:val="No List619"/>
    <w:next w:val="NoList"/>
    <w:semiHidden/>
    <w:rsid w:val="00C16E65"/>
  </w:style>
  <w:style w:type="numbering" w:customStyle="1" w:styleId="NoList719">
    <w:name w:val="No List719"/>
    <w:next w:val="NoList"/>
    <w:semiHidden/>
    <w:rsid w:val="00C16E65"/>
  </w:style>
  <w:style w:type="numbering" w:customStyle="1" w:styleId="NoList2129">
    <w:name w:val="No List2129"/>
    <w:next w:val="NoList"/>
    <w:semiHidden/>
    <w:rsid w:val="00C16E65"/>
  </w:style>
  <w:style w:type="numbering" w:customStyle="1" w:styleId="NoList819">
    <w:name w:val="No List819"/>
    <w:next w:val="NoList"/>
    <w:semiHidden/>
    <w:rsid w:val="00C16E65"/>
  </w:style>
  <w:style w:type="numbering" w:customStyle="1" w:styleId="NoList1220">
    <w:name w:val="No List1220"/>
    <w:next w:val="NoList"/>
    <w:semiHidden/>
    <w:rsid w:val="00C16E65"/>
  </w:style>
  <w:style w:type="numbering" w:customStyle="1" w:styleId="NoList2220">
    <w:name w:val="No List2220"/>
    <w:next w:val="NoList"/>
    <w:semiHidden/>
    <w:rsid w:val="00C16E65"/>
  </w:style>
  <w:style w:type="numbering" w:customStyle="1" w:styleId="NoList919">
    <w:name w:val="No List919"/>
    <w:next w:val="NoList"/>
    <w:semiHidden/>
    <w:rsid w:val="00C16E65"/>
  </w:style>
  <w:style w:type="numbering" w:customStyle="1" w:styleId="NoList1319">
    <w:name w:val="No List1319"/>
    <w:next w:val="NoList"/>
    <w:semiHidden/>
    <w:rsid w:val="00C16E65"/>
  </w:style>
  <w:style w:type="numbering" w:customStyle="1" w:styleId="NoList2319">
    <w:name w:val="No List2319"/>
    <w:next w:val="NoList"/>
    <w:semiHidden/>
    <w:rsid w:val="00C16E65"/>
  </w:style>
  <w:style w:type="numbering" w:customStyle="1" w:styleId="NoList1019">
    <w:name w:val="No List1019"/>
    <w:next w:val="NoList"/>
    <w:semiHidden/>
    <w:rsid w:val="00C16E65"/>
  </w:style>
  <w:style w:type="numbering" w:customStyle="1" w:styleId="NoList1419">
    <w:name w:val="No List1419"/>
    <w:next w:val="NoList"/>
    <w:semiHidden/>
    <w:rsid w:val="00C16E65"/>
  </w:style>
  <w:style w:type="numbering" w:customStyle="1" w:styleId="NoList2419">
    <w:name w:val="No List2419"/>
    <w:next w:val="NoList"/>
    <w:semiHidden/>
    <w:rsid w:val="00C16E65"/>
  </w:style>
  <w:style w:type="numbering" w:customStyle="1" w:styleId="NoList3120">
    <w:name w:val="No List3120"/>
    <w:next w:val="NoList"/>
    <w:semiHidden/>
    <w:rsid w:val="00C16E65"/>
  </w:style>
  <w:style w:type="numbering" w:customStyle="1" w:styleId="NoList4120">
    <w:name w:val="No List4120"/>
    <w:next w:val="NoList"/>
    <w:semiHidden/>
    <w:rsid w:val="00C16E65"/>
  </w:style>
  <w:style w:type="numbering" w:customStyle="1" w:styleId="NoList5119">
    <w:name w:val="No List5119"/>
    <w:next w:val="NoList"/>
    <w:semiHidden/>
    <w:rsid w:val="00C16E65"/>
  </w:style>
  <w:style w:type="numbering" w:customStyle="1" w:styleId="NoList1519">
    <w:name w:val="No List1519"/>
    <w:next w:val="NoList"/>
    <w:semiHidden/>
    <w:rsid w:val="00C16E65"/>
  </w:style>
  <w:style w:type="numbering" w:customStyle="1" w:styleId="NoList1619">
    <w:name w:val="No List1619"/>
    <w:next w:val="NoList"/>
    <w:semiHidden/>
    <w:rsid w:val="00C16E65"/>
  </w:style>
  <w:style w:type="numbering" w:customStyle="1" w:styleId="1190">
    <w:name w:val="无列表119"/>
    <w:next w:val="NoList"/>
    <w:semiHidden/>
    <w:rsid w:val="00C16E65"/>
  </w:style>
  <w:style w:type="numbering" w:customStyle="1" w:styleId="NoList11120">
    <w:name w:val="No List11120"/>
    <w:next w:val="NoList"/>
    <w:semiHidden/>
    <w:rsid w:val="00C16E65"/>
  </w:style>
  <w:style w:type="numbering" w:customStyle="1" w:styleId="NoList179">
    <w:name w:val="No List179"/>
    <w:next w:val="NoList"/>
    <w:uiPriority w:val="99"/>
    <w:semiHidden/>
    <w:unhideWhenUsed/>
    <w:rsid w:val="00C16E65"/>
  </w:style>
  <w:style w:type="numbering" w:customStyle="1" w:styleId="NoList189">
    <w:name w:val="No List189"/>
    <w:next w:val="NoList"/>
    <w:uiPriority w:val="99"/>
    <w:semiHidden/>
    <w:rsid w:val="00C16E65"/>
  </w:style>
  <w:style w:type="numbering" w:customStyle="1" w:styleId="NoList259">
    <w:name w:val="No List259"/>
    <w:next w:val="NoList"/>
    <w:semiHidden/>
    <w:rsid w:val="00C16E65"/>
  </w:style>
  <w:style w:type="numbering" w:customStyle="1" w:styleId="NoList3210">
    <w:name w:val="No List3210"/>
    <w:next w:val="NoList"/>
    <w:semiHidden/>
    <w:unhideWhenUsed/>
    <w:rsid w:val="00C16E65"/>
  </w:style>
  <w:style w:type="numbering" w:customStyle="1" w:styleId="11100">
    <w:name w:val="목록 없음1110"/>
    <w:next w:val="NoList"/>
    <w:semiHidden/>
    <w:unhideWhenUsed/>
    <w:rsid w:val="00C16E65"/>
  </w:style>
  <w:style w:type="numbering" w:customStyle="1" w:styleId="21100">
    <w:name w:val="목록 없음2110"/>
    <w:next w:val="NoList"/>
    <w:semiHidden/>
    <w:rsid w:val="00C16E65"/>
  </w:style>
  <w:style w:type="numbering" w:customStyle="1" w:styleId="NoList4210">
    <w:name w:val="No List4210"/>
    <w:next w:val="NoList"/>
    <w:semiHidden/>
    <w:unhideWhenUsed/>
    <w:rsid w:val="00C16E65"/>
  </w:style>
  <w:style w:type="numbering" w:customStyle="1" w:styleId="NoList5210">
    <w:name w:val="No List5210"/>
    <w:next w:val="NoList"/>
    <w:semiHidden/>
    <w:rsid w:val="00C16E65"/>
  </w:style>
  <w:style w:type="numbering" w:customStyle="1" w:styleId="NoList6110">
    <w:name w:val="No List6110"/>
    <w:next w:val="NoList"/>
    <w:semiHidden/>
    <w:rsid w:val="00C16E65"/>
  </w:style>
  <w:style w:type="numbering" w:customStyle="1" w:styleId="NoList7110">
    <w:name w:val="No List7110"/>
    <w:next w:val="NoList"/>
    <w:semiHidden/>
    <w:rsid w:val="00C16E65"/>
  </w:style>
  <w:style w:type="numbering" w:customStyle="1" w:styleId="NoList11210">
    <w:name w:val="No List11210"/>
    <w:next w:val="NoList"/>
    <w:semiHidden/>
    <w:rsid w:val="00C16E65"/>
  </w:style>
  <w:style w:type="numbering" w:customStyle="1" w:styleId="NoList21112">
    <w:name w:val="No List21112"/>
    <w:next w:val="NoList"/>
    <w:semiHidden/>
    <w:rsid w:val="00C16E65"/>
  </w:style>
  <w:style w:type="numbering" w:customStyle="1" w:styleId="NoList8110">
    <w:name w:val="No List8110"/>
    <w:next w:val="NoList"/>
    <w:semiHidden/>
    <w:rsid w:val="00C16E65"/>
  </w:style>
  <w:style w:type="numbering" w:customStyle="1" w:styleId="NoList12112">
    <w:name w:val="No List12112"/>
    <w:next w:val="NoList"/>
    <w:semiHidden/>
    <w:rsid w:val="00C16E65"/>
  </w:style>
  <w:style w:type="numbering" w:customStyle="1" w:styleId="NoList22110">
    <w:name w:val="No List22110"/>
    <w:next w:val="NoList"/>
    <w:semiHidden/>
    <w:rsid w:val="00C16E65"/>
  </w:style>
  <w:style w:type="numbering" w:customStyle="1" w:styleId="NoList9110">
    <w:name w:val="No List9110"/>
    <w:next w:val="NoList"/>
    <w:semiHidden/>
    <w:rsid w:val="00C16E65"/>
  </w:style>
  <w:style w:type="numbering" w:customStyle="1" w:styleId="NoList13110">
    <w:name w:val="No List13110"/>
    <w:next w:val="NoList"/>
    <w:semiHidden/>
    <w:rsid w:val="00C16E65"/>
  </w:style>
  <w:style w:type="numbering" w:customStyle="1" w:styleId="NoList23110">
    <w:name w:val="No List23110"/>
    <w:next w:val="NoList"/>
    <w:semiHidden/>
    <w:rsid w:val="00C16E65"/>
  </w:style>
  <w:style w:type="numbering" w:customStyle="1" w:styleId="NoList10110">
    <w:name w:val="No List10110"/>
    <w:next w:val="NoList"/>
    <w:semiHidden/>
    <w:rsid w:val="00C16E65"/>
  </w:style>
  <w:style w:type="numbering" w:customStyle="1" w:styleId="NoList14110">
    <w:name w:val="No List14110"/>
    <w:next w:val="NoList"/>
    <w:semiHidden/>
    <w:rsid w:val="00C16E65"/>
  </w:style>
  <w:style w:type="numbering" w:customStyle="1" w:styleId="NoList24110">
    <w:name w:val="No List24110"/>
    <w:next w:val="NoList"/>
    <w:semiHidden/>
    <w:rsid w:val="00C16E65"/>
  </w:style>
  <w:style w:type="numbering" w:customStyle="1" w:styleId="NoList31110">
    <w:name w:val="No List31110"/>
    <w:next w:val="NoList"/>
    <w:semiHidden/>
    <w:rsid w:val="00C16E65"/>
  </w:style>
  <w:style w:type="numbering" w:customStyle="1" w:styleId="NoList41110">
    <w:name w:val="No List41110"/>
    <w:next w:val="NoList"/>
    <w:semiHidden/>
    <w:rsid w:val="00C16E65"/>
  </w:style>
  <w:style w:type="numbering" w:customStyle="1" w:styleId="NoList51110">
    <w:name w:val="No List51110"/>
    <w:next w:val="NoList"/>
    <w:semiHidden/>
    <w:rsid w:val="00C16E65"/>
  </w:style>
  <w:style w:type="numbering" w:customStyle="1" w:styleId="NoList15110">
    <w:name w:val="No List15110"/>
    <w:next w:val="NoList"/>
    <w:semiHidden/>
    <w:rsid w:val="00C16E65"/>
  </w:style>
  <w:style w:type="numbering" w:customStyle="1" w:styleId="NoList16110">
    <w:name w:val="No List16110"/>
    <w:next w:val="NoList"/>
    <w:semiHidden/>
    <w:rsid w:val="00C16E65"/>
  </w:style>
  <w:style w:type="numbering" w:customStyle="1" w:styleId="11101">
    <w:name w:val="无列表1110"/>
    <w:next w:val="NoList"/>
    <w:semiHidden/>
    <w:rsid w:val="00C16E65"/>
  </w:style>
  <w:style w:type="numbering" w:customStyle="1" w:styleId="NoList111112">
    <w:name w:val="No List111112"/>
    <w:next w:val="NoList"/>
    <w:semiHidden/>
    <w:rsid w:val="00C16E65"/>
  </w:style>
  <w:style w:type="numbering" w:customStyle="1" w:styleId="NoList199">
    <w:name w:val="No List199"/>
    <w:next w:val="NoList"/>
    <w:uiPriority w:val="99"/>
    <w:semiHidden/>
    <w:unhideWhenUsed/>
    <w:rsid w:val="00C16E65"/>
  </w:style>
  <w:style w:type="numbering" w:customStyle="1" w:styleId="NoList1109">
    <w:name w:val="No List1109"/>
    <w:next w:val="NoList"/>
    <w:uiPriority w:val="99"/>
    <w:semiHidden/>
    <w:rsid w:val="00C16E65"/>
  </w:style>
  <w:style w:type="numbering" w:customStyle="1" w:styleId="NoList269">
    <w:name w:val="No List269"/>
    <w:next w:val="NoList"/>
    <w:semiHidden/>
    <w:rsid w:val="00C16E65"/>
  </w:style>
  <w:style w:type="numbering" w:customStyle="1" w:styleId="NoList339">
    <w:name w:val="No List339"/>
    <w:next w:val="NoList"/>
    <w:semiHidden/>
    <w:unhideWhenUsed/>
    <w:rsid w:val="00C16E65"/>
  </w:style>
  <w:style w:type="numbering" w:customStyle="1" w:styleId="129">
    <w:name w:val="목록 없음129"/>
    <w:next w:val="NoList"/>
    <w:semiHidden/>
    <w:unhideWhenUsed/>
    <w:rsid w:val="00C16E65"/>
  </w:style>
  <w:style w:type="numbering" w:customStyle="1" w:styleId="229">
    <w:name w:val="목록 없음229"/>
    <w:next w:val="NoList"/>
    <w:semiHidden/>
    <w:rsid w:val="00C16E65"/>
  </w:style>
  <w:style w:type="numbering" w:customStyle="1" w:styleId="NoList439">
    <w:name w:val="No List439"/>
    <w:next w:val="NoList"/>
    <w:semiHidden/>
    <w:unhideWhenUsed/>
    <w:rsid w:val="00C16E65"/>
  </w:style>
  <w:style w:type="numbering" w:customStyle="1" w:styleId="NoList539">
    <w:name w:val="No List539"/>
    <w:next w:val="NoList"/>
    <w:semiHidden/>
    <w:rsid w:val="00C16E65"/>
  </w:style>
  <w:style w:type="numbering" w:customStyle="1" w:styleId="NoList629">
    <w:name w:val="No List629"/>
    <w:next w:val="NoList"/>
    <w:semiHidden/>
    <w:rsid w:val="00C16E65"/>
  </w:style>
  <w:style w:type="numbering" w:customStyle="1" w:styleId="NoList729">
    <w:name w:val="No List729"/>
    <w:next w:val="NoList"/>
    <w:semiHidden/>
    <w:rsid w:val="00C16E65"/>
  </w:style>
  <w:style w:type="numbering" w:customStyle="1" w:styleId="NoList1139">
    <w:name w:val="No List1139"/>
    <w:next w:val="NoList"/>
    <w:semiHidden/>
    <w:rsid w:val="00C16E65"/>
  </w:style>
  <w:style w:type="numbering" w:customStyle="1" w:styleId="NoList21210">
    <w:name w:val="No List21210"/>
    <w:next w:val="NoList"/>
    <w:semiHidden/>
    <w:rsid w:val="00C16E65"/>
  </w:style>
  <w:style w:type="numbering" w:customStyle="1" w:styleId="NoList829">
    <w:name w:val="No List829"/>
    <w:next w:val="NoList"/>
    <w:semiHidden/>
    <w:rsid w:val="00C16E65"/>
  </w:style>
  <w:style w:type="numbering" w:customStyle="1" w:styleId="NoList1229">
    <w:name w:val="No List1229"/>
    <w:next w:val="NoList"/>
    <w:semiHidden/>
    <w:rsid w:val="00C16E65"/>
  </w:style>
  <w:style w:type="numbering" w:customStyle="1" w:styleId="NoList2229">
    <w:name w:val="No List2229"/>
    <w:next w:val="NoList"/>
    <w:semiHidden/>
    <w:rsid w:val="00C16E65"/>
  </w:style>
  <w:style w:type="numbering" w:customStyle="1" w:styleId="NoList929">
    <w:name w:val="No List929"/>
    <w:next w:val="NoList"/>
    <w:semiHidden/>
    <w:rsid w:val="00C16E65"/>
  </w:style>
  <w:style w:type="numbering" w:customStyle="1" w:styleId="NoList1329">
    <w:name w:val="No List1329"/>
    <w:next w:val="NoList"/>
    <w:semiHidden/>
    <w:rsid w:val="00C16E65"/>
  </w:style>
  <w:style w:type="numbering" w:customStyle="1" w:styleId="NoList2329">
    <w:name w:val="No List2329"/>
    <w:next w:val="NoList"/>
    <w:semiHidden/>
    <w:rsid w:val="00C16E65"/>
  </w:style>
  <w:style w:type="numbering" w:customStyle="1" w:styleId="NoList1029">
    <w:name w:val="No List1029"/>
    <w:next w:val="NoList"/>
    <w:semiHidden/>
    <w:rsid w:val="00C16E65"/>
  </w:style>
  <w:style w:type="numbering" w:customStyle="1" w:styleId="NoList1429">
    <w:name w:val="No List1429"/>
    <w:next w:val="NoList"/>
    <w:semiHidden/>
    <w:rsid w:val="00C16E65"/>
  </w:style>
  <w:style w:type="numbering" w:customStyle="1" w:styleId="NoList2429">
    <w:name w:val="No List2429"/>
    <w:next w:val="NoList"/>
    <w:semiHidden/>
    <w:rsid w:val="00C16E65"/>
  </w:style>
  <w:style w:type="numbering" w:customStyle="1" w:styleId="NoList3129">
    <w:name w:val="No List3129"/>
    <w:next w:val="NoList"/>
    <w:semiHidden/>
    <w:rsid w:val="00C16E65"/>
  </w:style>
  <w:style w:type="numbering" w:customStyle="1" w:styleId="NoList4129">
    <w:name w:val="No List4129"/>
    <w:next w:val="NoList"/>
    <w:semiHidden/>
    <w:rsid w:val="00C16E65"/>
  </w:style>
  <w:style w:type="numbering" w:customStyle="1" w:styleId="NoList5129">
    <w:name w:val="No List5129"/>
    <w:next w:val="NoList"/>
    <w:semiHidden/>
    <w:rsid w:val="00C16E65"/>
  </w:style>
  <w:style w:type="numbering" w:customStyle="1" w:styleId="NoList1529">
    <w:name w:val="No List1529"/>
    <w:next w:val="NoList"/>
    <w:semiHidden/>
    <w:rsid w:val="00C16E65"/>
  </w:style>
  <w:style w:type="numbering" w:customStyle="1" w:styleId="NoList1629">
    <w:name w:val="No List1629"/>
    <w:next w:val="NoList"/>
    <w:semiHidden/>
    <w:rsid w:val="00C16E65"/>
  </w:style>
  <w:style w:type="numbering" w:customStyle="1" w:styleId="1290">
    <w:name w:val="无列表129"/>
    <w:next w:val="NoList"/>
    <w:semiHidden/>
    <w:rsid w:val="00C16E65"/>
  </w:style>
  <w:style w:type="numbering" w:customStyle="1" w:styleId="NoList11129">
    <w:name w:val="No List11129"/>
    <w:next w:val="NoList"/>
    <w:semiHidden/>
    <w:rsid w:val="00C16E65"/>
  </w:style>
  <w:style w:type="numbering" w:customStyle="1" w:styleId="291">
    <w:name w:val="无列表29"/>
    <w:next w:val="NoList"/>
    <w:uiPriority w:val="99"/>
    <w:semiHidden/>
    <w:unhideWhenUsed/>
    <w:rsid w:val="00C16E65"/>
  </w:style>
  <w:style w:type="numbering" w:customStyle="1" w:styleId="390">
    <w:name w:val="无列表39"/>
    <w:next w:val="NoList"/>
    <w:uiPriority w:val="99"/>
    <w:semiHidden/>
    <w:unhideWhenUsed/>
    <w:rsid w:val="00C16E65"/>
  </w:style>
  <w:style w:type="numbering" w:customStyle="1" w:styleId="NoList209">
    <w:name w:val="No List209"/>
    <w:next w:val="NoList"/>
    <w:semiHidden/>
    <w:rsid w:val="00C16E65"/>
  </w:style>
  <w:style w:type="numbering" w:customStyle="1" w:styleId="NoList279">
    <w:name w:val="No List279"/>
    <w:next w:val="NoList"/>
    <w:uiPriority w:val="99"/>
    <w:semiHidden/>
    <w:unhideWhenUsed/>
    <w:rsid w:val="00C16E65"/>
  </w:style>
  <w:style w:type="numbering" w:customStyle="1" w:styleId="NoList289">
    <w:name w:val="No List289"/>
    <w:next w:val="NoList"/>
    <w:uiPriority w:val="99"/>
    <w:semiHidden/>
    <w:unhideWhenUsed/>
    <w:rsid w:val="00C16E65"/>
  </w:style>
  <w:style w:type="numbering" w:customStyle="1" w:styleId="NoList292">
    <w:name w:val="No List292"/>
    <w:next w:val="NoList"/>
    <w:uiPriority w:val="99"/>
    <w:semiHidden/>
    <w:unhideWhenUsed/>
    <w:rsid w:val="00C16E65"/>
  </w:style>
  <w:style w:type="numbering" w:customStyle="1" w:styleId="NoList1142">
    <w:name w:val="No List1142"/>
    <w:next w:val="NoList"/>
    <w:semiHidden/>
    <w:unhideWhenUsed/>
    <w:rsid w:val="00C16E65"/>
  </w:style>
  <w:style w:type="numbering" w:customStyle="1" w:styleId="NoList1152">
    <w:name w:val="No List1152"/>
    <w:next w:val="NoList"/>
    <w:semiHidden/>
    <w:rsid w:val="00C16E65"/>
  </w:style>
  <w:style w:type="numbering" w:customStyle="1" w:styleId="NoList2102">
    <w:name w:val="No List2102"/>
    <w:next w:val="NoList"/>
    <w:semiHidden/>
    <w:rsid w:val="00C16E65"/>
  </w:style>
  <w:style w:type="numbering" w:customStyle="1" w:styleId="NoList342">
    <w:name w:val="No List342"/>
    <w:next w:val="NoList"/>
    <w:semiHidden/>
    <w:unhideWhenUsed/>
    <w:rsid w:val="00C16E65"/>
  </w:style>
  <w:style w:type="numbering" w:customStyle="1" w:styleId="1320">
    <w:name w:val="목록 없음132"/>
    <w:next w:val="NoList"/>
    <w:semiHidden/>
    <w:unhideWhenUsed/>
    <w:rsid w:val="00C16E65"/>
  </w:style>
  <w:style w:type="numbering" w:customStyle="1" w:styleId="232">
    <w:name w:val="목록 없음232"/>
    <w:next w:val="NoList"/>
    <w:semiHidden/>
    <w:rsid w:val="00C16E65"/>
  </w:style>
  <w:style w:type="numbering" w:customStyle="1" w:styleId="NoList442">
    <w:name w:val="No List442"/>
    <w:next w:val="NoList"/>
    <w:semiHidden/>
    <w:unhideWhenUsed/>
    <w:rsid w:val="00C16E65"/>
  </w:style>
  <w:style w:type="numbering" w:customStyle="1" w:styleId="NoList542">
    <w:name w:val="No List542"/>
    <w:next w:val="NoList"/>
    <w:semiHidden/>
    <w:rsid w:val="00C16E65"/>
  </w:style>
  <w:style w:type="numbering" w:customStyle="1" w:styleId="NoList632">
    <w:name w:val="No List632"/>
    <w:next w:val="NoList"/>
    <w:semiHidden/>
    <w:rsid w:val="00C16E65"/>
  </w:style>
  <w:style w:type="numbering" w:customStyle="1" w:styleId="NoList732">
    <w:name w:val="No List732"/>
    <w:next w:val="NoList"/>
    <w:semiHidden/>
    <w:rsid w:val="00C16E65"/>
  </w:style>
  <w:style w:type="numbering" w:customStyle="1" w:styleId="NoList2132">
    <w:name w:val="No List2132"/>
    <w:next w:val="NoList"/>
    <w:semiHidden/>
    <w:rsid w:val="00C16E65"/>
  </w:style>
  <w:style w:type="numbering" w:customStyle="1" w:styleId="NoList832">
    <w:name w:val="No List832"/>
    <w:next w:val="NoList"/>
    <w:semiHidden/>
    <w:rsid w:val="00C16E65"/>
  </w:style>
  <w:style w:type="numbering" w:customStyle="1" w:styleId="NoList1232">
    <w:name w:val="No List1232"/>
    <w:next w:val="NoList"/>
    <w:semiHidden/>
    <w:rsid w:val="00C16E65"/>
  </w:style>
  <w:style w:type="numbering" w:customStyle="1" w:styleId="NoList2232">
    <w:name w:val="No List2232"/>
    <w:next w:val="NoList"/>
    <w:semiHidden/>
    <w:rsid w:val="00C16E65"/>
  </w:style>
  <w:style w:type="numbering" w:customStyle="1" w:styleId="NoList932">
    <w:name w:val="No List932"/>
    <w:next w:val="NoList"/>
    <w:semiHidden/>
    <w:rsid w:val="00C16E65"/>
  </w:style>
  <w:style w:type="numbering" w:customStyle="1" w:styleId="NoList1332">
    <w:name w:val="No List1332"/>
    <w:next w:val="NoList"/>
    <w:semiHidden/>
    <w:rsid w:val="00C16E65"/>
  </w:style>
  <w:style w:type="numbering" w:customStyle="1" w:styleId="NoList2332">
    <w:name w:val="No List2332"/>
    <w:next w:val="NoList"/>
    <w:semiHidden/>
    <w:rsid w:val="00C16E65"/>
  </w:style>
  <w:style w:type="numbering" w:customStyle="1" w:styleId="NoList1032">
    <w:name w:val="No List1032"/>
    <w:next w:val="NoList"/>
    <w:semiHidden/>
    <w:rsid w:val="00C16E65"/>
  </w:style>
  <w:style w:type="numbering" w:customStyle="1" w:styleId="NoList1432">
    <w:name w:val="No List1432"/>
    <w:next w:val="NoList"/>
    <w:semiHidden/>
    <w:rsid w:val="00C16E65"/>
  </w:style>
  <w:style w:type="numbering" w:customStyle="1" w:styleId="NoList2432">
    <w:name w:val="No List2432"/>
    <w:next w:val="NoList"/>
    <w:semiHidden/>
    <w:rsid w:val="00C16E65"/>
  </w:style>
  <w:style w:type="numbering" w:customStyle="1" w:styleId="NoList3132">
    <w:name w:val="No List3132"/>
    <w:next w:val="NoList"/>
    <w:semiHidden/>
    <w:rsid w:val="00C16E65"/>
  </w:style>
  <w:style w:type="numbering" w:customStyle="1" w:styleId="NoList4132">
    <w:name w:val="No List4132"/>
    <w:next w:val="NoList"/>
    <w:semiHidden/>
    <w:rsid w:val="00C16E65"/>
  </w:style>
  <w:style w:type="numbering" w:customStyle="1" w:styleId="NoList5132">
    <w:name w:val="No List5132"/>
    <w:next w:val="NoList"/>
    <w:semiHidden/>
    <w:rsid w:val="00C16E65"/>
  </w:style>
  <w:style w:type="numbering" w:customStyle="1" w:styleId="NoList1532">
    <w:name w:val="No List1532"/>
    <w:next w:val="NoList"/>
    <w:semiHidden/>
    <w:rsid w:val="00C16E65"/>
  </w:style>
  <w:style w:type="numbering" w:customStyle="1" w:styleId="NoList1632">
    <w:name w:val="No List1632"/>
    <w:next w:val="NoList"/>
    <w:semiHidden/>
    <w:rsid w:val="00C16E65"/>
  </w:style>
  <w:style w:type="numbering" w:customStyle="1" w:styleId="1321">
    <w:name w:val="无列表132"/>
    <w:next w:val="NoList"/>
    <w:semiHidden/>
    <w:rsid w:val="00C16E65"/>
  </w:style>
  <w:style w:type="numbering" w:customStyle="1" w:styleId="NoList11132">
    <w:name w:val="No List11132"/>
    <w:next w:val="NoList"/>
    <w:semiHidden/>
    <w:rsid w:val="00C16E65"/>
  </w:style>
  <w:style w:type="numbering" w:customStyle="1" w:styleId="NoList1712">
    <w:name w:val="No List1712"/>
    <w:next w:val="NoList"/>
    <w:uiPriority w:val="99"/>
    <w:semiHidden/>
    <w:unhideWhenUsed/>
    <w:rsid w:val="00C16E65"/>
  </w:style>
  <w:style w:type="numbering" w:customStyle="1" w:styleId="NoList1812">
    <w:name w:val="No List1812"/>
    <w:next w:val="NoList"/>
    <w:uiPriority w:val="99"/>
    <w:semiHidden/>
    <w:rsid w:val="00C16E65"/>
  </w:style>
  <w:style w:type="numbering" w:customStyle="1" w:styleId="NoList2512">
    <w:name w:val="No List2512"/>
    <w:next w:val="NoList"/>
    <w:semiHidden/>
    <w:rsid w:val="00C16E65"/>
  </w:style>
  <w:style w:type="numbering" w:customStyle="1" w:styleId="NoList3212">
    <w:name w:val="No List3212"/>
    <w:next w:val="NoList"/>
    <w:semiHidden/>
    <w:unhideWhenUsed/>
    <w:rsid w:val="00C16E65"/>
  </w:style>
  <w:style w:type="numbering" w:customStyle="1" w:styleId="11120">
    <w:name w:val="목록 없음1112"/>
    <w:next w:val="NoList"/>
    <w:semiHidden/>
    <w:unhideWhenUsed/>
    <w:rsid w:val="00C16E65"/>
  </w:style>
  <w:style w:type="numbering" w:customStyle="1" w:styleId="21120">
    <w:name w:val="목록 없음2112"/>
    <w:next w:val="NoList"/>
    <w:semiHidden/>
    <w:rsid w:val="00C16E65"/>
  </w:style>
  <w:style w:type="numbering" w:customStyle="1" w:styleId="NoList4212">
    <w:name w:val="No List4212"/>
    <w:next w:val="NoList"/>
    <w:semiHidden/>
    <w:unhideWhenUsed/>
    <w:rsid w:val="00C16E65"/>
  </w:style>
  <w:style w:type="numbering" w:customStyle="1" w:styleId="NoList5212">
    <w:name w:val="No List5212"/>
    <w:next w:val="NoList"/>
    <w:semiHidden/>
    <w:rsid w:val="00C16E65"/>
  </w:style>
  <w:style w:type="numbering" w:customStyle="1" w:styleId="NoList6112">
    <w:name w:val="No List6112"/>
    <w:next w:val="NoList"/>
    <w:semiHidden/>
    <w:rsid w:val="00C16E65"/>
  </w:style>
  <w:style w:type="numbering" w:customStyle="1" w:styleId="NoList7112">
    <w:name w:val="No List7112"/>
    <w:next w:val="NoList"/>
    <w:semiHidden/>
    <w:rsid w:val="00C16E65"/>
  </w:style>
  <w:style w:type="numbering" w:customStyle="1" w:styleId="NoList11212">
    <w:name w:val="No List11212"/>
    <w:next w:val="NoList"/>
    <w:semiHidden/>
    <w:rsid w:val="00C16E65"/>
  </w:style>
  <w:style w:type="numbering" w:customStyle="1" w:styleId="NoList21113">
    <w:name w:val="No List21113"/>
    <w:next w:val="NoList"/>
    <w:semiHidden/>
    <w:rsid w:val="00C16E65"/>
  </w:style>
  <w:style w:type="numbering" w:customStyle="1" w:styleId="NoList8112">
    <w:name w:val="No List8112"/>
    <w:next w:val="NoList"/>
    <w:semiHidden/>
    <w:rsid w:val="00C16E65"/>
  </w:style>
  <w:style w:type="numbering" w:customStyle="1" w:styleId="NoList12113">
    <w:name w:val="No List12113"/>
    <w:next w:val="NoList"/>
    <w:semiHidden/>
    <w:rsid w:val="00C16E65"/>
  </w:style>
  <w:style w:type="numbering" w:customStyle="1" w:styleId="NoList22112">
    <w:name w:val="No List22112"/>
    <w:next w:val="NoList"/>
    <w:semiHidden/>
    <w:rsid w:val="00C16E65"/>
  </w:style>
  <w:style w:type="numbering" w:customStyle="1" w:styleId="NoList9112">
    <w:name w:val="No List9112"/>
    <w:next w:val="NoList"/>
    <w:semiHidden/>
    <w:rsid w:val="00C16E65"/>
  </w:style>
  <w:style w:type="numbering" w:customStyle="1" w:styleId="NoList13112">
    <w:name w:val="No List13112"/>
    <w:next w:val="NoList"/>
    <w:semiHidden/>
    <w:rsid w:val="00C16E65"/>
  </w:style>
  <w:style w:type="numbering" w:customStyle="1" w:styleId="NoList23112">
    <w:name w:val="No List23112"/>
    <w:next w:val="NoList"/>
    <w:semiHidden/>
    <w:rsid w:val="00C16E65"/>
  </w:style>
  <w:style w:type="numbering" w:customStyle="1" w:styleId="NoList10112">
    <w:name w:val="No List10112"/>
    <w:next w:val="NoList"/>
    <w:semiHidden/>
    <w:rsid w:val="00C16E65"/>
  </w:style>
  <w:style w:type="numbering" w:customStyle="1" w:styleId="NoList14112">
    <w:name w:val="No List14112"/>
    <w:next w:val="NoList"/>
    <w:semiHidden/>
    <w:rsid w:val="00C16E65"/>
  </w:style>
  <w:style w:type="numbering" w:customStyle="1" w:styleId="NoList24112">
    <w:name w:val="No List24112"/>
    <w:next w:val="NoList"/>
    <w:semiHidden/>
    <w:rsid w:val="00C16E65"/>
  </w:style>
  <w:style w:type="numbering" w:customStyle="1" w:styleId="NoList31112">
    <w:name w:val="No List31112"/>
    <w:next w:val="NoList"/>
    <w:semiHidden/>
    <w:rsid w:val="00C16E65"/>
  </w:style>
  <w:style w:type="numbering" w:customStyle="1" w:styleId="NoList41112">
    <w:name w:val="No List41112"/>
    <w:next w:val="NoList"/>
    <w:semiHidden/>
    <w:rsid w:val="00C16E65"/>
  </w:style>
  <w:style w:type="numbering" w:customStyle="1" w:styleId="NoList51112">
    <w:name w:val="No List51112"/>
    <w:next w:val="NoList"/>
    <w:semiHidden/>
    <w:rsid w:val="00C16E65"/>
  </w:style>
  <w:style w:type="numbering" w:customStyle="1" w:styleId="NoList15112">
    <w:name w:val="No List15112"/>
    <w:next w:val="NoList"/>
    <w:semiHidden/>
    <w:rsid w:val="00C16E65"/>
  </w:style>
  <w:style w:type="numbering" w:customStyle="1" w:styleId="NoList16112">
    <w:name w:val="No List16112"/>
    <w:next w:val="NoList"/>
    <w:semiHidden/>
    <w:rsid w:val="00C16E65"/>
  </w:style>
  <w:style w:type="numbering" w:customStyle="1" w:styleId="11121">
    <w:name w:val="无列表1112"/>
    <w:next w:val="NoList"/>
    <w:semiHidden/>
    <w:rsid w:val="00C16E65"/>
  </w:style>
  <w:style w:type="numbering" w:customStyle="1" w:styleId="NoList111113">
    <w:name w:val="No List111113"/>
    <w:next w:val="NoList"/>
    <w:semiHidden/>
    <w:rsid w:val="00C16E65"/>
  </w:style>
  <w:style w:type="numbering" w:customStyle="1" w:styleId="NoList1912">
    <w:name w:val="No List1912"/>
    <w:next w:val="NoList"/>
    <w:uiPriority w:val="99"/>
    <w:semiHidden/>
    <w:unhideWhenUsed/>
    <w:rsid w:val="00C16E65"/>
  </w:style>
  <w:style w:type="numbering" w:customStyle="1" w:styleId="NoList11012">
    <w:name w:val="No List11012"/>
    <w:next w:val="NoList"/>
    <w:uiPriority w:val="99"/>
    <w:semiHidden/>
    <w:rsid w:val="00C16E65"/>
  </w:style>
  <w:style w:type="numbering" w:customStyle="1" w:styleId="NoList2612">
    <w:name w:val="No List2612"/>
    <w:next w:val="NoList"/>
    <w:semiHidden/>
    <w:rsid w:val="00C16E65"/>
  </w:style>
  <w:style w:type="numbering" w:customStyle="1" w:styleId="NoList3312">
    <w:name w:val="No List3312"/>
    <w:next w:val="NoList"/>
    <w:semiHidden/>
    <w:unhideWhenUsed/>
    <w:rsid w:val="00C16E65"/>
  </w:style>
  <w:style w:type="numbering" w:customStyle="1" w:styleId="1212">
    <w:name w:val="목록 없음1212"/>
    <w:next w:val="NoList"/>
    <w:semiHidden/>
    <w:unhideWhenUsed/>
    <w:rsid w:val="00C16E65"/>
  </w:style>
  <w:style w:type="numbering" w:customStyle="1" w:styleId="2212">
    <w:name w:val="목록 없음2212"/>
    <w:next w:val="NoList"/>
    <w:semiHidden/>
    <w:rsid w:val="00C16E65"/>
  </w:style>
  <w:style w:type="numbering" w:customStyle="1" w:styleId="NoList4312">
    <w:name w:val="No List4312"/>
    <w:next w:val="NoList"/>
    <w:semiHidden/>
    <w:unhideWhenUsed/>
    <w:rsid w:val="00C16E65"/>
  </w:style>
  <w:style w:type="numbering" w:customStyle="1" w:styleId="NoList5312">
    <w:name w:val="No List5312"/>
    <w:next w:val="NoList"/>
    <w:semiHidden/>
    <w:rsid w:val="00C16E65"/>
  </w:style>
  <w:style w:type="numbering" w:customStyle="1" w:styleId="NoList6212">
    <w:name w:val="No List6212"/>
    <w:next w:val="NoList"/>
    <w:semiHidden/>
    <w:rsid w:val="00C16E65"/>
  </w:style>
  <w:style w:type="numbering" w:customStyle="1" w:styleId="NoList7212">
    <w:name w:val="No List7212"/>
    <w:next w:val="NoList"/>
    <w:semiHidden/>
    <w:rsid w:val="00C16E65"/>
  </w:style>
  <w:style w:type="numbering" w:customStyle="1" w:styleId="NoList11312">
    <w:name w:val="No List11312"/>
    <w:next w:val="NoList"/>
    <w:semiHidden/>
    <w:rsid w:val="00C16E65"/>
  </w:style>
  <w:style w:type="numbering" w:customStyle="1" w:styleId="NoList21212">
    <w:name w:val="No List21212"/>
    <w:next w:val="NoList"/>
    <w:semiHidden/>
    <w:rsid w:val="00C16E65"/>
  </w:style>
  <w:style w:type="numbering" w:customStyle="1" w:styleId="NoList8212">
    <w:name w:val="No List8212"/>
    <w:next w:val="NoList"/>
    <w:semiHidden/>
    <w:rsid w:val="00C16E65"/>
  </w:style>
  <w:style w:type="numbering" w:customStyle="1" w:styleId="NoList12212">
    <w:name w:val="No List12212"/>
    <w:next w:val="NoList"/>
    <w:semiHidden/>
    <w:rsid w:val="00C16E65"/>
  </w:style>
  <w:style w:type="numbering" w:customStyle="1" w:styleId="NoList22212">
    <w:name w:val="No List22212"/>
    <w:next w:val="NoList"/>
    <w:semiHidden/>
    <w:rsid w:val="00C16E65"/>
  </w:style>
  <w:style w:type="numbering" w:customStyle="1" w:styleId="NoList9212">
    <w:name w:val="No List9212"/>
    <w:next w:val="NoList"/>
    <w:semiHidden/>
    <w:rsid w:val="00C16E65"/>
  </w:style>
  <w:style w:type="numbering" w:customStyle="1" w:styleId="NoList13212">
    <w:name w:val="No List13212"/>
    <w:next w:val="NoList"/>
    <w:semiHidden/>
    <w:rsid w:val="00C16E65"/>
  </w:style>
  <w:style w:type="numbering" w:customStyle="1" w:styleId="NoList23212">
    <w:name w:val="No List23212"/>
    <w:next w:val="NoList"/>
    <w:semiHidden/>
    <w:rsid w:val="00C16E65"/>
  </w:style>
  <w:style w:type="numbering" w:customStyle="1" w:styleId="NoList10212">
    <w:name w:val="No List10212"/>
    <w:next w:val="NoList"/>
    <w:semiHidden/>
    <w:rsid w:val="00C16E65"/>
  </w:style>
  <w:style w:type="numbering" w:customStyle="1" w:styleId="NoList14212">
    <w:name w:val="No List14212"/>
    <w:next w:val="NoList"/>
    <w:semiHidden/>
    <w:rsid w:val="00C16E65"/>
  </w:style>
  <w:style w:type="numbering" w:customStyle="1" w:styleId="NoList24212">
    <w:name w:val="No List24212"/>
    <w:next w:val="NoList"/>
    <w:semiHidden/>
    <w:rsid w:val="00C16E65"/>
  </w:style>
  <w:style w:type="numbering" w:customStyle="1" w:styleId="NoList31212">
    <w:name w:val="No List31212"/>
    <w:next w:val="NoList"/>
    <w:semiHidden/>
    <w:rsid w:val="00C16E65"/>
  </w:style>
  <w:style w:type="numbering" w:customStyle="1" w:styleId="NoList41212">
    <w:name w:val="No List41212"/>
    <w:next w:val="NoList"/>
    <w:semiHidden/>
    <w:rsid w:val="00C16E65"/>
  </w:style>
  <w:style w:type="numbering" w:customStyle="1" w:styleId="NoList51212">
    <w:name w:val="No List51212"/>
    <w:next w:val="NoList"/>
    <w:semiHidden/>
    <w:rsid w:val="00C16E65"/>
  </w:style>
  <w:style w:type="numbering" w:customStyle="1" w:styleId="NoList15212">
    <w:name w:val="No List15212"/>
    <w:next w:val="NoList"/>
    <w:semiHidden/>
    <w:rsid w:val="00C16E65"/>
  </w:style>
  <w:style w:type="numbering" w:customStyle="1" w:styleId="NoList16212">
    <w:name w:val="No List16212"/>
    <w:next w:val="NoList"/>
    <w:semiHidden/>
    <w:rsid w:val="00C16E65"/>
  </w:style>
  <w:style w:type="numbering" w:customStyle="1" w:styleId="12120">
    <w:name w:val="无列表1212"/>
    <w:next w:val="NoList"/>
    <w:semiHidden/>
    <w:rsid w:val="00C16E65"/>
  </w:style>
  <w:style w:type="numbering" w:customStyle="1" w:styleId="NoList111212">
    <w:name w:val="No List111212"/>
    <w:next w:val="NoList"/>
    <w:semiHidden/>
    <w:rsid w:val="00C16E65"/>
  </w:style>
  <w:style w:type="numbering" w:customStyle="1" w:styleId="2122">
    <w:name w:val="无列表212"/>
    <w:next w:val="NoList"/>
    <w:uiPriority w:val="99"/>
    <w:semiHidden/>
    <w:unhideWhenUsed/>
    <w:rsid w:val="00C16E65"/>
  </w:style>
  <w:style w:type="numbering" w:customStyle="1" w:styleId="3122">
    <w:name w:val="无列表312"/>
    <w:next w:val="NoList"/>
    <w:uiPriority w:val="99"/>
    <w:semiHidden/>
    <w:unhideWhenUsed/>
    <w:rsid w:val="00C16E65"/>
  </w:style>
  <w:style w:type="numbering" w:customStyle="1" w:styleId="NoList2012">
    <w:name w:val="No List2012"/>
    <w:next w:val="NoList"/>
    <w:semiHidden/>
    <w:rsid w:val="00C16E65"/>
  </w:style>
  <w:style w:type="numbering" w:customStyle="1" w:styleId="NoList2712">
    <w:name w:val="No List2712"/>
    <w:next w:val="NoList"/>
    <w:uiPriority w:val="99"/>
    <w:semiHidden/>
    <w:unhideWhenUsed/>
    <w:rsid w:val="00C16E65"/>
  </w:style>
  <w:style w:type="numbering" w:customStyle="1" w:styleId="NoList2812">
    <w:name w:val="No List2812"/>
    <w:next w:val="NoList"/>
    <w:uiPriority w:val="99"/>
    <w:semiHidden/>
    <w:unhideWhenUsed/>
    <w:rsid w:val="00C16E65"/>
  </w:style>
  <w:style w:type="numbering" w:customStyle="1" w:styleId="NoList302">
    <w:name w:val="No List302"/>
    <w:next w:val="NoList"/>
    <w:uiPriority w:val="99"/>
    <w:semiHidden/>
    <w:unhideWhenUsed/>
    <w:rsid w:val="00C16E65"/>
  </w:style>
  <w:style w:type="numbering" w:customStyle="1" w:styleId="NoList1162">
    <w:name w:val="No List1162"/>
    <w:next w:val="NoList"/>
    <w:semiHidden/>
    <w:unhideWhenUsed/>
    <w:rsid w:val="00C16E65"/>
  </w:style>
  <w:style w:type="numbering" w:customStyle="1" w:styleId="NoList1172">
    <w:name w:val="No List1172"/>
    <w:next w:val="NoList"/>
    <w:semiHidden/>
    <w:rsid w:val="00C16E65"/>
  </w:style>
  <w:style w:type="numbering" w:customStyle="1" w:styleId="NoList2142">
    <w:name w:val="No List2142"/>
    <w:next w:val="NoList"/>
    <w:semiHidden/>
    <w:rsid w:val="00C16E65"/>
  </w:style>
  <w:style w:type="numbering" w:customStyle="1" w:styleId="NoList352">
    <w:name w:val="No List352"/>
    <w:next w:val="NoList"/>
    <w:semiHidden/>
    <w:unhideWhenUsed/>
    <w:rsid w:val="00C16E65"/>
  </w:style>
  <w:style w:type="numbering" w:customStyle="1" w:styleId="1420">
    <w:name w:val="목록 없음142"/>
    <w:next w:val="NoList"/>
    <w:semiHidden/>
    <w:unhideWhenUsed/>
    <w:rsid w:val="00C16E65"/>
  </w:style>
  <w:style w:type="numbering" w:customStyle="1" w:styleId="242">
    <w:name w:val="목록 없음242"/>
    <w:next w:val="NoList"/>
    <w:semiHidden/>
    <w:rsid w:val="00C16E65"/>
  </w:style>
  <w:style w:type="numbering" w:customStyle="1" w:styleId="NoList452">
    <w:name w:val="No List452"/>
    <w:next w:val="NoList"/>
    <w:semiHidden/>
    <w:unhideWhenUsed/>
    <w:rsid w:val="00C16E65"/>
  </w:style>
  <w:style w:type="numbering" w:customStyle="1" w:styleId="NoList552">
    <w:name w:val="No List552"/>
    <w:next w:val="NoList"/>
    <w:semiHidden/>
    <w:rsid w:val="00C16E65"/>
  </w:style>
  <w:style w:type="numbering" w:customStyle="1" w:styleId="NoList642">
    <w:name w:val="No List642"/>
    <w:next w:val="NoList"/>
    <w:semiHidden/>
    <w:rsid w:val="00C16E65"/>
  </w:style>
  <w:style w:type="numbering" w:customStyle="1" w:styleId="NoList742">
    <w:name w:val="No List742"/>
    <w:next w:val="NoList"/>
    <w:semiHidden/>
    <w:rsid w:val="00C16E65"/>
  </w:style>
  <w:style w:type="numbering" w:customStyle="1" w:styleId="NoList2152">
    <w:name w:val="No List2152"/>
    <w:next w:val="NoList"/>
    <w:semiHidden/>
    <w:rsid w:val="00C16E65"/>
  </w:style>
  <w:style w:type="numbering" w:customStyle="1" w:styleId="NoList842">
    <w:name w:val="No List842"/>
    <w:next w:val="NoList"/>
    <w:semiHidden/>
    <w:rsid w:val="00C16E65"/>
  </w:style>
  <w:style w:type="numbering" w:customStyle="1" w:styleId="NoList1242">
    <w:name w:val="No List1242"/>
    <w:next w:val="NoList"/>
    <w:semiHidden/>
    <w:rsid w:val="00C16E65"/>
  </w:style>
  <w:style w:type="numbering" w:customStyle="1" w:styleId="NoList2242">
    <w:name w:val="No List2242"/>
    <w:next w:val="NoList"/>
    <w:semiHidden/>
    <w:rsid w:val="00C16E65"/>
  </w:style>
  <w:style w:type="numbering" w:customStyle="1" w:styleId="NoList942">
    <w:name w:val="No List942"/>
    <w:next w:val="NoList"/>
    <w:semiHidden/>
    <w:rsid w:val="00C16E65"/>
  </w:style>
  <w:style w:type="numbering" w:customStyle="1" w:styleId="NoList1342">
    <w:name w:val="No List1342"/>
    <w:next w:val="NoList"/>
    <w:semiHidden/>
    <w:rsid w:val="00C16E65"/>
  </w:style>
  <w:style w:type="numbering" w:customStyle="1" w:styleId="NoList2342">
    <w:name w:val="No List2342"/>
    <w:next w:val="NoList"/>
    <w:semiHidden/>
    <w:rsid w:val="00C16E65"/>
  </w:style>
  <w:style w:type="numbering" w:customStyle="1" w:styleId="NoList1042">
    <w:name w:val="No List1042"/>
    <w:next w:val="NoList"/>
    <w:semiHidden/>
    <w:rsid w:val="00C16E65"/>
  </w:style>
  <w:style w:type="numbering" w:customStyle="1" w:styleId="NoList1442">
    <w:name w:val="No List1442"/>
    <w:next w:val="NoList"/>
    <w:semiHidden/>
    <w:rsid w:val="00C16E65"/>
  </w:style>
  <w:style w:type="numbering" w:customStyle="1" w:styleId="NoList2442">
    <w:name w:val="No List2442"/>
    <w:next w:val="NoList"/>
    <w:semiHidden/>
    <w:rsid w:val="00C16E65"/>
  </w:style>
  <w:style w:type="numbering" w:customStyle="1" w:styleId="NoList3142">
    <w:name w:val="No List3142"/>
    <w:next w:val="NoList"/>
    <w:semiHidden/>
    <w:rsid w:val="00C16E65"/>
  </w:style>
  <w:style w:type="numbering" w:customStyle="1" w:styleId="NoList4142">
    <w:name w:val="No List4142"/>
    <w:next w:val="NoList"/>
    <w:semiHidden/>
    <w:rsid w:val="00C16E65"/>
  </w:style>
  <w:style w:type="numbering" w:customStyle="1" w:styleId="NoList5142">
    <w:name w:val="No List5142"/>
    <w:next w:val="NoList"/>
    <w:semiHidden/>
    <w:rsid w:val="00C16E65"/>
  </w:style>
  <w:style w:type="numbering" w:customStyle="1" w:styleId="NoList1542">
    <w:name w:val="No List1542"/>
    <w:next w:val="NoList"/>
    <w:semiHidden/>
    <w:rsid w:val="00C16E65"/>
  </w:style>
  <w:style w:type="numbering" w:customStyle="1" w:styleId="NoList1642">
    <w:name w:val="No List1642"/>
    <w:next w:val="NoList"/>
    <w:semiHidden/>
    <w:rsid w:val="00C16E65"/>
  </w:style>
  <w:style w:type="numbering" w:customStyle="1" w:styleId="1421">
    <w:name w:val="无列表142"/>
    <w:next w:val="NoList"/>
    <w:semiHidden/>
    <w:rsid w:val="00C16E65"/>
  </w:style>
  <w:style w:type="numbering" w:customStyle="1" w:styleId="NoList11142">
    <w:name w:val="No List11142"/>
    <w:next w:val="NoList"/>
    <w:semiHidden/>
    <w:rsid w:val="00C16E65"/>
  </w:style>
  <w:style w:type="numbering" w:customStyle="1" w:styleId="NoList1722">
    <w:name w:val="No List1722"/>
    <w:next w:val="NoList"/>
    <w:uiPriority w:val="99"/>
    <w:semiHidden/>
    <w:unhideWhenUsed/>
    <w:rsid w:val="00C16E65"/>
  </w:style>
  <w:style w:type="numbering" w:customStyle="1" w:styleId="NoList1822">
    <w:name w:val="No List1822"/>
    <w:next w:val="NoList"/>
    <w:uiPriority w:val="99"/>
    <w:semiHidden/>
    <w:rsid w:val="00C16E65"/>
  </w:style>
  <w:style w:type="numbering" w:customStyle="1" w:styleId="NoList2522">
    <w:name w:val="No List2522"/>
    <w:next w:val="NoList"/>
    <w:semiHidden/>
    <w:rsid w:val="00C16E65"/>
  </w:style>
  <w:style w:type="numbering" w:customStyle="1" w:styleId="NoList3222">
    <w:name w:val="No List3222"/>
    <w:next w:val="NoList"/>
    <w:semiHidden/>
    <w:unhideWhenUsed/>
    <w:rsid w:val="00C16E65"/>
  </w:style>
  <w:style w:type="numbering" w:customStyle="1" w:styleId="11220">
    <w:name w:val="목록 없음1122"/>
    <w:next w:val="NoList"/>
    <w:semiHidden/>
    <w:unhideWhenUsed/>
    <w:rsid w:val="00C16E65"/>
  </w:style>
  <w:style w:type="numbering" w:customStyle="1" w:styleId="21220">
    <w:name w:val="목록 없음2122"/>
    <w:next w:val="NoList"/>
    <w:semiHidden/>
    <w:rsid w:val="00C16E65"/>
  </w:style>
  <w:style w:type="numbering" w:customStyle="1" w:styleId="NoList4222">
    <w:name w:val="No List4222"/>
    <w:next w:val="NoList"/>
    <w:semiHidden/>
    <w:unhideWhenUsed/>
    <w:rsid w:val="00C16E65"/>
  </w:style>
  <w:style w:type="numbering" w:customStyle="1" w:styleId="NoList5222">
    <w:name w:val="No List5222"/>
    <w:next w:val="NoList"/>
    <w:semiHidden/>
    <w:rsid w:val="00C16E65"/>
  </w:style>
  <w:style w:type="numbering" w:customStyle="1" w:styleId="NoList6122">
    <w:name w:val="No List6122"/>
    <w:next w:val="NoList"/>
    <w:semiHidden/>
    <w:rsid w:val="00C16E65"/>
  </w:style>
  <w:style w:type="numbering" w:customStyle="1" w:styleId="NoList7122">
    <w:name w:val="No List7122"/>
    <w:next w:val="NoList"/>
    <w:semiHidden/>
    <w:rsid w:val="00C16E65"/>
  </w:style>
  <w:style w:type="numbering" w:customStyle="1" w:styleId="NoList11222">
    <w:name w:val="No List11222"/>
    <w:next w:val="NoList"/>
    <w:semiHidden/>
    <w:rsid w:val="00C16E65"/>
  </w:style>
  <w:style w:type="numbering" w:customStyle="1" w:styleId="NoList21122">
    <w:name w:val="No List21122"/>
    <w:next w:val="NoList"/>
    <w:semiHidden/>
    <w:rsid w:val="00C16E65"/>
  </w:style>
  <w:style w:type="numbering" w:customStyle="1" w:styleId="NoList8122">
    <w:name w:val="No List8122"/>
    <w:next w:val="NoList"/>
    <w:semiHidden/>
    <w:rsid w:val="00C16E65"/>
  </w:style>
  <w:style w:type="numbering" w:customStyle="1" w:styleId="NoList12122">
    <w:name w:val="No List12122"/>
    <w:next w:val="NoList"/>
    <w:semiHidden/>
    <w:rsid w:val="00C16E65"/>
  </w:style>
  <w:style w:type="numbering" w:customStyle="1" w:styleId="NoList22122">
    <w:name w:val="No List22122"/>
    <w:next w:val="NoList"/>
    <w:semiHidden/>
    <w:rsid w:val="00C16E65"/>
  </w:style>
  <w:style w:type="numbering" w:customStyle="1" w:styleId="NoList9122">
    <w:name w:val="No List9122"/>
    <w:next w:val="NoList"/>
    <w:semiHidden/>
    <w:rsid w:val="00C16E65"/>
  </w:style>
  <w:style w:type="numbering" w:customStyle="1" w:styleId="NoList13122">
    <w:name w:val="No List13122"/>
    <w:next w:val="NoList"/>
    <w:semiHidden/>
    <w:rsid w:val="00C16E65"/>
  </w:style>
  <w:style w:type="numbering" w:customStyle="1" w:styleId="NoList23122">
    <w:name w:val="No List23122"/>
    <w:next w:val="NoList"/>
    <w:semiHidden/>
    <w:rsid w:val="00C16E65"/>
  </w:style>
  <w:style w:type="numbering" w:customStyle="1" w:styleId="NoList10122">
    <w:name w:val="No List10122"/>
    <w:next w:val="NoList"/>
    <w:semiHidden/>
    <w:rsid w:val="00C16E65"/>
  </w:style>
  <w:style w:type="numbering" w:customStyle="1" w:styleId="NoList14122">
    <w:name w:val="No List14122"/>
    <w:next w:val="NoList"/>
    <w:semiHidden/>
    <w:rsid w:val="00C16E65"/>
  </w:style>
  <w:style w:type="numbering" w:customStyle="1" w:styleId="NoList24122">
    <w:name w:val="No List24122"/>
    <w:next w:val="NoList"/>
    <w:semiHidden/>
    <w:rsid w:val="00C16E65"/>
  </w:style>
  <w:style w:type="numbering" w:customStyle="1" w:styleId="NoList31122">
    <w:name w:val="No List31122"/>
    <w:next w:val="NoList"/>
    <w:semiHidden/>
    <w:rsid w:val="00C16E65"/>
  </w:style>
  <w:style w:type="numbering" w:customStyle="1" w:styleId="NoList41122">
    <w:name w:val="No List41122"/>
    <w:next w:val="NoList"/>
    <w:semiHidden/>
    <w:rsid w:val="00C16E65"/>
  </w:style>
  <w:style w:type="numbering" w:customStyle="1" w:styleId="NoList51122">
    <w:name w:val="No List51122"/>
    <w:next w:val="NoList"/>
    <w:semiHidden/>
    <w:rsid w:val="00C16E65"/>
  </w:style>
  <w:style w:type="numbering" w:customStyle="1" w:styleId="NoList15122">
    <w:name w:val="No List15122"/>
    <w:next w:val="NoList"/>
    <w:semiHidden/>
    <w:rsid w:val="00C16E65"/>
  </w:style>
  <w:style w:type="numbering" w:customStyle="1" w:styleId="NoList16122">
    <w:name w:val="No List16122"/>
    <w:next w:val="NoList"/>
    <w:semiHidden/>
    <w:rsid w:val="00C16E65"/>
  </w:style>
  <w:style w:type="numbering" w:customStyle="1" w:styleId="11221">
    <w:name w:val="无列表1122"/>
    <w:next w:val="NoList"/>
    <w:semiHidden/>
    <w:rsid w:val="00C16E65"/>
  </w:style>
  <w:style w:type="numbering" w:customStyle="1" w:styleId="NoList111122">
    <w:name w:val="No List111122"/>
    <w:next w:val="NoList"/>
    <w:semiHidden/>
    <w:rsid w:val="00C16E65"/>
  </w:style>
  <w:style w:type="numbering" w:customStyle="1" w:styleId="NoList1922">
    <w:name w:val="No List1922"/>
    <w:next w:val="NoList"/>
    <w:uiPriority w:val="99"/>
    <w:semiHidden/>
    <w:unhideWhenUsed/>
    <w:rsid w:val="00C16E65"/>
  </w:style>
  <w:style w:type="numbering" w:customStyle="1" w:styleId="NoList11022">
    <w:name w:val="No List11022"/>
    <w:next w:val="NoList"/>
    <w:uiPriority w:val="99"/>
    <w:semiHidden/>
    <w:rsid w:val="00C16E65"/>
  </w:style>
  <w:style w:type="numbering" w:customStyle="1" w:styleId="NoList2622">
    <w:name w:val="No List2622"/>
    <w:next w:val="NoList"/>
    <w:semiHidden/>
    <w:rsid w:val="00C16E65"/>
  </w:style>
  <w:style w:type="numbering" w:customStyle="1" w:styleId="NoList3322">
    <w:name w:val="No List3322"/>
    <w:next w:val="NoList"/>
    <w:semiHidden/>
    <w:unhideWhenUsed/>
    <w:rsid w:val="00C16E65"/>
  </w:style>
  <w:style w:type="numbering" w:customStyle="1" w:styleId="1222">
    <w:name w:val="목록 없음1222"/>
    <w:next w:val="NoList"/>
    <w:semiHidden/>
    <w:unhideWhenUsed/>
    <w:rsid w:val="00C16E65"/>
  </w:style>
  <w:style w:type="numbering" w:customStyle="1" w:styleId="2222">
    <w:name w:val="목록 없음2222"/>
    <w:next w:val="NoList"/>
    <w:semiHidden/>
    <w:rsid w:val="00C16E65"/>
  </w:style>
  <w:style w:type="numbering" w:customStyle="1" w:styleId="NoList4322">
    <w:name w:val="No List4322"/>
    <w:next w:val="NoList"/>
    <w:semiHidden/>
    <w:unhideWhenUsed/>
    <w:rsid w:val="00C16E65"/>
  </w:style>
  <w:style w:type="numbering" w:customStyle="1" w:styleId="NoList5322">
    <w:name w:val="No List5322"/>
    <w:next w:val="NoList"/>
    <w:semiHidden/>
    <w:rsid w:val="00C16E65"/>
  </w:style>
  <w:style w:type="numbering" w:customStyle="1" w:styleId="NoList6222">
    <w:name w:val="No List6222"/>
    <w:next w:val="NoList"/>
    <w:semiHidden/>
    <w:rsid w:val="00C16E65"/>
  </w:style>
  <w:style w:type="numbering" w:customStyle="1" w:styleId="NoList7222">
    <w:name w:val="No List7222"/>
    <w:next w:val="NoList"/>
    <w:semiHidden/>
    <w:rsid w:val="00C16E65"/>
  </w:style>
  <w:style w:type="numbering" w:customStyle="1" w:styleId="NoList11322">
    <w:name w:val="No List11322"/>
    <w:next w:val="NoList"/>
    <w:semiHidden/>
    <w:rsid w:val="00C16E65"/>
  </w:style>
  <w:style w:type="numbering" w:customStyle="1" w:styleId="NoList21222">
    <w:name w:val="No List21222"/>
    <w:next w:val="NoList"/>
    <w:semiHidden/>
    <w:rsid w:val="00C16E65"/>
  </w:style>
  <w:style w:type="numbering" w:customStyle="1" w:styleId="NoList8222">
    <w:name w:val="No List8222"/>
    <w:next w:val="NoList"/>
    <w:semiHidden/>
    <w:rsid w:val="00C16E65"/>
  </w:style>
  <w:style w:type="numbering" w:customStyle="1" w:styleId="NoList12222">
    <w:name w:val="No List12222"/>
    <w:next w:val="NoList"/>
    <w:semiHidden/>
    <w:rsid w:val="00C16E65"/>
  </w:style>
  <w:style w:type="numbering" w:customStyle="1" w:styleId="NoList22222">
    <w:name w:val="No List22222"/>
    <w:next w:val="NoList"/>
    <w:semiHidden/>
    <w:rsid w:val="00C16E65"/>
  </w:style>
  <w:style w:type="numbering" w:customStyle="1" w:styleId="NoList9222">
    <w:name w:val="No List9222"/>
    <w:next w:val="NoList"/>
    <w:semiHidden/>
    <w:rsid w:val="00C16E65"/>
  </w:style>
  <w:style w:type="numbering" w:customStyle="1" w:styleId="NoList13222">
    <w:name w:val="No List13222"/>
    <w:next w:val="NoList"/>
    <w:semiHidden/>
    <w:rsid w:val="00C16E65"/>
  </w:style>
  <w:style w:type="numbering" w:customStyle="1" w:styleId="NoList23222">
    <w:name w:val="No List23222"/>
    <w:next w:val="NoList"/>
    <w:semiHidden/>
    <w:rsid w:val="00C16E65"/>
  </w:style>
  <w:style w:type="numbering" w:customStyle="1" w:styleId="NoList10222">
    <w:name w:val="No List10222"/>
    <w:next w:val="NoList"/>
    <w:semiHidden/>
    <w:rsid w:val="00C16E65"/>
  </w:style>
  <w:style w:type="numbering" w:customStyle="1" w:styleId="NoList14222">
    <w:name w:val="No List14222"/>
    <w:next w:val="NoList"/>
    <w:semiHidden/>
    <w:rsid w:val="00C16E65"/>
  </w:style>
  <w:style w:type="numbering" w:customStyle="1" w:styleId="NoList24222">
    <w:name w:val="No List24222"/>
    <w:next w:val="NoList"/>
    <w:semiHidden/>
    <w:rsid w:val="00C16E65"/>
  </w:style>
  <w:style w:type="numbering" w:customStyle="1" w:styleId="NoList31222">
    <w:name w:val="No List31222"/>
    <w:next w:val="NoList"/>
    <w:semiHidden/>
    <w:rsid w:val="00C16E65"/>
  </w:style>
  <w:style w:type="numbering" w:customStyle="1" w:styleId="NoList41222">
    <w:name w:val="No List41222"/>
    <w:next w:val="NoList"/>
    <w:semiHidden/>
    <w:rsid w:val="00C16E65"/>
  </w:style>
  <w:style w:type="numbering" w:customStyle="1" w:styleId="NoList51222">
    <w:name w:val="No List51222"/>
    <w:next w:val="NoList"/>
    <w:semiHidden/>
    <w:rsid w:val="00C16E65"/>
  </w:style>
  <w:style w:type="numbering" w:customStyle="1" w:styleId="NoList15222">
    <w:name w:val="No List15222"/>
    <w:next w:val="NoList"/>
    <w:semiHidden/>
    <w:rsid w:val="00C16E65"/>
  </w:style>
  <w:style w:type="numbering" w:customStyle="1" w:styleId="NoList16222">
    <w:name w:val="No List16222"/>
    <w:next w:val="NoList"/>
    <w:semiHidden/>
    <w:rsid w:val="00C16E65"/>
  </w:style>
  <w:style w:type="numbering" w:customStyle="1" w:styleId="12220">
    <w:name w:val="无列表1222"/>
    <w:next w:val="NoList"/>
    <w:semiHidden/>
    <w:rsid w:val="00C16E65"/>
  </w:style>
  <w:style w:type="numbering" w:customStyle="1" w:styleId="NoList111222">
    <w:name w:val="No List111222"/>
    <w:next w:val="NoList"/>
    <w:semiHidden/>
    <w:rsid w:val="00C16E65"/>
  </w:style>
  <w:style w:type="numbering" w:customStyle="1" w:styleId="2220">
    <w:name w:val="无列表222"/>
    <w:next w:val="NoList"/>
    <w:uiPriority w:val="99"/>
    <w:semiHidden/>
    <w:unhideWhenUsed/>
    <w:rsid w:val="00C16E65"/>
  </w:style>
  <w:style w:type="numbering" w:customStyle="1" w:styleId="3220">
    <w:name w:val="无列表322"/>
    <w:next w:val="NoList"/>
    <w:uiPriority w:val="99"/>
    <w:semiHidden/>
    <w:unhideWhenUsed/>
    <w:rsid w:val="00C16E65"/>
  </w:style>
  <w:style w:type="numbering" w:customStyle="1" w:styleId="NoList2022">
    <w:name w:val="No List2022"/>
    <w:next w:val="NoList"/>
    <w:semiHidden/>
    <w:rsid w:val="00C16E65"/>
  </w:style>
  <w:style w:type="numbering" w:customStyle="1" w:styleId="NoList2722">
    <w:name w:val="No List2722"/>
    <w:next w:val="NoList"/>
    <w:uiPriority w:val="99"/>
    <w:semiHidden/>
    <w:unhideWhenUsed/>
    <w:rsid w:val="00C16E65"/>
  </w:style>
  <w:style w:type="numbering" w:customStyle="1" w:styleId="NoList2822">
    <w:name w:val="No List2822"/>
    <w:next w:val="NoList"/>
    <w:uiPriority w:val="99"/>
    <w:semiHidden/>
    <w:unhideWhenUsed/>
    <w:rsid w:val="00C16E65"/>
  </w:style>
  <w:style w:type="numbering" w:customStyle="1" w:styleId="NoList361">
    <w:name w:val="No List361"/>
    <w:next w:val="NoList"/>
    <w:uiPriority w:val="99"/>
    <w:semiHidden/>
    <w:unhideWhenUsed/>
    <w:rsid w:val="00C16E65"/>
  </w:style>
  <w:style w:type="numbering" w:customStyle="1" w:styleId="NoList1181">
    <w:name w:val="No List1181"/>
    <w:next w:val="NoList"/>
    <w:semiHidden/>
    <w:unhideWhenUsed/>
    <w:rsid w:val="00C16E65"/>
  </w:style>
  <w:style w:type="numbering" w:customStyle="1" w:styleId="NoList1191">
    <w:name w:val="No List1191"/>
    <w:next w:val="NoList"/>
    <w:semiHidden/>
    <w:rsid w:val="00C16E65"/>
  </w:style>
  <w:style w:type="numbering" w:customStyle="1" w:styleId="NoList2161">
    <w:name w:val="No List2161"/>
    <w:next w:val="NoList"/>
    <w:semiHidden/>
    <w:rsid w:val="00C16E65"/>
  </w:style>
  <w:style w:type="numbering" w:customStyle="1" w:styleId="NoList371">
    <w:name w:val="No List371"/>
    <w:next w:val="NoList"/>
    <w:semiHidden/>
    <w:unhideWhenUsed/>
    <w:rsid w:val="00C16E65"/>
  </w:style>
  <w:style w:type="numbering" w:customStyle="1" w:styleId="1510">
    <w:name w:val="목록 없음151"/>
    <w:next w:val="NoList"/>
    <w:semiHidden/>
    <w:unhideWhenUsed/>
    <w:rsid w:val="00C16E65"/>
  </w:style>
  <w:style w:type="numbering" w:customStyle="1" w:styleId="2510">
    <w:name w:val="목록 없음251"/>
    <w:next w:val="NoList"/>
    <w:semiHidden/>
    <w:rsid w:val="00C16E65"/>
  </w:style>
  <w:style w:type="numbering" w:customStyle="1" w:styleId="NoList461">
    <w:name w:val="No List461"/>
    <w:next w:val="NoList"/>
    <w:semiHidden/>
    <w:unhideWhenUsed/>
    <w:rsid w:val="00C16E65"/>
  </w:style>
  <w:style w:type="numbering" w:customStyle="1" w:styleId="NoList561">
    <w:name w:val="No List561"/>
    <w:next w:val="NoList"/>
    <w:semiHidden/>
    <w:rsid w:val="00C16E65"/>
  </w:style>
  <w:style w:type="numbering" w:customStyle="1" w:styleId="NoList651">
    <w:name w:val="No List651"/>
    <w:next w:val="NoList"/>
    <w:semiHidden/>
    <w:rsid w:val="00C16E65"/>
  </w:style>
  <w:style w:type="numbering" w:customStyle="1" w:styleId="NoList751">
    <w:name w:val="No List751"/>
    <w:next w:val="NoList"/>
    <w:semiHidden/>
    <w:rsid w:val="00C16E65"/>
  </w:style>
  <w:style w:type="numbering" w:customStyle="1" w:styleId="NoList2171">
    <w:name w:val="No List2171"/>
    <w:next w:val="NoList"/>
    <w:semiHidden/>
    <w:rsid w:val="00C16E65"/>
  </w:style>
  <w:style w:type="numbering" w:customStyle="1" w:styleId="NoList851">
    <w:name w:val="No List851"/>
    <w:next w:val="NoList"/>
    <w:semiHidden/>
    <w:rsid w:val="00C16E65"/>
  </w:style>
  <w:style w:type="numbering" w:customStyle="1" w:styleId="NoList1251">
    <w:name w:val="No List1251"/>
    <w:next w:val="NoList"/>
    <w:semiHidden/>
    <w:rsid w:val="00C16E65"/>
  </w:style>
  <w:style w:type="numbering" w:customStyle="1" w:styleId="NoList2251">
    <w:name w:val="No List2251"/>
    <w:next w:val="NoList"/>
    <w:semiHidden/>
    <w:rsid w:val="00C16E65"/>
  </w:style>
  <w:style w:type="numbering" w:customStyle="1" w:styleId="NoList951">
    <w:name w:val="No List951"/>
    <w:next w:val="NoList"/>
    <w:semiHidden/>
    <w:rsid w:val="00C16E65"/>
  </w:style>
  <w:style w:type="numbering" w:customStyle="1" w:styleId="NoList1351">
    <w:name w:val="No List1351"/>
    <w:next w:val="NoList"/>
    <w:semiHidden/>
    <w:rsid w:val="00C16E65"/>
  </w:style>
  <w:style w:type="numbering" w:customStyle="1" w:styleId="NoList2351">
    <w:name w:val="No List2351"/>
    <w:next w:val="NoList"/>
    <w:semiHidden/>
    <w:rsid w:val="00C16E65"/>
  </w:style>
  <w:style w:type="numbering" w:customStyle="1" w:styleId="NoList1051">
    <w:name w:val="No List1051"/>
    <w:next w:val="NoList"/>
    <w:semiHidden/>
    <w:rsid w:val="00C16E65"/>
  </w:style>
  <w:style w:type="numbering" w:customStyle="1" w:styleId="NoList1451">
    <w:name w:val="No List1451"/>
    <w:next w:val="NoList"/>
    <w:semiHidden/>
    <w:rsid w:val="00C16E65"/>
  </w:style>
  <w:style w:type="numbering" w:customStyle="1" w:styleId="NoList2451">
    <w:name w:val="No List2451"/>
    <w:next w:val="NoList"/>
    <w:semiHidden/>
    <w:rsid w:val="00C16E65"/>
  </w:style>
  <w:style w:type="numbering" w:customStyle="1" w:styleId="NoList3151">
    <w:name w:val="No List3151"/>
    <w:next w:val="NoList"/>
    <w:semiHidden/>
    <w:rsid w:val="00C16E65"/>
  </w:style>
  <w:style w:type="numbering" w:customStyle="1" w:styleId="NoList4151">
    <w:name w:val="No List4151"/>
    <w:next w:val="NoList"/>
    <w:semiHidden/>
    <w:rsid w:val="00C16E65"/>
  </w:style>
  <w:style w:type="numbering" w:customStyle="1" w:styleId="NoList5151">
    <w:name w:val="No List5151"/>
    <w:next w:val="NoList"/>
    <w:semiHidden/>
    <w:rsid w:val="00C16E65"/>
  </w:style>
  <w:style w:type="numbering" w:customStyle="1" w:styleId="NoList1551">
    <w:name w:val="No List1551"/>
    <w:next w:val="NoList"/>
    <w:semiHidden/>
    <w:rsid w:val="00C16E65"/>
  </w:style>
  <w:style w:type="numbering" w:customStyle="1" w:styleId="NoList1651">
    <w:name w:val="No List1651"/>
    <w:next w:val="NoList"/>
    <w:semiHidden/>
    <w:rsid w:val="00C16E65"/>
  </w:style>
  <w:style w:type="numbering" w:customStyle="1" w:styleId="1511">
    <w:name w:val="无列表151"/>
    <w:next w:val="NoList"/>
    <w:semiHidden/>
    <w:rsid w:val="00C16E65"/>
  </w:style>
  <w:style w:type="numbering" w:customStyle="1" w:styleId="NoList11151">
    <w:name w:val="No List11151"/>
    <w:next w:val="NoList"/>
    <w:semiHidden/>
    <w:rsid w:val="00C16E65"/>
  </w:style>
  <w:style w:type="numbering" w:customStyle="1" w:styleId="NoList1731">
    <w:name w:val="No List1731"/>
    <w:next w:val="NoList"/>
    <w:uiPriority w:val="99"/>
    <w:semiHidden/>
    <w:unhideWhenUsed/>
    <w:rsid w:val="00C16E65"/>
  </w:style>
  <w:style w:type="numbering" w:customStyle="1" w:styleId="NoList1831">
    <w:name w:val="No List1831"/>
    <w:next w:val="NoList"/>
    <w:uiPriority w:val="99"/>
    <w:semiHidden/>
    <w:rsid w:val="00C16E65"/>
  </w:style>
  <w:style w:type="numbering" w:customStyle="1" w:styleId="NoList2531">
    <w:name w:val="No List2531"/>
    <w:next w:val="NoList"/>
    <w:semiHidden/>
    <w:rsid w:val="00C16E65"/>
  </w:style>
  <w:style w:type="numbering" w:customStyle="1" w:styleId="NoList3231">
    <w:name w:val="No List3231"/>
    <w:next w:val="NoList"/>
    <w:semiHidden/>
    <w:unhideWhenUsed/>
    <w:rsid w:val="00C16E65"/>
  </w:style>
  <w:style w:type="numbering" w:customStyle="1" w:styleId="11310">
    <w:name w:val="목록 없음1131"/>
    <w:next w:val="NoList"/>
    <w:semiHidden/>
    <w:unhideWhenUsed/>
    <w:rsid w:val="00C16E65"/>
  </w:style>
  <w:style w:type="numbering" w:customStyle="1" w:styleId="2131">
    <w:name w:val="목록 없음2131"/>
    <w:next w:val="NoList"/>
    <w:semiHidden/>
    <w:rsid w:val="00C16E65"/>
  </w:style>
  <w:style w:type="numbering" w:customStyle="1" w:styleId="NoList4231">
    <w:name w:val="No List4231"/>
    <w:next w:val="NoList"/>
    <w:semiHidden/>
    <w:unhideWhenUsed/>
    <w:rsid w:val="00C16E65"/>
  </w:style>
  <w:style w:type="numbering" w:customStyle="1" w:styleId="NoList5231">
    <w:name w:val="No List5231"/>
    <w:next w:val="NoList"/>
    <w:semiHidden/>
    <w:rsid w:val="00C16E65"/>
  </w:style>
  <w:style w:type="numbering" w:customStyle="1" w:styleId="NoList6131">
    <w:name w:val="No List6131"/>
    <w:next w:val="NoList"/>
    <w:semiHidden/>
    <w:rsid w:val="00C16E65"/>
  </w:style>
  <w:style w:type="numbering" w:customStyle="1" w:styleId="NoList7131">
    <w:name w:val="No List7131"/>
    <w:next w:val="NoList"/>
    <w:semiHidden/>
    <w:rsid w:val="00C16E65"/>
  </w:style>
  <w:style w:type="numbering" w:customStyle="1" w:styleId="NoList11231">
    <w:name w:val="No List11231"/>
    <w:next w:val="NoList"/>
    <w:semiHidden/>
    <w:rsid w:val="00C16E65"/>
  </w:style>
  <w:style w:type="numbering" w:customStyle="1" w:styleId="NoList21131">
    <w:name w:val="No List21131"/>
    <w:next w:val="NoList"/>
    <w:semiHidden/>
    <w:rsid w:val="00C16E65"/>
  </w:style>
  <w:style w:type="numbering" w:customStyle="1" w:styleId="NoList8131">
    <w:name w:val="No List8131"/>
    <w:next w:val="NoList"/>
    <w:semiHidden/>
    <w:rsid w:val="00C16E65"/>
  </w:style>
  <w:style w:type="numbering" w:customStyle="1" w:styleId="NoList12131">
    <w:name w:val="No List12131"/>
    <w:next w:val="NoList"/>
    <w:semiHidden/>
    <w:rsid w:val="00C16E65"/>
  </w:style>
  <w:style w:type="numbering" w:customStyle="1" w:styleId="NoList22131">
    <w:name w:val="No List22131"/>
    <w:next w:val="NoList"/>
    <w:semiHidden/>
    <w:rsid w:val="00C16E65"/>
  </w:style>
  <w:style w:type="numbering" w:customStyle="1" w:styleId="NoList9131">
    <w:name w:val="No List9131"/>
    <w:next w:val="NoList"/>
    <w:semiHidden/>
    <w:rsid w:val="00C16E65"/>
  </w:style>
  <w:style w:type="numbering" w:customStyle="1" w:styleId="NoList13131">
    <w:name w:val="No List13131"/>
    <w:next w:val="NoList"/>
    <w:semiHidden/>
    <w:rsid w:val="00C16E65"/>
  </w:style>
  <w:style w:type="numbering" w:customStyle="1" w:styleId="NoList23131">
    <w:name w:val="No List23131"/>
    <w:next w:val="NoList"/>
    <w:semiHidden/>
    <w:rsid w:val="00C16E65"/>
  </w:style>
  <w:style w:type="numbering" w:customStyle="1" w:styleId="NoList10131">
    <w:name w:val="No List10131"/>
    <w:next w:val="NoList"/>
    <w:semiHidden/>
    <w:rsid w:val="00C16E65"/>
  </w:style>
  <w:style w:type="numbering" w:customStyle="1" w:styleId="NoList14131">
    <w:name w:val="No List14131"/>
    <w:next w:val="NoList"/>
    <w:semiHidden/>
    <w:rsid w:val="00C16E65"/>
  </w:style>
  <w:style w:type="numbering" w:customStyle="1" w:styleId="NoList24131">
    <w:name w:val="No List24131"/>
    <w:next w:val="NoList"/>
    <w:semiHidden/>
    <w:rsid w:val="00C16E65"/>
  </w:style>
  <w:style w:type="numbering" w:customStyle="1" w:styleId="NoList31131">
    <w:name w:val="No List31131"/>
    <w:next w:val="NoList"/>
    <w:semiHidden/>
    <w:rsid w:val="00C16E65"/>
  </w:style>
  <w:style w:type="numbering" w:customStyle="1" w:styleId="NoList41131">
    <w:name w:val="No List41131"/>
    <w:next w:val="NoList"/>
    <w:semiHidden/>
    <w:rsid w:val="00C16E65"/>
  </w:style>
  <w:style w:type="numbering" w:customStyle="1" w:styleId="NoList51131">
    <w:name w:val="No List51131"/>
    <w:next w:val="NoList"/>
    <w:semiHidden/>
    <w:rsid w:val="00C16E65"/>
  </w:style>
  <w:style w:type="numbering" w:customStyle="1" w:styleId="NoList15131">
    <w:name w:val="No List15131"/>
    <w:next w:val="NoList"/>
    <w:semiHidden/>
    <w:rsid w:val="00C16E65"/>
  </w:style>
  <w:style w:type="numbering" w:customStyle="1" w:styleId="NoList16131">
    <w:name w:val="No List16131"/>
    <w:next w:val="NoList"/>
    <w:semiHidden/>
    <w:rsid w:val="00C16E65"/>
  </w:style>
  <w:style w:type="numbering" w:customStyle="1" w:styleId="11311">
    <w:name w:val="无列表1131"/>
    <w:next w:val="NoList"/>
    <w:semiHidden/>
    <w:rsid w:val="00C16E65"/>
  </w:style>
  <w:style w:type="numbering" w:customStyle="1" w:styleId="NoList111131">
    <w:name w:val="No List111131"/>
    <w:next w:val="NoList"/>
    <w:semiHidden/>
    <w:rsid w:val="00C16E65"/>
  </w:style>
  <w:style w:type="numbering" w:customStyle="1" w:styleId="NoList1931">
    <w:name w:val="No List1931"/>
    <w:next w:val="NoList"/>
    <w:uiPriority w:val="99"/>
    <w:semiHidden/>
    <w:unhideWhenUsed/>
    <w:rsid w:val="00C16E65"/>
  </w:style>
  <w:style w:type="numbering" w:customStyle="1" w:styleId="NoList11031">
    <w:name w:val="No List11031"/>
    <w:next w:val="NoList"/>
    <w:uiPriority w:val="99"/>
    <w:semiHidden/>
    <w:rsid w:val="00C16E65"/>
  </w:style>
  <w:style w:type="numbering" w:customStyle="1" w:styleId="NoList2631">
    <w:name w:val="No List2631"/>
    <w:next w:val="NoList"/>
    <w:semiHidden/>
    <w:rsid w:val="00C16E65"/>
  </w:style>
  <w:style w:type="numbering" w:customStyle="1" w:styleId="NoList3331">
    <w:name w:val="No List3331"/>
    <w:next w:val="NoList"/>
    <w:semiHidden/>
    <w:unhideWhenUsed/>
    <w:rsid w:val="00C16E65"/>
  </w:style>
  <w:style w:type="numbering" w:customStyle="1" w:styleId="12310">
    <w:name w:val="목록 없음1231"/>
    <w:next w:val="NoList"/>
    <w:semiHidden/>
    <w:unhideWhenUsed/>
    <w:rsid w:val="00C16E65"/>
  </w:style>
  <w:style w:type="numbering" w:customStyle="1" w:styleId="2231">
    <w:name w:val="목록 없음2231"/>
    <w:next w:val="NoList"/>
    <w:semiHidden/>
    <w:rsid w:val="00C16E65"/>
  </w:style>
  <w:style w:type="numbering" w:customStyle="1" w:styleId="NoList4331">
    <w:name w:val="No List4331"/>
    <w:next w:val="NoList"/>
    <w:semiHidden/>
    <w:unhideWhenUsed/>
    <w:rsid w:val="00C16E65"/>
  </w:style>
  <w:style w:type="numbering" w:customStyle="1" w:styleId="NoList5331">
    <w:name w:val="No List5331"/>
    <w:next w:val="NoList"/>
    <w:semiHidden/>
    <w:rsid w:val="00C16E65"/>
  </w:style>
  <w:style w:type="numbering" w:customStyle="1" w:styleId="NoList6231">
    <w:name w:val="No List6231"/>
    <w:next w:val="NoList"/>
    <w:semiHidden/>
    <w:rsid w:val="00C16E65"/>
  </w:style>
  <w:style w:type="numbering" w:customStyle="1" w:styleId="NoList7231">
    <w:name w:val="No List7231"/>
    <w:next w:val="NoList"/>
    <w:semiHidden/>
    <w:rsid w:val="00C16E65"/>
  </w:style>
  <w:style w:type="numbering" w:customStyle="1" w:styleId="NoList11331">
    <w:name w:val="No List11331"/>
    <w:next w:val="NoList"/>
    <w:semiHidden/>
    <w:rsid w:val="00C16E65"/>
  </w:style>
  <w:style w:type="numbering" w:customStyle="1" w:styleId="NoList21231">
    <w:name w:val="No List21231"/>
    <w:next w:val="NoList"/>
    <w:semiHidden/>
    <w:rsid w:val="00C16E65"/>
  </w:style>
  <w:style w:type="numbering" w:customStyle="1" w:styleId="NoList8231">
    <w:name w:val="No List8231"/>
    <w:next w:val="NoList"/>
    <w:semiHidden/>
    <w:rsid w:val="00C16E65"/>
  </w:style>
  <w:style w:type="numbering" w:customStyle="1" w:styleId="NoList12231">
    <w:name w:val="No List12231"/>
    <w:next w:val="NoList"/>
    <w:semiHidden/>
    <w:rsid w:val="00C16E65"/>
  </w:style>
  <w:style w:type="numbering" w:customStyle="1" w:styleId="NoList22231">
    <w:name w:val="No List22231"/>
    <w:next w:val="NoList"/>
    <w:semiHidden/>
    <w:rsid w:val="00C16E65"/>
  </w:style>
  <w:style w:type="numbering" w:customStyle="1" w:styleId="NoList9231">
    <w:name w:val="No List9231"/>
    <w:next w:val="NoList"/>
    <w:semiHidden/>
    <w:rsid w:val="00C16E65"/>
  </w:style>
  <w:style w:type="numbering" w:customStyle="1" w:styleId="NoList13231">
    <w:name w:val="No List13231"/>
    <w:next w:val="NoList"/>
    <w:semiHidden/>
    <w:rsid w:val="00C16E65"/>
  </w:style>
  <w:style w:type="numbering" w:customStyle="1" w:styleId="NoList23231">
    <w:name w:val="No List23231"/>
    <w:next w:val="NoList"/>
    <w:semiHidden/>
    <w:rsid w:val="00C16E65"/>
  </w:style>
  <w:style w:type="numbering" w:customStyle="1" w:styleId="NoList10231">
    <w:name w:val="No List10231"/>
    <w:next w:val="NoList"/>
    <w:semiHidden/>
    <w:rsid w:val="00C16E65"/>
  </w:style>
  <w:style w:type="numbering" w:customStyle="1" w:styleId="NoList14231">
    <w:name w:val="No List14231"/>
    <w:next w:val="NoList"/>
    <w:semiHidden/>
    <w:rsid w:val="00C16E65"/>
  </w:style>
  <w:style w:type="numbering" w:customStyle="1" w:styleId="NoList24231">
    <w:name w:val="No List24231"/>
    <w:next w:val="NoList"/>
    <w:semiHidden/>
    <w:rsid w:val="00C16E65"/>
  </w:style>
  <w:style w:type="numbering" w:customStyle="1" w:styleId="NoList31231">
    <w:name w:val="No List31231"/>
    <w:next w:val="NoList"/>
    <w:semiHidden/>
    <w:rsid w:val="00C16E65"/>
  </w:style>
  <w:style w:type="numbering" w:customStyle="1" w:styleId="NoList41231">
    <w:name w:val="No List41231"/>
    <w:next w:val="NoList"/>
    <w:semiHidden/>
    <w:rsid w:val="00C16E65"/>
  </w:style>
  <w:style w:type="numbering" w:customStyle="1" w:styleId="NoList51231">
    <w:name w:val="No List51231"/>
    <w:next w:val="NoList"/>
    <w:semiHidden/>
    <w:rsid w:val="00C16E65"/>
  </w:style>
  <w:style w:type="numbering" w:customStyle="1" w:styleId="NoList15231">
    <w:name w:val="No List15231"/>
    <w:next w:val="NoList"/>
    <w:semiHidden/>
    <w:rsid w:val="00C16E65"/>
  </w:style>
  <w:style w:type="numbering" w:customStyle="1" w:styleId="NoList16231">
    <w:name w:val="No List16231"/>
    <w:next w:val="NoList"/>
    <w:semiHidden/>
    <w:rsid w:val="00C16E65"/>
  </w:style>
  <w:style w:type="numbering" w:customStyle="1" w:styleId="12311">
    <w:name w:val="无列表1231"/>
    <w:next w:val="NoList"/>
    <w:semiHidden/>
    <w:rsid w:val="00C16E65"/>
  </w:style>
  <w:style w:type="numbering" w:customStyle="1" w:styleId="NoList111231">
    <w:name w:val="No List111231"/>
    <w:next w:val="NoList"/>
    <w:semiHidden/>
    <w:rsid w:val="00C16E65"/>
  </w:style>
  <w:style w:type="numbering" w:customStyle="1" w:styleId="2312">
    <w:name w:val="无列表231"/>
    <w:next w:val="NoList"/>
    <w:uiPriority w:val="99"/>
    <w:semiHidden/>
    <w:unhideWhenUsed/>
    <w:rsid w:val="00C16E65"/>
  </w:style>
  <w:style w:type="numbering" w:customStyle="1" w:styleId="3310">
    <w:name w:val="无列表331"/>
    <w:next w:val="NoList"/>
    <w:uiPriority w:val="99"/>
    <w:semiHidden/>
    <w:unhideWhenUsed/>
    <w:rsid w:val="00C16E65"/>
  </w:style>
  <w:style w:type="numbering" w:customStyle="1" w:styleId="NoList2031">
    <w:name w:val="No List2031"/>
    <w:next w:val="NoList"/>
    <w:semiHidden/>
    <w:rsid w:val="00C16E65"/>
  </w:style>
  <w:style w:type="numbering" w:customStyle="1" w:styleId="NoList2731">
    <w:name w:val="No List2731"/>
    <w:next w:val="NoList"/>
    <w:uiPriority w:val="99"/>
    <w:semiHidden/>
    <w:unhideWhenUsed/>
    <w:rsid w:val="00C16E65"/>
  </w:style>
  <w:style w:type="numbering" w:customStyle="1" w:styleId="NoList2831">
    <w:name w:val="No List2831"/>
    <w:next w:val="NoList"/>
    <w:uiPriority w:val="99"/>
    <w:semiHidden/>
    <w:unhideWhenUsed/>
    <w:rsid w:val="00C16E65"/>
  </w:style>
  <w:style w:type="numbering" w:customStyle="1" w:styleId="NoList381">
    <w:name w:val="No List381"/>
    <w:next w:val="NoList"/>
    <w:uiPriority w:val="99"/>
    <w:semiHidden/>
    <w:unhideWhenUsed/>
    <w:rsid w:val="00C16E65"/>
  </w:style>
  <w:style w:type="numbering" w:customStyle="1" w:styleId="NoList1201">
    <w:name w:val="No List1201"/>
    <w:next w:val="NoList"/>
    <w:semiHidden/>
    <w:unhideWhenUsed/>
    <w:rsid w:val="00C16E65"/>
  </w:style>
  <w:style w:type="numbering" w:customStyle="1" w:styleId="NoList11101">
    <w:name w:val="No List11101"/>
    <w:next w:val="NoList"/>
    <w:semiHidden/>
    <w:rsid w:val="00C16E65"/>
  </w:style>
  <w:style w:type="numbering" w:customStyle="1" w:styleId="NoList2181">
    <w:name w:val="No List2181"/>
    <w:next w:val="NoList"/>
    <w:semiHidden/>
    <w:rsid w:val="00C16E65"/>
  </w:style>
  <w:style w:type="numbering" w:customStyle="1" w:styleId="NoList391">
    <w:name w:val="No List391"/>
    <w:next w:val="NoList"/>
    <w:semiHidden/>
    <w:unhideWhenUsed/>
    <w:rsid w:val="00C16E65"/>
  </w:style>
  <w:style w:type="numbering" w:customStyle="1" w:styleId="1610">
    <w:name w:val="목록 없음161"/>
    <w:next w:val="NoList"/>
    <w:semiHidden/>
    <w:unhideWhenUsed/>
    <w:rsid w:val="00C16E65"/>
  </w:style>
  <w:style w:type="numbering" w:customStyle="1" w:styleId="2610">
    <w:name w:val="목록 없음261"/>
    <w:next w:val="NoList"/>
    <w:semiHidden/>
    <w:rsid w:val="00C16E65"/>
  </w:style>
  <w:style w:type="numbering" w:customStyle="1" w:styleId="NoList471">
    <w:name w:val="No List471"/>
    <w:next w:val="NoList"/>
    <w:semiHidden/>
    <w:unhideWhenUsed/>
    <w:rsid w:val="00C16E65"/>
  </w:style>
  <w:style w:type="numbering" w:customStyle="1" w:styleId="NoList571">
    <w:name w:val="No List571"/>
    <w:next w:val="NoList"/>
    <w:semiHidden/>
    <w:rsid w:val="00C16E65"/>
  </w:style>
  <w:style w:type="numbering" w:customStyle="1" w:styleId="NoList661">
    <w:name w:val="No List661"/>
    <w:next w:val="NoList"/>
    <w:semiHidden/>
    <w:rsid w:val="00C16E65"/>
  </w:style>
  <w:style w:type="numbering" w:customStyle="1" w:styleId="NoList761">
    <w:name w:val="No List761"/>
    <w:next w:val="NoList"/>
    <w:semiHidden/>
    <w:rsid w:val="00C16E65"/>
  </w:style>
  <w:style w:type="numbering" w:customStyle="1" w:styleId="NoList2191">
    <w:name w:val="No List2191"/>
    <w:next w:val="NoList"/>
    <w:semiHidden/>
    <w:rsid w:val="00C16E65"/>
  </w:style>
  <w:style w:type="numbering" w:customStyle="1" w:styleId="NoList861">
    <w:name w:val="No List861"/>
    <w:next w:val="NoList"/>
    <w:semiHidden/>
    <w:rsid w:val="00C16E65"/>
  </w:style>
  <w:style w:type="numbering" w:customStyle="1" w:styleId="NoList1261">
    <w:name w:val="No List1261"/>
    <w:next w:val="NoList"/>
    <w:semiHidden/>
    <w:rsid w:val="00C16E65"/>
  </w:style>
  <w:style w:type="numbering" w:customStyle="1" w:styleId="NoList2261">
    <w:name w:val="No List2261"/>
    <w:next w:val="NoList"/>
    <w:semiHidden/>
    <w:rsid w:val="00C16E65"/>
  </w:style>
  <w:style w:type="numbering" w:customStyle="1" w:styleId="NoList961">
    <w:name w:val="No List961"/>
    <w:next w:val="NoList"/>
    <w:semiHidden/>
    <w:rsid w:val="00C16E65"/>
  </w:style>
  <w:style w:type="numbering" w:customStyle="1" w:styleId="NoList1361">
    <w:name w:val="No List1361"/>
    <w:next w:val="NoList"/>
    <w:semiHidden/>
    <w:rsid w:val="00C16E65"/>
  </w:style>
  <w:style w:type="numbering" w:customStyle="1" w:styleId="NoList2361">
    <w:name w:val="No List2361"/>
    <w:next w:val="NoList"/>
    <w:semiHidden/>
    <w:rsid w:val="00C16E65"/>
  </w:style>
  <w:style w:type="numbering" w:customStyle="1" w:styleId="NoList1061">
    <w:name w:val="No List1061"/>
    <w:next w:val="NoList"/>
    <w:semiHidden/>
    <w:rsid w:val="00C16E65"/>
  </w:style>
  <w:style w:type="numbering" w:customStyle="1" w:styleId="NoList1461">
    <w:name w:val="No List1461"/>
    <w:next w:val="NoList"/>
    <w:semiHidden/>
    <w:rsid w:val="00C16E65"/>
  </w:style>
  <w:style w:type="numbering" w:customStyle="1" w:styleId="NoList2461">
    <w:name w:val="No List2461"/>
    <w:next w:val="NoList"/>
    <w:semiHidden/>
    <w:rsid w:val="00C16E65"/>
  </w:style>
  <w:style w:type="numbering" w:customStyle="1" w:styleId="NoList3161">
    <w:name w:val="No List3161"/>
    <w:next w:val="NoList"/>
    <w:semiHidden/>
    <w:rsid w:val="00C16E65"/>
  </w:style>
  <w:style w:type="numbering" w:customStyle="1" w:styleId="NoList4161">
    <w:name w:val="No List4161"/>
    <w:next w:val="NoList"/>
    <w:semiHidden/>
    <w:rsid w:val="00C16E65"/>
  </w:style>
  <w:style w:type="numbering" w:customStyle="1" w:styleId="NoList5161">
    <w:name w:val="No List5161"/>
    <w:next w:val="NoList"/>
    <w:semiHidden/>
    <w:rsid w:val="00C16E65"/>
  </w:style>
  <w:style w:type="numbering" w:customStyle="1" w:styleId="NoList1561">
    <w:name w:val="No List1561"/>
    <w:next w:val="NoList"/>
    <w:semiHidden/>
    <w:rsid w:val="00C16E65"/>
  </w:style>
  <w:style w:type="numbering" w:customStyle="1" w:styleId="NoList1661">
    <w:name w:val="No List1661"/>
    <w:next w:val="NoList"/>
    <w:semiHidden/>
    <w:rsid w:val="00C16E65"/>
  </w:style>
  <w:style w:type="numbering" w:customStyle="1" w:styleId="1611">
    <w:name w:val="无列表161"/>
    <w:next w:val="NoList"/>
    <w:semiHidden/>
    <w:rsid w:val="00C16E65"/>
  </w:style>
  <w:style w:type="numbering" w:customStyle="1" w:styleId="NoList11161">
    <w:name w:val="No List11161"/>
    <w:next w:val="NoList"/>
    <w:semiHidden/>
    <w:rsid w:val="00C16E65"/>
  </w:style>
  <w:style w:type="numbering" w:customStyle="1" w:styleId="NoList1741">
    <w:name w:val="No List1741"/>
    <w:next w:val="NoList"/>
    <w:uiPriority w:val="99"/>
    <w:semiHidden/>
    <w:unhideWhenUsed/>
    <w:rsid w:val="00C16E65"/>
  </w:style>
  <w:style w:type="numbering" w:customStyle="1" w:styleId="NoList1841">
    <w:name w:val="No List1841"/>
    <w:next w:val="NoList"/>
    <w:uiPriority w:val="99"/>
    <w:semiHidden/>
    <w:rsid w:val="00C16E65"/>
  </w:style>
  <w:style w:type="numbering" w:customStyle="1" w:styleId="NoList2541">
    <w:name w:val="No List2541"/>
    <w:next w:val="NoList"/>
    <w:semiHidden/>
    <w:rsid w:val="00C16E65"/>
  </w:style>
  <w:style w:type="numbering" w:customStyle="1" w:styleId="NoList3241">
    <w:name w:val="No List3241"/>
    <w:next w:val="NoList"/>
    <w:semiHidden/>
    <w:unhideWhenUsed/>
    <w:rsid w:val="00C16E65"/>
  </w:style>
  <w:style w:type="numbering" w:customStyle="1" w:styleId="11410">
    <w:name w:val="목록 없음1141"/>
    <w:next w:val="NoList"/>
    <w:semiHidden/>
    <w:unhideWhenUsed/>
    <w:rsid w:val="00C16E65"/>
  </w:style>
  <w:style w:type="numbering" w:customStyle="1" w:styleId="2141">
    <w:name w:val="목록 없음2141"/>
    <w:next w:val="NoList"/>
    <w:semiHidden/>
    <w:rsid w:val="00C16E65"/>
  </w:style>
  <w:style w:type="numbering" w:customStyle="1" w:styleId="NoList4241">
    <w:name w:val="No List4241"/>
    <w:next w:val="NoList"/>
    <w:semiHidden/>
    <w:unhideWhenUsed/>
    <w:rsid w:val="00C16E65"/>
  </w:style>
  <w:style w:type="numbering" w:customStyle="1" w:styleId="NoList5241">
    <w:name w:val="No List5241"/>
    <w:next w:val="NoList"/>
    <w:semiHidden/>
    <w:rsid w:val="00C16E65"/>
  </w:style>
  <w:style w:type="numbering" w:customStyle="1" w:styleId="NoList6141">
    <w:name w:val="No List6141"/>
    <w:next w:val="NoList"/>
    <w:semiHidden/>
    <w:rsid w:val="00C16E65"/>
  </w:style>
  <w:style w:type="numbering" w:customStyle="1" w:styleId="NoList7141">
    <w:name w:val="No List7141"/>
    <w:next w:val="NoList"/>
    <w:semiHidden/>
    <w:rsid w:val="00C16E65"/>
  </w:style>
  <w:style w:type="numbering" w:customStyle="1" w:styleId="NoList11241">
    <w:name w:val="No List11241"/>
    <w:next w:val="NoList"/>
    <w:semiHidden/>
    <w:rsid w:val="00C16E65"/>
  </w:style>
  <w:style w:type="numbering" w:customStyle="1" w:styleId="NoList21141">
    <w:name w:val="No List21141"/>
    <w:next w:val="NoList"/>
    <w:semiHidden/>
    <w:rsid w:val="00C16E65"/>
  </w:style>
  <w:style w:type="numbering" w:customStyle="1" w:styleId="NoList8141">
    <w:name w:val="No List8141"/>
    <w:next w:val="NoList"/>
    <w:semiHidden/>
    <w:rsid w:val="00C16E65"/>
  </w:style>
  <w:style w:type="numbering" w:customStyle="1" w:styleId="NoList12141">
    <w:name w:val="No List12141"/>
    <w:next w:val="NoList"/>
    <w:semiHidden/>
    <w:rsid w:val="00C16E65"/>
  </w:style>
  <w:style w:type="numbering" w:customStyle="1" w:styleId="NoList22141">
    <w:name w:val="No List22141"/>
    <w:next w:val="NoList"/>
    <w:semiHidden/>
    <w:rsid w:val="00C16E65"/>
  </w:style>
  <w:style w:type="numbering" w:customStyle="1" w:styleId="NoList9141">
    <w:name w:val="No List9141"/>
    <w:next w:val="NoList"/>
    <w:semiHidden/>
    <w:rsid w:val="00C16E65"/>
  </w:style>
  <w:style w:type="numbering" w:customStyle="1" w:styleId="NoList13141">
    <w:name w:val="No List13141"/>
    <w:next w:val="NoList"/>
    <w:semiHidden/>
    <w:rsid w:val="00C16E65"/>
  </w:style>
  <w:style w:type="numbering" w:customStyle="1" w:styleId="NoList23141">
    <w:name w:val="No List23141"/>
    <w:next w:val="NoList"/>
    <w:semiHidden/>
    <w:rsid w:val="00C16E65"/>
  </w:style>
  <w:style w:type="numbering" w:customStyle="1" w:styleId="NoList10141">
    <w:name w:val="No List10141"/>
    <w:next w:val="NoList"/>
    <w:semiHidden/>
    <w:rsid w:val="00C16E65"/>
  </w:style>
  <w:style w:type="numbering" w:customStyle="1" w:styleId="NoList14141">
    <w:name w:val="No List14141"/>
    <w:next w:val="NoList"/>
    <w:semiHidden/>
    <w:rsid w:val="00C16E65"/>
  </w:style>
  <w:style w:type="numbering" w:customStyle="1" w:styleId="NoList24141">
    <w:name w:val="No List24141"/>
    <w:next w:val="NoList"/>
    <w:semiHidden/>
    <w:rsid w:val="00C16E65"/>
  </w:style>
  <w:style w:type="numbering" w:customStyle="1" w:styleId="NoList31141">
    <w:name w:val="No List31141"/>
    <w:next w:val="NoList"/>
    <w:semiHidden/>
    <w:rsid w:val="00C16E65"/>
  </w:style>
  <w:style w:type="numbering" w:customStyle="1" w:styleId="NoList41141">
    <w:name w:val="No List41141"/>
    <w:next w:val="NoList"/>
    <w:semiHidden/>
    <w:rsid w:val="00C16E65"/>
  </w:style>
  <w:style w:type="numbering" w:customStyle="1" w:styleId="NoList51141">
    <w:name w:val="No List51141"/>
    <w:next w:val="NoList"/>
    <w:semiHidden/>
    <w:rsid w:val="00C16E65"/>
  </w:style>
  <w:style w:type="numbering" w:customStyle="1" w:styleId="NoList15141">
    <w:name w:val="No List15141"/>
    <w:next w:val="NoList"/>
    <w:semiHidden/>
    <w:rsid w:val="00C16E65"/>
  </w:style>
  <w:style w:type="numbering" w:customStyle="1" w:styleId="NoList16141">
    <w:name w:val="No List16141"/>
    <w:next w:val="NoList"/>
    <w:semiHidden/>
    <w:rsid w:val="00C16E65"/>
  </w:style>
  <w:style w:type="numbering" w:customStyle="1" w:styleId="11411">
    <w:name w:val="无列表1141"/>
    <w:next w:val="NoList"/>
    <w:semiHidden/>
    <w:rsid w:val="00C16E65"/>
  </w:style>
  <w:style w:type="numbering" w:customStyle="1" w:styleId="NoList111141">
    <w:name w:val="No List111141"/>
    <w:next w:val="NoList"/>
    <w:semiHidden/>
    <w:rsid w:val="00C16E65"/>
  </w:style>
  <w:style w:type="numbering" w:customStyle="1" w:styleId="NoList1941">
    <w:name w:val="No List1941"/>
    <w:next w:val="NoList"/>
    <w:uiPriority w:val="99"/>
    <w:semiHidden/>
    <w:unhideWhenUsed/>
    <w:rsid w:val="00C16E65"/>
  </w:style>
  <w:style w:type="numbering" w:customStyle="1" w:styleId="NoList11041">
    <w:name w:val="No List11041"/>
    <w:next w:val="NoList"/>
    <w:uiPriority w:val="99"/>
    <w:semiHidden/>
    <w:rsid w:val="00C16E65"/>
  </w:style>
  <w:style w:type="numbering" w:customStyle="1" w:styleId="NoList2641">
    <w:name w:val="No List2641"/>
    <w:next w:val="NoList"/>
    <w:semiHidden/>
    <w:rsid w:val="00C16E65"/>
  </w:style>
  <w:style w:type="numbering" w:customStyle="1" w:styleId="NoList3341">
    <w:name w:val="No List3341"/>
    <w:next w:val="NoList"/>
    <w:semiHidden/>
    <w:unhideWhenUsed/>
    <w:rsid w:val="00C16E65"/>
  </w:style>
  <w:style w:type="numbering" w:customStyle="1" w:styleId="12410">
    <w:name w:val="목록 없음1241"/>
    <w:next w:val="NoList"/>
    <w:semiHidden/>
    <w:unhideWhenUsed/>
    <w:rsid w:val="00C16E65"/>
  </w:style>
  <w:style w:type="numbering" w:customStyle="1" w:styleId="2241">
    <w:name w:val="목록 없음2241"/>
    <w:next w:val="NoList"/>
    <w:semiHidden/>
    <w:rsid w:val="00C16E65"/>
  </w:style>
  <w:style w:type="numbering" w:customStyle="1" w:styleId="NoList4341">
    <w:name w:val="No List4341"/>
    <w:next w:val="NoList"/>
    <w:semiHidden/>
    <w:unhideWhenUsed/>
    <w:rsid w:val="00C16E65"/>
  </w:style>
  <w:style w:type="numbering" w:customStyle="1" w:styleId="NoList5341">
    <w:name w:val="No List5341"/>
    <w:next w:val="NoList"/>
    <w:semiHidden/>
    <w:rsid w:val="00C16E65"/>
  </w:style>
  <w:style w:type="numbering" w:customStyle="1" w:styleId="NoList6241">
    <w:name w:val="No List6241"/>
    <w:next w:val="NoList"/>
    <w:semiHidden/>
    <w:rsid w:val="00C16E65"/>
  </w:style>
  <w:style w:type="numbering" w:customStyle="1" w:styleId="NoList7241">
    <w:name w:val="No List7241"/>
    <w:next w:val="NoList"/>
    <w:semiHidden/>
    <w:rsid w:val="00C16E65"/>
  </w:style>
  <w:style w:type="numbering" w:customStyle="1" w:styleId="NoList11341">
    <w:name w:val="No List11341"/>
    <w:next w:val="NoList"/>
    <w:semiHidden/>
    <w:rsid w:val="00C16E65"/>
  </w:style>
  <w:style w:type="numbering" w:customStyle="1" w:styleId="NoList21241">
    <w:name w:val="No List21241"/>
    <w:next w:val="NoList"/>
    <w:semiHidden/>
    <w:rsid w:val="00C16E65"/>
  </w:style>
  <w:style w:type="numbering" w:customStyle="1" w:styleId="NoList8241">
    <w:name w:val="No List8241"/>
    <w:next w:val="NoList"/>
    <w:semiHidden/>
    <w:rsid w:val="00C16E65"/>
  </w:style>
  <w:style w:type="numbering" w:customStyle="1" w:styleId="NoList12241">
    <w:name w:val="No List12241"/>
    <w:next w:val="NoList"/>
    <w:semiHidden/>
    <w:rsid w:val="00C16E65"/>
  </w:style>
  <w:style w:type="numbering" w:customStyle="1" w:styleId="NoList22241">
    <w:name w:val="No List22241"/>
    <w:next w:val="NoList"/>
    <w:semiHidden/>
    <w:rsid w:val="00C16E65"/>
  </w:style>
  <w:style w:type="numbering" w:customStyle="1" w:styleId="NoList9241">
    <w:name w:val="No List9241"/>
    <w:next w:val="NoList"/>
    <w:semiHidden/>
    <w:rsid w:val="00C16E65"/>
  </w:style>
  <w:style w:type="numbering" w:customStyle="1" w:styleId="NoList13241">
    <w:name w:val="No List13241"/>
    <w:next w:val="NoList"/>
    <w:semiHidden/>
    <w:rsid w:val="00C16E65"/>
  </w:style>
  <w:style w:type="numbering" w:customStyle="1" w:styleId="NoList23241">
    <w:name w:val="No List23241"/>
    <w:next w:val="NoList"/>
    <w:semiHidden/>
    <w:rsid w:val="00C16E65"/>
  </w:style>
  <w:style w:type="numbering" w:customStyle="1" w:styleId="NoList10241">
    <w:name w:val="No List10241"/>
    <w:next w:val="NoList"/>
    <w:semiHidden/>
    <w:rsid w:val="00C16E65"/>
  </w:style>
  <w:style w:type="numbering" w:customStyle="1" w:styleId="NoList14241">
    <w:name w:val="No List14241"/>
    <w:next w:val="NoList"/>
    <w:semiHidden/>
    <w:rsid w:val="00C16E65"/>
  </w:style>
  <w:style w:type="numbering" w:customStyle="1" w:styleId="NoList24241">
    <w:name w:val="No List24241"/>
    <w:next w:val="NoList"/>
    <w:semiHidden/>
    <w:rsid w:val="00C16E65"/>
  </w:style>
  <w:style w:type="numbering" w:customStyle="1" w:styleId="NoList31241">
    <w:name w:val="No List31241"/>
    <w:next w:val="NoList"/>
    <w:semiHidden/>
    <w:rsid w:val="00C16E65"/>
  </w:style>
  <w:style w:type="numbering" w:customStyle="1" w:styleId="NoList41241">
    <w:name w:val="No List41241"/>
    <w:next w:val="NoList"/>
    <w:semiHidden/>
    <w:rsid w:val="00C16E65"/>
  </w:style>
  <w:style w:type="numbering" w:customStyle="1" w:styleId="NoList51241">
    <w:name w:val="No List51241"/>
    <w:next w:val="NoList"/>
    <w:semiHidden/>
    <w:rsid w:val="00C16E65"/>
  </w:style>
  <w:style w:type="numbering" w:customStyle="1" w:styleId="NoList15241">
    <w:name w:val="No List15241"/>
    <w:next w:val="NoList"/>
    <w:semiHidden/>
    <w:rsid w:val="00C16E65"/>
  </w:style>
  <w:style w:type="numbering" w:customStyle="1" w:styleId="NoList16241">
    <w:name w:val="No List16241"/>
    <w:next w:val="NoList"/>
    <w:semiHidden/>
    <w:rsid w:val="00C16E65"/>
  </w:style>
  <w:style w:type="numbering" w:customStyle="1" w:styleId="12411">
    <w:name w:val="无列表1241"/>
    <w:next w:val="NoList"/>
    <w:semiHidden/>
    <w:rsid w:val="00C16E65"/>
  </w:style>
  <w:style w:type="numbering" w:customStyle="1" w:styleId="NoList111241">
    <w:name w:val="No List111241"/>
    <w:next w:val="NoList"/>
    <w:semiHidden/>
    <w:rsid w:val="00C16E65"/>
  </w:style>
  <w:style w:type="numbering" w:customStyle="1" w:styleId="2411">
    <w:name w:val="无列表241"/>
    <w:next w:val="NoList"/>
    <w:uiPriority w:val="99"/>
    <w:semiHidden/>
    <w:unhideWhenUsed/>
    <w:rsid w:val="00C16E65"/>
  </w:style>
  <w:style w:type="numbering" w:customStyle="1" w:styleId="3410">
    <w:name w:val="无列表341"/>
    <w:next w:val="NoList"/>
    <w:uiPriority w:val="99"/>
    <w:semiHidden/>
    <w:unhideWhenUsed/>
    <w:rsid w:val="00C16E65"/>
  </w:style>
  <w:style w:type="numbering" w:customStyle="1" w:styleId="NoList2041">
    <w:name w:val="No List2041"/>
    <w:next w:val="NoList"/>
    <w:semiHidden/>
    <w:rsid w:val="00C16E65"/>
  </w:style>
  <w:style w:type="numbering" w:customStyle="1" w:styleId="NoList2741">
    <w:name w:val="No List2741"/>
    <w:next w:val="NoList"/>
    <w:uiPriority w:val="99"/>
    <w:semiHidden/>
    <w:unhideWhenUsed/>
    <w:rsid w:val="00C16E65"/>
  </w:style>
  <w:style w:type="numbering" w:customStyle="1" w:styleId="NoList2841">
    <w:name w:val="No List2841"/>
    <w:next w:val="NoList"/>
    <w:uiPriority w:val="99"/>
    <w:semiHidden/>
    <w:unhideWhenUsed/>
    <w:rsid w:val="00C16E65"/>
  </w:style>
  <w:style w:type="numbering" w:customStyle="1" w:styleId="NoList401">
    <w:name w:val="No List401"/>
    <w:next w:val="NoList"/>
    <w:uiPriority w:val="99"/>
    <w:semiHidden/>
    <w:unhideWhenUsed/>
    <w:rsid w:val="00C16E65"/>
  </w:style>
  <w:style w:type="numbering" w:customStyle="1" w:styleId="NoList1271">
    <w:name w:val="No List1271"/>
    <w:next w:val="NoList"/>
    <w:semiHidden/>
    <w:unhideWhenUsed/>
    <w:rsid w:val="00C16E65"/>
  </w:style>
  <w:style w:type="numbering" w:customStyle="1" w:styleId="NoList11171">
    <w:name w:val="No List11171"/>
    <w:next w:val="NoList"/>
    <w:semiHidden/>
    <w:rsid w:val="00C16E65"/>
  </w:style>
  <w:style w:type="numbering" w:customStyle="1" w:styleId="NoList2201">
    <w:name w:val="No List2201"/>
    <w:next w:val="NoList"/>
    <w:semiHidden/>
    <w:rsid w:val="00C16E65"/>
  </w:style>
  <w:style w:type="numbering" w:customStyle="1" w:styleId="NoList3101">
    <w:name w:val="No List3101"/>
    <w:next w:val="NoList"/>
    <w:semiHidden/>
    <w:unhideWhenUsed/>
    <w:rsid w:val="00C16E65"/>
  </w:style>
  <w:style w:type="numbering" w:customStyle="1" w:styleId="1710">
    <w:name w:val="목록 없음171"/>
    <w:next w:val="NoList"/>
    <w:semiHidden/>
    <w:unhideWhenUsed/>
    <w:rsid w:val="00C16E65"/>
  </w:style>
  <w:style w:type="numbering" w:customStyle="1" w:styleId="2710">
    <w:name w:val="목록 없음271"/>
    <w:next w:val="NoList"/>
    <w:semiHidden/>
    <w:rsid w:val="00C16E65"/>
  </w:style>
  <w:style w:type="numbering" w:customStyle="1" w:styleId="NoList481">
    <w:name w:val="No List481"/>
    <w:next w:val="NoList"/>
    <w:semiHidden/>
    <w:unhideWhenUsed/>
    <w:rsid w:val="00C16E65"/>
  </w:style>
  <w:style w:type="numbering" w:customStyle="1" w:styleId="NoList581">
    <w:name w:val="No List581"/>
    <w:next w:val="NoList"/>
    <w:semiHidden/>
    <w:rsid w:val="00C16E65"/>
  </w:style>
  <w:style w:type="numbering" w:customStyle="1" w:styleId="NoList671">
    <w:name w:val="No List671"/>
    <w:next w:val="NoList"/>
    <w:semiHidden/>
    <w:rsid w:val="00C16E65"/>
  </w:style>
  <w:style w:type="numbering" w:customStyle="1" w:styleId="NoList771">
    <w:name w:val="No List771"/>
    <w:next w:val="NoList"/>
    <w:semiHidden/>
    <w:rsid w:val="00C16E65"/>
  </w:style>
  <w:style w:type="numbering" w:customStyle="1" w:styleId="NoList21101">
    <w:name w:val="No List21101"/>
    <w:next w:val="NoList"/>
    <w:semiHidden/>
    <w:rsid w:val="00C16E65"/>
  </w:style>
  <w:style w:type="numbering" w:customStyle="1" w:styleId="NoList871">
    <w:name w:val="No List871"/>
    <w:next w:val="NoList"/>
    <w:semiHidden/>
    <w:rsid w:val="00C16E65"/>
  </w:style>
  <w:style w:type="numbering" w:customStyle="1" w:styleId="NoList1281">
    <w:name w:val="No List1281"/>
    <w:next w:val="NoList"/>
    <w:semiHidden/>
    <w:rsid w:val="00C16E65"/>
  </w:style>
  <w:style w:type="numbering" w:customStyle="1" w:styleId="NoList2271">
    <w:name w:val="No List2271"/>
    <w:next w:val="NoList"/>
    <w:semiHidden/>
    <w:rsid w:val="00C16E65"/>
  </w:style>
  <w:style w:type="numbering" w:customStyle="1" w:styleId="NoList971">
    <w:name w:val="No List971"/>
    <w:next w:val="NoList"/>
    <w:semiHidden/>
    <w:rsid w:val="00C16E65"/>
  </w:style>
  <w:style w:type="numbering" w:customStyle="1" w:styleId="NoList1371">
    <w:name w:val="No List1371"/>
    <w:next w:val="NoList"/>
    <w:semiHidden/>
    <w:rsid w:val="00C16E65"/>
  </w:style>
  <w:style w:type="numbering" w:customStyle="1" w:styleId="NoList2371">
    <w:name w:val="No List2371"/>
    <w:next w:val="NoList"/>
    <w:semiHidden/>
    <w:rsid w:val="00C16E65"/>
  </w:style>
  <w:style w:type="numbering" w:customStyle="1" w:styleId="NoList1071">
    <w:name w:val="No List1071"/>
    <w:next w:val="NoList"/>
    <w:semiHidden/>
    <w:rsid w:val="00C16E65"/>
  </w:style>
  <w:style w:type="numbering" w:customStyle="1" w:styleId="NoList1471">
    <w:name w:val="No List1471"/>
    <w:next w:val="NoList"/>
    <w:semiHidden/>
    <w:rsid w:val="00C16E65"/>
  </w:style>
  <w:style w:type="numbering" w:customStyle="1" w:styleId="NoList2471">
    <w:name w:val="No List2471"/>
    <w:next w:val="NoList"/>
    <w:semiHidden/>
    <w:rsid w:val="00C16E65"/>
  </w:style>
  <w:style w:type="numbering" w:customStyle="1" w:styleId="NoList3171">
    <w:name w:val="No List3171"/>
    <w:next w:val="NoList"/>
    <w:semiHidden/>
    <w:rsid w:val="00C16E65"/>
  </w:style>
  <w:style w:type="numbering" w:customStyle="1" w:styleId="NoList4171">
    <w:name w:val="No List4171"/>
    <w:next w:val="NoList"/>
    <w:semiHidden/>
    <w:rsid w:val="00C16E65"/>
  </w:style>
  <w:style w:type="numbering" w:customStyle="1" w:styleId="NoList5171">
    <w:name w:val="No List5171"/>
    <w:next w:val="NoList"/>
    <w:semiHidden/>
    <w:rsid w:val="00C16E65"/>
  </w:style>
  <w:style w:type="numbering" w:customStyle="1" w:styleId="NoList1571">
    <w:name w:val="No List1571"/>
    <w:next w:val="NoList"/>
    <w:semiHidden/>
    <w:rsid w:val="00C16E65"/>
  </w:style>
  <w:style w:type="numbering" w:customStyle="1" w:styleId="NoList1671">
    <w:name w:val="No List1671"/>
    <w:next w:val="NoList"/>
    <w:semiHidden/>
    <w:rsid w:val="00C16E65"/>
  </w:style>
  <w:style w:type="numbering" w:customStyle="1" w:styleId="1711">
    <w:name w:val="无列表171"/>
    <w:next w:val="NoList"/>
    <w:semiHidden/>
    <w:rsid w:val="00C16E65"/>
  </w:style>
  <w:style w:type="numbering" w:customStyle="1" w:styleId="NoList11181">
    <w:name w:val="No List11181"/>
    <w:next w:val="NoList"/>
    <w:semiHidden/>
    <w:rsid w:val="00C16E65"/>
  </w:style>
  <w:style w:type="numbering" w:customStyle="1" w:styleId="NoList1751">
    <w:name w:val="No List1751"/>
    <w:next w:val="NoList"/>
    <w:uiPriority w:val="99"/>
    <w:semiHidden/>
    <w:unhideWhenUsed/>
    <w:rsid w:val="00C16E65"/>
  </w:style>
  <w:style w:type="numbering" w:customStyle="1" w:styleId="NoList1851">
    <w:name w:val="No List1851"/>
    <w:next w:val="NoList"/>
    <w:uiPriority w:val="99"/>
    <w:semiHidden/>
    <w:rsid w:val="00C16E65"/>
  </w:style>
  <w:style w:type="numbering" w:customStyle="1" w:styleId="NoList2551">
    <w:name w:val="No List2551"/>
    <w:next w:val="NoList"/>
    <w:semiHidden/>
    <w:rsid w:val="00C16E65"/>
  </w:style>
  <w:style w:type="numbering" w:customStyle="1" w:styleId="NoList3251">
    <w:name w:val="No List3251"/>
    <w:next w:val="NoList"/>
    <w:semiHidden/>
    <w:unhideWhenUsed/>
    <w:rsid w:val="00C16E65"/>
  </w:style>
  <w:style w:type="numbering" w:customStyle="1" w:styleId="11510">
    <w:name w:val="목록 없음1151"/>
    <w:next w:val="NoList"/>
    <w:semiHidden/>
    <w:unhideWhenUsed/>
    <w:rsid w:val="00C16E65"/>
  </w:style>
  <w:style w:type="numbering" w:customStyle="1" w:styleId="2151">
    <w:name w:val="목록 없음2151"/>
    <w:next w:val="NoList"/>
    <w:semiHidden/>
    <w:rsid w:val="00C16E65"/>
  </w:style>
  <w:style w:type="numbering" w:customStyle="1" w:styleId="NoList4251">
    <w:name w:val="No List4251"/>
    <w:next w:val="NoList"/>
    <w:semiHidden/>
    <w:unhideWhenUsed/>
    <w:rsid w:val="00C16E65"/>
  </w:style>
  <w:style w:type="numbering" w:customStyle="1" w:styleId="NoList5251">
    <w:name w:val="No List5251"/>
    <w:next w:val="NoList"/>
    <w:semiHidden/>
    <w:rsid w:val="00C16E65"/>
  </w:style>
  <w:style w:type="numbering" w:customStyle="1" w:styleId="NoList6151">
    <w:name w:val="No List6151"/>
    <w:next w:val="NoList"/>
    <w:semiHidden/>
    <w:rsid w:val="00C16E65"/>
  </w:style>
  <w:style w:type="numbering" w:customStyle="1" w:styleId="NoList7151">
    <w:name w:val="No List7151"/>
    <w:next w:val="NoList"/>
    <w:semiHidden/>
    <w:rsid w:val="00C16E65"/>
  </w:style>
  <w:style w:type="numbering" w:customStyle="1" w:styleId="NoList11251">
    <w:name w:val="No List11251"/>
    <w:next w:val="NoList"/>
    <w:semiHidden/>
    <w:rsid w:val="00C16E65"/>
  </w:style>
  <w:style w:type="numbering" w:customStyle="1" w:styleId="NoList21151">
    <w:name w:val="No List21151"/>
    <w:next w:val="NoList"/>
    <w:semiHidden/>
    <w:rsid w:val="00C16E65"/>
  </w:style>
  <w:style w:type="numbering" w:customStyle="1" w:styleId="NoList8151">
    <w:name w:val="No List8151"/>
    <w:next w:val="NoList"/>
    <w:semiHidden/>
    <w:rsid w:val="00C16E65"/>
  </w:style>
  <w:style w:type="numbering" w:customStyle="1" w:styleId="NoList12151">
    <w:name w:val="No List12151"/>
    <w:next w:val="NoList"/>
    <w:semiHidden/>
    <w:rsid w:val="00C16E65"/>
  </w:style>
  <w:style w:type="numbering" w:customStyle="1" w:styleId="NoList22151">
    <w:name w:val="No List22151"/>
    <w:next w:val="NoList"/>
    <w:semiHidden/>
    <w:rsid w:val="00C16E65"/>
  </w:style>
  <w:style w:type="numbering" w:customStyle="1" w:styleId="NoList9151">
    <w:name w:val="No List9151"/>
    <w:next w:val="NoList"/>
    <w:semiHidden/>
    <w:rsid w:val="00C16E65"/>
  </w:style>
  <w:style w:type="numbering" w:customStyle="1" w:styleId="NoList13151">
    <w:name w:val="No List13151"/>
    <w:next w:val="NoList"/>
    <w:semiHidden/>
    <w:rsid w:val="00C16E65"/>
  </w:style>
  <w:style w:type="numbering" w:customStyle="1" w:styleId="NoList23151">
    <w:name w:val="No List23151"/>
    <w:next w:val="NoList"/>
    <w:semiHidden/>
    <w:rsid w:val="00C16E65"/>
  </w:style>
  <w:style w:type="numbering" w:customStyle="1" w:styleId="NoList10151">
    <w:name w:val="No List10151"/>
    <w:next w:val="NoList"/>
    <w:semiHidden/>
    <w:rsid w:val="00C16E65"/>
  </w:style>
  <w:style w:type="numbering" w:customStyle="1" w:styleId="NoList14151">
    <w:name w:val="No List14151"/>
    <w:next w:val="NoList"/>
    <w:semiHidden/>
    <w:rsid w:val="00C16E65"/>
  </w:style>
  <w:style w:type="numbering" w:customStyle="1" w:styleId="NoList24151">
    <w:name w:val="No List24151"/>
    <w:next w:val="NoList"/>
    <w:semiHidden/>
    <w:rsid w:val="00C16E65"/>
  </w:style>
  <w:style w:type="numbering" w:customStyle="1" w:styleId="NoList31151">
    <w:name w:val="No List31151"/>
    <w:next w:val="NoList"/>
    <w:semiHidden/>
    <w:rsid w:val="00C16E65"/>
  </w:style>
  <w:style w:type="numbering" w:customStyle="1" w:styleId="NoList41151">
    <w:name w:val="No List41151"/>
    <w:next w:val="NoList"/>
    <w:semiHidden/>
    <w:rsid w:val="00C16E65"/>
  </w:style>
  <w:style w:type="numbering" w:customStyle="1" w:styleId="NoList51151">
    <w:name w:val="No List51151"/>
    <w:next w:val="NoList"/>
    <w:semiHidden/>
    <w:rsid w:val="00C16E65"/>
  </w:style>
  <w:style w:type="numbering" w:customStyle="1" w:styleId="NoList15151">
    <w:name w:val="No List15151"/>
    <w:next w:val="NoList"/>
    <w:semiHidden/>
    <w:rsid w:val="00C16E65"/>
  </w:style>
  <w:style w:type="numbering" w:customStyle="1" w:styleId="NoList16151">
    <w:name w:val="No List16151"/>
    <w:next w:val="NoList"/>
    <w:semiHidden/>
    <w:rsid w:val="00C16E65"/>
  </w:style>
  <w:style w:type="numbering" w:customStyle="1" w:styleId="11511">
    <w:name w:val="无列表1151"/>
    <w:next w:val="NoList"/>
    <w:semiHidden/>
    <w:rsid w:val="00C16E65"/>
  </w:style>
  <w:style w:type="numbering" w:customStyle="1" w:styleId="NoList111151">
    <w:name w:val="No List111151"/>
    <w:next w:val="NoList"/>
    <w:semiHidden/>
    <w:rsid w:val="00C16E65"/>
  </w:style>
  <w:style w:type="numbering" w:customStyle="1" w:styleId="NoList1951">
    <w:name w:val="No List1951"/>
    <w:next w:val="NoList"/>
    <w:uiPriority w:val="99"/>
    <w:semiHidden/>
    <w:unhideWhenUsed/>
    <w:rsid w:val="00C16E65"/>
  </w:style>
  <w:style w:type="numbering" w:customStyle="1" w:styleId="NoList11051">
    <w:name w:val="No List11051"/>
    <w:next w:val="NoList"/>
    <w:uiPriority w:val="99"/>
    <w:semiHidden/>
    <w:rsid w:val="00C16E65"/>
  </w:style>
  <w:style w:type="numbering" w:customStyle="1" w:styleId="NoList2651">
    <w:name w:val="No List2651"/>
    <w:next w:val="NoList"/>
    <w:semiHidden/>
    <w:rsid w:val="00C16E65"/>
  </w:style>
  <w:style w:type="numbering" w:customStyle="1" w:styleId="NoList3351">
    <w:name w:val="No List3351"/>
    <w:next w:val="NoList"/>
    <w:semiHidden/>
    <w:unhideWhenUsed/>
    <w:rsid w:val="00C16E65"/>
  </w:style>
  <w:style w:type="numbering" w:customStyle="1" w:styleId="12510">
    <w:name w:val="목록 없음1251"/>
    <w:next w:val="NoList"/>
    <w:semiHidden/>
    <w:unhideWhenUsed/>
    <w:rsid w:val="00C16E65"/>
  </w:style>
  <w:style w:type="numbering" w:customStyle="1" w:styleId="2251">
    <w:name w:val="목록 없음2251"/>
    <w:next w:val="NoList"/>
    <w:semiHidden/>
    <w:rsid w:val="00C16E65"/>
  </w:style>
  <w:style w:type="numbering" w:customStyle="1" w:styleId="NoList4351">
    <w:name w:val="No List4351"/>
    <w:next w:val="NoList"/>
    <w:semiHidden/>
    <w:unhideWhenUsed/>
    <w:rsid w:val="00C16E65"/>
  </w:style>
  <w:style w:type="numbering" w:customStyle="1" w:styleId="NoList5351">
    <w:name w:val="No List5351"/>
    <w:next w:val="NoList"/>
    <w:semiHidden/>
    <w:rsid w:val="00C16E65"/>
  </w:style>
  <w:style w:type="numbering" w:customStyle="1" w:styleId="NoList6251">
    <w:name w:val="No List6251"/>
    <w:next w:val="NoList"/>
    <w:semiHidden/>
    <w:rsid w:val="00C16E65"/>
  </w:style>
  <w:style w:type="numbering" w:customStyle="1" w:styleId="NoList7251">
    <w:name w:val="No List7251"/>
    <w:next w:val="NoList"/>
    <w:semiHidden/>
    <w:rsid w:val="00C16E65"/>
  </w:style>
  <w:style w:type="numbering" w:customStyle="1" w:styleId="NoList11351">
    <w:name w:val="No List11351"/>
    <w:next w:val="NoList"/>
    <w:semiHidden/>
    <w:rsid w:val="00C16E65"/>
  </w:style>
  <w:style w:type="numbering" w:customStyle="1" w:styleId="NoList21251">
    <w:name w:val="No List21251"/>
    <w:next w:val="NoList"/>
    <w:semiHidden/>
    <w:rsid w:val="00C16E65"/>
  </w:style>
  <w:style w:type="numbering" w:customStyle="1" w:styleId="NoList8251">
    <w:name w:val="No List8251"/>
    <w:next w:val="NoList"/>
    <w:semiHidden/>
    <w:rsid w:val="00C16E65"/>
  </w:style>
  <w:style w:type="numbering" w:customStyle="1" w:styleId="NoList12251">
    <w:name w:val="No List12251"/>
    <w:next w:val="NoList"/>
    <w:semiHidden/>
    <w:rsid w:val="00C16E65"/>
  </w:style>
  <w:style w:type="numbering" w:customStyle="1" w:styleId="NoList22251">
    <w:name w:val="No List22251"/>
    <w:next w:val="NoList"/>
    <w:semiHidden/>
    <w:rsid w:val="00C16E65"/>
  </w:style>
  <w:style w:type="numbering" w:customStyle="1" w:styleId="NoList9251">
    <w:name w:val="No List9251"/>
    <w:next w:val="NoList"/>
    <w:semiHidden/>
    <w:rsid w:val="00C16E65"/>
  </w:style>
  <w:style w:type="numbering" w:customStyle="1" w:styleId="NoList13251">
    <w:name w:val="No List13251"/>
    <w:next w:val="NoList"/>
    <w:semiHidden/>
    <w:rsid w:val="00C16E65"/>
  </w:style>
  <w:style w:type="numbering" w:customStyle="1" w:styleId="NoList23251">
    <w:name w:val="No List23251"/>
    <w:next w:val="NoList"/>
    <w:semiHidden/>
    <w:rsid w:val="00C16E65"/>
  </w:style>
  <w:style w:type="numbering" w:customStyle="1" w:styleId="NoList10251">
    <w:name w:val="No List10251"/>
    <w:next w:val="NoList"/>
    <w:semiHidden/>
    <w:rsid w:val="00C16E65"/>
  </w:style>
  <w:style w:type="numbering" w:customStyle="1" w:styleId="NoList14251">
    <w:name w:val="No List14251"/>
    <w:next w:val="NoList"/>
    <w:semiHidden/>
    <w:rsid w:val="00C16E65"/>
  </w:style>
  <w:style w:type="numbering" w:customStyle="1" w:styleId="NoList24251">
    <w:name w:val="No List24251"/>
    <w:next w:val="NoList"/>
    <w:semiHidden/>
    <w:rsid w:val="00C16E65"/>
  </w:style>
  <w:style w:type="numbering" w:customStyle="1" w:styleId="NoList31251">
    <w:name w:val="No List31251"/>
    <w:next w:val="NoList"/>
    <w:semiHidden/>
    <w:rsid w:val="00C16E65"/>
  </w:style>
  <w:style w:type="numbering" w:customStyle="1" w:styleId="NoList41251">
    <w:name w:val="No List41251"/>
    <w:next w:val="NoList"/>
    <w:semiHidden/>
    <w:rsid w:val="00C16E65"/>
  </w:style>
  <w:style w:type="numbering" w:customStyle="1" w:styleId="NoList51251">
    <w:name w:val="No List51251"/>
    <w:next w:val="NoList"/>
    <w:semiHidden/>
    <w:rsid w:val="00C16E65"/>
  </w:style>
  <w:style w:type="numbering" w:customStyle="1" w:styleId="NoList15251">
    <w:name w:val="No List15251"/>
    <w:next w:val="NoList"/>
    <w:semiHidden/>
    <w:rsid w:val="00C16E65"/>
  </w:style>
  <w:style w:type="numbering" w:customStyle="1" w:styleId="NoList16251">
    <w:name w:val="No List16251"/>
    <w:next w:val="NoList"/>
    <w:semiHidden/>
    <w:rsid w:val="00C16E65"/>
  </w:style>
  <w:style w:type="numbering" w:customStyle="1" w:styleId="12511">
    <w:name w:val="无列表1251"/>
    <w:next w:val="NoList"/>
    <w:semiHidden/>
    <w:rsid w:val="00C16E65"/>
  </w:style>
  <w:style w:type="numbering" w:customStyle="1" w:styleId="NoList111251">
    <w:name w:val="No List111251"/>
    <w:next w:val="NoList"/>
    <w:semiHidden/>
    <w:rsid w:val="00C16E65"/>
  </w:style>
  <w:style w:type="numbering" w:customStyle="1" w:styleId="2511">
    <w:name w:val="无列表251"/>
    <w:next w:val="NoList"/>
    <w:uiPriority w:val="99"/>
    <w:semiHidden/>
    <w:unhideWhenUsed/>
    <w:rsid w:val="00C16E65"/>
  </w:style>
  <w:style w:type="numbering" w:customStyle="1" w:styleId="3510">
    <w:name w:val="无列表351"/>
    <w:next w:val="NoList"/>
    <w:uiPriority w:val="99"/>
    <w:semiHidden/>
    <w:unhideWhenUsed/>
    <w:rsid w:val="00C16E65"/>
  </w:style>
  <w:style w:type="numbering" w:customStyle="1" w:styleId="NoList2051">
    <w:name w:val="No List2051"/>
    <w:next w:val="NoList"/>
    <w:semiHidden/>
    <w:rsid w:val="00C16E65"/>
  </w:style>
  <w:style w:type="numbering" w:customStyle="1" w:styleId="NoList2751">
    <w:name w:val="No List2751"/>
    <w:next w:val="NoList"/>
    <w:uiPriority w:val="99"/>
    <w:semiHidden/>
    <w:unhideWhenUsed/>
    <w:rsid w:val="00C16E65"/>
  </w:style>
  <w:style w:type="numbering" w:customStyle="1" w:styleId="NoList2851">
    <w:name w:val="No List2851"/>
    <w:next w:val="NoList"/>
    <w:uiPriority w:val="99"/>
    <w:semiHidden/>
    <w:unhideWhenUsed/>
    <w:rsid w:val="00C16E65"/>
  </w:style>
  <w:style w:type="numbering" w:customStyle="1" w:styleId="NoList2912">
    <w:name w:val="No List2912"/>
    <w:next w:val="NoList"/>
    <w:uiPriority w:val="99"/>
    <w:semiHidden/>
    <w:unhideWhenUsed/>
    <w:rsid w:val="00C16E65"/>
  </w:style>
  <w:style w:type="numbering" w:customStyle="1" w:styleId="NoList11412">
    <w:name w:val="No List11412"/>
    <w:next w:val="NoList"/>
    <w:semiHidden/>
    <w:unhideWhenUsed/>
    <w:rsid w:val="00C16E65"/>
  </w:style>
  <w:style w:type="numbering" w:customStyle="1" w:styleId="NoList11512">
    <w:name w:val="No List11512"/>
    <w:next w:val="NoList"/>
    <w:semiHidden/>
    <w:rsid w:val="00C16E65"/>
  </w:style>
  <w:style w:type="numbering" w:customStyle="1" w:styleId="NoList21012">
    <w:name w:val="No List21012"/>
    <w:next w:val="NoList"/>
    <w:semiHidden/>
    <w:rsid w:val="00C16E65"/>
  </w:style>
  <w:style w:type="numbering" w:customStyle="1" w:styleId="NoList3412">
    <w:name w:val="No List3412"/>
    <w:next w:val="NoList"/>
    <w:semiHidden/>
    <w:unhideWhenUsed/>
    <w:rsid w:val="00C16E65"/>
  </w:style>
  <w:style w:type="numbering" w:customStyle="1" w:styleId="1312">
    <w:name w:val="목록 없음1312"/>
    <w:next w:val="NoList"/>
    <w:semiHidden/>
    <w:unhideWhenUsed/>
    <w:rsid w:val="00C16E65"/>
  </w:style>
  <w:style w:type="numbering" w:customStyle="1" w:styleId="23120">
    <w:name w:val="목록 없음2312"/>
    <w:next w:val="NoList"/>
    <w:semiHidden/>
    <w:rsid w:val="00C16E65"/>
  </w:style>
  <w:style w:type="numbering" w:customStyle="1" w:styleId="NoList4412">
    <w:name w:val="No List4412"/>
    <w:next w:val="NoList"/>
    <w:semiHidden/>
    <w:unhideWhenUsed/>
    <w:rsid w:val="00C16E65"/>
  </w:style>
  <w:style w:type="numbering" w:customStyle="1" w:styleId="NoList5412">
    <w:name w:val="No List5412"/>
    <w:next w:val="NoList"/>
    <w:semiHidden/>
    <w:rsid w:val="00C16E65"/>
  </w:style>
  <w:style w:type="numbering" w:customStyle="1" w:styleId="NoList6312">
    <w:name w:val="No List6312"/>
    <w:next w:val="NoList"/>
    <w:semiHidden/>
    <w:rsid w:val="00C16E65"/>
  </w:style>
  <w:style w:type="numbering" w:customStyle="1" w:styleId="NoList7312">
    <w:name w:val="No List7312"/>
    <w:next w:val="NoList"/>
    <w:semiHidden/>
    <w:rsid w:val="00C16E65"/>
  </w:style>
  <w:style w:type="numbering" w:customStyle="1" w:styleId="NoList21312">
    <w:name w:val="No List21312"/>
    <w:next w:val="NoList"/>
    <w:semiHidden/>
    <w:rsid w:val="00C16E65"/>
  </w:style>
  <w:style w:type="numbering" w:customStyle="1" w:styleId="NoList8312">
    <w:name w:val="No List8312"/>
    <w:next w:val="NoList"/>
    <w:semiHidden/>
    <w:rsid w:val="00C16E65"/>
  </w:style>
  <w:style w:type="numbering" w:customStyle="1" w:styleId="NoList12312">
    <w:name w:val="No List12312"/>
    <w:next w:val="NoList"/>
    <w:semiHidden/>
    <w:rsid w:val="00C16E65"/>
  </w:style>
  <w:style w:type="numbering" w:customStyle="1" w:styleId="NoList22312">
    <w:name w:val="No List22312"/>
    <w:next w:val="NoList"/>
    <w:semiHidden/>
    <w:rsid w:val="00C16E65"/>
  </w:style>
  <w:style w:type="numbering" w:customStyle="1" w:styleId="NoList9312">
    <w:name w:val="No List9312"/>
    <w:next w:val="NoList"/>
    <w:semiHidden/>
    <w:rsid w:val="00C16E65"/>
  </w:style>
  <w:style w:type="numbering" w:customStyle="1" w:styleId="NoList13312">
    <w:name w:val="No List13312"/>
    <w:next w:val="NoList"/>
    <w:semiHidden/>
    <w:rsid w:val="00C16E65"/>
  </w:style>
  <w:style w:type="numbering" w:customStyle="1" w:styleId="NoList23312">
    <w:name w:val="No List23312"/>
    <w:next w:val="NoList"/>
    <w:semiHidden/>
    <w:rsid w:val="00C16E65"/>
  </w:style>
  <w:style w:type="numbering" w:customStyle="1" w:styleId="NoList10312">
    <w:name w:val="No List10312"/>
    <w:next w:val="NoList"/>
    <w:semiHidden/>
    <w:rsid w:val="00C16E65"/>
  </w:style>
  <w:style w:type="numbering" w:customStyle="1" w:styleId="NoList14312">
    <w:name w:val="No List14312"/>
    <w:next w:val="NoList"/>
    <w:semiHidden/>
    <w:rsid w:val="00C16E65"/>
  </w:style>
  <w:style w:type="numbering" w:customStyle="1" w:styleId="NoList24312">
    <w:name w:val="No List24312"/>
    <w:next w:val="NoList"/>
    <w:semiHidden/>
    <w:rsid w:val="00C16E65"/>
  </w:style>
  <w:style w:type="numbering" w:customStyle="1" w:styleId="NoList31312">
    <w:name w:val="No List31312"/>
    <w:next w:val="NoList"/>
    <w:semiHidden/>
    <w:rsid w:val="00C16E65"/>
  </w:style>
  <w:style w:type="numbering" w:customStyle="1" w:styleId="NoList41312">
    <w:name w:val="No List41312"/>
    <w:next w:val="NoList"/>
    <w:semiHidden/>
    <w:rsid w:val="00C16E65"/>
  </w:style>
  <w:style w:type="numbering" w:customStyle="1" w:styleId="NoList51312">
    <w:name w:val="No List51312"/>
    <w:next w:val="NoList"/>
    <w:semiHidden/>
    <w:rsid w:val="00C16E65"/>
  </w:style>
  <w:style w:type="numbering" w:customStyle="1" w:styleId="NoList15312">
    <w:name w:val="No List15312"/>
    <w:next w:val="NoList"/>
    <w:semiHidden/>
    <w:rsid w:val="00C16E65"/>
  </w:style>
  <w:style w:type="numbering" w:customStyle="1" w:styleId="NoList16312">
    <w:name w:val="No List16312"/>
    <w:next w:val="NoList"/>
    <w:semiHidden/>
    <w:rsid w:val="00C16E65"/>
  </w:style>
  <w:style w:type="numbering" w:customStyle="1" w:styleId="13120">
    <w:name w:val="无列表1312"/>
    <w:next w:val="NoList"/>
    <w:semiHidden/>
    <w:rsid w:val="00C16E65"/>
  </w:style>
  <w:style w:type="numbering" w:customStyle="1" w:styleId="NoList111312">
    <w:name w:val="No List111312"/>
    <w:next w:val="NoList"/>
    <w:semiHidden/>
    <w:rsid w:val="00C16E65"/>
  </w:style>
  <w:style w:type="numbering" w:customStyle="1" w:styleId="NoList17112">
    <w:name w:val="No List17112"/>
    <w:next w:val="NoList"/>
    <w:uiPriority w:val="99"/>
    <w:semiHidden/>
    <w:unhideWhenUsed/>
    <w:rsid w:val="00C16E65"/>
  </w:style>
  <w:style w:type="numbering" w:customStyle="1" w:styleId="NoList18112">
    <w:name w:val="No List18112"/>
    <w:next w:val="NoList"/>
    <w:uiPriority w:val="99"/>
    <w:semiHidden/>
    <w:rsid w:val="00C16E65"/>
  </w:style>
  <w:style w:type="numbering" w:customStyle="1" w:styleId="NoList25112">
    <w:name w:val="No List25112"/>
    <w:next w:val="NoList"/>
    <w:semiHidden/>
    <w:rsid w:val="00C16E65"/>
  </w:style>
  <w:style w:type="numbering" w:customStyle="1" w:styleId="NoList32112">
    <w:name w:val="No List32112"/>
    <w:next w:val="NoList"/>
    <w:semiHidden/>
    <w:unhideWhenUsed/>
    <w:rsid w:val="00C16E65"/>
  </w:style>
  <w:style w:type="numbering" w:customStyle="1" w:styleId="11112">
    <w:name w:val="목록 없음11112"/>
    <w:next w:val="NoList"/>
    <w:semiHidden/>
    <w:unhideWhenUsed/>
    <w:rsid w:val="00C16E65"/>
  </w:style>
  <w:style w:type="numbering" w:customStyle="1" w:styleId="21112">
    <w:name w:val="목록 없음21112"/>
    <w:next w:val="NoList"/>
    <w:semiHidden/>
    <w:rsid w:val="00C16E65"/>
  </w:style>
  <w:style w:type="numbering" w:customStyle="1" w:styleId="NoList42112">
    <w:name w:val="No List42112"/>
    <w:next w:val="NoList"/>
    <w:semiHidden/>
    <w:unhideWhenUsed/>
    <w:rsid w:val="00C16E65"/>
  </w:style>
  <w:style w:type="numbering" w:customStyle="1" w:styleId="NoList52112">
    <w:name w:val="No List52112"/>
    <w:next w:val="NoList"/>
    <w:semiHidden/>
    <w:rsid w:val="00C16E65"/>
  </w:style>
  <w:style w:type="numbering" w:customStyle="1" w:styleId="NoList61112">
    <w:name w:val="No List61112"/>
    <w:next w:val="NoList"/>
    <w:semiHidden/>
    <w:rsid w:val="00C16E65"/>
  </w:style>
  <w:style w:type="numbering" w:customStyle="1" w:styleId="NoList71112">
    <w:name w:val="No List71112"/>
    <w:next w:val="NoList"/>
    <w:semiHidden/>
    <w:rsid w:val="00C16E65"/>
  </w:style>
  <w:style w:type="numbering" w:customStyle="1" w:styleId="NoList112112">
    <w:name w:val="No List112112"/>
    <w:next w:val="NoList"/>
    <w:semiHidden/>
    <w:rsid w:val="00C16E65"/>
  </w:style>
  <w:style w:type="numbering" w:customStyle="1" w:styleId="NoList211112">
    <w:name w:val="No List211112"/>
    <w:next w:val="NoList"/>
    <w:semiHidden/>
    <w:rsid w:val="00C16E65"/>
  </w:style>
  <w:style w:type="numbering" w:customStyle="1" w:styleId="NoList81112">
    <w:name w:val="No List81112"/>
    <w:next w:val="NoList"/>
    <w:semiHidden/>
    <w:rsid w:val="00C16E65"/>
  </w:style>
  <w:style w:type="numbering" w:customStyle="1" w:styleId="NoList121112">
    <w:name w:val="No List121112"/>
    <w:next w:val="NoList"/>
    <w:semiHidden/>
    <w:rsid w:val="00C16E65"/>
  </w:style>
  <w:style w:type="numbering" w:customStyle="1" w:styleId="NoList221112">
    <w:name w:val="No List221112"/>
    <w:next w:val="NoList"/>
    <w:semiHidden/>
    <w:rsid w:val="00C16E65"/>
  </w:style>
  <w:style w:type="numbering" w:customStyle="1" w:styleId="NoList91112">
    <w:name w:val="No List91112"/>
    <w:next w:val="NoList"/>
    <w:semiHidden/>
    <w:rsid w:val="00C16E65"/>
  </w:style>
  <w:style w:type="numbering" w:customStyle="1" w:styleId="NoList131112">
    <w:name w:val="No List131112"/>
    <w:next w:val="NoList"/>
    <w:semiHidden/>
    <w:rsid w:val="00C16E65"/>
  </w:style>
  <w:style w:type="numbering" w:customStyle="1" w:styleId="NoList231112">
    <w:name w:val="No List231112"/>
    <w:next w:val="NoList"/>
    <w:semiHidden/>
    <w:rsid w:val="00C16E65"/>
  </w:style>
  <w:style w:type="numbering" w:customStyle="1" w:styleId="NoList101112">
    <w:name w:val="No List101112"/>
    <w:next w:val="NoList"/>
    <w:semiHidden/>
    <w:rsid w:val="00C16E65"/>
  </w:style>
  <w:style w:type="numbering" w:customStyle="1" w:styleId="NoList141112">
    <w:name w:val="No List141112"/>
    <w:next w:val="NoList"/>
    <w:semiHidden/>
    <w:rsid w:val="00C16E65"/>
  </w:style>
  <w:style w:type="numbering" w:customStyle="1" w:styleId="NoList241112">
    <w:name w:val="No List241112"/>
    <w:next w:val="NoList"/>
    <w:semiHidden/>
    <w:rsid w:val="00C16E65"/>
  </w:style>
  <w:style w:type="numbering" w:customStyle="1" w:styleId="NoList311112">
    <w:name w:val="No List311112"/>
    <w:next w:val="NoList"/>
    <w:semiHidden/>
    <w:rsid w:val="00C16E65"/>
  </w:style>
  <w:style w:type="numbering" w:customStyle="1" w:styleId="NoList411112">
    <w:name w:val="No List411112"/>
    <w:next w:val="NoList"/>
    <w:semiHidden/>
    <w:rsid w:val="00C16E65"/>
  </w:style>
  <w:style w:type="numbering" w:customStyle="1" w:styleId="NoList511112">
    <w:name w:val="No List511112"/>
    <w:next w:val="NoList"/>
    <w:semiHidden/>
    <w:rsid w:val="00C16E65"/>
  </w:style>
  <w:style w:type="numbering" w:customStyle="1" w:styleId="NoList151112">
    <w:name w:val="No List151112"/>
    <w:next w:val="NoList"/>
    <w:semiHidden/>
    <w:rsid w:val="00C16E65"/>
  </w:style>
  <w:style w:type="numbering" w:customStyle="1" w:styleId="NoList161112">
    <w:name w:val="No List161112"/>
    <w:next w:val="NoList"/>
    <w:semiHidden/>
    <w:rsid w:val="00C16E65"/>
  </w:style>
  <w:style w:type="numbering" w:customStyle="1" w:styleId="111120">
    <w:name w:val="无列表11112"/>
    <w:next w:val="NoList"/>
    <w:semiHidden/>
    <w:rsid w:val="00C16E65"/>
  </w:style>
  <w:style w:type="numbering" w:customStyle="1" w:styleId="NoList1111112">
    <w:name w:val="No List1111112"/>
    <w:next w:val="NoList"/>
    <w:semiHidden/>
    <w:rsid w:val="00C16E65"/>
  </w:style>
  <w:style w:type="numbering" w:customStyle="1" w:styleId="NoList19112">
    <w:name w:val="No List19112"/>
    <w:next w:val="NoList"/>
    <w:uiPriority w:val="99"/>
    <w:semiHidden/>
    <w:unhideWhenUsed/>
    <w:rsid w:val="00C16E65"/>
  </w:style>
  <w:style w:type="numbering" w:customStyle="1" w:styleId="NoList110112">
    <w:name w:val="No List110112"/>
    <w:next w:val="NoList"/>
    <w:uiPriority w:val="99"/>
    <w:semiHidden/>
    <w:rsid w:val="00C16E65"/>
  </w:style>
  <w:style w:type="numbering" w:customStyle="1" w:styleId="NoList26112">
    <w:name w:val="No List26112"/>
    <w:next w:val="NoList"/>
    <w:semiHidden/>
    <w:rsid w:val="00C16E65"/>
  </w:style>
  <w:style w:type="numbering" w:customStyle="1" w:styleId="NoList33112">
    <w:name w:val="No List33112"/>
    <w:next w:val="NoList"/>
    <w:semiHidden/>
    <w:unhideWhenUsed/>
    <w:rsid w:val="00C16E65"/>
  </w:style>
  <w:style w:type="numbering" w:customStyle="1" w:styleId="12112">
    <w:name w:val="목록 없음12112"/>
    <w:next w:val="NoList"/>
    <w:semiHidden/>
    <w:unhideWhenUsed/>
    <w:rsid w:val="00C16E65"/>
  </w:style>
  <w:style w:type="numbering" w:customStyle="1" w:styleId="22112">
    <w:name w:val="목록 없음22112"/>
    <w:next w:val="NoList"/>
    <w:semiHidden/>
    <w:rsid w:val="00C16E65"/>
  </w:style>
  <w:style w:type="numbering" w:customStyle="1" w:styleId="NoList43112">
    <w:name w:val="No List43112"/>
    <w:next w:val="NoList"/>
    <w:semiHidden/>
    <w:unhideWhenUsed/>
    <w:rsid w:val="00C16E65"/>
  </w:style>
  <w:style w:type="numbering" w:customStyle="1" w:styleId="NoList53112">
    <w:name w:val="No List53112"/>
    <w:next w:val="NoList"/>
    <w:semiHidden/>
    <w:rsid w:val="00C16E65"/>
  </w:style>
  <w:style w:type="numbering" w:customStyle="1" w:styleId="NoList62112">
    <w:name w:val="No List62112"/>
    <w:next w:val="NoList"/>
    <w:semiHidden/>
    <w:rsid w:val="00C16E65"/>
  </w:style>
  <w:style w:type="numbering" w:customStyle="1" w:styleId="NoList72112">
    <w:name w:val="No List72112"/>
    <w:next w:val="NoList"/>
    <w:semiHidden/>
    <w:rsid w:val="00C16E65"/>
  </w:style>
  <w:style w:type="numbering" w:customStyle="1" w:styleId="NoList113112">
    <w:name w:val="No List113112"/>
    <w:next w:val="NoList"/>
    <w:semiHidden/>
    <w:rsid w:val="00C16E65"/>
  </w:style>
  <w:style w:type="numbering" w:customStyle="1" w:styleId="NoList212112">
    <w:name w:val="No List212112"/>
    <w:next w:val="NoList"/>
    <w:semiHidden/>
    <w:rsid w:val="00C16E65"/>
  </w:style>
  <w:style w:type="numbering" w:customStyle="1" w:styleId="NoList82112">
    <w:name w:val="No List82112"/>
    <w:next w:val="NoList"/>
    <w:semiHidden/>
    <w:rsid w:val="00C16E65"/>
  </w:style>
  <w:style w:type="numbering" w:customStyle="1" w:styleId="NoList122112">
    <w:name w:val="No List122112"/>
    <w:next w:val="NoList"/>
    <w:semiHidden/>
    <w:rsid w:val="00C16E65"/>
  </w:style>
  <w:style w:type="numbering" w:customStyle="1" w:styleId="NoList222112">
    <w:name w:val="No List222112"/>
    <w:next w:val="NoList"/>
    <w:semiHidden/>
    <w:rsid w:val="00C16E65"/>
  </w:style>
  <w:style w:type="numbering" w:customStyle="1" w:styleId="NoList92112">
    <w:name w:val="No List92112"/>
    <w:next w:val="NoList"/>
    <w:semiHidden/>
    <w:rsid w:val="00C16E65"/>
  </w:style>
  <w:style w:type="numbering" w:customStyle="1" w:styleId="NoList132112">
    <w:name w:val="No List132112"/>
    <w:next w:val="NoList"/>
    <w:semiHidden/>
    <w:rsid w:val="00C16E65"/>
  </w:style>
  <w:style w:type="numbering" w:customStyle="1" w:styleId="NoList232112">
    <w:name w:val="No List232112"/>
    <w:next w:val="NoList"/>
    <w:semiHidden/>
    <w:rsid w:val="00C16E65"/>
  </w:style>
  <w:style w:type="numbering" w:customStyle="1" w:styleId="NoList102112">
    <w:name w:val="No List102112"/>
    <w:next w:val="NoList"/>
    <w:semiHidden/>
    <w:rsid w:val="00C16E65"/>
  </w:style>
  <w:style w:type="numbering" w:customStyle="1" w:styleId="NoList142112">
    <w:name w:val="No List142112"/>
    <w:next w:val="NoList"/>
    <w:semiHidden/>
    <w:rsid w:val="00C16E65"/>
  </w:style>
  <w:style w:type="numbering" w:customStyle="1" w:styleId="NoList242112">
    <w:name w:val="No List242112"/>
    <w:next w:val="NoList"/>
    <w:semiHidden/>
    <w:rsid w:val="00C16E65"/>
  </w:style>
  <w:style w:type="numbering" w:customStyle="1" w:styleId="NoList312112">
    <w:name w:val="No List312112"/>
    <w:next w:val="NoList"/>
    <w:semiHidden/>
    <w:rsid w:val="00C16E65"/>
  </w:style>
  <w:style w:type="numbering" w:customStyle="1" w:styleId="NoList412112">
    <w:name w:val="No List412112"/>
    <w:next w:val="NoList"/>
    <w:semiHidden/>
    <w:rsid w:val="00C16E65"/>
  </w:style>
  <w:style w:type="numbering" w:customStyle="1" w:styleId="NoList512112">
    <w:name w:val="No List512112"/>
    <w:next w:val="NoList"/>
    <w:semiHidden/>
    <w:rsid w:val="00C16E65"/>
  </w:style>
  <w:style w:type="numbering" w:customStyle="1" w:styleId="NoList152112">
    <w:name w:val="No List152112"/>
    <w:next w:val="NoList"/>
    <w:semiHidden/>
    <w:rsid w:val="00C16E65"/>
  </w:style>
  <w:style w:type="numbering" w:customStyle="1" w:styleId="NoList162112">
    <w:name w:val="No List162112"/>
    <w:next w:val="NoList"/>
    <w:semiHidden/>
    <w:rsid w:val="00C16E65"/>
  </w:style>
  <w:style w:type="numbering" w:customStyle="1" w:styleId="121120">
    <w:name w:val="无列表12112"/>
    <w:next w:val="NoList"/>
    <w:semiHidden/>
    <w:rsid w:val="00C16E65"/>
  </w:style>
  <w:style w:type="numbering" w:customStyle="1" w:styleId="NoList1112112">
    <w:name w:val="No List1112112"/>
    <w:next w:val="NoList"/>
    <w:semiHidden/>
    <w:rsid w:val="00C16E65"/>
  </w:style>
  <w:style w:type="numbering" w:customStyle="1" w:styleId="21121">
    <w:name w:val="无列表2112"/>
    <w:next w:val="NoList"/>
    <w:uiPriority w:val="99"/>
    <w:semiHidden/>
    <w:unhideWhenUsed/>
    <w:rsid w:val="00C16E65"/>
  </w:style>
  <w:style w:type="numbering" w:customStyle="1" w:styleId="31120">
    <w:name w:val="无列表3112"/>
    <w:next w:val="NoList"/>
    <w:uiPriority w:val="99"/>
    <w:semiHidden/>
    <w:unhideWhenUsed/>
    <w:rsid w:val="00C16E65"/>
  </w:style>
  <w:style w:type="numbering" w:customStyle="1" w:styleId="NoList20112">
    <w:name w:val="No List20112"/>
    <w:next w:val="NoList"/>
    <w:semiHidden/>
    <w:rsid w:val="00C16E65"/>
  </w:style>
  <w:style w:type="numbering" w:customStyle="1" w:styleId="NoList27112">
    <w:name w:val="No List27112"/>
    <w:next w:val="NoList"/>
    <w:uiPriority w:val="99"/>
    <w:semiHidden/>
    <w:unhideWhenUsed/>
    <w:rsid w:val="00C16E65"/>
  </w:style>
  <w:style w:type="numbering" w:customStyle="1" w:styleId="NoList28112">
    <w:name w:val="No List28112"/>
    <w:next w:val="NoList"/>
    <w:uiPriority w:val="99"/>
    <w:semiHidden/>
    <w:unhideWhenUsed/>
    <w:rsid w:val="00C16E65"/>
  </w:style>
  <w:style w:type="numbering" w:customStyle="1" w:styleId="NoList491">
    <w:name w:val="No List491"/>
    <w:next w:val="NoList"/>
    <w:uiPriority w:val="99"/>
    <w:semiHidden/>
    <w:unhideWhenUsed/>
    <w:rsid w:val="00C16E65"/>
  </w:style>
  <w:style w:type="numbering" w:customStyle="1" w:styleId="NoList1291">
    <w:name w:val="No List1291"/>
    <w:next w:val="NoList"/>
    <w:semiHidden/>
    <w:unhideWhenUsed/>
    <w:rsid w:val="00C16E65"/>
  </w:style>
  <w:style w:type="numbering" w:customStyle="1" w:styleId="NoList11191">
    <w:name w:val="No List11191"/>
    <w:next w:val="NoList"/>
    <w:semiHidden/>
    <w:rsid w:val="00C16E65"/>
  </w:style>
  <w:style w:type="numbering" w:customStyle="1" w:styleId="NoList2281">
    <w:name w:val="No List2281"/>
    <w:next w:val="NoList"/>
    <w:semiHidden/>
    <w:rsid w:val="00C16E65"/>
  </w:style>
  <w:style w:type="numbering" w:customStyle="1" w:styleId="NoList3181">
    <w:name w:val="No List3181"/>
    <w:next w:val="NoList"/>
    <w:semiHidden/>
    <w:unhideWhenUsed/>
    <w:rsid w:val="00C16E65"/>
  </w:style>
  <w:style w:type="numbering" w:customStyle="1" w:styleId="1810">
    <w:name w:val="목록 없음181"/>
    <w:next w:val="NoList"/>
    <w:semiHidden/>
    <w:unhideWhenUsed/>
    <w:rsid w:val="00C16E65"/>
  </w:style>
  <w:style w:type="numbering" w:customStyle="1" w:styleId="2810">
    <w:name w:val="목록 없음281"/>
    <w:next w:val="NoList"/>
    <w:semiHidden/>
    <w:rsid w:val="00C16E65"/>
  </w:style>
  <w:style w:type="numbering" w:customStyle="1" w:styleId="NoList4101">
    <w:name w:val="No List4101"/>
    <w:next w:val="NoList"/>
    <w:semiHidden/>
    <w:unhideWhenUsed/>
    <w:rsid w:val="00C16E65"/>
  </w:style>
  <w:style w:type="numbering" w:customStyle="1" w:styleId="NoList591">
    <w:name w:val="No List591"/>
    <w:next w:val="NoList"/>
    <w:semiHidden/>
    <w:rsid w:val="00C16E65"/>
  </w:style>
  <w:style w:type="numbering" w:customStyle="1" w:styleId="NoList681">
    <w:name w:val="No List681"/>
    <w:next w:val="NoList"/>
    <w:semiHidden/>
    <w:rsid w:val="00C16E65"/>
  </w:style>
  <w:style w:type="numbering" w:customStyle="1" w:styleId="NoList781">
    <w:name w:val="No List781"/>
    <w:next w:val="NoList"/>
    <w:semiHidden/>
    <w:rsid w:val="00C16E65"/>
  </w:style>
  <w:style w:type="numbering" w:customStyle="1" w:styleId="NoList21161">
    <w:name w:val="No List21161"/>
    <w:next w:val="NoList"/>
    <w:semiHidden/>
    <w:rsid w:val="00C16E65"/>
  </w:style>
  <w:style w:type="numbering" w:customStyle="1" w:styleId="NoList881">
    <w:name w:val="No List881"/>
    <w:next w:val="NoList"/>
    <w:semiHidden/>
    <w:rsid w:val="00C16E65"/>
  </w:style>
  <w:style w:type="numbering" w:customStyle="1" w:styleId="NoList12101">
    <w:name w:val="No List12101"/>
    <w:next w:val="NoList"/>
    <w:semiHidden/>
    <w:rsid w:val="00C16E65"/>
  </w:style>
  <w:style w:type="numbering" w:customStyle="1" w:styleId="NoList2291">
    <w:name w:val="No List2291"/>
    <w:next w:val="NoList"/>
    <w:semiHidden/>
    <w:rsid w:val="00C16E65"/>
  </w:style>
  <w:style w:type="numbering" w:customStyle="1" w:styleId="NoList981">
    <w:name w:val="No List981"/>
    <w:next w:val="NoList"/>
    <w:semiHidden/>
    <w:rsid w:val="00C16E65"/>
  </w:style>
  <w:style w:type="numbering" w:customStyle="1" w:styleId="NoList1381">
    <w:name w:val="No List1381"/>
    <w:next w:val="NoList"/>
    <w:semiHidden/>
    <w:rsid w:val="00C16E65"/>
  </w:style>
  <w:style w:type="numbering" w:customStyle="1" w:styleId="NoList2381">
    <w:name w:val="No List2381"/>
    <w:next w:val="NoList"/>
    <w:semiHidden/>
    <w:rsid w:val="00C16E65"/>
  </w:style>
  <w:style w:type="numbering" w:customStyle="1" w:styleId="NoList1081">
    <w:name w:val="No List1081"/>
    <w:next w:val="NoList"/>
    <w:semiHidden/>
    <w:rsid w:val="00C16E65"/>
  </w:style>
  <w:style w:type="numbering" w:customStyle="1" w:styleId="NoList1481">
    <w:name w:val="No List1481"/>
    <w:next w:val="NoList"/>
    <w:semiHidden/>
    <w:rsid w:val="00C16E65"/>
  </w:style>
  <w:style w:type="numbering" w:customStyle="1" w:styleId="NoList2481">
    <w:name w:val="No List2481"/>
    <w:next w:val="NoList"/>
    <w:semiHidden/>
    <w:rsid w:val="00C16E65"/>
  </w:style>
  <w:style w:type="numbering" w:customStyle="1" w:styleId="NoList3191">
    <w:name w:val="No List3191"/>
    <w:next w:val="NoList"/>
    <w:semiHidden/>
    <w:rsid w:val="00C16E65"/>
  </w:style>
  <w:style w:type="numbering" w:customStyle="1" w:styleId="NoList4181">
    <w:name w:val="No List4181"/>
    <w:next w:val="NoList"/>
    <w:semiHidden/>
    <w:rsid w:val="00C16E65"/>
  </w:style>
  <w:style w:type="numbering" w:customStyle="1" w:styleId="NoList5181">
    <w:name w:val="No List5181"/>
    <w:next w:val="NoList"/>
    <w:semiHidden/>
    <w:rsid w:val="00C16E65"/>
  </w:style>
  <w:style w:type="numbering" w:customStyle="1" w:styleId="NoList1581">
    <w:name w:val="No List1581"/>
    <w:next w:val="NoList"/>
    <w:semiHidden/>
    <w:rsid w:val="00C16E65"/>
  </w:style>
  <w:style w:type="numbering" w:customStyle="1" w:styleId="NoList1681">
    <w:name w:val="No List1681"/>
    <w:next w:val="NoList"/>
    <w:semiHidden/>
    <w:rsid w:val="00C16E65"/>
  </w:style>
  <w:style w:type="numbering" w:customStyle="1" w:styleId="1811">
    <w:name w:val="无列表181"/>
    <w:next w:val="NoList"/>
    <w:semiHidden/>
    <w:rsid w:val="00C16E65"/>
  </w:style>
  <w:style w:type="numbering" w:customStyle="1" w:styleId="NoList111101">
    <w:name w:val="No List111101"/>
    <w:next w:val="NoList"/>
    <w:semiHidden/>
    <w:rsid w:val="00C16E65"/>
  </w:style>
  <w:style w:type="numbering" w:customStyle="1" w:styleId="NoList1761">
    <w:name w:val="No List1761"/>
    <w:next w:val="NoList"/>
    <w:uiPriority w:val="99"/>
    <w:semiHidden/>
    <w:unhideWhenUsed/>
    <w:rsid w:val="00C16E65"/>
  </w:style>
  <w:style w:type="numbering" w:customStyle="1" w:styleId="NoList1861">
    <w:name w:val="No List1861"/>
    <w:next w:val="NoList"/>
    <w:uiPriority w:val="99"/>
    <w:semiHidden/>
    <w:rsid w:val="00C16E65"/>
  </w:style>
  <w:style w:type="numbering" w:customStyle="1" w:styleId="NoList2561">
    <w:name w:val="No List2561"/>
    <w:next w:val="NoList"/>
    <w:semiHidden/>
    <w:rsid w:val="00C16E65"/>
  </w:style>
  <w:style w:type="numbering" w:customStyle="1" w:styleId="NoList3261">
    <w:name w:val="No List3261"/>
    <w:next w:val="NoList"/>
    <w:semiHidden/>
    <w:unhideWhenUsed/>
    <w:rsid w:val="00C16E65"/>
  </w:style>
  <w:style w:type="numbering" w:customStyle="1" w:styleId="11610">
    <w:name w:val="목록 없음1161"/>
    <w:next w:val="NoList"/>
    <w:semiHidden/>
    <w:unhideWhenUsed/>
    <w:rsid w:val="00C16E65"/>
  </w:style>
  <w:style w:type="numbering" w:customStyle="1" w:styleId="2161">
    <w:name w:val="목록 없음2161"/>
    <w:next w:val="NoList"/>
    <w:semiHidden/>
    <w:rsid w:val="00C16E65"/>
  </w:style>
  <w:style w:type="numbering" w:customStyle="1" w:styleId="NoList4261">
    <w:name w:val="No List4261"/>
    <w:next w:val="NoList"/>
    <w:semiHidden/>
    <w:unhideWhenUsed/>
    <w:rsid w:val="00C16E65"/>
  </w:style>
  <w:style w:type="numbering" w:customStyle="1" w:styleId="NoList5261">
    <w:name w:val="No List5261"/>
    <w:next w:val="NoList"/>
    <w:semiHidden/>
    <w:rsid w:val="00C16E65"/>
  </w:style>
  <w:style w:type="numbering" w:customStyle="1" w:styleId="NoList6161">
    <w:name w:val="No List6161"/>
    <w:next w:val="NoList"/>
    <w:semiHidden/>
    <w:rsid w:val="00C16E65"/>
  </w:style>
  <w:style w:type="numbering" w:customStyle="1" w:styleId="NoList7161">
    <w:name w:val="No List7161"/>
    <w:next w:val="NoList"/>
    <w:semiHidden/>
    <w:rsid w:val="00C16E65"/>
  </w:style>
  <w:style w:type="numbering" w:customStyle="1" w:styleId="NoList11261">
    <w:name w:val="No List11261"/>
    <w:next w:val="NoList"/>
    <w:semiHidden/>
    <w:rsid w:val="00C16E65"/>
  </w:style>
  <w:style w:type="numbering" w:customStyle="1" w:styleId="NoList21171">
    <w:name w:val="No List21171"/>
    <w:next w:val="NoList"/>
    <w:semiHidden/>
    <w:rsid w:val="00C16E65"/>
  </w:style>
  <w:style w:type="numbering" w:customStyle="1" w:styleId="NoList8161">
    <w:name w:val="No List8161"/>
    <w:next w:val="NoList"/>
    <w:semiHidden/>
    <w:rsid w:val="00C16E65"/>
  </w:style>
  <w:style w:type="numbering" w:customStyle="1" w:styleId="NoList12161">
    <w:name w:val="No List12161"/>
    <w:next w:val="NoList"/>
    <w:semiHidden/>
    <w:rsid w:val="00C16E65"/>
  </w:style>
  <w:style w:type="numbering" w:customStyle="1" w:styleId="NoList22161">
    <w:name w:val="No List22161"/>
    <w:next w:val="NoList"/>
    <w:semiHidden/>
    <w:rsid w:val="00C16E65"/>
  </w:style>
  <w:style w:type="numbering" w:customStyle="1" w:styleId="NoList9161">
    <w:name w:val="No List9161"/>
    <w:next w:val="NoList"/>
    <w:semiHidden/>
    <w:rsid w:val="00C16E65"/>
  </w:style>
  <w:style w:type="numbering" w:customStyle="1" w:styleId="NoList13161">
    <w:name w:val="No List13161"/>
    <w:next w:val="NoList"/>
    <w:semiHidden/>
    <w:rsid w:val="00C16E65"/>
  </w:style>
  <w:style w:type="numbering" w:customStyle="1" w:styleId="NoList23161">
    <w:name w:val="No List23161"/>
    <w:next w:val="NoList"/>
    <w:semiHidden/>
    <w:rsid w:val="00C16E65"/>
  </w:style>
  <w:style w:type="numbering" w:customStyle="1" w:styleId="NoList10161">
    <w:name w:val="No List10161"/>
    <w:next w:val="NoList"/>
    <w:semiHidden/>
    <w:rsid w:val="00C16E65"/>
  </w:style>
  <w:style w:type="numbering" w:customStyle="1" w:styleId="NoList14161">
    <w:name w:val="No List14161"/>
    <w:next w:val="NoList"/>
    <w:semiHidden/>
    <w:rsid w:val="00C16E65"/>
  </w:style>
  <w:style w:type="numbering" w:customStyle="1" w:styleId="NoList24161">
    <w:name w:val="No List24161"/>
    <w:next w:val="NoList"/>
    <w:semiHidden/>
    <w:rsid w:val="00C16E65"/>
  </w:style>
  <w:style w:type="numbering" w:customStyle="1" w:styleId="NoList31161">
    <w:name w:val="No List31161"/>
    <w:next w:val="NoList"/>
    <w:semiHidden/>
    <w:rsid w:val="00C16E65"/>
  </w:style>
  <w:style w:type="numbering" w:customStyle="1" w:styleId="NoList41161">
    <w:name w:val="No List41161"/>
    <w:next w:val="NoList"/>
    <w:semiHidden/>
    <w:rsid w:val="00C16E65"/>
  </w:style>
  <w:style w:type="numbering" w:customStyle="1" w:styleId="NoList51161">
    <w:name w:val="No List51161"/>
    <w:next w:val="NoList"/>
    <w:semiHidden/>
    <w:rsid w:val="00C16E65"/>
  </w:style>
  <w:style w:type="numbering" w:customStyle="1" w:styleId="NoList15161">
    <w:name w:val="No List15161"/>
    <w:next w:val="NoList"/>
    <w:semiHidden/>
    <w:rsid w:val="00C16E65"/>
  </w:style>
  <w:style w:type="numbering" w:customStyle="1" w:styleId="NoList16161">
    <w:name w:val="No List16161"/>
    <w:next w:val="NoList"/>
    <w:semiHidden/>
    <w:rsid w:val="00C16E65"/>
  </w:style>
  <w:style w:type="numbering" w:customStyle="1" w:styleId="11611">
    <w:name w:val="无列表1161"/>
    <w:next w:val="NoList"/>
    <w:semiHidden/>
    <w:rsid w:val="00C16E65"/>
  </w:style>
  <w:style w:type="numbering" w:customStyle="1" w:styleId="NoList111161">
    <w:name w:val="No List111161"/>
    <w:next w:val="NoList"/>
    <w:semiHidden/>
    <w:rsid w:val="00C16E65"/>
  </w:style>
  <w:style w:type="numbering" w:customStyle="1" w:styleId="NoList1961">
    <w:name w:val="No List1961"/>
    <w:next w:val="NoList"/>
    <w:uiPriority w:val="99"/>
    <w:semiHidden/>
    <w:unhideWhenUsed/>
    <w:rsid w:val="00C16E65"/>
  </w:style>
  <w:style w:type="numbering" w:customStyle="1" w:styleId="NoList11061">
    <w:name w:val="No List11061"/>
    <w:next w:val="NoList"/>
    <w:uiPriority w:val="99"/>
    <w:semiHidden/>
    <w:rsid w:val="00C16E65"/>
  </w:style>
  <w:style w:type="numbering" w:customStyle="1" w:styleId="NoList2661">
    <w:name w:val="No List2661"/>
    <w:next w:val="NoList"/>
    <w:semiHidden/>
    <w:rsid w:val="00C16E65"/>
  </w:style>
  <w:style w:type="numbering" w:customStyle="1" w:styleId="NoList3361">
    <w:name w:val="No List3361"/>
    <w:next w:val="NoList"/>
    <w:semiHidden/>
    <w:unhideWhenUsed/>
    <w:rsid w:val="00C16E65"/>
  </w:style>
  <w:style w:type="numbering" w:customStyle="1" w:styleId="1261">
    <w:name w:val="목록 없음1261"/>
    <w:next w:val="NoList"/>
    <w:semiHidden/>
    <w:unhideWhenUsed/>
    <w:rsid w:val="00C16E65"/>
  </w:style>
  <w:style w:type="numbering" w:customStyle="1" w:styleId="2261">
    <w:name w:val="목록 없음2261"/>
    <w:next w:val="NoList"/>
    <w:semiHidden/>
    <w:rsid w:val="00C16E65"/>
  </w:style>
  <w:style w:type="numbering" w:customStyle="1" w:styleId="NoList4361">
    <w:name w:val="No List4361"/>
    <w:next w:val="NoList"/>
    <w:semiHidden/>
    <w:unhideWhenUsed/>
    <w:rsid w:val="00C16E65"/>
  </w:style>
  <w:style w:type="numbering" w:customStyle="1" w:styleId="NoList5361">
    <w:name w:val="No List5361"/>
    <w:next w:val="NoList"/>
    <w:semiHidden/>
    <w:rsid w:val="00C16E65"/>
  </w:style>
  <w:style w:type="numbering" w:customStyle="1" w:styleId="NoList6261">
    <w:name w:val="No List6261"/>
    <w:next w:val="NoList"/>
    <w:semiHidden/>
    <w:rsid w:val="00C16E65"/>
  </w:style>
  <w:style w:type="numbering" w:customStyle="1" w:styleId="NoList7261">
    <w:name w:val="No List7261"/>
    <w:next w:val="NoList"/>
    <w:semiHidden/>
    <w:rsid w:val="00C16E65"/>
  </w:style>
  <w:style w:type="numbering" w:customStyle="1" w:styleId="NoList11361">
    <w:name w:val="No List11361"/>
    <w:next w:val="NoList"/>
    <w:semiHidden/>
    <w:rsid w:val="00C16E65"/>
  </w:style>
  <w:style w:type="numbering" w:customStyle="1" w:styleId="NoList21261">
    <w:name w:val="No List21261"/>
    <w:next w:val="NoList"/>
    <w:semiHidden/>
    <w:rsid w:val="00C16E65"/>
  </w:style>
  <w:style w:type="numbering" w:customStyle="1" w:styleId="NoList8261">
    <w:name w:val="No List8261"/>
    <w:next w:val="NoList"/>
    <w:semiHidden/>
    <w:rsid w:val="00C16E65"/>
  </w:style>
  <w:style w:type="numbering" w:customStyle="1" w:styleId="NoList12261">
    <w:name w:val="No List12261"/>
    <w:next w:val="NoList"/>
    <w:semiHidden/>
    <w:rsid w:val="00C16E65"/>
  </w:style>
  <w:style w:type="numbering" w:customStyle="1" w:styleId="NoList22261">
    <w:name w:val="No List22261"/>
    <w:next w:val="NoList"/>
    <w:semiHidden/>
    <w:rsid w:val="00C16E65"/>
  </w:style>
  <w:style w:type="numbering" w:customStyle="1" w:styleId="NoList9261">
    <w:name w:val="No List9261"/>
    <w:next w:val="NoList"/>
    <w:semiHidden/>
    <w:rsid w:val="00C16E65"/>
  </w:style>
  <w:style w:type="numbering" w:customStyle="1" w:styleId="NoList13261">
    <w:name w:val="No List13261"/>
    <w:next w:val="NoList"/>
    <w:semiHidden/>
    <w:rsid w:val="00C16E65"/>
  </w:style>
  <w:style w:type="numbering" w:customStyle="1" w:styleId="NoList23261">
    <w:name w:val="No List23261"/>
    <w:next w:val="NoList"/>
    <w:semiHidden/>
    <w:rsid w:val="00C16E65"/>
  </w:style>
  <w:style w:type="numbering" w:customStyle="1" w:styleId="NoList10261">
    <w:name w:val="No List10261"/>
    <w:next w:val="NoList"/>
    <w:semiHidden/>
    <w:rsid w:val="00C16E65"/>
  </w:style>
  <w:style w:type="numbering" w:customStyle="1" w:styleId="NoList14261">
    <w:name w:val="No List14261"/>
    <w:next w:val="NoList"/>
    <w:semiHidden/>
    <w:rsid w:val="00C16E65"/>
  </w:style>
  <w:style w:type="numbering" w:customStyle="1" w:styleId="NoList24261">
    <w:name w:val="No List24261"/>
    <w:next w:val="NoList"/>
    <w:semiHidden/>
    <w:rsid w:val="00C16E65"/>
  </w:style>
  <w:style w:type="numbering" w:customStyle="1" w:styleId="NoList31261">
    <w:name w:val="No List31261"/>
    <w:next w:val="NoList"/>
    <w:semiHidden/>
    <w:rsid w:val="00C16E65"/>
  </w:style>
  <w:style w:type="numbering" w:customStyle="1" w:styleId="NoList41261">
    <w:name w:val="No List41261"/>
    <w:next w:val="NoList"/>
    <w:semiHidden/>
    <w:rsid w:val="00C16E65"/>
  </w:style>
  <w:style w:type="numbering" w:customStyle="1" w:styleId="NoList51261">
    <w:name w:val="No List51261"/>
    <w:next w:val="NoList"/>
    <w:semiHidden/>
    <w:rsid w:val="00C16E65"/>
  </w:style>
  <w:style w:type="numbering" w:customStyle="1" w:styleId="NoList15261">
    <w:name w:val="No List15261"/>
    <w:next w:val="NoList"/>
    <w:semiHidden/>
    <w:rsid w:val="00C16E65"/>
  </w:style>
  <w:style w:type="numbering" w:customStyle="1" w:styleId="NoList16261">
    <w:name w:val="No List16261"/>
    <w:next w:val="NoList"/>
    <w:semiHidden/>
    <w:rsid w:val="00C16E65"/>
  </w:style>
  <w:style w:type="numbering" w:customStyle="1" w:styleId="12610">
    <w:name w:val="无列表1261"/>
    <w:next w:val="NoList"/>
    <w:semiHidden/>
    <w:rsid w:val="00C16E65"/>
  </w:style>
  <w:style w:type="numbering" w:customStyle="1" w:styleId="NoList111261">
    <w:name w:val="No List111261"/>
    <w:next w:val="NoList"/>
    <w:semiHidden/>
    <w:rsid w:val="00C16E65"/>
  </w:style>
  <w:style w:type="numbering" w:customStyle="1" w:styleId="2611">
    <w:name w:val="无列表261"/>
    <w:next w:val="NoList"/>
    <w:uiPriority w:val="99"/>
    <w:semiHidden/>
    <w:unhideWhenUsed/>
    <w:rsid w:val="00C16E65"/>
  </w:style>
  <w:style w:type="numbering" w:customStyle="1" w:styleId="3610">
    <w:name w:val="无列表361"/>
    <w:next w:val="NoList"/>
    <w:uiPriority w:val="99"/>
    <w:semiHidden/>
    <w:unhideWhenUsed/>
    <w:rsid w:val="00C16E65"/>
  </w:style>
  <w:style w:type="numbering" w:customStyle="1" w:styleId="NoList2061">
    <w:name w:val="No List2061"/>
    <w:next w:val="NoList"/>
    <w:semiHidden/>
    <w:rsid w:val="00C16E65"/>
  </w:style>
  <w:style w:type="numbering" w:customStyle="1" w:styleId="NoList2761">
    <w:name w:val="No List2761"/>
    <w:next w:val="NoList"/>
    <w:uiPriority w:val="99"/>
    <w:semiHidden/>
    <w:unhideWhenUsed/>
    <w:rsid w:val="00C16E65"/>
  </w:style>
  <w:style w:type="numbering" w:customStyle="1" w:styleId="NoList2861">
    <w:name w:val="No List2861"/>
    <w:next w:val="NoList"/>
    <w:uiPriority w:val="99"/>
    <w:semiHidden/>
    <w:unhideWhenUsed/>
    <w:rsid w:val="00C16E65"/>
  </w:style>
  <w:style w:type="numbering" w:customStyle="1" w:styleId="NoList501">
    <w:name w:val="No List501"/>
    <w:next w:val="NoList"/>
    <w:uiPriority w:val="99"/>
    <w:semiHidden/>
    <w:unhideWhenUsed/>
    <w:rsid w:val="00C16E65"/>
  </w:style>
  <w:style w:type="numbering" w:customStyle="1" w:styleId="NoList1301">
    <w:name w:val="No List1301"/>
    <w:next w:val="NoList"/>
    <w:semiHidden/>
    <w:unhideWhenUsed/>
    <w:rsid w:val="00C16E65"/>
  </w:style>
  <w:style w:type="numbering" w:customStyle="1" w:styleId="NoList11201">
    <w:name w:val="No List11201"/>
    <w:next w:val="NoList"/>
    <w:semiHidden/>
    <w:rsid w:val="00C16E65"/>
  </w:style>
  <w:style w:type="numbering" w:customStyle="1" w:styleId="NoList2301">
    <w:name w:val="No List2301"/>
    <w:next w:val="NoList"/>
    <w:semiHidden/>
    <w:rsid w:val="00C16E65"/>
  </w:style>
  <w:style w:type="numbering" w:customStyle="1" w:styleId="NoList3201">
    <w:name w:val="No List3201"/>
    <w:next w:val="NoList"/>
    <w:semiHidden/>
    <w:unhideWhenUsed/>
    <w:rsid w:val="00C16E65"/>
  </w:style>
  <w:style w:type="numbering" w:customStyle="1" w:styleId="1910">
    <w:name w:val="목록 없음191"/>
    <w:next w:val="NoList"/>
    <w:semiHidden/>
    <w:unhideWhenUsed/>
    <w:rsid w:val="00C16E65"/>
  </w:style>
  <w:style w:type="numbering" w:customStyle="1" w:styleId="2910">
    <w:name w:val="목록 없음291"/>
    <w:next w:val="NoList"/>
    <w:semiHidden/>
    <w:rsid w:val="00C16E65"/>
  </w:style>
  <w:style w:type="numbering" w:customStyle="1" w:styleId="NoList4191">
    <w:name w:val="No List4191"/>
    <w:next w:val="NoList"/>
    <w:semiHidden/>
    <w:unhideWhenUsed/>
    <w:rsid w:val="00C16E65"/>
  </w:style>
  <w:style w:type="numbering" w:customStyle="1" w:styleId="NoList5101">
    <w:name w:val="No List5101"/>
    <w:next w:val="NoList"/>
    <w:semiHidden/>
    <w:rsid w:val="00C16E65"/>
  </w:style>
  <w:style w:type="numbering" w:customStyle="1" w:styleId="NoList691">
    <w:name w:val="No List691"/>
    <w:next w:val="NoList"/>
    <w:semiHidden/>
    <w:rsid w:val="00C16E65"/>
  </w:style>
  <w:style w:type="numbering" w:customStyle="1" w:styleId="NoList791">
    <w:name w:val="No List791"/>
    <w:next w:val="NoList"/>
    <w:semiHidden/>
    <w:rsid w:val="00C16E65"/>
  </w:style>
  <w:style w:type="numbering" w:customStyle="1" w:styleId="NoList21181">
    <w:name w:val="No List21181"/>
    <w:next w:val="NoList"/>
    <w:semiHidden/>
    <w:rsid w:val="00C16E65"/>
  </w:style>
  <w:style w:type="numbering" w:customStyle="1" w:styleId="NoList891">
    <w:name w:val="No List891"/>
    <w:next w:val="NoList"/>
    <w:semiHidden/>
    <w:rsid w:val="00C16E65"/>
  </w:style>
  <w:style w:type="numbering" w:customStyle="1" w:styleId="NoList12171">
    <w:name w:val="No List12171"/>
    <w:next w:val="NoList"/>
    <w:semiHidden/>
    <w:rsid w:val="00C16E65"/>
  </w:style>
  <w:style w:type="numbering" w:customStyle="1" w:styleId="NoList22101">
    <w:name w:val="No List22101"/>
    <w:next w:val="NoList"/>
    <w:semiHidden/>
    <w:rsid w:val="00C16E65"/>
  </w:style>
  <w:style w:type="numbering" w:customStyle="1" w:styleId="NoList991">
    <w:name w:val="No List991"/>
    <w:next w:val="NoList"/>
    <w:semiHidden/>
    <w:rsid w:val="00C16E65"/>
  </w:style>
  <w:style w:type="numbering" w:customStyle="1" w:styleId="NoList1391">
    <w:name w:val="No List1391"/>
    <w:next w:val="NoList"/>
    <w:semiHidden/>
    <w:rsid w:val="00C16E65"/>
  </w:style>
  <w:style w:type="numbering" w:customStyle="1" w:styleId="NoList2391">
    <w:name w:val="No List2391"/>
    <w:next w:val="NoList"/>
    <w:semiHidden/>
    <w:rsid w:val="00C16E65"/>
  </w:style>
  <w:style w:type="numbering" w:customStyle="1" w:styleId="NoList1091">
    <w:name w:val="No List1091"/>
    <w:next w:val="NoList"/>
    <w:semiHidden/>
    <w:rsid w:val="00C16E65"/>
  </w:style>
  <w:style w:type="numbering" w:customStyle="1" w:styleId="NoList1491">
    <w:name w:val="No List1491"/>
    <w:next w:val="NoList"/>
    <w:semiHidden/>
    <w:rsid w:val="00C16E65"/>
  </w:style>
  <w:style w:type="numbering" w:customStyle="1" w:styleId="NoList2491">
    <w:name w:val="No List2491"/>
    <w:next w:val="NoList"/>
    <w:semiHidden/>
    <w:rsid w:val="00C16E65"/>
  </w:style>
  <w:style w:type="numbering" w:customStyle="1" w:styleId="NoList31101">
    <w:name w:val="No List31101"/>
    <w:next w:val="NoList"/>
    <w:semiHidden/>
    <w:rsid w:val="00C16E65"/>
  </w:style>
  <w:style w:type="numbering" w:customStyle="1" w:styleId="NoList41101">
    <w:name w:val="No List41101"/>
    <w:next w:val="NoList"/>
    <w:semiHidden/>
    <w:rsid w:val="00C16E65"/>
  </w:style>
  <w:style w:type="numbering" w:customStyle="1" w:styleId="NoList5191">
    <w:name w:val="No List5191"/>
    <w:next w:val="NoList"/>
    <w:semiHidden/>
    <w:rsid w:val="00C16E65"/>
  </w:style>
  <w:style w:type="numbering" w:customStyle="1" w:styleId="NoList1591">
    <w:name w:val="No List1591"/>
    <w:next w:val="NoList"/>
    <w:semiHidden/>
    <w:rsid w:val="00C16E65"/>
  </w:style>
  <w:style w:type="numbering" w:customStyle="1" w:styleId="NoList1691">
    <w:name w:val="No List1691"/>
    <w:next w:val="NoList"/>
    <w:semiHidden/>
    <w:rsid w:val="00C16E65"/>
  </w:style>
  <w:style w:type="numbering" w:customStyle="1" w:styleId="1911">
    <w:name w:val="无列表191"/>
    <w:next w:val="NoList"/>
    <w:semiHidden/>
    <w:rsid w:val="00C16E65"/>
  </w:style>
  <w:style w:type="numbering" w:customStyle="1" w:styleId="NoList111171">
    <w:name w:val="No List111171"/>
    <w:next w:val="NoList"/>
    <w:semiHidden/>
    <w:rsid w:val="00C16E65"/>
  </w:style>
  <w:style w:type="numbering" w:customStyle="1" w:styleId="NoList1771">
    <w:name w:val="No List1771"/>
    <w:next w:val="NoList"/>
    <w:uiPriority w:val="99"/>
    <w:semiHidden/>
    <w:unhideWhenUsed/>
    <w:rsid w:val="00C16E65"/>
  </w:style>
  <w:style w:type="numbering" w:customStyle="1" w:styleId="NoList1871">
    <w:name w:val="No List1871"/>
    <w:next w:val="NoList"/>
    <w:uiPriority w:val="99"/>
    <w:semiHidden/>
    <w:rsid w:val="00C16E65"/>
  </w:style>
  <w:style w:type="numbering" w:customStyle="1" w:styleId="NoList2571">
    <w:name w:val="No List2571"/>
    <w:next w:val="NoList"/>
    <w:semiHidden/>
    <w:rsid w:val="00C16E65"/>
  </w:style>
  <w:style w:type="numbering" w:customStyle="1" w:styleId="NoList3271">
    <w:name w:val="No List3271"/>
    <w:next w:val="NoList"/>
    <w:semiHidden/>
    <w:unhideWhenUsed/>
    <w:rsid w:val="00C16E65"/>
  </w:style>
  <w:style w:type="numbering" w:customStyle="1" w:styleId="11710">
    <w:name w:val="목록 없음1171"/>
    <w:next w:val="NoList"/>
    <w:semiHidden/>
    <w:unhideWhenUsed/>
    <w:rsid w:val="00C16E65"/>
  </w:style>
  <w:style w:type="numbering" w:customStyle="1" w:styleId="2171">
    <w:name w:val="목록 없음2171"/>
    <w:next w:val="NoList"/>
    <w:semiHidden/>
    <w:rsid w:val="00C16E65"/>
  </w:style>
  <w:style w:type="numbering" w:customStyle="1" w:styleId="NoList4271">
    <w:name w:val="No List4271"/>
    <w:next w:val="NoList"/>
    <w:semiHidden/>
    <w:unhideWhenUsed/>
    <w:rsid w:val="00C16E65"/>
  </w:style>
  <w:style w:type="numbering" w:customStyle="1" w:styleId="NoList5271">
    <w:name w:val="No List5271"/>
    <w:next w:val="NoList"/>
    <w:semiHidden/>
    <w:rsid w:val="00C16E65"/>
  </w:style>
  <w:style w:type="numbering" w:customStyle="1" w:styleId="NoList6171">
    <w:name w:val="No List6171"/>
    <w:next w:val="NoList"/>
    <w:semiHidden/>
    <w:rsid w:val="00C16E65"/>
  </w:style>
  <w:style w:type="numbering" w:customStyle="1" w:styleId="NoList7171">
    <w:name w:val="No List7171"/>
    <w:next w:val="NoList"/>
    <w:semiHidden/>
    <w:rsid w:val="00C16E65"/>
  </w:style>
  <w:style w:type="numbering" w:customStyle="1" w:styleId="NoList11271">
    <w:name w:val="No List11271"/>
    <w:next w:val="NoList"/>
    <w:semiHidden/>
    <w:rsid w:val="00C16E65"/>
  </w:style>
  <w:style w:type="numbering" w:customStyle="1" w:styleId="NoList21191">
    <w:name w:val="No List21191"/>
    <w:next w:val="NoList"/>
    <w:semiHidden/>
    <w:rsid w:val="00C16E65"/>
  </w:style>
  <w:style w:type="numbering" w:customStyle="1" w:styleId="NoList8171">
    <w:name w:val="No List8171"/>
    <w:next w:val="NoList"/>
    <w:semiHidden/>
    <w:rsid w:val="00C16E65"/>
  </w:style>
  <w:style w:type="numbering" w:customStyle="1" w:styleId="NoList12181">
    <w:name w:val="No List12181"/>
    <w:next w:val="NoList"/>
    <w:semiHidden/>
    <w:rsid w:val="00C16E65"/>
  </w:style>
  <w:style w:type="numbering" w:customStyle="1" w:styleId="NoList22171">
    <w:name w:val="No List22171"/>
    <w:next w:val="NoList"/>
    <w:semiHidden/>
    <w:rsid w:val="00C16E65"/>
  </w:style>
  <w:style w:type="numbering" w:customStyle="1" w:styleId="NoList9171">
    <w:name w:val="No List9171"/>
    <w:next w:val="NoList"/>
    <w:semiHidden/>
    <w:rsid w:val="00C16E65"/>
  </w:style>
  <w:style w:type="numbering" w:customStyle="1" w:styleId="NoList13171">
    <w:name w:val="No List13171"/>
    <w:next w:val="NoList"/>
    <w:semiHidden/>
    <w:rsid w:val="00C16E65"/>
  </w:style>
  <w:style w:type="numbering" w:customStyle="1" w:styleId="NoList23171">
    <w:name w:val="No List23171"/>
    <w:next w:val="NoList"/>
    <w:semiHidden/>
    <w:rsid w:val="00C16E65"/>
  </w:style>
  <w:style w:type="numbering" w:customStyle="1" w:styleId="NoList10171">
    <w:name w:val="No List10171"/>
    <w:next w:val="NoList"/>
    <w:semiHidden/>
    <w:rsid w:val="00C16E65"/>
  </w:style>
  <w:style w:type="numbering" w:customStyle="1" w:styleId="NoList14171">
    <w:name w:val="No List14171"/>
    <w:next w:val="NoList"/>
    <w:semiHidden/>
    <w:rsid w:val="00C16E65"/>
  </w:style>
  <w:style w:type="numbering" w:customStyle="1" w:styleId="NoList24171">
    <w:name w:val="No List24171"/>
    <w:next w:val="NoList"/>
    <w:semiHidden/>
    <w:rsid w:val="00C16E65"/>
  </w:style>
  <w:style w:type="numbering" w:customStyle="1" w:styleId="NoList31171">
    <w:name w:val="No List31171"/>
    <w:next w:val="NoList"/>
    <w:semiHidden/>
    <w:rsid w:val="00C16E65"/>
  </w:style>
  <w:style w:type="numbering" w:customStyle="1" w:styleId="NoList41171">
    <w:name w:val="No List41171"/>
    <w:next w:val="NoList"/>
    <w:semiHidden/>
    <w:rsid w:val="00C16E65"/>
  </w:style>
  <w:style w:type="numbering" w:customStyle="1" w:styleId="NoList51171">
    <w:name w:val="No List51171"/>
    <w:next w:val="NoList"/>
    <w:semiHidden/>
    <w:rsid w:val="00C16E65"/>
  </w:style>
  <w:style w:type="numbering" w:customStyle="1" w:styleId="NoList15171">
    <w:name w:val="No List15171"/>
    <w:next w:val="NoList"/>
    <w:semiHidden/>
    <w:rsid w:val="00C16E65"/>
  </w:style>
  <w:style w:type="numbering" w:customStyle="1" w:styleId="NoList16171">
    <w:name w:val="No List16171"/>
    <w:next w:val="NoList"/>
    <w:semiHidden/>
    <w:rsid w:val="00C16E65"/>
  </w:style>
  <w:style w:type="numbering" w:customStyle="1" w:styleId="11711">
    <w:name w:val="无列表1171"/>
    <w:next w:val="NoList"/>
    <w:semiHidden/>
    <w:rsid w:val="00C16E65"/>
  </w:style>
  <w:style w:type="numbering" w:customStyle="1" w:styleId="NoList111181">
    <w:name w:val="No List111181"/>
    <w:next w:val="NoList"/>
    <w:semiHidden/>
    <w:rsid w:val="00C16E65"/>
  </w:style>
  <w:style w:type="numbering" w:customStyle="1" w:styleId="NoList1971">
    <w:name w:val="No List1971"/>
    <w:next w:val="NoList"/>
    <w:uiPriority w:val="99"/>
    <w:semiHidden/>
    <w:unhideWhenUsed/>
    <w:rsid w:val="00C16E65"/>
  </w:style>
  <w:style w:type="numbering" w:customStyle="1" w:styleId="NoList11071">
    <w:name w:val="No List11071"/>
    <w:next w:val="NoList"/>
    <w:uiPriority w:val="99"/>
    <w:semiHidden/>
    <w:rsid w:val="00C16E65"/>
  </w:style>
  <w:style w:type="numbering" w:customStyle="1" w:styleId="NoList2671">
    <w:name w:val="No List2671"/>
    <w:next w:val="NoList"/>
    <w:semiHidden/>
    <w:rsid w:val="00C16E65"/>
  </w:style>
  <w:style w:type="numbering" w:customStyle="1" w:styleId="NoList3371">
    <w:name w:val="No List3371"/>
    <w:next w:val="NoList"/>
    <w:semiHidden/>
    <w:unhideWhenUsed/>
    <w:rsid w:val="00C16E65"/>
  </w:style>
  <w:style w:type="numbering" w:customStyle="1" w:styleId="1271">
    <w:name w:val="목록 없음1271"/>
    <w:next w:val="NoList"/>
    <w:semiHidden/>
    <w:unhideWhenUsed/>
    <w:rsid w:val="00C16E65"/>
  </w:style>
  <w:style w:type="numbering" w:customStyle="1" w:styleId="2271">
    <w:name w:val="목록 없음2271"/>
    <w:next w:val="NoList"/>
    <w:semiHidden/>
    <w:rsid w:val="00C16E65"/>
  </w:style>
  <w:style w:type="numbering" w:customStyle="1" w:styleId="NoList4371">
    <w:name w:val="No List4371"/>
    <w:next w:val="NoList"/>
    <w:semiHidden/>
    <w:unhideWhenUsed/>
    <w:rsid w:val="00C16E65"/>
  </w:style>
  <w:style w:type="numbering" w:customStyle="1" w:styleId="NoList5371">
    <w:name w:val="No List5371"/>
    <w:next w:val="NoList"/>
    <w:semiHidden/>
    <w:rsid w:val="00C16E65"/>
  </w:style>
  <w:style w:type="numbering" w:customStyle="1" w:styleId="NoList6271">
    <w:name w:val="No List6271"/>
    <w:next w:val="NoList"/>
    <w:semiHidden/>
    <w:rsid w:val="00C16E65"/>
  </w:style>
  <w:style w:type="numbering" w:customStyle="1" w:styleId="NoList7271">
    <w:name w:val="No List7271"/>
    <w:next w:val="NoList"/>
    <w:semiHidden/>
    <w:rsid w:val="00C16E65"/>
  </w:style>
  <w:style w:type="numbering" w:customStyle="1" w:styleId="NoList11371">
    <w:name w:val="No List11371"/>
    <w:next w:val="NoList"/>
    <w:semiHidden/>
    <w:rsid w:val="00C16E65"/>
  </w:style>
  <w:style w:type="numbering" w:customStyle="1" w:styleId="NoList21271">
    <w:name w:val="No List21271"/>
    <w:next w:val="NoList"/>
    <w:semiHidden/>
    <w:rsid w:val="00C16E65"/>
  </w:style>
  <w:style w:type="numbering" w:customStyle="1" w:styleId="NoList8271">
    <w:name w:val="No List8271"/>
    <w:next w:val="NoList"/>
    <w:semiHidden/>
    <w:rsid w:val="00C16E65"/>
  </w:style>
  <w:style w:type="numbering" w:customStyle="1" w:styleId="NoList12271">
    <w:name w:val="No List12271"/>
    <w:next w:val="NoList"/>
    <w:semiHidden/>
    <w:rsid w:val="00C16E65"/>
  </w:style>
  <w:style w:type="numbering" w:customStyle="1" w:styleId="NoList22271">
    <w:name w:val="No List22271"/>
    <w:next w:val="NoList"/>
    <w:semiHidden/>
    <w:rsid w:val="00C16E65"/>
  </w:style>
  <w:style w:type="numbering" w:customStyle="1" w:styleId="NoList9271">
    <w:name w:val="No List9271"/>
    <w:next w:val="NoList"/>
    <w:semiHidden/>
    <w:rsid w:val="00C16E65"/>
  </w:style>
  <w:style w:type="numbering" w:customStyle="1" w:styleId="NoList13271">
    <w:name w:val="No List13271"/>
    <w:next w:val="NoList"/>
    <w:semiHidden/>
    <w:rsid w:val="00C16E65"/>
  </w:style>
  <w:style w:type="numbering" w:customStyle="1" w:styleId="NoList23271">
    <w:name w:val="No List23271"/>
    <w:next w:val="NoList"/>
    <w:semiHidden/>
    <w:rsid w:val="00C16E65"/>
  </w:style>
  <w:style w:type="numbering" w:customStyle="1" w:styleId="NoList10271">
    <w:name w:val="No List10271"/>
    <w:next w:val="NoList"/>
    <w:semiHidden/>
    <w:rsid w:val="00C16E65"/>
  </w:style>
  <w:style w:type="numbering" w:customStyle="1" w:styleId="NoList14271">
    <w:name w:val="No List14271"/>
    <w:next w:val="NoList"/>
    <w:semiHidden/>
    <w:rsid w:val="00C16E65"/>
  </w:style>
  <w:style w:type="numbering" w:customStyle="1" w:styleId="NoList24271">
    <w:name w:val="No List24271"/>
    <w:next w:val="NoList"/>
    <w:semiHidden/>
    <w:rsid w:val="00C16E65"/>
  </w:style>
  <w:style w:type="numbering" w:customStyle="1" w:styleId="NoList31271">
    <w:name w:val="No List31271"/>
    <w:next w:val="NoList"/>
    <w:semiHidden/>
    <w:rsid w:val="00C16E65"/>
  </w:style>
  <w:style w:type="numbering" w:customStyle="1" w:styleId="NoList41271">
    <w:name w:val="No List41271"/>
    <w:next w:val="NoList"/>
    <w:semiHidden/>
    <w:rsid w:val="00C16E65"/>
  </w:style>
  <w:style w:type="numbering" w:customStyle="1" w:styleId="NoList51271">
    <w:name w:val="No List51271"/>
    <w:next w:val="NoList"/>
    <w:semiHidden/>
    <w:rsid w:val="00C16E65"/>
  </w:style>
  <w:style w:type="numbering" w:customStyle="1" w:styleId="NoList15271">
    <w:name w:val="No List15271"/>
    <w:next w:val="NoList"/>
    <w:semiHidden/>
    <w:rsid w:val="00C16E65"/>
  </w:style>
  <w:style w:type="numbering" w:customStyle="1" w:styleId="NoList16271">
    <w:name w:val="No List16271"/>
    <w:next w:val="NoList"/>
    <w:semiHidden/>
    <w:rsid w:val="00C16E65"/>
  </w:style>
  <w:style w:type="numbering" w:customStyle="1" w:styleId="12710">
    <w:name w:val="无列表1271"/>
    <w:next w:val="NoList"/>
    <w:semiHidden/>
    <w:rsid w:val="00C16E65"/>
  </w:style>
  <w:style w:type="numbering" w:customStyle="1" w:styleId="NoList111271">
    <w:name w:val="No List111271"/>
    <w:next w:val="NoList"/>
    <w:semiHidden/>
    <w:rsid w:val="00C16E65"/>
  </w:style>
  <w:style w:type="numbering" w:customStyle="1" w:styleId="2711">
    <w:name w:val="无列表271"/>
    <w:next w:val="NoList"/>
    <w:uiPriority w:val="99"/>
    <w:semiHidden/>
    <w:unhideWhenUsed/>
    <w:rsid w:val="00C16E65"/>
  </w:style>
  <w:style w:type="numbering" w:customStyle="1" w:styleId="371">
    <w:name w:val="无列表371"/>
    <w:next w:val="NoList"/>
    <w:uiPriority w:val="99"/>
    <w:semiHidden/>
    <w:unhideWhenUsed/>
    <w:rsid w:val="00C16E65"/>
  </w:style>
  <w:style w:type="numbering" w:customStyle="1" w:styleId="NoList2071">
    <w:name w:val="No List2071"/>
    <w:next w:val="NoList"/>
    <w:semiHidden/>
    <w:rsid w:val="00C16E65"/>
  </w:style>
  <w:style w:type="numbering" w:customStyle="1" w:styleId="NoList2771">
    <w:name w:val="No List2771"/>
    <w:next w:val="NoList"/>
    <w:uiPriority w:val="99"/>
    <w:semiHidden/>
    <w:unhideWhenUsed/>
    <w:rsid w:val="00C16E65"/>
  </w:style>
  <w:style w:type="numbering" w:customStyle="1" w:styleId="NoList2871">
    <w:name w:val="No List2871"/>
    <w:next w:val="NoList"/>
    <w:uiPriority w:val="99"/>
    <w:semiHidden/>
    <w:unhideWhenUsed/>
    <w:rsid w:val="00C16E65"/>
  </w:style>
  <w:style w:type="numbering" w:customStyle="1" w:styleId="NoList11111112">
    <w:name w:val="No List11111112"/>
    <w:next w:val="NoList"/>
    <w:semiHidden/>
    <w:rsid w:val="00C16E65"/>
  </w:style>
  <w:style w:type="numbering" w:customStyle="1" w:styleId="NoList29112">
    <w:name w:val="No List29112"/>
    <w:next w:val="NoList"/>
    <w:uiPriority w:val="99"/>
    <w:semiHidden/>
    <w:unhideWhenUsed/>
    <w:rsid w:val="00C16E65"/>
  </w:style>
  <w:style w:type="numbering" w:customStyle="1" w:styleId="NoList114112">
    <w:name w:val="No List114112"/>
    <w:next w:val="NoList"/>
    <w:semiHidden/>
    <w:unhideWhenUsed/>
    <w:rsid w:val="00C16E65"/>
  </w:style>
  <w:style w:type="numbering" w:customStyle="1" w:styleId="NoList115112">
    <w:name w:val="No List115112"/>
    <w:next w:val="NoList"/>
    <w:semiHidden/>
    <w:rsid w:val="00C16E65"/>
  </w:style>
  <w:style w:type="numbering" w:customStyle="1" w:styleId="NoList210112">
    <w:name w:val="No List210112"/>
    <w:next w:val="NoList"/>
    <w:semiHidden/>
    <w:rsid w:val="00C16E65"/>
  </w:style>
  <w:style w:type="numbering" w:customStyle="1" w:styleId="NoList34112">
    <w:name w:val="No List34112"/>
    <w:next w:val="NoList"/>
    <w:semiHidden/>
    <w:unhideWhenUsed/>
    <w:rsid w:val="00C16E65"/>
  </w:style>
  <w:style w:type="numbering" w:customStyle="1" w:styleId="13112">
    <w:name w:val="목록 없음13112"/>
    <w:next w:val="NoList"/>
    <w:semiHidden/>
    <w:unhideWhenUsed/>
    <w:rsid w:val="00C16E65"/>
  </w:style>
  <w:style w:type="numbering" w:customStyle="1" w:styleId="23112">
    <w:name w:val="목록 없음23112"/>
    <w:next w:val="NoList"/>
    <w:semiHidden/>
    <w:rsid w:val="00C16E65"/>
  </w:style>
  <w:style w:type="numbering" w:customStyle="1" w:styleId="NoList44112">
    <w:name w:val="No List44112"/>
    <w:next w:val="NoList"/>
    <w:semiHidden/>
    <w:unhideWhenUsed/>
    <w:rsid w:val="00C16E65"/>
  </w:style>
  <w:style w:type="numbering" w:customStyle="1" w:styleId="NoList54112">
    <w:name w:val="No List54112"/>
    <w:next w:val="NoList"/>
    <w:semiHidden/>
    <w:rsid w:val="00C16E65"/>
  </w:style>
  <w:style w:type="numbering" w:customStyle="1" w:styleId="NoList63112">
    <w:name w:val="No List63112"/>
    <w:next w:val="NoList"/>
    <w:semiHidden/>
    <w:rsid w:val="00C16E65"/>
  </w:style>
  <w:style w:type="numbering" w:customStyle="1" w:styleId="NoList73112">
    <w:name w:val="No List73112"/>
    <w:next w:val="NoList"/>
    <w:semiHidden/>
    <w:rsid w:val="00C16E65"/>
  </w:style>
  <w:style w:type="numbering" w:customStyle="1" w:styleId="NoList213112">
    <w:name w:val="No List213112"/>
    <w:next w:val="NoList"/>
    <w:semiHidden/>
    <w:rsid w:val="00C16E65"/>
  </w:style>
  <w:style w:type="numbering" w:customStyle="1" w:styleId="NoList83112">
    <w:name w:val="No List83112"/>
    <w:next w:val="NoList"/>
    <w:semiHidden/>
    <w:rsid w:val="00C16E65"/>
  </w:style>
  <w:style w:type="numbering" w:customStyle="1" w:styleId="NoList123112">
    <w:name w:val="No List123112"/>
    <w:next w:val="NoList"/>
    <w:semiHidden/>
    <w:rsid w:val="00C16E65"/>
  </w:style>
  <w:style w:type="numbering" w:customStyle="1" w:styleId="NoList223112">
    <w:name w:val="No List223112"/>
    <w:next w:val="NoList"/>
    <w:semiHidden/>
    <w:rsid w:val="00C16E65"/>
  </w:style>
  <w:style w:type="numbering" w:customStyle="1" w:styleId="NoList93112">
    <w:name w:val="No List93112"/>
    <w:next w:val="NoList"/>
    <w:semiHidden/>
    <w:rsid w:val="00C16E65"/>
  </w:style>
  <w:style w:type="numbering" w:customStyle="1" w:styleId="NoList133112">
    <w:name w:val="No List133112"/>
    <w:next w:val="NoList"/>
    <w:semiHidden/>
    <w:rsid w:val="00C16E65"/>
  </w:style>
  <w:style w:type="numbering" w:customStyle="1" w:styleId="NoList233112">
    <w:name w:val="No List233112"/>
    <w:next w:val="NoList"/>
    <w:semiHidden/>
    <w:rsid w:val="00C16E65"/>
  </w:style>
  <w:style w:type="numbering" w:customStyle="1" w:styleId="NoList103112">
    <w:name w:val="No List103112"/>
    <w:next w:val="NoList"/>
    <w:semiHidden/>
    <w:rsid w:val="00C16E65"/>
  </w:style>
  <w:style w:type="numbering" w:customStyle="1" w:styleId="NoList143112">
    <w:name w:val="No List143112"/>
    <w:next w:val="NoList"/>
    <w:semiHidden/>
    <w:rsid w:val="00C16E65"/>
  </w:style>
  <w:style w:type="numbering" w:customStyle="1" w:styleId="NoList243112">
    <w:name w:val="No List243112"/>
    <w:next w:val="NoList"/>
    <w:semiHidden/>
    <w:rsid w:val="00C16E65"/>
  </w:style>
  <w:style w:type="numbering" w:customStyle="1" w:styleId="NoList313112">
    <w:name w:val="No List313112"/>
    <w:next w:val="NoList"/>
    <w:semiHidden/>
    <w:rsid w:val="00C16E65"/>
  </w:style>
  <w:style w:type="numbering" w:customStyle="1" w:styleId="NoList413112">
    <w:name w:val="No List413112"/>
    <w:next w:val="NoList"/>
    <w:semiHidden/>
    <w:rsid w:val="00C16E65"/>
  </w:style>
  <w:style w:type="numbering" w:customStyle="1" w:styleId="NoList513112">
    <w:name w:val="No List513112"/>
    <w:next w:val="NoList"/>
    <w:semiHidden/>
    <w:rsid w:val="00C16E65"/>
  </w:style>
  <w:style w:type="numbering" w:customStyle="1" w:styleId="NoList153112">
    <w:name w:val="No List153112"/>
    <w:next w:val="NoList"/>
    <w:semiHidden/>
    <w:rsid w:val="00C16E65"/>
  </w:style>
  <w:style w:type="numbering" w:customStyle="1" w:styleId="NoList163112">
    <w:name w:val="No List163112"/>
    <w:next w:val="NoList"/>
    <w:semiHidden/>
    <w:rsid w:val="00C16E65"/>
  </w:style>
  <w:style w:type="numbering" w:customStyle="1" w:styleId="131120">
    <w:name w:val="无列表13112"/>
    <w:next w:val="NoList"/>
    <w:semiHidden/>
    <w:rsid w:val="00C16E65"/>
  </w:style>
  <w:style w:type="numbering" w:customStyle="1" w:styleId="NoList1113112">
    <w:name w:val="No List1113112"/>
    <w:next w:val="NoList"/>
    <w:semiHidden/>
    <w:rsid w:val="00C16E65"/>
  </w:style>
  <w:style w:type="numbering" w:customStyle="1" w:styleId="NoList171112">
    <w:name w:val="No List171112"/>
    <w:next w:val="NoList"/>
    <w:uiPriority w:val="99"/>
    <w:semiHidden/>
    <w:unhideWhenUsed/>
    <w:rsid w:val="00C16E65"/>
  </w:style>
  <w:style w:type="numbering" w:customStyle="1" w:styleId="NoList181112">
    <w:name w:val="No List181112"/>
    <w:next w:val="NoList"/>
    <w:uiPriority w:val="99"/>
    <w:semiHidden/>
    <w:rsid w:val="00C16E65"/>
  </w:style>
  <w:style w:type="numbering" w:customStyle="1" w:styleId="NoList251112">
    <w:name w:val="No List251112"/>
    <w:next w:val="NoList"/>
    <w:semiHidden/>
    <w:rsid w:val="00C16E65"/>
  </w:style>
  <w:style w:type="numbering" w:customStyle="1" w:styleId="NoList321112">
    <w:name w:val="No List321112"/>
    <w:next w:val="NoList"/>
    <w:semiHidden/>
    <w:unhideWhenUsed/>
    <w:rsid w:val="00C16E65"/>
  </w:style>
  <w:style w:type="numbering" w:customStyle="1" w:styleId="111112">
    <w:name w:val="목록 없음111112"/>
    <w:next w:val="NoList"/>
    <w:semiHidden/>
    <w:unhideWhenUsed/>
    <w:rsid w:val="00C16E65"/>
  </w:style>
  <w:style w:type="numbering" w:customStyle="1" w:styleId="211112">
    <w:name w:val="목록 없음211112"/>
    <w:next w:val="NoList"/>
    <w:semiHidden/>
    <w:rsid w:val="00C16E65"/>
  </w:style>
  <w:style w:type="numbering" w:customStyle="1" w:styleId="NoList421112">
    <w:name w:val="No List421112"/>
    <w:next w:val="NoList"/>
    <w:semiHidden/>
    <w:unhideWhenUsed/>
    <w:rsid w:val="00C16E65"/>
  </w:style>
  <w:style w:type="numbering" w:customStyle="1" w:styleId="NoList521112">
    <w:name w:val="No List521112"/>
    <w:next w:val="NoList"/>
    <w:semiHidden/>
    <w:rsid w:val="00C16E65"/>
  </w:style>
  <w:style w:type="numbering" w:customStyle="1" w:styleId="NoList611112">
    <w:name w:val="No List611112"/>
    <w:next w:val="NoList"/>
    <w:semiHidden/>
    <w:rsid w:val="00C16E65"/>
  </w:style>
  <w:style w:type="numbering" w:customStyle="1" w:styleId="NoList711112">
    <w:name w:val="No List711112"/>
    <w:next w:val="NoList"/>
    <w:semiHidden/>
    <w:rsid w:val="00C16E65"/>
  </w:style>
  <w:style w:type="numbering" w:customStyle="1" w:styleId="NoList1121112">
    <w:name w:val="No List1121112"/>
    <w:next w:val="NoList"/>
    <w:semiHidden/>
    <w:rsid w:val="00C16E65"/>
  </w:style>
  <w:style w:type="numbering" w:customStyle="1" w:styleId="NoList2111112">
    <w:name w:val="No List2111112"/>
    <w:next w:val="NoList"/>
    <w:semiHidden/>
    <w:rsid w:val="00C16E65"/>
  </w:style>
  <w:style w:type="numbering" w:customStyle="1" w:styleId="NoList811112">
    <w:name w:val="No List811112"/>
    <w:next w:val="NoList"/>
    <w:semiHidden/>
    <w:rsid w:val="00C16E65"/>
  </w:style>
  <w:style w:type="numbering" w:customStyle="1" w:styleId="NoList1211112">
    <w:name w:val="No List1211112"/>
    <w:next w:val="NoList"/>
    <w:semiHidden/>
    <w:rsid w:val="00C16E65"/>
  </w:style>
  <w:style w:type="numbering" w:customStyle="1" w:styleId="NoList2211112">
    <w:name w:val="No List2211112"/>
    <w:next w:val="NoList"/>
    <w:semiHidden/>
    <w:rsid w:val="00C16E65"/>
  </w:style>
  <w:style w:type="numbering" w:customStyle="1" w:styleId="NoList911112">
    <w:name w:val="No List911112"/>
    <w:next w:val="NoList"/>
    <w:semiHidden/>
    <w:rsid w:val="00C16E65"/>
  </w:style>
  <w:style w:type="numbering" w:customStyle="1" w:styleId="NoList1311112">
    <w:name w:val="No List1311112"/>
    <w:next w:val="NoList"/>
    <w:semiHidden/>
    <w:rsid w:val="00C16E65"/>
  </w:style>
  <w:style w:type="numbering" w:customStyle="1" w:styleId="NoList2311112">
    <w:name w:val="No List2311112"/>
    <w:next w:val="NoList"/>
    <w:semiHidden/>
    <w:rsid w:val="00C16E65"/>
  </w:style>
  <w:style w:type="numbering" w:customStyle="1" w:styleId="NoList1011112">
    <w:name w:val="No List1011112"/>
    <w:next w:val="NoList"/>
    <w:semiHidden/>
    <w:rsid w:val="00C16E65"/>
  </w:style>
  <w:style w:type="numbering" w:customStyle="1" w:styleId="NoList1411112">
    <w:name w:val="No List1411112"/>
    <w:next w:val="NoList"/>
    <w:semiHidden/>
    <w:rsid w:val="00C16E65"/>
  </w:style>
  <w:style w:type="numbering" w:customStyle="1" w:styleId="NoList2411112">
    <w:name w:val="No List2411112"/>
    <w:next w:val="NoList"/>
    <w:semiHidden/>
    <w:rsid w:val="00C16E65"/>
  </w:style>
  <w:style w:type="numbering" w:customStyle="1" w:styleId="NoList3111112">
    <w:name w:val="No List3111112"/>
    <w:next w:val="NoList"/>
    <w:semiHidden/>
    <w:rsid w:val="00C16E65"/>
  </w:style>
  <w:style w:type="numbering" w:customStyle="1" w:styleId="NoList4111112">
    <w:name w:val="No List4111112"/>
    <w:next w:val="NoList"/>
    <w:semiHidden/>
    <w:rsid w:val="00C16E65"/>
  </w:style>
  <w:style w:type="numbering" w:customStyle="1" w:styleId="NoList5111112">
    <w:name w:val="No List5111112"/>
    <w:next w:val="NoList"/>
    <w:semiHidden/>
    <w:rsid w:val="00C16E65"/>
  </w:style>
  <w:style w:type="numbering" w:customStyle="1" w:styleId="NoList1511112">
    <w:name w:val="No List1511112"/>
    <w:next w:val="NoList"/>
    <w:semiHidden/>
    <w:rsid w:val="00C16E65"/>
  </w:style>
  <w:style w:type="numbering" w:customStyle="1" w:styleId="NoList1611112">
    <w:name w:val="No List1611112"/>
    <w:next w:val="NoList"/>
    <w:semiHidden/>
    <w:rsid w:val="00C16E65"/>
  </w:style>
  <w:style w:type="numbering" w:customStyle="1" w:styleId="1111120">
    <w:name w:val="无列表111112"/>
    <w:next w:val="NoList"/>
    <w:semiHidden/>
    <w:rsid w:val="00C16E65"/>
  </w:style>
  <w:style w:type="numbering" w:customStyle="1" w:styleId="NoList191112">
    <w:name w:val="No List191112"/>
    <w:next w:val="NoList"/>
    <w:uiPriority w:val="99"/>
    <w:semiHidden/>
    <w:unhideWhenUsed/>
    <w:rsid w:val="00C16E65"/>
  </w:style>
  <w:style w:type="numbering" w:customStyle="1" w:styleId="NoList1101112">
    <w:name w:val="No List1101112"/>
    <w:next w:val="NoList"/>
    <w:uiPriority w:val="99"/>
    <w:semiHidden/>
    <w:rsid w:val="00C16E65"/>
  </w:style>
  <w:style w:type="numbering" w:customStyle="1" w:styleId="NoList261112">
    <w:name w:val="No List261112"/>
    <w:next w:val="NoList"/>
    <w:semiHidden/>
    <w:rsid w:val="00C16E65"/>
  </w:style>
  <w:style w:type="numbering" w:customStyle="1" w:styleId="NoList331112">
    <w:name w:val="No List331112"/>
    <w:next w:val="NoList"/>
    <w:semiHidden/>
    <w:unhideWhenUsed/>
    <w:rsid w:val="00C16E65"/>
  </w:style>
  <w:style w:type="numbering" w:customStyle="1" w:styleId="121112">
    <w:name w:val="목록 없음121112"/>
    <w:next w:val="NoList"/>
    <w:semiHidden/>
    <w:unhideWhenUsed/>
    <w:rsid w:val="00C16E65"/>
  </w:style>
  <w:style w:type="numbering" w:customStyle="1" w:styleId="221112">
    <w:name w:val="목록 없음221112"/>
    <w:next w:val="NoList"/>
    <w:semiHidden/>
    <w:rsid w:val="00C16E65"/>
  </w:style>
  <w:style w:type="numbering" w:customStyle="1" w:styleId="NoList431112">
    <w:name w:val="No List431112"/>
    <w:next w:val="NoList"/>
    <w:semiHidden/>
    <w:unhideWhenUsed/>
    <w:rsid w:val="00C16E65"/>
  </w:style>
  <w:style w:type="numbering" w:customStyle="1" w:styleId="NoList531112">
    <w:name w:val="No List531112"/>
    <w:next w:val="NoList"/>
    <w:semiHidden/>
    <w:rsid w:val="00C16E65"/>
  </w:style>
  <w:style w:type="numbering" w:customStyle="1" w:styleId="NoList621112">
    <w:name w:val="No List621112"/>
    <w:next w:val="NoList"/>
    <w:semiHidden/>
    <w:rsid w:val="00C16E65"/>
  </w:style>
  <w:style w:type="numbering" w:customStyle="1" w:styleId="NoList721112">
    <w:name w:val="No List721112"/>
    <w:next w:val="NoList"/>
    <w:semiHidden/>
    <w:rsid w:val="00C16E65"/>
  </w:style>
  <w:style w:type="numbering" w:customStyle="1" w:styleId="NoList1131112">
    <w:name w:val="No List1131112"/>
    <w:next w:val="NoList"/>
    <w:semiHidden/>
    <w:rsid w:val="00C16E65"/>
  </w:style>
  <w:style w:type="numbering" w:customStyle="1" w:styleId="NoList2121112">
    <w:name w:val="No List2121112"/>
    <w:next w:val="NoList"/>
    <w:semiHidden/>
    <w:rsid w:val="00C16E65"/>
  </w:style>
  <w:style w:type="numbering" w:customStyle="1" w:styleId="NoList821112">
    <w:name w:val="No List821112"/>
    <w:next w:val="NoList"/>
    <w:semiHidden/>
    <w:rsid w:val="00C16E65"/>
  </w:style>
  <w:style w:type="numbering" w:customStyle="1" w:styleId="NoList1221112">
    <w:name w:val="No List1221112"/>
    <w:next w:val="NoList"/>
    <w:semiHidden/>
    <w:rsid w:val="00C16E65"/>
  </w:style>
  <w:style w:type="numbering" w:customStyle="1" w:styleId="NoList2221112">
    <w:name w:val="No List2221112"/>
    <w:next w:val="NoList"/>
    <w:semiHidden/>
    <w:rsid w:val="00C16E65"/>
  </w:style>
  <w:style w:type="numbering" w:customStyle="1" w:styleId="NoList921112">
    <w:name w:val="No List921112"/>
    <w:next w:val="NoList"/>
    <w:semiHidden/>
    <w:rsid w:val="00C16E65"/>
  </w:style>
  <w:style w:type="numbering" w:customStyle="1" w:styleId="NoList1321112">
    <w:name w:val="No List1321112"/>
    <w:next w:val="NoList"/>
    <w:semiHidden/>
    <w:rsid w:val="00C16E65"/>
  </w:style>
  <w:style w:type="numbering" w:customStyle="1" w:styleId="NoList2321112">
    <w:name w:val="No List2321112"/>
    <w:next w:val="NoList"/>
    <w:semiHidden/>
    <w:rsid w:val="00C16E65"/>
  </w:style>
  <w:style w:type="numbering" w:customStyle="1" w:styleId="NoList1021112">
    <w:name w:val="No List1021112"/>
    <w:next w:val="NoList"/>
    <w:semiHidden/>
    <w:rsid w:val="00C16E65"/>
  </w:style>
  <w:style w:type="numbering" w:customStyle="1" w:styleId="NoList1421112">
    <w:name w:val="No List1421112"/>
    <w:next w:val="NoList"/>
    <w:semiHidden/>
    <w:rsid w:val="00C16E65"/>
  </w:style>
  <w:style w:type="numbering" w:customStyle="1" w:styleId="NoList2421112">
    <w:name w:val="No List2421112"/>
    <w:next w:val="NoList"/>
    <w:semiHidden/>
    <w:rsid w:val="00C16E65"/>
  </w:style>
  <w:style w:type="numbering" w:customStyle="1" w:styleId="NoList3121112">
    <w:name w:val="No List3121112"/>
    <w:next w:val="NoList"/>
    <w:semiHidden/>
    <w:rsid w:val="00C16E65"/>
  </w:style>
  <w:style w:type="numbering" w:customStyle="1" w:styleId="NoList4121112">
    <w:name w:val="No List4121112"/>
    <w:next w:val="NoList"/>
    <w:semiHidden/>
    <w:rsid w:val="00C16E65"/>
  </w:style>
  <w:style w:type="numbering" w:customStyle="1" w:styleId="NoList5121112">
    <w:name w:val="No List5121112"/>
    <w:next w:val="NoList"/>
    <w:semiHidden/>
    <w:rsid w:val="00C16E65"/>
  </w:style>
  <w:style w:type="numbering" w:customStyle="1" w:styleId="NoList1521112">
    <w:name w:val="No List1521112"/>
    <w:next w:val="NoList"/>
    <w:semiHidden/>
    <w:rsid w:val="00C16E65"/>
  </w:style>
  <w:style w:type="numbering" w:customStyle="1" w:styleId="NoList1621112">
    <w:name w:val="No List1621112"/>
    <w:next w:val="NoList"/>
    <w:semiHidden/>
    <w:rsid w:val="00C16E65"/>
  </w:style>
  <w:style w:type="numbering" w:customStyle="1" w:styleId="1211120">
    <w:name w:val="无列表121112"/>
    <w:next w:val="NoList"/>
    <w:semiHidden/>
    <w:rsid w:val="00C16E65"/>
  </w:style>
  <w:style w:type="numbering" w:customStyle="1" w:styleId="NoList11121112">
    <w:name w:val="No List11121112"/>
    <w:next w:val="NoList"/>
    <w:semiHidden/>
    <w:rsid w:val="00C16E65"/>
  </w:style>
  <w:style w:type="numbering" w:customStyle="1" w:styleId="211120">
    <w:name w:val="无列表21112"/>
    <w:next w:val="NoList"/>
    <w:uiPriority w:val="99"/>
    <w:semiHidden/>
    <w:unhideWhenUsed/>
    <w:rsid w:val="00C16E65"/>
  </w:style>
  <w:style w:type="numbering" w:customStyle="1" w:styleId="31112">
    <w:name w:val="无列表31112"/>
    <w:next w:val="NoList"/>
    <w:uiPriority w:val="99"/>
    <w:semiHidden/>
    <w:unhideWhenUsed/>
    <w:rsid w:val="00C16E65"/>
  </w:style>
  <w:style w:type="numbering" w:customStyle="1" w:styleId="NoList201112">
    <w:name w:val="No List201112"/>
    <w:next w:val="NoList"/>
    <w:semiHidden/>
    <w:rsid w:val="00C16E65"/>
  </w:style>
  <w:style w:type="numbering" w:customStyle="1" w:styleId="NoList271112">
    <w:name w:val="No List271112"/>
    <w:next w:val="NoList"/>
    <w:uiPriority w:val="99"/>
    <w:semiHidden/>
    <w:unhideWhenUsed/>
    <w:rsid w:val="00C16E65"/>
  </w:style>
  <w:style w:type="numbering" w:customStyle="1" w:styleId="NoList281112">
    <w:name w:val="No List281112"/>
    <w:next w:val="NoList"/>
    <w:uiPriority w:val="99"/>
    <w:semiHidden/>
    <w:unhideWhenUsed/>
    <w:rsid w:val="00C16E65"/>
  </w:style>
  <w:style w:type="numbering" w:customStyle="1" w:styleId="NoList3011">
    <w:name w:val="No List3011"/>
    <w:next w:val="NoList"/>
    <w:uiPriority w:val="99"/>
    <w:semiHidden/>
    <w:unhideWhenUsed/>
    <w:rsid w:val="00C16E65"/>
  </w:style>
  <w:style w:type="numbering" w:customStyle="1" w:styleId="NoList11611">
    <w:name w:val="No List11611"/>
    <w:next w:val="NoList"/>
    <w:semiHidden/>
    <w:unhideWhenUsed/>
    <w:rsid w:val="00C16E65"/>
  </w:style>
  <w:style w:type="numbering" w:customStyle="1" w:styleId="NoList11711">
    <w:name w:val="No List11711"/>
    <w:next w:val="NoList"/>
    <w:semiHidden/>
    <w:rsid w:val="00C16E65"/>
  </w:style>
  <w:style w:type="numbering" w:customStyle="1" w:styleId="NoList21411">
    <w:name w:val="No List21411"/>
    <w:next w:val="NoList"/>
    <w:semiHidden/>
    <w:rsid w:val="00C16E65"/>
  </w:style>
  <w:style w:type="numbering" w:customStyle="1" w:styleId="NoList3511">
    <w:name w:val="No List3511"/>
    <w:next w:val="NoList"/>
    <w:semiHidden/>
    <w:unhideWhenUsed/>
    <w:rsid w:val="00C16E65"/>
  </w:style>
  <w:style w:type="numbering" w:customStyle="1" w:styleId="14110">
    <w:name w:val="목록 없음1411"/>
    <w:next w:val="NoList"/>
    <w:semiHidden/>
    <w:unhideWhenUsed/>
    <w:rsid w:val="00C16E65"/>
  </w:style>
  <w:style w:type="numbering" w:customStyle="1" w:styleId="24110">
    <w:name w:val="목록 없음2411"/>
    <w:next w:val="NoList"/>
    <w:semiHidden/>
    <w:rsid w:val="00C16E65"/>
  </w:style>
  <w:style w:type="numbering" w:customStyle="1" w:styleId="NoList4511">
    <w:name w:val="No List4511"/>
    <w:next w:val="NoList"/>
    <w:semiHidden/>
    <w:unhideWhenUsed/>
    <w:rsid w:val="00C16E65"/>
  </w:style>
  <w:style w:type="numbering" w:customStyle="1" w:styleId="NoList5511">
    <w:name w:val="No List5511"/>
    <w:next w:val="NoList"/>
    <w:semiHidden/>
    <w:rsid w:val="00C16E65"/>
  </w:style>
  <w:style w:type="numbering" w:customStyle="1" w:styleId="NoList6411">
    <w:name w:val="No List6411"/>
    <w:next w:val="NoList"/>
    <w:semiHidden/>
    <w:rsid w:val="00C16E65"/>
  </w:style>
  <w:style w:type="numbering" w:customStyle="1" w:styleId="NoList7411">
    <w:name w:val="No List7411"/>
    <w:next w:val="NoList"/>
    <w:semiHidden/>
    <w:rsid w:val="00C16E65"/>
  </w:style>
  <w:style w:type="numbering" w:customStyle="1" w:styleId="NoList21511">
    <w:name w:val="No List21511"/>
    <w:next w:val="NoList"/>
    <w:semiHidden/>
    <w:rsid w:val="00C16E65"/>
  </w:style>
  <w:style w:type="numbering" w:customStyle="1" w:styleId="NoList8411">
    <w:name w:val="No List8411"/>
    <w:next w:val="NoList"/>
    <w:semiHidden/>
    <w:rsid w:val="00C16E65"/>
  </w:style>
  <w:style w:type="numbering" w:customStyle="1" w:styleId="NoList12411">
    <w:name w:val="No List12411"/>
    <w:next w:val="NoList"/>
    <w:semiHidden/>
    <w:rsid w:val="00C16E65"/>
  </w:style>
  <w:style w:type="numbering" w:customStyle="1" w:styleId="NoList22411">
    <w:name w:val="No List22411"/>
    <w:next w:val="NoList"/>
    <w:semiHidden/>
    <w:rsid w:val="00C16E65"/>
  </w:style>
  <w:style w:type="numbering" w:customStyle="1" w:styleId="NoList9411">
    <w:name w:val="No List9411"/>
    <w:next w:val="NoList"/>
    <w:semiHidden/>
    <w:rsid w:val="00C16E65"/>
  </w:style>
  <w:style w:type="numbering" w:customStyle="1" w:styleId="NoList13411">
    <w:name w:val="No List13411"/>
    <w:next w:val="NoList"/>
    <w:semiHidden/>
    <w:rsid w:val="00C16E65"/>
  </w:style>
  <w:style w:type="numbering" w:customStyle="1" w:styleId="NoList23411">
    <w:name w:val="No List23411"/>
    <w:next w:val="NoList"/>
    <w:semiHidden/>
    <w:rsid w:val="00C16E65"/>
  </w:style>
  <w:style w:type="numbering" w:customStyle="1" w:styleId="NoList10411">
    <w:name w:val="No List10411"/>
    <w:next w:val="NoList"/>
    <w:semiHidden/>
    <w:rsid w:val="00C16E65"/>
  </w:style>
  <w:style w:type="numbering" w:customStyle="1" w:styleId="NoList14411">
    <w:name w:val="No List14411"/>
    <w:next w:val="NoList"/>
    <w:semiHidden/>
    <w:rsid w:val="00C16E65"/>
  </w:style>
  <w:style w:type="numbering" w:customStyle="1" w:styleId="NoList24411">
    <w:name w:val="No List24411"/>
    <w:next w:val="NoList"/>
    <w:semiHidden/>
    <w:rsid w:val="00C16E65"/>
  </w:style>
  <w:style w:type="numbering" w:customStyle="1" w:styleId="NoList31411">
    <w:name w:val="No List31411"/>
    <w:next w:val="NoList"/>
    <w:semiHidden/>
    <w:rsid w:val="00C16E65"/>
  </w:style>
  <w:style w:type="numbering" w:customStyle="1" w:styleId="NoList41411">
    <w:name w:val="No List41411"/>
    <w:next w:val="NoList"/>
    <w:semiHidden/>
    <w:rsid w:val="00C16E65"/>
  </w:style>
  <w:style w:type="numbering" w:customStyle="1" w:styleId="NoList51411">
    <w:name w:val="No List51411"/>
    <w:next w:val="NoList"/>
    <w:semiHidden/>
    <w:rsid w:val="00C16E65"/>
  </w:style>
  <w:style w:type="numbering" w:customStyle="1" w:styleId="NoList15411">
    <w:name w:val="No List15411"/>
    <w:next w:val="NoList"/>
    <w:semiHidden/>
    <w:rsid w:val="00C16E65"/>
  </w:style>
  <w:style w:type="numbering" w:customStyle="1" w:styleId="NoList16411">
    <w:name w:val="No List16411"/>
    <w:next w:val="NoList"/>
    <w:semiHidden/>
    <w:rsid w:val="00C16E65"/>
  </w:style>
  <w:style w:type="numbering" w:customStyle="1" w:styleId="14111">
    <w:name w:val="无列表1411"/>
    <w:next w:val="NoList"/>
    <w:semiHidden/>
    <w:rsid w:val="00C16E65"/>
  </w:style>
  <w:style w:type="numbering" w:customStyle="1" w:styleId="NoList111411">
    <w:name w:val="No List111411"/>
    <w:next w:val="NoList"/>
    <w:semiHidden/>
    <w:rsid w:val="00C16E65"/>
  </w:style>
  <w:style w:type="numbering" w:customStyle="1" w:styleId="NoList17211">
    <w:name w:val="No List17211"/>
    <w:next w:val="NoList"/>
    <w:uiPriority w:val="99"/>
    <w:semiHidden/>
    <w:unhideWhenUsed/>
    <w:rsid w:val="00C16E65"/>
  </w:style>
  <w:style w:type="numbering" w:customStyle="1" w:styleId="NoList18211">
    <w:name w:val="No List18211"/>
    <w:next w:val="NoList"/>
    <w:uiPriority w:val="99"/>
    <w:semiHidden/>
    <w:rsid w:val="00C16E65"/>
  </w:style>
  <w:style w:type="numbering" w:customStyle="1" w:styleId="NoList25211">
    <w:name w:val="No List25211"/>
    <w:next w:val="NoList"/>
    <w:semiHidden/>
    <w:rsid w:val="00C16E65"/>
  </w:style>
  <w:style w:type="numbering" w:customStyle="1" w:styleId="NoList32211">
    <w:name w:val="No List32211"/>
    <w:next w:val="NoList"/>
    <w:semiHidden/>
    <w:unhideWhenUsed/>
    <w:rsid w:val="00C16E65"/>
  </w:style>
  <w:style w:type="numbering" w:customStyle="1" w:styleId="112110">
    <w:name w:val="목록 없음11211"/>
    <w:next w:val="NoList"/>
    <w:semiHidden/>
    <w:unhideWhenUsed/>
    <w:rsid w:val="00C16E65"/>
  </w:style>
  <w:style w:type="numbering" w:customStyle="1" w:styleId="21211">
    <w:name w:val="목록 없음21211"/>
    <w:next w:val="NoList"/>
    <w:semiHidden/>
    <w:rsid w:val="00C16E65"/>
  </w:style>
  <w:style w:type="numbering" w:customStyle="1" w:styleId="NoList42211">
    <w:name w:val="No List42211"/>
    <w:next w:val="NoList"/>
    <w:semiHidden/>
    <w:unhideWhenUsed/>
    <w:rsid w:val="00C16E65"/>
  </w:style>
  <w:style w:type="numbering" w:customStyle="1" w:styleId="NoList52211">
    <w:name w:val="No List52211"/>
    <w:next w:val="NoList"/>
    <w:semiHidden/>
    <w:rsid w:val="00C16E65"/>
  </w:style>
  <w:style w:type="numbering" w:customStyle="1" w:styleId="NoList61211">
    <w:name w:val="No List61211"/>
    <w:next w:val="NoList"/>
    <w:semiHidden/>
    <w:rsid w:val="00C16E65"/>
  </w:style>
  <w:style w:type="numbering" w:customStyle="1" w:styleId="NoList71211">
    <w:name w:val="No List71211"/>
    <w:next w:val="NoList"/>
    <w:semiHidden/>
    <w:rsid w:val="00C16E65"/>
  </w:style>
  <w:style w:type="numbering" w:customStyle="1" w:styleId="NoList112211">
    <w:name w:val="No List112211"/>
    <w:next w:val="NoList"/>
    <w:semiHidden/>
    <w:rsid w:val="00C16E65"/>
  </w:style>
  <w:style w:type="numbering" w:customStyle="1" w:styleId="NoList211211">
    <w:name w:val="No List211211"/>
    <w:next w:val="NoList"/>
    <w:semiHidden/>
    <w:rsid w:val="00C16E65"/>
  </w:style>
  <w:style w:type="numbering" w:customStyle="1" w:styleId="NoList81211">
    <w:name w:val="No List81211"/>
    <w:next w:val="NoList"/>
    <w:semiHidden/>
    <w:rsid w:val="00C16E65"/>
  </w:style>
  <w:style w:type="numbering" w:customStyle="1" w:styleId="NoList121211">
    <w:name w:val="No List121211"/>
    <w:next w:val="NoList"/>
    <w:semiHidden/>
    <w:rsid w:val="00C16E65"/>
  </w:style>
  <w:style w:type="numbering" w:customStyle="1" w:styleId="NoList221211">
    <w:name w:val="No List221211"/>
    <w:next w:val="NoList"/>
    <w:semiHidden/>
    <w:rsid w:val="00C16E65"/>
  </w:style>
  <w:style w:type="numbering" w:customStyle="1" w:styleId="NoList91211">
    <w:name w:val="No List91211"/>
    <w:next w:val="NoList"/>
    <w:semiHidden/>
    <w:rsid w:val="00C16E65"/>
  </w:style>
  <w:style w:type="numbering" w:customStyle="1" w:styleId="NoList131211">
    <w:name w:val="No List131211"/>
    <w:next w:val="NoList"/>
    <w:semiHidden/>
    <w:rsid w:val="00C16E65"/>
  </w:style>
  <w:style w:type="numbering" w:customStyle="1" w:styleId="NoList231211">
    <w:name w:val="No List231211"/>
    <w:next w:val="NoList"/>
    <w:semiHidden/>
    <w:rsid w:val="00C16E65"/>
  </w:style>
  <w:style w:type="numbering" w:customStyle="1" w:styleId="NoList101211">
    <w:name w:val="No List101211"/>
    <w:next w:val="NoList"/>
    <w:semiHidden/>
    <w:rsid w:val="00C16E65"/>
  </w:style>
  <w:style w:type="numbering" w:customStyle="1" w:styleId="NoList141211">
    <w:name w:val="No List141211"/>
    <w:next w:val="NoList"/>
    <w:semiHidden/>
    <w:rsid w:val="00C16E65"/>
  </w:style>
  <w:style w:type="numbering" w:customStyle="1" w:styleId="NoList241211">
    <w:name w:val="No List241211"/>
    <w:next w:val="NoList"/>
    <w:semiHidden/>
    <w:rsid w:val="00C16E65"/>
  </w:style>
  <w:style w:type="numbering" w:customStyle="1" w:styleId="NoList311211">
    <w:name w:val="No List311211"/>
    <w:next w:val="NoList"/>
    <w:semiHidden/>
    <w:rsid w:val="00C16E65"/>
  </w:style>
  <w:style w:type="numbering" w:customStyle="1" w:styleId="NoList411211">
    <w:name w:val="No List411211"/>
    <w:next w:val="NoList"/>
    <w:semiHidden/>
    <w:rsid w:val="00C16E65"/>
  </w:style>
  <w:style w:type="numbering" w:customStyle="1" w:styleId="NoList511211">
    <w:name w:val="No List511211"/>
    <w:next w:val="NoList"/>
    <w:semiHidden/>
    <w:rsid w:val="00C16E65"/>
  </w:style>
  <w:style w:type="numbering" w:customStyle="1" w:styleId="NoList151211">
    <w:name w:val="No List151211"/>
    <w:next w:val="NoList"/>
    <w:semiHidden/>
    <w:rsid w:val="00C16E65"/>
  </w:style>
  <w:style w:type="numbering" w:customStyle="1" w:styleId="NoList161211">
    <w:name w:val="No List161211"/>
    <w:next w:val="NoList"/>
    <w:semiHidden/>
    <w:rsid w:val="00C16E65"/>
  </w:style>
  <w:style w:type="numbering" w:customStyle="1" w:styleId="112111">
    <w:name w:val="无列表11211"/>
    <w:next w:val="NoList"/>
    <w:semiHidden/>
    <w:rsid w:val="00C16E65"/>
  </w:style>
  <w:style w:type="numbering" w:customStyle="1" w:styleId="NoList1111211">
    <w:name w:val="No List1111211"/>
    <w:next w:val="NoList"/>
    <w:semiHidden/>
    <w:rsid w:val="00C16E65"/>
  </w:style>
  <w:style w:type="numbering" w:customStyle="1" w:styleId="NoList19211">
    <w:name w:val="No List19211"/>
    <w:next w:val="NoList"/>
    <w:uiPriority w:val="99"/>
    <w:semiHidden/>
    <w:unhideWhenUsed/>
    <w:rsid w:val="00C16E65"/>
  </w:style>
  <w:style w:type="numbering" w:customStyle="1" w:styleId="NoList110211">
    <w:name w:val="No List110211"/>
    <w:next w:val="NoList"/>
    <w:uiPriority w:val="99"/>
    <w:semiHidden/>
    <w:rsid w:val="00C16E65"/>
  </w:style>
  <w:style w:type="numbering" w:customStyle="1" w:styleId="NoList26211">
    <w:name w:val="No List26211"/>
    <w:next w:val="NoList"/>
    <w:semiHidden/>
    <w:rsid w:val="00C16E65"/>
  </w:style>
  <w:style w:type="numbering" w:customStyle="1" w:styleId="NoList33211">
    <w:name w:val="No List33211"/>
    <w:next w:val="NoList"/>
    <w:semiHidden/>
    <w:unhideWhenUsed/>
    <w:rsid w:val="00C16E65"/>
  </w:style>
  <w:style w:type="numbering" w:customStyle="1" w:styleId="122110">
    <w:name w:val="목록 없음12211"/>
    <w:next w:val="NoList"/>
    <w:semiHidden/>
    <w:unhideWhenUsed/>
    <w:rsid w:val="00C16E65"/>
  </w:style>
  <w:style w:type="numbering" w:customStyle="1" w:styleId="22211">
    <w:name w:val="목록 없음22211"/>
    <w:next w:val="NoList"/>
    <w:semiHidden/>
    <w:rsid w:val="00C16E65"/>
  </w:style>
  <w:style w:type="numbering" w:customStyle="1" w:styleId="NoList43211">
    <w:name w:val="No List43211"/>
    <w:next w:val="NoList"/>
    <w:semiHidden/>
    <w:unhideWhenUsed/>
    <w:rsid w:val="00C16E65"/>
  </w:style>
  <w:style w:type="numbering" w:customStyle="1" w:styleId="NoList53211">
    <w:name w:val="No List53211"/>
    <w:next w:val="NoList"/>
    <w:semiHidden/>
    <w:rsid w:val="00C16E65"/>
  </w:style>
  <w:style w:type="numbering" w:customStyle="1" w:styleId="NoList62211">
    <w:name w:val="No List62211"/>
    <w:next w:val="NoList"/>
    <w:semiHidden/>
    <w:rsid w:val="00C16E65"/>
  </w:style>
  <w:style w:type="numbering" w:customStyle="1" w:styleId="NoList72211">
    <w:name w:val="No List72211"/>
    <w:next w:val="NoList"/>
    <w:semiHidden/>
    <w:rsid w:val="00C16E65"/>
  </w:style>
  <w:style w:type="numbering" w:customStyle="1" w:styleId="NoList113211">
    <w:name w:val="No List113211"/>
    <w:next w:val="NoList"/>
    <w:semiHidden/>
    <w:rsid w:val="00C16E65"/>
  </w:style>
  <w:style w:type="numbering" w:customStyle="1" w:styleId="NoList212211">
    <w:name w:val="No List212211"/>
    <w:next w:val="NoList"/>
    <w:semiHidden/>
    <w:rsid w:val="00C16E65"/>
  </w:style>
  <w:style w:type="numbering" w:customStyle="1" w:styleId="NoList82211">
    <w:name w:val="No List82211"/>
    <w:next w:val="NoList"/>
    <w:semiHidden/>
    <w:rsid w:val="00C16E65"/>
  </w:style>
  <w:style w:type="numbering" w:customStyle="1" w:styleId="NoList122211">
    <w:name w:val="No List122211"/>
    <w:next w:val="NoList"/>
    <w:semiHidden/>
    <w:rsid w:val="00C16E65"/>
  </w:style>
  <w:style w:type="numbering" w:customStyle="1" w:styleId="NoList222211">
    <w:name w:val="No List222211"/>
    <w:next w:val="NoList"/>
    <w:semiHidden/>
    <w:rsid w:val="00C16E65"/>
  </w:style>
  <w:style w:type="numbering" w:customStyle="1" w:styleId="NoList92211">
    <w:name w:val="No List92211"/>
    <w:next w:val="NoList"/>
    <w:semiHidden/>
    <w:rsid w:val="00C16E65"/>
  </w:style>
  <w:style w:type="numbering" w:customStyle="1" w:styleId="NoList132211">
    <w:name w:val="No List132211"/>
    <w:next w:val="NoList"/>
    <w:semiHidden/>
    <w:rsid w:val="00C16E65"/>
  </w:style>
  <w:style w:type="numbering" w:customStyle="1" w:styleId="NoList232211">
    <w:name w:val="No List232211"/>
    <w:next w:val="NoList"/>
    <w:semiHidden/>
    <w:rsid w:val="00C16E65"/>
  </w:style>
  <w:style w:type="numbering" w:customStyle="1" w:styleId="NoList102211">
    <w:name w:val="No List102211"/>
    <w:next w:val="NoList"/>
    <w:semiHidden/>
    <w:rsid w:val="00C16E65"/>
  </w:style>
  <w:style w:type="numbering" w:customStyle="1" w:styleId="NoList142211">
    <w:name w:val="No List142211"/>
    <w:next w:val="NoList"/>
    <w:semiHidden/>
    <w:rsid w:val="00C16E65"/>
  </w:style>
  <w:style w:type="numbering" w:customStyle="1" w:styleId="NoList242211">
    <w:name w:val="No List242211"/>
    <w:next w:val="NoList"/>
    <w:semiHidden/>
    <w:rsid w:val="00C16E65"/>
  </w:style>
  <w:style w:type="numbering" w:customStyle="1" w:styleId="NoList312211">
    <w:name w:val="No List312211"/>
    <w:next w:val="NoList"/>
    <w:semiHidden/>
    <w:rsid w:val="00C16E65"/>
  </w:style>
  <w:style w:type="numbering" w:customStyle="1" w:styleId="NoList412211">
    <w:name w:val="No List412211"/>
    <w:next w:val="NoList"/>
    <w:semiHidden/>
    <w:rsid w:val="00C16E65"/>
  </w:style>
  <w:style w:type="numbering" w:customStyle="1" w:styleId="NoList512211">
    <w:name w:val="No List512211"/>
    <w:next w:val="NoList"/>
    <w:semiHidden/>
    <w:rsid w:val="00C16E65"/>
  </w:style>
  <w:style w:type="numbering" w:customStyle="1" w:styleId="NoList152211">
    <w:name w:val="No List152211"/>
    <w:next w:val="NoList"/>
    <w:semiHidden/>
    <w:rsid w:val="00C16E65"/>
  </w:style>
  <w:style w:type="numbering" w:customStyle="1" w:styleId="NoList162211">
    <w:name w:val="No List162211"/>
    <w:next w:val="NoList"/>
    <w:semiHidden/>
    <w:rsid w:val="00C16E65"/>
  </w:style>
  <w:style w:type="numbering" w:customStyle="1" w:styleId="122111">
    <w:name w:val="无列表12211"/>
    <w:next w:val="NoList"/>
    <w:semiHidden/>
    <w:rsid w:val="00C16E65"/>
  </w:style>
  <w:style w:type="numbering" w:customStyle="1" w:styleId="NoList1112211">
    <w:name w:val="No List1112211"/>
    <w:next w:val="NoList"/>
    <w:semiHidden/>
    <w:rsid w:val="00C16E65"/>
  </w:style>
  <w:style w:type="numbering" w:customStyle="1" w:styleId="22110">
    <w:name w:val="无列表2211"/>
    <w:next w:val="NoList"/>
    <w:uiPriority w:val="99"/>
    <w:semiHidden/>
    <w:unhideWhenUsed/>
    <w:rsid w:val="00C16E65"/>
  </w:style>
  <w:style w:type="numbering" w:customStyle="1" w:styleId="3211">
    <w:name w:val="无列表3211"/>
    <w:next w:val="NoList"/>
    <w:uiPriority w:val="99"/>
    <w:semiHidden/>
    <w:unhideWhenUsed/>
    <w:rsid w:val="00C16E65"/>
  </w:style>
  <w:style w:type="numbering" w:customStyle="1" w:styleId="NoList20211">
    <w:name w:val="No List20211"/>
    <w:next w:val="NoList"/>
    <w:semiHidden/>
    <w:rsid w:val="00C16E65"/>
  </w:style>
  <w:style w:type="numbering" w:customStyle="1" w:styleId="NoList27211">
    <w:name w:val="No List27211"/>
    <w:next w:val="NoList"/>
    <w:uiPriority w:val="99"/>
    <w:semiHidden/>
    <w:unhideWhenUsed/>
    <w:rsid w:val="00C16E65"/>
  </w:style>
  <w:style w:type="numbering" w:customStyle="1" w:styleId="NoList28211">
    <w:name w:val="No List28211"/>
    <w:next w:val="NoList"/>
    <w:uiPriority w:val="99"/>
    <w:semiHidden/>
    <w:unhideWhenUsed/>
    <w:rsid w:val="00C16E65"/>
  </w:style>
  <w:style w:type="numbering" w:customStyle="1" w:styleId="NoList291111">
    <w:name w:val="No List291111"/>
    <w:next w:val="NoList"/>
    <w:uiPriority w:val="99"/>
    <w:semiHidden/>
    <w:unhideWhenUsed/>
    <w:rsid w:val="00C16E65"/>
  </w:style>
  <w:style w:type="numbering" w:customStyle="1" w:styleId="NoList1141111">
    <w:name w:val="No List1141111"/>
    <w:next w:val="NoList"/>
    <w:semiHidden/>
    <w:unhideWhenUsed/>
    <w:rsid w:val="00C16E65"/>
  </w:style>
  <w:style w:type="numbering" w:customStyle="1" w:styleId="NoList1151111">
    <w:name w:val="No List1151111"/>
    <w:next w:val="NoList"/>
    <w:semiHidden/>
    <w:rsid w:val="00C16E65"/>
  </w:style>
  <w:style w:type="numbering" w:customStyle="1" w:styleId="NoList2101111">
    <w:name w:val="No List2101111"/>
    <w:next w:val="NoList"/>
    <w:semiHidden/>
    <w:rsid w:val="00C16E65"/>
  </w:style>
  <w:style w:type="numbering" w:customStyle="1" w:styleId="NoList341111">
    <w:name w:val="No List341111"/>
    <w:next w:val="NoList"/>
    <w:semiHidden/>
    <w:unhideWhenUsed/>
    <w:rsid w:val="00C16E65"/>
  </w:style>
  <w:style w:type="numbering" w:customStyle="1" w:styleId="1311110">
    <w:name w:val="목록 없음131111"/>
    <w:next w:val="NoList"/>
    <w:semiHidden/>
    <w:unhideWhenUsed/>
    <w:rsid w:val="00C16E65"/>
  </w:style>
  <w:style w:type="numbering" w:customStyle="1" w:styleId="231111">
    <w:name w:val="목록 없음231111"/>
    <w:next w:val="NoList"/>
    <w:semiHidden/>
    <w:rsid w:val="00C16E65"/>
  </w:style>
  <w:style w:type="numbering" w:customStyle="1" w:styleId="NoList441111">
    <w:name w:val="No List441111"/>
    <w:next w:val="NoList"/>
    <w:semiHidden/>
    <w:unhideWhenUsed/>
    <w:rsid w:val="00C16E65"/>
  </w:style>
  <w:style w:type="numbering" w:customStyle="1" w:styleId="NoList541111">
    <w:name w:val="No List541111"/>
    <w:next w:val="NoList"/>
    <w:semiHidden/>
    <w:rsid w:val="00C16E65"/>
  </w:style>
  <w:style w:type="numbering" w:customStyle="1" w:styleId="NoList631111">
    <w:name w:val="No List631111"/>
    <w:next w:val="NoList"/>
    <w:semiHidden/>
    <w:rsid w:val="00C16E65"/>
  </w:style>
  <w:style w:type="numbering" w:customStyle="1" w:styleId="NoList731111">
    <w:name w:val="No List731111"/>
    <w:next w:val="NoList"/>
    <w:semiHidden/>
    <w:rsid w:val="00C16E65"/>
  </w:style>
  <w:style w:type="numbering" w:customStyle="1" w:styleId="NoList2131111">
    <w:name w:val="No List2131111"/>
    <w:next w:val="NoList"/>
    <w:semiHidden/>
    <w:rsid w:val="00C16E65"/>
  </w:style>
  <w:style w:type="numbering" w:customStyle="1" w:styleId="NoList831111">
    <w:name w:val="No List831111"/>
    <w:next w:val="NoList"/>
    <w:semiHidden/>
    <w:rsid w:val="00C16E65"/>
  </w:style>
  <w:style w:type="numbering" w:customStyle="1" w:styleId="NoList1231111">
    <w:name w:val="No List1231111"/>
    <w:next w:val="NoList"/>
    <w:semiHidden/>
    <w:rsid w:val="00C16E65"/>
  </w:style>
  <w:style w:type="numbering" w:customStyle="1" w:styleId="NoList2231111">
    <w:name w:val="No List2231111"/>
    <w:next w:val="NoList"/>
    <w:semiHidden/>
    <w:rsid w:val="00C16E65"/>
  </w:style>
  <w:style w:type="numbering" w:customStyle="1" w:styleId="NoList931111">
    <w:name w:val="No List931111"/>
    <w:next w:val="NoList"/>
    <w:semiHidden/>
    <w:rsid w:val="00C16E65"/>
  </w:style>
  <w:style w:type="numbering" w:customStyle="1" w:styleId="NoList1331111">
    <w:name w:val="No List1331111"/>
    <w:next w:val="NoList"/>
    <w:semiHidden/>
    <w:rsid w:val="00C16E65"/>
  </w:style>
  <w:style w:type="numbering" w:customStyle="1" w:styleId="NoList2331111">
    <w:name w:val="No List2331111"/>
    <w:next w:val="NoList"/>
    <w:semiHidden/>
    <w:rsid w:val="00C16E65"/>
  </w:style>
  <w:style w:type="numbering" w:customStyle="1" w:styleId="NoList1031111">
    <w:name w:val="No List1031111"/>
    <w:next w:val="NoList"/>
    <w:semiHidden/>
    <w:rsid w:val="00C16E65"/>
  </w:style>
  <w:style w:type="numbering" w:customStyle="1" w:styleId="NoList1431111">
    <w:name w:val="No List1431111"/>
    <w:next w:val="NoList"/>
    <w:semiHidden/>
    <w:rsid w:val="00C16E65"/>
  </w:style>
  <w:style w:type="numbering" w:customStyle="1" w:styleId="NoList2431111">
    <w:name w:val="No List2431111"/>
    <w:next w:val="NoList"/>
    <w:semiHidden/>
    <w:rsid w:val="00C16E65"/>
  </w:style>
  <w:style w:type="numbering" w:customStyle="1" w:styleId="NoList3131111">
    <w:name w:val="No List3131111"/>
    <w:next w:val="NoList"/>
    <w:semiHidden/>
    <w:rsid w:val="00C16E65"/>
  </w:style>
  <w:style w:type="numbering" w:customStyle="1" w:styleId="NoList4131111">
    <w:name w:val="No List4131111"/>
    <w:next w:val="NoList"/>
    <w:semiHidden/>
    <w:rsid w:val="00C16E65"/>
  </w:style>
  <w:style w:type="numbering" w:customStyle="1" w:styleId="NoList5131111">
    <w:name w:val="No List5131111"/>
    <w:next w:val="NoList"/>
    <w:semiHidden/>
    <w:rsid w:val="00C16E65"/>
  </w:style>
  <w:style w:type="numbering" w:customStyle="1" w:styleId="NoList1531111">
    <w:name w:val="No List1531111"/>
    <w:next w:val="NoList"/>
    <w:semiHidden/>
    <w:rsid w:val="00C16E65"/>
  </w:style>
  <w:style w:type="numbering" w:customStyle="1" w:styleId="NoList1631111">
    <w:name w:val="No List1631111"/>
    <w:next w:val="NoList"/>
    <w:semiHidden/>
    <w:rsid w:val="00C16E65"/>
  </w:style>
  <w:style w:type="numbering" w:customStyle="1" w:styleId="1311111">
    <w:name w:val="无列表131111"/>
    <w:next w:val="NoList"/>
    <w:semiHidden/>
    <w:rsid w:val="00C16E65"/>
  </w:style>
  <w:style w:type="numbering" w:customStyle="1" w:styleId="NoList11131111">
    <w:name w:val="No List11131111"/>
    <w:next w:val="NoList"/>
    <w:semiHidden/>
    <w:rsid w:val="00C16E65"/>
  </w:style>
  <w:style w:type="numbering" w:customStyle="1" w:styleId="NoList1711111">
    <w:name w:val="No List1711111"/>
    <w:next w:val="NoList"/>
    <w:uiPriority w:val="99"/>
    <w:semiHidden/>
    <w:unhideWhenUsed/>
    <w:rsid w:val="00C16E65"/>
  </w:style>
  <w:style w:type="numbering" w:customStyle="1" w:styleId="NoList1811111">
    <w:name w:val="No List1811111"/>
    <w:next w:val="NoList"/>
    <w:uiPriority w:val="99"/>
    <w:semiHidden/>
    <w:rsid w:val="00C16E65"/>
  </w:style>
  <w:style w:type="numbering" w:customStyle="1" w:styleId="NoList2511111">
    <w:name w:val="No List2511111"/>
    <w:next w:val="NoList"/>
    <w:semiHidden/>
    <w:rsid w:val="00C16E65"/>
  </w:style>
  <w:style w:type="numbering" w:customStyle="1" w:styleId="NoList3211111">
    <w:name w:val="No List3211111"/>
    <w:next w:val="NoList"/>
    <w:semiHidden/>
    <w:unhideWhenUsed/>
    <w:rsid w:val="00C16E65"/>
  </w:style>
  <w:style w:type="numbering" w:customStyle="1" w:styleId="11111110">
    <w:name w:val="목록 없음1111111"/>
    <w:next w:val="NoList"/>
    <w:semiHidden/>
    <w:unhideWhenUsed/>
    <w:rsid w:val="00C16E65"/>
  </w:style>
  <w:style w:type="numbering" w:customStyle="1" w:styleId="2111111">
    <w:name w:val="목록 없음2111111"/>
    <w:next w:val="NoList"/>
    <w:semiHidden/>
    <w:rsid w:val="00C16E65"/>
  </w:style>
  <w:style w:type="numbering" w:customStyle="1" w:styleId="NoList4211111">
    <w:name w:val="No List4211111"/>
    <w:next w:val="NoList"/>
    <w:semiHidden/>
    <w:unhideWhenUsed/>
    <w:rsid w:val="00C16E65"/>
  </w:style>
  <w:style w:type="numbering" w:customStyle="1" w:styleId="NoList5211111">
    <w:name w:val="No List5211111"/>
    <w:next w:val="NoList"/>
    <w:semiHidden/>
    <w:rsid w:val="00C16E65"/>
  </w:style>
  <w:style w:type="numbering" w:customStyle="1" w:styleId="NoList6111111">
    <w:name w:val="No List6111111"/>
    <w:next w:val="NoList"/>
    <w:semiHidden/>
    <w:rsid w:val="00C16E65"/>
  </w:style>
  <w:style w:type="numbering" w:customStyle="1" w:styleId="NoList7111111">
    <w:name w:val="No List7111111"/>
    <w:next w:val="NoList"/>
    <w:semiHidden/>
    <w:rsid w:val="00C16E65"/>
  </w:style>
  <w:style w:type="numbering" w:customStyle="1" w:styleId="NoList11211111">
    <w:name w:val="No List11211111"/>
    <w:next w:val="NoList"/>
    <w:semiHidden/>
    <w:rsid w:val="00C16E65"/>
  </w:style>
  <w:style w:type="numbering" w:customStyle="1" w:styleId="NoList21111111">
    <w:name w:val="No List21111111"/>
    <w:next w:val="NoList"/>
    <w:semiHidden/>
    <w:rsid w:val="00C16E65"/>
  </w:style>
  <w:style w:type="numbering" w:customStyle="1" w:styleId="NoList8111111">
    <w:name w:val="No List8111111"/>
    <w:next w:val="NoList"/>
    <w:semiHidden/>
    <w:rsid w:val="00C16E65"/>
  </w:style>
  <w:style w:type="numbering" w:customStyle="1" w:styleId="NoList12111111">
    <w:name w:val="No List12111111"/>
    <w:next w:val="NoList"/>
    <w:semiHidden/>
    <w:rsid w:val="00C16E65"/>
  </w:style>
  <w:style w:type="numbering" w:customStyle="1" w:styleId="NoList22111111">
    <w:name w:val="No List22111111"/>
    <w:next w:val="NoList"/>
    <w:semiHidden/>
    <w:rsid w:val="00C16E65"/>
  </w:style>
  <w:style w:type="numbering" w:customStyle="1" w:styleId="NoList9111111">
    <w:name w:val="No List9111111"/>
    <w:next w:val="NoList"/>
    <w:semiHidden/>
    <w:rsid w:val="00C16E65"/>
  </w:style>
  <w:style w:type="numbering" w:customStyle="1" w:styleId="NoList13111111">
    <w:name w:val="No List13111111"/>
    <w:next w:val="NoList"/>
    <w:semiHidden/>
    <w:rsid w:val="00C16E65"/>
  </w:style>
  <w:style w:type="numbering" w:customStyle="1" w:styleId="NoList23111111">
    <w:name w:val="No List23111111"/>
    <w:next w:val="NoList"/>
    <w:semiHidden/>
    <w:rsid w:val="00C16E65"/>
  </w:style>
  <w:style w:type="numbering" w:customStyle="1" w:styleId="NoList10111111">
    <w:name w:val="No List10111111"/>
    <w:next w:val="NoList"/>
    <w:semiHidden/>
    <w:rsid w:val="00C16E65"/>
  </w:style>
  <w:style w:type="numbering" w:customStyle="1" w:styleId="NoList14111111">
    <w:name w:val="No List14111111"/>
    <w:next w:val="NoList"/>
    <w:semiHidden/>
    <w:rsid w:val="00C16E65"/>
  </w:style>
  <w:style w:type="numbering" w:customStyle="1" w:styleId="NoList24111111">
    <w:name w:val="No List24111111"/>
    <w:next w:val="NoList"/>
    <w:semiHidden/>
    <w:rsid w:val="00C16E65"/>
  </w:style>
  <w:style w:type="numbering" w:customStyle="1" w:styleId="NoList31111111">
    <w:name w:val="No List31111111"/>
    <w:next w:val="NoList"/>
    <w:semiHidden/>
    <w:rsid w:val="00C16E65"/>
  </w:style>
  <w:style w:type="numbering" w:customStyle="1" w:styleId="NoList41111111">
    <w:name w:val="No List41111111"/>
    <w:next w:val="NoList"/>
    <w:semiHidden/>
    <w:rsid w:val="00C16E65"/>
  </w:style>
  <w:style w:type="numbering" w:customStyle="1" w:styleId="NoList51111111">
    <w:name w:val="No List51111111"/>
    <w:next w:val="NoList"/>
    <w:semiHidden/>
    <w:rsid w:val="00C16E65"/>
  </w:style>
  <w:style w:type="numbering" w:customStyle="1" w:styleId="NoList15111111">
    <w:name w:val="No List15111111"/>
    <w:next w:val="NoList"/>
    <w:semiHidden/>
    <w:rsid w:val="00C16E65"/>
  </w:style>
  <w:style w:type="numbering" w:customStyle="1" w:styleId="NoList16111111">
    <w:name w:val="No List16111111"/>
    <w:next w:val="NoList"/>
    <w:semiHidden/>
    <w:rsid w:val="00C16E65"/>
  </w:style>
  <w:style w:type="numbering" w:customStyle="1" w:styleId="11111111">
    <w:name w:val="无列表1111111"/>
    <w:next w:val="NoList"/>
    <w:semiHidden/>
    <w:rsid w:val="00C16E65"/>
  </w:style>
  <w:style w:type="numbering" w:customStyle="1" w:styleId="NoList111111111">
    <w:name w:val="No List111111111"/>
    <w:next w:val="NoList"/>
    <w:semiHidden/>
    <w:rsid w:val="00C16E65"/>
  </w:style>
  <w:style w:type="numbering" w:customStyle="1" w:styleId="NoList1911111">
    <w:name w:val="No List1911111"/>
    <w:next w:val="NoList"/>
    <w:uiPriority w:val="99"/>
    <w:semiHidden/>
    <w:unhideWhenUsed/>
    <w:rsid w:val="00C16E65"/>
  </w:style>
  <w:style w:type="numbering" w:customStyle="1" w:styleId="NoList11011111">
    <w:name w:val="No List11011111"/>
    <w:next w:val="NoList"/>
    <w:uiPriority w:val="99"/>
    <w:semiHidden/>
    <w:rsid w:val="00C16E65"/>
  </w:style>
  <w:style w:type="numbering" w:customStyle="1" w:styleId="NoList2611111">
    <w:name w:val="No List2611111"/>
    <w:next w:val="NoList"/>
    <w:semiHidden/>
    <w:rsid w:val="00C16E65"/>
  </w:style>
  <w:style w:type="numbering" w:customStyle="1" w:styleId="NoList3311111">
    <w:name w:val="No List3311111"/>
    <w:next w:val="NoList"/>
    <w:semiHidden/>
    <w:unhideWhenUsed/>
    <w:rsid w:val="00C16E65"/>
  </w:style>
  <w:style w:type="numbering" w:customStyle="1" w:styleId="12111110">
    <w:name w:val="목록 없음1211111"/>
    <w:next w:val="NoList"/>
    <w:semiHidden/>
    <w:unhideWhenUsed/>
    <w:rsid w:val="00C16E65"/>
  </w:style>
  <w:style w:type="numbering" w:customStyle="1" w:styleId="2211111">
    <w:name w:val="목록 없음2211111"/>
    <w:next w:val="NoList"/>
    <w:semiHidden/>
    <w:rsid w:val="00C16E65"/>
  </w:style>
  <w:style w:type="numbering" w:customStyle="1" w:styleId="NoList4311111">
    <w:name w:val="No List4311111"/>
    <w:next w:val="NoList"/>
    <w:semiHidden/>
    <w:unhideWhenUsed/>
    <w:rsid w:val="00C16E65"/>
  </w:style>
  <w:style w:type="numbering" w:customStyle="1" w:styleId="NoList5311111">
    <w:name w:val="No List5311111"/>
    <w:next w:val="NoList"/>
    <w:semiHidden/>
    <w:rsid w:val="00C16E65"/>
  </w:style>
  <w:style w:type="numbering" w:customStyle="1" w:styleId="NoList6211111">
    <w:name w:val="No List6211111"/>
    <w:next w:val="NoList"/>
    <w:semiHidden/>
    <w:rsid w:val="00C16E65"/>
  </w:style>
  <w:style w:type="numbering" w:customStyle="1" w:styleId="NoList7211111">
    <w:name w:val="No List7211111"/>
    <w:next w:val="NoList"/>
    <w:semiHidden/>
    <w:rsid w:val="00C16E65"/>
  </w:style>
  <w:style w:type="numbering" w:customStyle="1" w:styleId="NoList11311111">
    <w:name w:val="No List11311111"/>
    <w:next w:val="NoList"/>
    <w:semiHidden/>
    <w:rsid w:val="00C16E65"/>
  </w:style>
  <w:style w:type="numbering" w:customStyle="1" w:styleId="NoList21211111">
    <w:name w:val="No List21211111"/>
    <w:next w:val="NoList"/>
    <w:semiHidden/>
    <w:rsid w:val="00C16E65"/>
  </w:style>
  <w:style w:type="numbering" w:customStyle="1" w:styleId="NoList8211111">
    <w:name w:val="No List8211111"/>
    <w:next w:val="NoList"/>
    <w:semiHidden/>
    <w:rsid w:val="00C16E65"/>
  </w:style>
  <w:style w:type="numbering" w:customStyle="1" w:styleId="NoList12211111">
    <w:name w:val="No List12211111"/>
    <w:next w:val="NoList"/>
    <w:semiHidden/>
    <w:rsid w:val="00C16E65"/>
  </w:style>
  <w:style w:type="numbering" w:customStyle="1" w:styleId="NoList22211111">
    <w:name w:val="No List22211111"/>
    <w:next w:val="NoList"/>
    <w:semiHidden/>
    <w:rsid w:val="00C16E65"/>
  </w:style>
  <w:style w:type="numbering" w:customStyle="1" w:styleId="NoList9211111">
    <w:name w:val="No List9211111"/>
    <w:next w:val="NoList"/>
    <w:semiHidden/>
    <w:rsid w:val="00C16E65"/>
  </w:style>
  <w:style w:type="numbering" w:customStyle="1" w:styleId="NoList13211111">
    <w:name w:val="No List13211111"/>
    <w:next w:val="NoList"/>
    <w:semiHidden/>
    <w:rsid w:val="00C16E65"/>
  </w:style>
  <w:style w:type="numbering" w:customStyle="1" w:styleId="NoList23211111">
    <w:name w:val="No List23211111"/>
    <w:next w:val="NoList"/>
    <w:semiHidden/>
    <w:rsid w:val="00C16E65"/>
  </w:style>
  <w:style w:type="numbering" w:customStyle="1" w:styleId="NoList10211111">
    <w:name w:val="No List10211111"/>
    <w:next w:val="NoList"/>
    <w:semiHidden/>
    <w:rsid w:val="00C16E65"/>
  </w:style>
  <w:style w:type="numbering" w:customStyle="1" w:styleId="NoList14211111">
    <w:name w:val="No List14211111"/>
    <w:next w:val="NoList"/>
    <w:semiHidden/>
    <w:rsid w:val="00C16E65"/>
  </w:style>
  <w:style w:type="numbering" w:customStyle="1" w:styleId="NoList24211111">
    <w:name w:val="No List24211111"/>
    <w:next w:val="NoList"/>
    <w:semiHidden/>
    <w:rsid w:val="00C16E65"/>
  </w:style>
  <w:style w:type="numbering" w:customStyle="1" w:styleId="NoList31211111">
    <w:name w:val="No List31211111"/>
    <w:next w:val="NoList"/>
    <w:semiHidden/>
    <w:rsid w:val="00C16E65"/>
  </w:style>
  <w:style w:type="numbering" w:customStyle="1" w:styleId="NoList41211111">
    <w:name w:val="No List41211111"/>
    <w:next w:val="NoList"/>
    <w:semiHidden/>
    <w:rsid w:val="00C16E65"/>
  </w:style>
  <w:style w:type="numbering" w:customStyle="1" w:styleId="NoList51211111">
    <w:name w:val="No List51211111"/>
    <w:next w:val="NoList"/>
    <w:semiHidden/>
    <w:rsid w:val="00C16E65"/>
  </w:style>
  <w:style w:type="numbering" w:customStyle="1" w:styleId="NoList15211111">
    <w:name w:val="No List15211111"/>
    <w:next w:val="NoList"/>
    <w:semiHidden/>
    <w:rsid w:val="00C16E65"/>
  </w:style>
  <w:style w:type="numbering" w:customStyle="1" w:styleId="NoList16211111">
    <w:name w:val="No List16211111"/>
    <w:next w:val="NoList"/>
    <w:semiHidden/>
    <w:rsid w:val="00C16E65"/>
  </w:style>
  <w:style w:type="numbering" w:customStyle="1" w:styleId="12111111">
    <w:name w:val="无列表1211111"/>
    <w:next w:val="NoList"/>
    <w:semiHidden/>
    <w:rsid w:val="00C16E65"/>
  </w:style>
  <w:style w:type="numbering" w:customStyle="1" w:styleId="NoList111211111">
    <w:name w:val="No List111211111"/>
    <w:next w:val="NoList"/>
    <w:semiHidden/>
    <w:rsid w:val="00C16E65"/>
  </w:style>
  <w:style w:type="numbering" w:customStyle="1" w:styleId="2111110">
    <w:name w:val="无列表211111"/>
    <w:next w:val="NoList"/>
    <w:uiPriority w:val="99"/>
    <w:semiHidden/>
    <w:unhideWhenUsed/>
    <w:rsid w:val="00C16E65"/>
  </w:style>
  <w:style w:type="numbering" w:customStyle="1" w:styleId="311111">
    <w:name w:val="无列表311111"/>
    <w:next w:val="NoList"/>
    <w:uiPriority w:val="99"/>
    <w:semiHidden/>
    <w:unhideWhenUsed/>
    <w:rsid w:val="00C16E65"/>
  </w:style>
  <w:style w:type="numbering" w:customStyle="1" w:styleId="NoList2011111">
    <w:name w:val="No List2011111"/>
    <w:next w:val="NoList"/>
    <w:semiHidden/>
    <w:rsid w:val="00C16E65"/>
  </w:style>
  <w:style w:type="numbering" w:customStyle="1" w:styleId="NoList2711111">
    <w:name w:val="No List2711111"/>
    <w:next w:val="NoList"/>
    <w:uiPriority w:val="99"/>
    <w:semiHidden/>
    <w:unhideWhenUsed/>
    <w:rsid w:val="00C16E65"/>
  </w:style>
  <w:style w:type="numbering" w:customStyle="1" w:styleId="NoList2811111">
    <w:name w:val="No List2811111"/>
    <w:next w:val="NoList"/>
    <w:uiPriority w:val="99"/>
    <w:semiHidden/>
    <w:unhideWhenUsed/>
    <w:rsid w:val="00C16E65"/>
  </w:style>
  <w:style w:type="numbering" w:customStyle="1" w:styleId="NoList601">
    <w:name w:val="No List601"/>
    <w:next w:val="NoList"/>
    <w:uiPriority w:val="99"/>
    <w:semiHidden/>
    <w:unhideWhenUsed/>
    <w:rsid w:val="00C16E65"/>
  </w:style>
  <w:style w:type="numbering" w:customStyle="1" w:styleId="NoList1401">
    <w:name w:val="No List1401"/>
    <w:next w:val="NoList"/>
    <w:semiHidden/>
    <w:unhideWhenUsed/>
    <w:rsid w:val="00C16E65"/>
  </w:style>
  <w:style w:type="numbering" w:customStyle="1" w:styleId="NoList11281">
    <w:name w:val="No List11281"/>
    <w:next w:val="NoList"/>
    <w:semiHidden/>
    <w:rsid w:val="00C16E65"/>
  </w:style>
  <w:style w:type="numbering" w:customStyle="1" w:styleId="NoList2401">
    <w:name w:val="No List2401"/>
    <w:next w:val="NoList"/>
    <w:semiHidden/>
    <w:rsid w:val="00C16E65"/>
  </w:style>
  <w:style w:type="numbering" w:customStyle="1" w:styleId="NoList3281">
    <w:name w:val="No List3281"/>
    <w:next w:val="NoList"/>
    <w:semiHidden/>
    <w:unhideWhenUsed/>
    <w:rsid w:val="00C16E65"/>
  </w:style>
  <w:style w:type="numbering" w:customStyle="1" w:styleId="11010">
    <w:name w:val="목록 없음1101"/>
    <w:next w:val="NoList"/>
    <w:semiHidden/>
    <w:unhideWhenUsed/>
    <w:rsid w:val="00C16E65"/>
  </w:style>
  <w:style w:type="numbering" w:customStyle="1" w:styleId="2101">
    <w:name w:val="목록 없음2101"/>
    <w:next w:val="NoList"/>
    <w:semiHidden/>
    <w:rsid w:val="00C16E65"/>
  </w:style>
  <w:style w:type="numbering" w:customStyle="1" w:styleId="NoList4201">
    <w:name w:val="No List4201"/>
    <w:next w:val="NoList"/>
    <w:semiHidden/>
    <w:unhideWhenUsed/>
    <w:rsid w:val="00C16E65"/>
  </w:style>
  <w:style w:type="numbering" w:customStyle="1" w:styleId="NoList5201">
    <w:name w:val="No List5201"/>
    <w:next w:val="NoList"/>
    <w:semiHidden/>
    <w:rsid w:val="00C16E65"/>
  </w:style>
  <w:style w:type="numbering" w:customStyle="1" w:styleId="NoList6101">
    <w:name w:val="No List6101"/>
    <w:next w:val="NoList"/>
    <w:semiHidden/>
    <w:rsid w:val="00C16E65"/>
  </w:style>
  <w:style w:type="numbering" w:customStyle="1" w:styleId="NoList7101">
    <w:name w:val="No List7101"/>
    <w:next w:val="NoList"/>
    <w:semiHidden/>
    <w:rsid w:val="00C16E65"/>
  </w:style>
  <w:style w:type="numbering" w:customStyle="1" w:styleId="NoList21201">
    <w:name w:val="No List21201"/>
    <w:next w:val="NoList"/>
    <w:semiHidden/>
    <w:rsid w:val="00C16E65"/>
  </w:style>
  <w:style w:type="numbering" w:customStyle="1" w:styleId="NoList8101">
    <w:name w:val="No List8101"/>
    <w:next w:val="NoList"/>
    <w:semiHidden/>
    <w:rsid w:val="00C16E65"/>
  </w:style>
  <w:style w:type="numbering" w:customStyle="1" w:styleId="NoList12191">
    <w:name w:val="No List12191"/>
    <w:next w:val="NoList"/>
    <w:semiHidden/>
    <w:rsid w:val="00C16E65"/>
  </w:style>
  <w:style w:type="numbering" w:customStyle="1" w:styleId="NoList22181">
    <w:name w:val="No List22181"/>
    <w:next w:val="NoList"/>
    <w:semiHidden/>
    <w:rsid w:val="00C16E65"/>
  </w:style>
  <w:style w:type="numbering" w:customStyle="1" w:styleId="NoList9101">
    <w:name w:val="No List9101"/>
    <w:next w:val="NoList"/>
    <w:semiHidden/>
    <w:rsid w:val="00C16E65"/>
  </w:style>
  <w:style w:type="numbering" w:customStyle="1" w:styleId="NoList13101">
    <w:name w:val="No List13101"/>
    <w:next w:val="NoList"/>
    <w:semiHidden/>
    <w:rsid w:val="00C16E65"/>
  </w:style>
  <w:style w:type="numbering" w:customStyle="1" w:styleId="NoList23101">
    <w:name w:val="No List23101"/>
    <w:next w:val="NoList"/>
    <w:semiHidden/>
    <w:rsid w:val="00C16E65"/>
  </w:style>
  <w:style w:type="numbering" w:customStyle="1" w:styleId="NoList10101">
    <w:name w:val="No List10101"/>
    <w:next w:val="NoList"/>
    <w:semiHidden/>
    <w:rsid w:val="00C16E65"/>
  </w:style>
  <w:style w:type="numbering" w:customStyle="1" w:styleId="NoList14101">
    <w:name w:val="No List14101"/>
    <w:next w:val="NoList"/>
    <w:semiHidden/>
    <w:rsid w:val="00C16E65"/>
  </w:style>
  <w:style w:type="numbering" w:customStyle="1" w:styleId="NoList24101">
    <w:name w:val="No List24101"/>
    <w:next w:val="NoList"/>
    <w:semiHidden/>
    <w:rsid w:val="00C16E65"/>
  </w:style>
  <w:style w:type="numbering" w:customStyle="1" w:styleId="NoList31181">
    <w:name w:val="No List31181"/>
    <w:next w:val="NoList"/>
    <w:semiHidden/>
    <w:rsid w:val="00C16E65"/>
  </w:style>
  <w:style w:type="numbering" w:customStyle="1" w:styleId="NoList41181">
    <w:name w:val="No List41181"/>
    <w:next w:val="NoList"/>
    <w:semiHidden/>
    <w:rsid w:val="00C16E65"/>
  </w:style>
  <w:style w:type="numbering" w:customStyle="1" w:styleId="NoList51101">
    <w:name w:val="No List51101"/>
    <w:next w:val="NoList"/>
    <w:semiHidden/>
    <w:rsid w:val="00C16E65"/>
  </w:style>
  <w:style w:type="numbering" w:customStyle="1" w:styleId="NoList15101">
    <w:name w:val="No List15101"/>
    <w:next w:val="NoList"/>
    <w:semiHidden/>
    <w:rsid w:val="00C16E65"/>
  </w:style>
  <w:style w:type="numbering" w:customStyle="1" w:styleId="NoList16101">
    <w:name w:val="No List16101"/>
    <w:next w:val="NoList"/>
    <w:semiHidden/>
    <w:rsid w:val="00C16E65"/>
  </w:style>
  <w:style w:type="numbering" w:customStyle="1" w:styleId="11011">
    <w:name w:val="无列表1101"/>
    <w:next w:val="NoList"/>
    <w:semiHidden/>
    <w:rsid w:val="00C16E65"/>
  </w:style>
  <w:style w:type="numbering" w:customStyle="1" w:styleId="NoList111191">
    <w:name w:val="No List111191"/>
    <w:next w:val="NoList"/>
    <w:semiHidden/>
    <w:rsid w:val="00C16E65"/>
  </w:style>
  <w:style w:type="numbering" w:customStyle="1" w:styleId="NoList1781">
    <w:name w:val="No List1781"/>
    <w:next w:val="NoList"/>
    <w:uiPriority w:val="99"/>
    <w:semiHidden/>
    <w:unhideWhenUsed/>
    <w:rsid w:val="00C16E65"/>
  </w:style>
  <w:style w:type="numbering" w:customStyle="1" w:styleId="NoList1881">
    <w:name w:val="No List1881"/>
    <w:next w:val="NoList"/>
    <w:uiPriority w:val="99"/>
    <w:semiHidden/>
    <w:rsid w:val="00C16E65"/>
  </w:style>
  <w:style w:type="numbering" w:customStyle="1" w:styleId="NoList2581">
    <w:name w:val="No List2581"/>
    <w:next w:val="NoList"/>
    <w:semiHidden/>
    <w:rsid w:val="00C16E65"/>
  </w:style>
  <w:style w:type="numbering" w:customStyle="1" w:styleId="NoList3291">
    <w:name w:val="No List3291"/>
    <w:next w:val="NoList"/>
    <w:semiHidden/>
    <w:unhideWhenUsed/>
    <w:rsid w:val="00C16E65"/>
  </w:style>
  <w:style w:type="numbering" w:customStyle="1" w:styleId="1181">
    <w:name w:val="목록 없음1181"/>
    <w:next w:val="NoList"/>
    <w:semiHidden/>
    <w:unhideWhenUsed/>
    <w:rsid w:val="00C16E65"/>
  </w:style>
  <w:style w:type="numbering" w:customStyle="1" w:styleId="2181">
    <w:name w:val="목록 없음2181"/>
    <w:next w:val="NoList"/>
    <w:semiHidden/>
    <w:rsid w:val="00C16E65"/>
  </w:style>
  <w:style w:type="numbering" w:customStyle="1" w:styleId="NoList4281">
    <w:name w:val="No List4281"/>
    <w:next w:val="NoList"/>
    <w:semiHidden/>
    <w:unhideWhenUsed/>
    <w:rsid w:val="00C16E65"/>
  </w:style>
  <w:style w:type="numbering" w:customStyle="1" w:styleId="NoList5281">
    <w:name w:val="No List5281"/>
    <w:next w:val="NoList"/>
    <w:semiHidden/>
    <w:rsid w:val="00C16E65"/>
  </w:style>
  <w:style w:type="numbering" w:customStyle="1" w:styleId="NoList6181">
    <w:name w:val="No List6181"/>
    <w:next w:val="NoList"/>
    <w:semiHidden/>
    <w:rsid w:val="00C16E65"/>
  </w:style>
  <w:style w:type="numbering" w:customStyle="1" w:styleId="NoList7181">
    <w:name w:val="No List7181"/>
    <w:next w:val="NoList"/>
    <w:semiHidden/>
    <w:rsid w:val="00C16E65"/>
  </w:style>
  <w:style w:type="numbering" w:customStyle="1" w:styleId="NoList11291">
    <w:name w:val="No List11291"/>
    <w:next w:val="NoList"/>
    <w:semiHidden/>
    <w:rsid w:val="00C16E65"/>
  </w:style>
  <w:style w:type="numbering" w:customStyle="1" w:styleId="NoList211101">
    <w:name w:val="No List211101"/>
    <w:next w:val="NoList"/>
    <w:semiHidden/>
    <w:rsid w:val="00C16E65"/>
  </w:style>
  <w:style w:type="numbering" w:customStyle="1" w:styleId="NoList8181">
    <w:name w:val="No List8181"/>
    <w:next w:val="NoList"/>
    <w:semiHidden/>
    <w:rsid w:val="00C16E65"/>
  </w:style>
  <w:style w:type="numbering" w:customStyle="1" w:styleId="NoList121101">
    <w:name w:val="No List121101"/>
    <w:next w:val="NoList"/>
    <w:semiHidden/>
    <w:rsid w:val="00C16E65"/>
  </w:style>
  <w:style w:type="numbering" w:customStyle="1" w:styleId="NoList22191">
    <w:name w:val="No List22191"/>
    <w:next w:val="NoList"/>
    <w:semiHidden/>
    <w:rsid w:val="00C16E65"/>
  </w:style>
  <w:style w:type="numbering" w:customStyle="1" w:styleId="NoList9181">
    <w:name w:val="No List9181"/>
    <w:next w:val="NoList"/>
    <w:semiHidden/>
    <w:rsid w:val="00C16E65"/>
  </w:style>
  <w:style w:type="numbering" w:customStyle="1" w:styleId="NoList13181">
    <w:name w:val="No List13181"/>
    <w:next w:val="NoList"/>
    <w:semiHidden/>
    <w:rsid w:val="00C16E65"/>
  </w:style>
  <w:style w:type="numbering" w:customStyle="1" w:styleId="NoList23181">
    <w:name w:val="No List23181"/>
    <w:next w:val="NoList"/>
    <w:semiHidden/>
    <w:rsid w:val="00C16E65"/>
  </w:style>
  <w:style w:type="numbering" w:customStyle="1" w:styleId="NoList10181">
    <w:name w:val="No List10181"/>
    <w:next w:val="NoList"/>
    <w:semiHidden/>
    <w:rsid w:val="00C16E65"/>
  </w:style>
  <w:style w:type="numbering" w:customStyle="1" w:styleId="NoList14181">
    <w:name w:val="No List14181"/>
    <w:next w:val="NoList"/>
    <w:semiHidden/>
    <w:rsid w:val="00C16E65"/>
  </w:style>
  <w:style w:type="numbering" w:customStyle="1" w:styleId="NoList24181">
    <w:name w:val="No List24181"/>
    <w:next w:val="NoList"/>
    <w:semiHidden/>
    <w:rsid w:val="00C16E65"/>
  </w:style>
  <w:style w:type="numbering" w:customStyle="1" w:styleId="NoList31191">
    <w:name w:val="No List31191"/>
    <w:next w:val="NoList"/>
    <w:semiHidden/>
    <w:rsid w:val="00C16E65"/>
  </w:style>
  <w:style w:type="numbering" w:customStyle="1" w:styleId="NoList41191">
    <w:name w:val="No List41191"/>
    <w:next w:val="NoList"/>
    <w:semiHidden/>
    <w:rsid w:val="00C16E65"/>
  </w:style>
  <w:style w:type="numbering" w:customStyle="1" w:styleId="NoList51181">
    <w:name w:val="No List51181"/>
    <w:next w:val="NoList"/>
    <w:semiHidden/>
    <w:rsid w:val="00C16E65"/>
  </w:style>
  <w:style w:type="numbering" w:customStyle="1" w:styleId="NoList15181">
    <w:name w:val="No List15181"/>
    <w:next w:val="NoList"/>
    <w:semiHidden/>
    <w:rsid w:val="00C16E65"/>
  </w:style>
  <w:style w:type="numbering" w:customStyle="1" w:styleId="NoList16181">
    <w:name w:val="No List16181"/>
    <w:next w:val="NoList"/>
    <w:semiHidden/>
    <w:rsid w:val="00C16E65"/>
  </w:style>
  <w:style w:type="numbering" w:customStyle="1" w:styleId="11810">
    <w:name w:val="无列表1181"/>
    <w:next w:val="NoList"/>
    <w:semiHidden/>
    <w:rsid w:val="00C16E65"/>
  </w:style>
  <w:style w:type="numbering" w:customStyle="1" w:styleId="NoList1111101">
    <w:name w:val="No List1111101"/>
    <w:next w:val="NoList"/>
    <w:semiHidden/>
    <w:rsid w:val="00C16E65"/>
  </w:style>
  <w:style w:type="numbering" w:customStyle="1" w:styleId="NoList1981">
    <w:name w:val="No List1981"/>
    <w:next w:val="NoList"/>
    <w:uiPriority w:val="99"/>
    <w:semiHidden/>
    <w:unhideWhenUsed/>
    <w:rsid w:val="00C16E65"/>
  </w:style>
  <w:style w:type="numbering" w:customStyle="1" w:styleId="NoList11081">
    <w:name w:val="No List11081"/>
    <w:next w:val="NoList"/>
    <w:uiPriority w:val="99"/>
    <w:semiHidden/>
    <w:rsid w:val="00C16E65"/>
  </w:style>
  <w:style w:type="numbering" w:customStyle="1" w:styleId="NoList2681">
    <w:name w:val="No List2681"/>
    <w:next w:val="NoList"/>
    <w:semiHidden/>
    <w:rsid w:val="00C16E65"/>
  </w:style>
  <w:style w:type="numbering" w:customStyle="1" w:styleId="NoList3381">
    <w:name w:val="No List3381"/>
    <w:next w:val="NoList"/>
    <w:semiHidden/>
    <w:unhideWhenUsed/>
    <w:rsid w:val="00C16E65"/>
  </w:style>
  <w:style w:type="numbering" w:customStyle="1" w:styleId="1281">
    <w:name w:val="목록 없음1281"/>
    <w:next w:val="NoList"/>
    <w:semiHidden/>
    <w:unhideWhenUsed/>
    <w:rsid w:val="00C16E65"/>
  </w:style>
  <w:style w:type="numbering" w:customStyle="1" w:styleId="2281">
    <w:name w:val="목록 없음2281"/>
    <w:next w:val="NoList"/>
    <w:semiHidden/>
    <w:rsid w:val="00C16E65"/>
  </w:style>
  <w:style w:type="numbering" w:customStyle="1" w:styleId="NoList4381">
    <w:name w:val="No List4381"/>
    <w:next w:val="NoList"/>
    <w:semiHidden/>
    <w:unhideWhenUsed/>
    <w:rsid w:val="00C16E65"/>
  </w:style>
  <w:style w:type="numbering" w:customStyle="1" w:styleId="NoList5381">
    <w:name w:val="No List5381"/>
    <w:next w:val="NoList"/>
    <w:semiHidden/>
    <w:rsid w:val="00C16E65"/>
  </w:style>
  <w:style w:type="numbering" w:customStyle="1" w:styleId="NoList6281">
    <w:name w:val="No List6281"/>
    <w:next w:val="NoList"/>
    <w:semiHidden/>
    <w:rsid w:val="00C16E65"/>
  </w:style>
  <w:style w:type="numbering" w:customStyle="1" w:styleId="NoList7281">
    <w:name w:val="No List7281"/>
    <w:next w:val="NoList"/>
    <w:semiHidden/>
    <w:rsid w:val="00C16E65"/>
  </w:style>
  <w:style w:type="numbering" w:customStyle="1" w:styleId="NoList11381">
    <w:name w:val="No List11381"/>
    <w:next w:val="NoList"/>
    <w:semiHidden/>
    <w:rsid w:val="00C16E65"/>
  </w:style>
  <w:style w:type="numbering" w:customStyle="1" w:styleId="NoList21281">
    <w:name w:val="No List21281"/>
    <w:next w:val="NoList"/>
    <w:semiHidden/>
    <w:rsid w:val="00C16E65"/>
  </w:style>
  <w:style w:type="numbering" w:customStyle="1" w:styleId="NoList8281">
    <w:name w:val="No List8281"/>
    <w:next w:val="NoList"/>
    <w:semiHidden/>
    <w:rsid w:val="00C16E65"/>
  </w:style>
  <w:style w:type="numbering" w:customStyle="1" w:styleId="NoList12281">
    <w:name w:val="No List12281"/>
    <w:next w:val="NoList"/>
    <w:semiHidden/>
    <w:rsid w:val="00C16E65"/>
  </w:style>
  <w:style w:type="numbering" w:customStyle="1" w:styleId="NoList22281">
    <w:name w:val="No List22281"/>
    <w:next w:val="NoList"/>
    <w:semiHidden/>
    <w:rsid w:val="00C16E65"/>
  </w:style>
  <w:style w:type="numbering" w:customStyle="1" w:styleId="NoList9281">
    <w:name w:val="No List9281"/>
    <w:next w:val="NoList"/>
    <w:semiHidden/>
    <w:rsid w:val="00C16E65"/>
  </w:style>
  <w:style w:type="numbering" w:customStyle="1" w:styleId="NoList13281">
    <w:name w:val="No List13281"/>
    <w:next w:val="NoList"/>
    <w:semiHidden/>
    <w:rsid w:val="00C16E65"/>
  </w:style>
  <w:style w:type="numbering" w:customStyle="1" w:styleId="NoList23281">
    <w:name w:val="No List23281"/>
    <w:next w:val="NoList"/>
    <w:semiHidden/>
    <w:rsid w:val="00C16E65"/>
  </w:style>
  <w:style w:type="numbering" w:customStyle="1" w:styleId="NoList10281">
    <w:name w:val="No List10281"/>
    <w:next w:val="NoList"/>
    <w:semiHidden/>
    <w:rsid w:val="00C16E65"/>
  </w:style>
  <w:style w:type="numbering" w:customStyle="1" w:styleId="NoList14281">
    <w:name w:val="No List14281"/>
    <w:next w:val="NoList"/>
    <w:semiHidden/>
    <w:rsid w:val="00C16E65"/>
  </w:style>
  <w:style w:type="numbering" w:customStyle="1" w:styleId="NoList24281">
    <w:name w:val="No List24281"/>
    <w:next w:val="NoList"/>
    <w:semiHidden/>
    <w:rsid w:val="00C16E65"/>
  </w:style>
  <w:style w:type="numbering" w:customStyle="1" w:styleId="NoList31281">
    <w:name w:val="No List31281"/>
    <w:next w:val="NoList"/>
    <w:semiHidden/>
    <w:rsid w:val="00C16E65"/>
  </w:style>
  <w:style w:type="numbering" w:customStyle="1" w:styleId="NoList41281">
    <w:name w:val="No List41281"/>
    <w:next w:val="NoList"/>
    <w:semiHidden/>
    <w:rsid w:val="00C16E65"/>
  </w:style>
  <w:style w:type="numbering" w:customStyle="1" w:styleId="NoList51281">
    <w:name w:val="No List51281"/>
    <w:next w:val="NoList"/>
    <w:semiHidden/>
    <w:rsid w:val="00C16E65"/>
  </w:style>
  <w:style w:type="numbering" w:customStyle="1" w:styleId="NoList15281">
    <w:name w:val="No List15281"/>
    <w:next w:val="NoList"/>
    <w:semiHidden/>
    <w:rsid w:val="00C16E65"/>
  </w:style>
  <w:style w:type="numbering" w:customStyle="1" w:styleId="NoList16281">
    <w:name w:val="No List16281"/>
    <w:next w:val="NoList"/>
    <w:semiHidden/>
    <w:rsid w:val="00C16E65"/>
  </w:style>
  <w:style w:type="numbering" w:customStyle="1" w:styleId="12810">
    <w:name w:val="无列表1281"/>
    <w:next w:val="NoList"/>
    <w:semiHidden/>
    <w:rsid w:val="00C16E65"/>
  </w:style>
  <w:style w:type="numbering" w:customStyle="1" w:styleId="NoList111281">
    <w:name w:val="No List111281"/>
    <w:next w:val="NoList"/>
    <w:semiHidden/>
    <w:rsid w:val="00C16E65"/>
  </w:style>
  <w:style w:type="numbering" w:customStyle="1" w:styleId="2811">
    <w:name w:val="无列表281"/>
    <w:next w:val="NoList"/>
    <w:uiPriority w:val="99"/>
    <w:semiHidden/>
    <w:unhideWhenUsed/>
    <w:rsid w:val="00C16E65"/>
  </w:style>
  <w:style w:type="numbering" w:customStyle="1" w:styleId="381">
    <w:name w:val="无列表381"/>
    <w:next w:val="NoList"/>
    <w:uiPriority w:val="99"/>
    <w:semiHidden/>
    <w:unhideWhenUsed/>
    <w:rsid w:val="00C16E65"/>
  </w:style>
  <w:style w:type="numbering" w:customStyle="1" w:styleId="NoList2081">
    <w:name w:val="No List2081"/>
    <w:next w:val="NoList"/>
    <w:semiHidden/>
    <w:rsid w:val="00C16E65"/>
  </w:style>
  <w:style w:type="numbering" w:customStyle="1" w:styleId="NoList2781">
    <w:name w:val="No List2781"/>
    <w:next w:val="NoList"/>
    <w:uiPriority w:val="99"/>
    <w:semiHidden/>
    <w:unhideWhenUsed/>
    <w:rsid w:val="00C16E65"/>
  </w:style>
  <w:style w:type="numbering" w:customStyle="1" w:styleId="NoList2881">
    <w:name w:val="No List2881"/>
    <w:next w:val="NoList"/>
    <w:uiPriority w:val="99"/>
    <w:semiHidden/>
    <w:unhideWhenUsed/>
    <w:rsid w:val="00C16E65"/>
  </w:style>
  <w:style w:type="table" w:customStyle="1" w:styleId="TableGrid50">
    <w:name w:val="Table Grid50"/>
    <w:basedOn w:val="TableNormal"/>
    <w:next w:val="TableGrid"/>
    <w:rsid w:val="00C16E65"/>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C16E65"/>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C16E65"/>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C16E65"/>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C16E65"/>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16E6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C16E6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C16E65"/>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799611932">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66802609">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hyperlink" Target="https://nistgov-my.sharepoint.com/personal/jdk3_nist_gov/Documents/dev/null" TargetMode="Externa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yperlink" Target="https://nistgov-my.sharepoint.com/personal/jdk3_nist_gov/Documents/dev/null" TargetMode="Externa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898</TotalTime>
  <Pages>495</Pages>
  <Words>187248</Words>
  <Characters>1067317</Characters>
  <Application>Microsoft Office Word</Application>
  <DocSecurity>0</DocSecurity>
  <Lines>8894</Lines>
  <Paragraphs>2504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1252061</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0975</cp:lastModifiedBy>
  <cp:revision>61</cp:revision>
  <cp:lastPrinted>2019-02-25T15:05:00Z</cp:lastPrinted>
  <dcterms:created xsi:type="dcterms:W3CDTF">2023-03-30T10:33:00Z</dcterms:created>
  <dcterms:modified xsi:type="dcterms:W3CDTF">2024-04-09T14:48:00Z</dcterms:modified>
</cp:coreProperties>
</file>