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0E6A00CE"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16</w:t>
            </w:r>
            <w:r w:rsidRPr="004D3578">
              <w:t>.</w:t>
            </w:r>
            <w:r w:rsidR="00DB7DC0">
              <w:t>7</w:t>
            </w:r>
            <w:r w:rsidRPr="004D3578">
              <w:t>.</w:t>
            </w:r>
            <w:r>
              <w:t>0</w:t>
            </w:r>
            <w:r w:rsidRPr="004D3578">
              <w:t xml:space="preserve"> </w:t>
            </w:r>
            <w:r w:rsidRPr="004D3578">
              <w:rPr>
                <w:sz w:val="32"/>
              </w:rPr>
              <w:t>(</w:t>
            </w:r>
            <w:r>
              <w:rPr>
                <w:sz w:val="32"/>
              </w:rPr>
              <w:t>20</w:t>
            </w:r>
            <w:r w:rsidR="00E40F1B">
              <w:rPr>
                <w:sz w:val="32"/>
              </w:rPr>
              <w:t>2</w:t>
            </w:r>
            <w:r w:rsidR="00B32299">
              <w:rPr>
                <w:sz w:val="32"/>
              </w:rPr>
              <w:t>1</w:t>
            </w:r>
            <w:r w:rsidRPr="004D3578">
              <w:rPr>
                <w:sz w:val="32"/>
              </w:rPr>
              <w:t>-</w:t>
            </w:r>
            <w:r w:rsidR="00DB7DC0">
              <w:rPr>
                <w:sz w:val="32"/>
              </w:rPr>
              <w:t>12</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77777777"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4424A0"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5pt">
                  <v:imagedata r:id="rId9" o:title="5G-logo_175px"/>
                </v:shape>
              </w:pict>
            </w:r>
          </w:p>
        </w:tc>
        <w:tc>
          <w:tcPr>
            <w:tcW w:w="5540" w:type="dxa"/>
            <w:shd w:val="clear" w:color="auto" w:fill="auto"/>
          </w:tcPr>
          <w:p w14:paraId="1F1877C8" w14:textId="77777777" w:rsidR="00A539AC" w:rsidRDefault="004424A0" w:rsidP="00A539AC">
            <w:pPr>
              <w:jc w:val="right"/>
            </w:pPr>
            <w:bookmarkStart w:id="2" w:name="logos"/>
            <w:r>
              <w:pict w14:anchorId="585EA3E3">
                <v:shape id="_x0000_i1026" type="#_x0000_t75" style="width:127.95pt;height:74.3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7ADFE02"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B41303">
              <w:rPr>
                <w:noProof/>
                <w:sz w:val="18"/>
              </w:rPr>
              <w:t>1</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rsidP="00B024EF">
      <w:pPr>
        <w:pStyle w:val="TT"/>
      </w:pPr>
      <w:r w:rsidRPr="004D3578">
        <w:br w:type="page"/>
      </w:r>
      <w:bookmarkStart w:id="9" w:name="tableOfContents"/>
      <w:bookmarkEnd w:id="9"/>
      <w:r w:rsidRPr="004D3578">
        <w:lastRenderedPageBreak/>
        <w:t>Contents</w:t>
      </w:r>
    </w:p>
    <w:p w14:paraId="6C08BC06" w14:textId="53B8E5B2" w:rsidR="00B024EF" w:rsidRDefault="00DB7DC0">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B024EF">
        <w:t>Foreword</w:t>
      </w:r>
      <w:r w:rsidR="00B024EF">
        <w:tab/>
      </w:r>
      <w:r w:rsidR="00B024EF">
        <w:fldChar w:fldCharType="begin" w:fldLock="1"/>
      </w:r>
      <w:r w:rsidR="00B024EF">
        <w:instrText xml:space="preserve"> PAGEREF _Toc90651672 \h </w:instrText>
      </w:r>
      <w:r w:rsidR="00B024EF">
        <w:fldChar w:fldCharType="separate"/>
      </w:r>
      <w:r w:rsidR="00B024EF">
        <w:t>5</w:t>
      </w:r>
      <w:r w:rsidR="00B024EF">
        <w:fldChar w:fldCharType="end"/>
      </w:r>
    </w:p>
    <w:p w14:paraId="262232E9" w14:textId="52F954E0" w:rsidR="00B024EF" w:rsidRDefault="00B024E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_Toc90651673 \h </w:instrText>
      </w:r>
      <w:r>
        <w:fldChar w:fldCharType="separate"/>
      </w:r>
      <w:r>
        <w:t>6</w:t>
      </w:r>
      <w:r>
        <w:fldChar w:fldCharType="end"/>
      </w:r>
    </w:p>
    <w:p w14:paraId="0907CA86" w14:textId="4BA7607D" w:rsidR="00B024EF" w:rsidRDefault="00B024E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_Toc90651674 \h </w:instrText>
      </w:r>
      <w:r>
        <w:fldChar w:fldCharType="separate"/>
      </w:r>
      <w:r>
        <w:t>6</w:t>
      </w:r>
      <w:r>
        <w:fldChar w:fldCharType="end"/>
      </w:r>
    </w:p>
    <w:p w14:paraId="0AF11ACC" w14:textId="72524F58" w:rsidR="00B024EF" w:rsidRDefault="00B024E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_Toc90651675 \h </w:instrText>
      </w:r>
      <w:r>
        <w:fldChar w:fldCharType="separate"/>
      </w:r>
      <w:r>
        <w:t>7</w:t>
      </w:r>
      <w:r>
        <w:fldChar w:fldCharType="end"/>
      </w:r>
    </w:p>
    <w:p w14:paraId="5E9DCCB7" w14:textId="3CDB30A5" w:rsidR="00B024EF" w:rsidRDefault="00B024E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_Toc90651676 \h </w:instrText>
      </w:r>
      <w:r>
        <w:fldChar w:fldCharType="separate"/>
      </w:r>
      <w:r>
        <w:t>7</w:t>
      </w:r>
      <w:r>
        <w:fldChar w:fldCharType="end"/>
      </w:r>
    </w:p>
    <w:p w14:paraId="66C362B1" w14:textId="23FD8C51" w:rsidR="00B024EF" w:rsidRDefault="00B024E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_Toc90651677 \h </w:instrText>
      </w:r>
      <w:r>
        <w:fldChar w:fldCharType="separate"/>
      </w:r>
      <w:r>
        <w:t>7</w:t>
      </w:r>
      <w:r>
        <w:fldChar w:fldCharType="end"/>
      </w:r>
    </w:p>
    <w:p w14:paraId="70AE14D0" w14:textId="1911B920" w:rsidR="00B024EF" w:rsidRDefault="00B024E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_Toc90651678 \h </w:instrText>
      </w:r>
      <w:r>
        <w:fldChar w:fldCharType="separate"/>
      </w:r>
      <w:r>
        <w:t>7</w:t>
      </w:r>
      <w:r>
        <w:fldChar w:fldCharType="end"/>
      </w:r>
    </w:p>
    <w:p w14:paraId="61615AB5" w14:textId="010FDBA0" w:rsidR="00B024EF" w:rsidRDefault="00B024E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_Toc90651679 \h </w:instrText>
      </w:r>
      <w:r>
        <w:fldChar w:fldCharType="separate"/>
      </w:r>
      <w:r>
        <w:t>7</w:t>
      </w:r>
      <w:r>
        <w:fldChar w:fldCharType="end"/>
      </w:r>
    </w:p>
    <w:p w14:paraId="6EE1C85D" w14:textId="138B7FD9" w:rsidR="00B024EF" w:rsidRDefault="00B024E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_Toc90651680 \h </w:instrText>
      </w:r>
      <w:r>
        <w:fldChar w:fldCharType="separate"/>
      </w:r>
      <w:r>
        <w:t>7</w:t>
      </w:r>
      <w:r>
        <w:fldChar w:fldCharType="end"/>
      </w:r>
    </w:p>
    <w:p w14:paraId="66D0863A" w14:textId="61CB1C87" w:rsidR="00B024EF" w:rsidRDefault="00B024E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_Toc90651681 \h </w:instrText>
      </w:r>
      <w:r>
        <w:fldChar w:fldCharType="separate"/>
      </w:r>
      <w:r>
        <w:t>8</w:t>
      </w:r>
      <w:r>
        <w:fldChar w:fldCharType="end"/>
      </w:r>
    </w:p>
    <w:p w14:paraId="68BA5561" w14:textId="1B0EF567" w:rsidR="00B024EF" w:rsidRDefault="00B024E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_Toc90651682 \h </w:instrText>
      </w:r>
      <w:r>
        <w:fldChar w:fldCharType="separate"/>
      </w:r>
      <w:r>
        <w:t>8</w:t>
      </w:r>
      <w:r>
        <w:fldChar w:fldCharType="end"/>
      </w:r>
    </w:p>
    <w:p w14:paraId="4F6A632C" w14:textId="100A94CE" w:rsidR="00B024EF" w:rsidRDefault="00B024E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_Toc90651683 \h </w:instrText>
      </w:r>
      <w:r>
        <w:fldChar w:fldCharType="separate"/>
      </w:r>
      <w:r>
        <w:t>8</w:t>
      </w:r>
      <w:r>
        <w:fldChar w:fldCharType="end"/>
      </w:r>
    </w:p>
    <w:p w14:paraId="3F6B6F45" w14:textId="6DF72D45" w:rsidR="00B024EF" w:rsidRDefault="00B024E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_Toc90651684 \h </w:instrText>
      </w:r>
      <w:r>
        <w:fldChar w:fldCharType="separate"/>
      </w:r>
      <w:r>
        <w:t>8</w:t>
      </w:r>
      <w:r>
        <w:fldChar w:fldCharType="end"/>
      </w:r>
    </w:p>
    <w:p w14:paraId="17986D34" w14:textId="35CC39E7" w:rsidR="00B024EF" w:rsidRDefault="00B024E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_Toc90651685 \h </w:instrText>
      </w:r>
      <w:r>
        <w:fldChar w:fldCharType="separate"/>
      </w:r>
      <w:r>
        <w:t>9</w:t>
      </w:r>
      <w:r>
        <w:fldChar w:fldCharType="end"/>
      </w:r>
    </w:p>
    <w:p w14:paraId="4DA23423" w14:textId="23833CB8" w:rsidR="00B024EF" w:rsidRDefault="00B024E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_Toc90651686 \h </w:instrText>
      </w:r>
      <w:r>
        <w:fldChar w:fldCharType="separate"/>
      </w:r>
      <w:r>
        <w:t>9</w:t>
      </w:r>
      <w:r>
        <w:fldChar w:fldCharType="end"/>
      </w:r>
    </w:p>
    <w:p w14:paraId="62B71128" w14:textId="7C834BF0" w:rsidR="00B024EF" w:rsidRDefault="00B024E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A65571">
        <w:rPr>
          <w:lang w:val="en-US"/>
        </w:rPr>
        <w:t>Service Operation Resolve</w:t>
      </w:r>
      <w:r>
        <w:tab/>
      </w:r>
      <w:r>
        <w:fldChar w:fldCharType="begin" w:fldLock="1"/>
      </w:r>
      <w:r>
        <w:instrText xml:space="preserve"> PAGEREF _Toc90651687 \h </w:instrText>
      </w:r>
      <w:r>
        <w:fldChar w:fldCharType="separate"/>
      </w:r>
      <w:r>
        <w:t>9</w:t>
      </w:r>
      <w:r>
        <w:fldChar w:fldCharType="end"/>
      </w:r>
    </w:p>
    <w:p w14:paraId="241A21B2" w14:textId="2D8DD6FC" w:rsidR="00B024EF" w:rsidRDefault="00B024E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_Toc90651688 \h </w:instrText>
      </w:r>
      <w:r>
        <w:fldChar w:fldCharType="separate"/>
      </w:r>
      <w:r>
        <w:t>9</w:t>
      </w:r>
      <w:r>
        <w:fldChar w:fldCharType="end"/>
      </w:r>
    </w:p>
    <w:p w14:paraId="198B6E4D" w14:textId="72462828" w:rsidR="00B024EF" w:rsidRDefault="00B024E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_Toc90651689 \h </w:instrText>
      </w:r>
      <w:r>
        <w:fldChar w:fldCharType="separate"/>
      </w:r>
      <w:r>
        <w:t>10</w:t>
      </w:r>
      <w:r>
        <w:fldChar w:fldCharType="end"/>
      </w:r>
    </w:p>
    <w:p w14:paraId="15134223" w14:textId="6D26673B" w:rsidR="00B024EF" w:rsidRDefault="00B024E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A65571">
        <w:rPr>
          <w:lang w:val="en-US"/>
        </w:rPr>
        <w:t>Service Operation</w:t>
      </w:r>
      <w:r>
        <w:t xml:space="preserve"> Assign</w:t>
      </w:r>
      <w:r>
        <w:tab/>
      </w:r>
      <w:r>
        <w:fldChar w:fldCharType="begin" w:fldLock="1"/>
      </w:r>
      <w:r>
        <w:instrText xml:space="preserve"> PAGEREF _Toc90651690 \h </w:instrText>
      </w:r>
      <w:r>
        <w:fldChar w:fldCharType="separate"/>
      </w:r>
      <w:r>
        <w:t>10</w:t>
      </w:r>
      <w:r>
        <w:fldChar w:fldCharType="end"/>
      </w:r>
    </w:p>
    <w:p w14:paraId="1EDCFB1B" w14:textId="1DF87095" w:rsidR="00B024EF" w:rsidRDefault="00B024EF">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A65571">
        <w:rPr>
          <w:lang w:val="en-US"/>
        </w:rPr>
        <w:t>Service Operation</w:t>
      </w:r>
      <w:r>
        <w:t xml:space="preserve"> Subscribe</w:t>
      </w:r>
      <w:r>
        <w:tab/>
      </w:r>
      <w:r>
        <w:fldChar w:fldCharType="begin" w:fldLock="1"/>
      </w:r>
      <w:r>
        <w:instrText xml:space="preserve"> PAGEREF _Toc90651691 \h </w:instrText>
      </w:r>
      <w:r>
        <w:fldChar w:fldCharType="separate"/>
      </w:r>
      <w:r>
        <w:t>11</w:t>
      </w:r>
      <w:r>
        <w:fldChar w:fldCharType="end"/>
      </w:r>
    </w:p>
    <w:p w14:paraId="1E99EBBD" w14:textId="4F534D47" w:rsidR="00B024EF" w:rsidRDefault="00B024EF">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_Toc90651692 \h </w:instrText>
      </w:r>
      <w:r>
        <w:fldChar w:fldCharType="separate"/>
      </w:r>
      <w:r>
        <w:t>11</w:t>
      </w:r>
      <w:r>
        <w:fldChar w:fldCharType="end"/>
      </w:r>
    </w:p>
    <w:p w14:paraId="11F57C97" w14:textId="3EF0FA8C" w:rsidR="00B024EF" w:rsidRDefault="00B024EF">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_Toc90651693 \h </w:instrText>
      </w:r>
      <w:r>
        <w:fldChar w:fldCharType="separate"/>
      </w:r>
      <w:r>
        <w:t>12</w:t>
      </w:r>
      <w:r>
        <w:fldChar w:fldCharType="end"/>
      </w:r>
    </w:p>
    <w:p w14:paraId="11B978E9" w14:textId="030751B9" w:rsidR="00B024EF" w:rsidRDefault="00B024EF">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_Toc90651694 \h </w:instrText>
      </w:r>
      <w:r>
        <w:fldChar w:fldCharType="separate"/>
      </w:r>
      <w:r>
        <w:t>12</w:t>
      </w:r>
      <w:r>
        <w:fldChar w:fldCharType="end"/>
      </w:r>
    </w:p>
    <w:p w14:paraId="13604423" w14:textId="078284BA" w:rsidR="00B024EF" w:rsidRDefault="00B024EF">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_Toc90651695 \h </w:instrText>
      </w:r>
      <w:r>
        <w:fldChar w:fldCharType="separate"/>
      </w:r>
      <w:r>
        <w:t>13</w:t>
      </w:r>
      <w:r>
        <w:fldChar w:fldCharType="end"/>
      </w:r>
    </w:p>
    <w:p w14:paraId="6F229CBF" w14:textId="71AF50AC" w:rsidR="00B024EF" w:rsidRDefault="00B024EF">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_Toc90651696 \h </w:instrText>
      </w:r>
      <w:r>
        <w:fldChar w:fldCharType="separate"/>
      </w:r>
      <w:r>
        <w:t>13</w:t>
      </w:r>
      <w:r>
        <w:fldChar w:fldCharType="end"/>
      </w:r>
    </w:p>
    <w:p w14:paraId="1DE447C5" w14:textId="23C784F8" w:rsidR="00B024EF" w:rsidRDefault="00B024E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_Toc90651697 \h </w:instrText>
      </w:r>
      <w:r>
        <w:fldChar w:fldCharType="separate"/>
      </w:r>
      <w:r>
        <w:t>13</w:t>
      </w:r>
      <w:r>
        <w:fldChar w:fldCharType="end"/>
      </w:r>
    </w:p>
    <w:p w14:paraId="59A2181F" w14:textId="215C9472" w:rsidR="00B024EF" w:rsidRDefault="00B024E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_Toc90651698 \h </w:instrText>
      </w:r>
      <w:r>
        <w:fldChar w:fldCharType="separate"/>
      </w:r>
      <w:r>
        <w:t>13</w:t>
      </w:r>
      <w:r>
        <w:fldChar w:fldCharType="end"/>
      </w:r>
    </w:p>
    <w:p w14:paraId="3A844902" w14:textId="7B30849C" w:rsidR="00B024EF" w:rsidRDefault="00B024E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_Toc90651699 \h </w:instrText>
      </w:r>
      <w:r>
        <w:fldChar w:fldCharType="separate"/>
      </w:r>
      <w:r>
        <w:t>13</w:t>
      </w:r>
      <w:r>
        <w:fldChar w:fldCharType="end"/>
      </w:r>
    </w:p>
    <w:p w14:paraId="7FF1B334" w14:textId="4CC3E1EA" w:rsidR="00B024EF" w:rsidRDefault="00B024E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_Toc90651700 \h </w:instrText>
      </w:r>
      <w:r>
        <w:fldChar w:fldCharType="separate"/>
      </w:r>
      <w:r>
        <w:t>14</w:t>
      </w:r>
      <w:r>
        <w:fldChar w:fldCharType="end"/>
      </w:r>
    </w:p>
    <w:p w14:paraId="7674DE27" w14:textId="079CC55D" w:rsidR="00B024EF" w:rsidRDefault="00B024E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_Toc90651701 \h </w:instrText>
      </w:r>
      <w:r>
        <w:fldChar w:fldCharType="separate"/>
      </w:r>
      <w:r>
        <w:t>14</w:t>
      </w:r>
      <w:r>
        <w:fldChar w:fldCharType="end"/>
      </w:r>
    </w:p>
    <w:p w14:paraId="7C7B7F91" w14:textId="2873B9E6" w:rsidR="00B024EF" w:rsidRDefault="00B024E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_Toc90651702 \h </w:instrText>
      </w:r>
      <w:r>
        <w:fldChar w:fldCharType="separate"/>
      </w:r>
      <w:r>
        <w:t>14</w:t>
      </w:r>
      <w:r>
        <w:fldChar w:fldCharType="end"/>
      </w:r>
    </w:p>
    <w:p w14:paraId="28D9D231" w14:textId="1680B160" w:rsidR="00B024EF" w:rsidRDefault="00B024E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_Toc90651703 \h </w:instrText>
      </w:r>
      <w:r>
        <w:fldChar w:fldCharType="separate"/>
      </w:r>
      <w:r>
        <w:t>14</w:t>
      </w:r>
      <w:r>
        <w:fldChar w:fldCharType="end"/>
      </w:r>
    </w:p>
    <w:p w14:paraId="476166A9" w14:textId="71C93978" w:rsidR="00B024EF" w:rsidRDefault="00B024E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_Toc90651704 \h </w:instrText>
      </w:r>
      <w:r>
        <w:fldChar w:fldCharType="separate"/>
      </w:r>
      <w:r>
        <w:t>14</w:t>
      </w:r>
      <w:r>
        <w:fldChar w:fldCharType="end"/>
      </w:r>
    </w:p>
    <w:p w14:paraId="7EAC3875" w14:textId="7BD4807A" w:rsidR="00B024EF" w:rsidRDefault="00B024E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_Toc90651705 \h </w:instrText>
      </w:r>
      <w:r>
        <w:fldChar w:fldCharType="separate"/>
      </w:r>
      <w:r>
        <w:t>14</w:t>
      </w:r>
      <w:r>
        <w:fldChar w:fldCharType="end"/>
      </w:r>
    </w:p>
    <w:p w14:paraId="2FFEE341" w14:textId="675D0882" w:rsidR="00B024EF" w:rsidRDefault="00B024EF">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_Toc90651706 \h </w:instrText>
      </w:r>
      <w:r>
        <w:fldChar w:fldCharType="separate"/>
      </w:r>
      <w:r>
        <w:t>14</w:t>
      </w:r>
      <w:r>
        <w:fldChar w:fldCharType="end"/>
      </w:r>
    </w:p>
    <w:p w14:paraId="60610D1A" w14:textId="5EF0B604" w:rsidR="00B024EF" w:rsidRDefault="00B024E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_Toc90651707 \h </w:instrText>
      </w:r>
      <w:r>
        <w:fldChar w:fldCharType="separate"/>
      </w:r>
      <w:r>
        <w:t>15</w:t>
      </w:r>
      <w:r>
        <w:fldChar w:fldCharType="end"/>
      </w:r>
    </w:p>
    <w:p w14:paraId="06408C25" w14:textId="5C17DBA1" w:rsidR="00B024EF" w:rsidRDefault="00B024E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_Toc90651708 \h </w:instrText>
      </w:r>
      <w:r>
        <w:fldChar w:fldCharType="separate"/>
      </w:r>
      <w:r>
        <w:t>15</w:t>
      </w:r>
      <w:r>
        <w:fldChar w:fldCharType="end"/>
      </w:r>
    </w:p>
    <w:p w14:paraId="754D17EB" w14:textId="304F0214" w:rsidR="00B024EF" w:rsidRDefault="00B024E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_Toc90651709 \h </w:instrText>
      </w:r>
      <w:r>
        <w:fldChar w:fldCharType="separate"/>
      </w:r>
      <w:r>
        <w:t>16</w:t>
      </w:r>
      <w:r>
        <w:fldChar w:fldCharType="end"/>
      </w:r>
    </w:p>
    <w:p w14:paraId="299B8038" w14:textId="4D2DF646" w:rsidR="00B024EF" w:rsidRDefault="00B024E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_Toc90651710 \h </w:instrText>
      </w:r>
      <w:r>
        <w:fldChar w:fldCharType="separate"/>
      </w:r>
      <w:r>
        <w:t>16</w:t>
      </w:r>
      <w:r>
        <w:fldChar w:fldCharType="end"/>
      </w:r>
    </w:p>
    <w:p w14:paraId="4D92A2E9" w14:textId="37335F05" w:rsidR="00B024EF" w:rsidRDefault="00B024E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_Toc90651711 \h </w:instrText>
      </w:r>
      <w:r>
        <w:fldChar w:fldCharType="separate"/>
      </w:r>
      <w:r>
        <w:t>16</w:t>
      </w:r>
      <w:r>
        <w:fldChar w:fldCharType="end"/>
      </w:r>
    </w:p>
    <w:p w14:paraId="0D8091D3" w14:textId="72672775" w:rsidR="00B024EF" w:rsidRDefault="00B024E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_Toc90651712 \h </w:instrText>
      </w:r>
      <w:r>
        <w:fldChar w:fldCharType="separate"/>
      </w:r>
      <w:r>
        <w:t>16</w:t>
      </w:r>
      <w:r>
        <w:fldChar w:fldCharType="end"/>
      </w:r>
    </w:p>
    <w:p w14:paraId="18670294" w14:textId="78B71770" w:rsidR="00B024EF" w:rsidRDefault="00B024EF">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_Toc90651713 \h </w:instrText>
      </w:r>
      <w:r>
        <w:fldChar w:fldCharType="separate"/>
      </w:r>
      <w:r>
        <w:t>16</w:t>
      </w:r>
      <w:r>
        <w:fldChar w:fldCharType="end"/>
      </w:r>
    </w:p>
    <w:p w14:paraId="42DAA0B6" w14:textId="42EA935B" w:rsidR="00B024EF" w:rsidRDefault="00B024EF">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_Toc90651714 \h </w:instrText>
      </w:r>
      <w:r>
        <w:fldChar w:fldCharType="separate"/>
      </w:r>
      <w:r>
        <w:t>18</w:t>
      </w:r>
      <w:r>
        <w:fldChar w:fldCharType="end"/>
      </w:r>
    </w:p>
    <w:p w14:paraId="585441C1" w14:textId="378EB0E5" w:rsidR="00B024EF" w:rsidRDefault="00B024EF">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_Toc90651715 \h </w:instrText>
      </w:r>
      <w:r>
        <w:fldChar w:fldCharType="separate"/>
      </w:r>
      <w:r>
        <w:t>19</w:t>
      </w:r>
      <w:r>
        <w:fldChar w:fldCharType="end"/>
      </w:r>
    </w:p>
    <w:p w14:paraId="336B6893" w14:textId="5D8C595C" w:rsidR="00B024EF" w:rsidRDefault="00B024E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_Toc90651716 \h </w:instrText>
      </w:r>
      <w:r>
        <w:fldChar w:fldCharType="separate"/>
      </w:r>
      <w:r>
        <w:t>19</w:t>
      </w:r>
      <w:r>
        <w:fldChar w:fldCharType="end"/>
      </w:r>
    </w:p>
    <w:p w14:paraId="3A97929D" w14:textId="1142FB0A" w:rsidR="00B024EF" w:rsidRDefault="00B024EF">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_Toc90651717 \h </w:instrText>
      </w:r>
      <w:r>
        <w:fldChar w:fldCharType="separate"/>
      </w:r>
      <w:r>
        <w:t>19</w:t>
      </w:r>
      <w:r>
        <w:fldChar w:fldCharType="end"/>
      </w:r>
    </w:p>
    <w:p w14:paraId="63E06840" w14:textId="52649812" w:rsidR="00B024EF" w:rsidRDefault="00B024EF">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_Toc90651718 \h </w:instrText>
      </w:r>
      <w:r>
        <w:fldChar w:fldCharType="separate"/>
      </w:r>
      <w:r>
        <w:t>20</w:t>
      </w:r>
      <w:r>
        <w:fldChar w:fldCharType="end"/>
      </w:r>
    </w:p>
    <w:p w14:paraId="330C4993" w14:textId="7C6A6100" w:rsidR="00B024EF" w:rsidRDefault="00B024EF">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_Toc90651719 \h </w:instrText>
      </w:r>
      <w:r>
        <w:fldChar w:fldCharType="separate"/>
      </w:r>
      <w:r>
        <w:t>20</w:t>
      </w:r>
      <w:r>
        <w:fldChar w:fldCharType="end"/>
      </w:r>
    </w:p>
    <w:p w14:paraId="796F5C93" w14:textId="227EC43F" w:rsidR="00B024EF" w:rsidRDefault="00B024EF">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_Toc90651720 \h </w:instrText>
      </w:r>
      <w:r>
        <w:fldChar w:fldCharType="separate"/>
      </w:r>
      <w:r>
        <w:t>20</w:t>
      </w:r>
      <w:r>
        <w:fldChar w:fldCharType="end"/>
      </w:r>
    </w:p>
    <w:p w14:paraId="403F5AE1" w14:textId="65DAEACC" w:rsidR="00B024EF" w:rsidRDefault="00B024EF">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_Toc90651721 \h </w:instrText>
      </w:r>
      <w:r>
        <w:fldChar w:fldCharType="separate"/>
      </w:r>
      <w:r>
        <w:t>21</w:t>
      </w:r>
      <w:r>
        <w:fldChar w:fldCharType="end"/>
      </w:r>
    </w:p>
    <w:p w14:paraId="598E3DBB" w14:textId="6CBCF507" w:rsidR="00B024EF" w:rsidRDefault="00B024EF">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_Toc90651722 \h </w:instrText>
      </w:r>
      <w:r>
        <w:fldChar w:fldCharType="separate"/>
      </w:r>
      <w:r>
        <w:t>21</w:t>
      </w:r>
      <w:r>
        <w:fldChar w:fldCharType="end"/>
      </w:r>
    </w:p>
    <w:p w14:paraId="40E32086" w14:textId="3411B873" w:rsidR="00B024EF" w:rsidRDefault="00B024EF">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_Toc90651723 \h </w:instrText>
      </w:r>
      <w:r>
        <w:fldChar w:fldCharType="separate"/>
      </w:r>
      <w:r>
        <w:t>21</w:t>
      </w:r>
      <w:r>
        <w:fldChar w:fldCharType="end"/>
      </w:r>
    </w:p>
    <w:p w14:paraId="64639C9A" w14:textId="6C09B3A5" w:rsidR="00B024EF" w:rsidRDefault="00B024EF">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_Toc90651724 \h </w:instrText>
      </w:r>
      <w:r>
        <w:fldChar w:fldCharType="separate"/>
      </w:r>
      <w:r>
        <w:t>22</w:t>
      </w:r>
      <w:r>
        <w:fldChar w:fldCharType="end"/>
      </w:r>
    </w:p>
    <w:p w14:paraId="5C7BBDAC" w14:textId="5525D533" w:rsidR="00B024EF" w:rsidRDefault="00B024EF">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_Toc90651725 \h </w:instrText>
      </w:r>
      <w:r>
        <w:fldChar w:fldCharType="separate"/>
      </w:r>
      <w:r>
        <w:t>22</w:t>
      </w:r>
      <w:r>
        <w:fldChar w:fldCharType="end"/>
      </w:r>
    </w:p>
    <w:p w14:paraId="122867BF" w14:textId="2EF3AE68" w:rsidR="00B024EF" w:rsidRDefault="00B024EF">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_Toc90651726 \h </w:instrText>
      </w:r>
      <w:r>
        <w:fldChar w:fldCharType="separate"/>
      </w:r>
      <w:r>
        <w:t>23</w:t>
      </w:r>
      <w:r>
        <w:fldChar w:fldCharType="end"/>
      </w:r>
    </w:p>
    <w:p w14:paraId="3320D252" w14:textId="23E5123F" w:rsidR="00B024EF" w:rsidRDefault="00B024EF">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_Toc90651727 \h </w:instrText>
      </w:r>
      <w:r>
        <w:fldChar w:fldCharType="separate"/>
      </w:r>
      <w:r>
        <w:t>23</w:t>
      </w:r>
      <w:r>
        <w:fldChar w:fldCharType="end"/>
      </w:r>
    </w:p>
    <w:p w14:paraId="0D3155A8" w14:textId="0B82629A" w:rsidR="00B024EF" w:rsidRDefault="00B024EF">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_Toc90651728 \h </w:instrText>
      </w:r>
      <w:r>
        <w:fldChar w:fldCharType="separate"/>
      </w:r>
      <w:r>
        <w:t>23</w:t>
      </w:r>
      <w:r>
        <w:fldChar w:fldCharType="end"/>
      </w:r>
    </w:p>
    <w:p w14:paraId="38AFB48C" w14:textId="07CB4FF6" w:rsidR="00B024EF" w:rsidRDefault="00B024EF">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_Toc90651729 \h </w:instrText>
      </w:r>
      <w:r>
        <w:fldChar w:fldCharType="separate"/>
      </w:r>
      <w:r>
        <w:t>23</w:t>
      </w:r>
      <w:r>
        <w:fldChar w:fldCharType="end"/>
      </w:r>
    </w:p>
    <w:p w14:paraId="47AE2046" w14:textId="6BD812D1" w:rsidR="00B024EF" w:rsidRDefault="00B024EF">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_Toc90651730 \h </w:instrText>
      </w:r>
      <w:r>
        <w:fldChar w:fldCharType="separate"/>
      </w:r>
      <w:r>
        <w:t>23</w:t>
      </w:r>
      <w:r>
        <w:fldChar w:fldCharType="end"/>
      </w:r>
    </w:p>
    <w:p w14:paraId="7E18E6DB" w14:textId="2AC70168" w:rsidR="00B024EF" w:rsidRDefault="00B024EF">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_Toc90651731 \h </w:instrText>
      </w:r>
      <w:r>
        <w:fldChar w:fldCharType="separate"/>
      </w:r>
      <w:r>
        <w:t>23</w:t>
      </w:r>
      <w:r>
        <w:fldChar w:fldCharType="end"/>
      </w:r>
    </w:p>
    <w:p w14:paraId="1C5D6010" w14:textId="3618A46C" w:rsidR="00B024EF" w:rsidRDefault="00B024EF">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_Toc90651732 \h </w:instrText>
      </w:r>
      <w:r>
        <w:fldChar w:fldCharType="separate"/>
      </w:r>
      <w:r>
        <w:t>25</w:t>
      </w:r>
      <w:r>
        <w:fldChar w:fldCharType="end"/>
      </w:r>
    </w:p>
    <w:p w14:paraId="453B0D12" w14:textId="75215D55" w:rsidR="00B024EF" w:rsidRDefault="00B024E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_Toc90651733 \h </w:instrText>
      </w:r>
      <w:r>
        <w:fldChar w:fldCharType="separate"/>
      </w:r>
      <w:r>
        <w:t>25</w:t>
      </w:r>
      <w:r>
        <w:fldChar w:fldCharType="end"/>
      </w:r>
    </w:p>
    <w:p w14:paraId="05713B6B" w14:textId="45EC2AEC" w:rsidR="00B024EF" w:rsidRDefault="00B024E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_Toc90651734 \h </w:instrText>
      </w:r>
      <w:r>
        <w:fldChar w:fldCharType="separate"/>
      </w:r>
      <w:r>
        <w:t>25</w:t>
      </w:r>
      <w:r>
        <w:fldChar w:fldCharType="end"/>
      </w:r>
    </w:p>
    <w:p w14:paraId="64011D1C" w14:textId="7C8F7CB0" w:rsidR="00B024EF" w:rsidRDefault="00B024E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_Toc90651735 \h </w:instrText>
      </w:r>
      <w:r>
        <w:fldChar w:fldCharType="separate"/>
      </w:r>
      <w:r>
        <w:t>25</w:t>
      </w:r>
      <w:r>
        <w:fldChar w:fldCharType="end"/>
      </w:r>
    </w:p>
    <w:p w14:paraId="19C69F94" w14:textId="270401DF" w:rsidR="00B024EF" w:rsidRDefault="00B024E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_Toc90651736 \h </w:instrText>
      </w:r>
      <w:r>
        <w:fldChar w:fldCharType="separate"/>
      </w:r>
      <w:r>
        <w:t>25</w:t>
      </w:r>
      <w:r>
        <w:fldChar w:fldCharType="end"/>
      </w:r>
    </w:p>
    <w:p w14:paraId="73E4B386" w14:textId="47704AF0" w:rsidR="00B024EF" w:rsidRDefault="00B024EF">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_Toc90651737 \h </w:instrText>
      </w:r>
      <w:r>
        <w:fldChar w:fldCharType="separate"/>
      </w:r>
      <w:r>
        <w:t>25</w:t>
      </w:r>
      <w:r>
        <w:fldChar w:fldCharType="end"/>
      </w:r>
    </w:p>
    <w:p w14:paraId="27C815D1" w14:textId="446E52DA" w:rsidR="00B024EF" w:rsidRDefault="00B024EF">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_Toc90651738 \h </w:instrText>
      </w:r>
      <w:r>
        <w:fldChar w:fldCharType="separate"/>
      </w:r>
      <w:r>
        <w:t>25</w:t>
      </w:r>
      <w:r>
        <w:fldChar w:fldCharType="end"/>
      </w:r>
    </w:p>
    <w:p w14:paraId="41F9A966" w14:textId="4C871F52" w:rsidR="00B024EF" w:rsidRDefault="00B024EF">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_Toc90651739 \h </w:instrText>
      </w:r>
      <w:r>
        <w:fldChar w:fldCharType="separate"/>
      </w:r>
      <w:r>
        <w:t>25</w:t>
      </w:r>
      <w:r>
        <w:fldChar w:fldCharType="end"/>
      </w:r>
    </w:p>
    <w:p w14:paraId="21E489EB" w14:textId="116E7632" w:rsidR="00B024EF" w:rsidRDefault="00B024EF">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_Toc90651740 \h </w:instrText>
      </w:r>
      <w:r>
        <w:fldChar w:fldCharType="separate"/>
      </w:r>
      <w:r>
        <w:t>25</w:t>
      </w:r>
      <w:r>
        <w:fldChar w:fldCharType="end"/>
      </w:r>
    </w:p>
    <w:p w14:paraId="578BCA5F" w14:textId="300ED28F" w:rsidR="00B024EF" w:rsidRDefault="00B024E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_Toc90651741 \h </w:instrText>
      </w:r>
      <w:r>
        <w:fldChar w:fldCharType="separate"/>
      </w:r>
      <w:r>
        <w:t>26</w:t>
      </w:r>
      <w:r>
        <w:fldChar w:fldCharType="end"/>
      </w:r>
    </w:p>
    <w:p w14:paraId="28DF7BB9" w14:textId="13196309" w:rsidR="00B024EF" w:rsidRDefault="00B024E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_Toc90651742 \h </w:instrText>
      </w:r>
      <w:r>
        <w:fldChar w:fldCharType="separate"/>
      </w:r>
      <w:r>
        <w:t>26</w:t>
      </w:r>
      <w:r>
        <w:fldChar w:fldCharType="end"/>
      </w:r>
    </w:p>
    <w:p w14:paraId="209A408D" w14:textId="69162299" w:rsidR="00B024EF" w:rsidRDefault="00B024EF">
      <w:pPr>
        <w:pStyle w:val="TOC4"/>
        <w:rPr>
          <w:rFonts w:asciiTheme="minorHAnsi" w:eastAsiaTheme="minorEastAsia" w:hAnsiTheme="minorHAnsi" w:cstheme="minorBidi"/>
          <w:sz w:val="22"/>
          <w:szCs w:val="22"/>
          <w:lang w:eastAsia="en-GB"/>
        </w:rPr>
      </w:pPr>
      <w:r w:rsidRPr="00A65571">
        <w:rPr>
          <w:lang w:val="en-US"/>
        </w:rPr>
        <w:t>6.1.6.2</w:t>
      </w:r>
      <w:r>
        <w:rPr>
          <w:rFonts w:asciiTheme="minorHAnsi" w:eastAsiaTheme="minorEastAsia" w:hAnsiTheme="minorHAnsi" w:cstheme="minorBidi"/>
          <w:sz w:val="22"/>
          <w:szCs w:val="22"/>
          <w:lang w:eastAsia="en-GB"/>
        </w:rPr>
        <w:tab/>
      </w:r>
      <w:r w:rsidRPr="00A65571">
        <w:rPr>
          <w:lang w:val="en-US"/>
        </w:rPr>
        <w:t>Structured data types</w:t>
      </w:r>
      <w:r>
        <w:tab/>
      </w:r>
      <w:r>
        <w:fldChar w:fldCharType="begin" w:fldLock="1"/>
      </w:r>
      <w:r>
        <w:instrText xml:space="preserve"> PAGEREF _Toc90651743 \h </w:instrText>
      </w:r>
      <w:r>
        <w:fldChar w:fldCharType="separate"/>
      </w:r>
      <w:r>
        <w:t>27</w:t>
      </w:r>
      <w:r>
        <w:fldChar w:fldCharType="end"/>
      </w:r>
    </w:p>
    <w:p w14:paraId="58AB1A9E" w14:textId="3C1A2279" w:rsidR="00B024EF" w:rsidRDefault="00B024EF">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_Toc90651744 \h </w:instrText>
      </w:r>
      <w:r>
        <w:fldChar w:fldCharType="separate"/>
      </w:r>
      <w:r>
        <w:t>27</w:t>
      </w:r>
      <w:r>
        <w:fldChar w:fldCharType="end"/>
      </w:r>
    </w:p>
    <w:p w14:paraId="3728FE7C" w14:textId="01728BE7" w:rsidR="00B024EF" w:rsidRDefault="00B024E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_Toc90651745 \h </w:instrText>
      </w:r>
      <w:r>
        <w:fldChar w:fldCharType="separate"/>
      </w:r>
      <w:r>
        <w:t>28</w:t>
      </w:r>
      <w:r>
        <w:fldChar w:fldCharType="end"/>
      </w:r>
    </w:p>
    <w:p w14:paraId="3AB7A1C8" w14:textId="6CDE58EE" w:rsidR="00B024EF" w:rsidRDefault="00B024EF">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_Toc90651746 \h </w:instrText>
      </w:r>
      <w:r>
        <w:fldChar w:fldCharType="separate"/>
      </w:r>
      <w:r>
        <w:t>29</w:t>
      </w:r>
      <w:r>
        <w:fldChar w:fldCharType="end"/>
      </w:r>
    </w:p>
    <w:p w14:paraId="31C63B1E" w14:textId="44EA46DE" w:rsidR="00B024EF" w:rsidRDefault="00B024EF">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_Toc90651747 \h </w:instrText>
      </w:r>
      <w:r>
        <w:fldChar w:fldCharType="separate"/>
      </w:r>
      <w:r>
        <w:t>29</w:t>
      </w:r>
      <w:r>
        <w:fldChar w:fldCharType="end"/>
      </w:r>
    </w:p>
    <w:p w14:paraId="1CD6AFFD" w14:textId="5F79C244" w:rsidR="00B024EF" w:rsidRDefault="00B024EF">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A65571">
        <w:rPr>
          <w:lang w:val="es-ES"/>
        </w:rPr>
        <w:t>UeRadioCapaId</w:t>
      </w:r>
      <w:r>
        <w:tab/>
      </w:r>
      <w:r>
        <w:fldChar w:fldCharType="begin" w:fldLock="1"/>
      </w:r>
      <w:r>
        <w:instrText xml:space="preserve"> PAGEREF _Toc90651748 \h </w:instrText>
      </w:r>
      <w:r>
        <w:fldChar w:fldCharType="separate"/>
      </w:r>
      <w:r>
        <w:t>29</w:t>
      </w:r>
      <w:r>
        <w:fldChar w:fldCharType="end"/>
      </w:r>
    </w:p>
    <w:p w14:paraId="732A3853" w14:textId="538CFF3B" w:rsidR="00B024EF" w:rsidRDefault="00B024EF">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_Toc90651749 \h </w:instrText>
      </w:r>
      <w:r>
        <w:fldChar w:fldCharType="separate"/>
      </w:r>
      <w:r>
        <w:t>30</w:t>
      </w:r>
      <w:r>
        <w:fldChar w:fldCharType="end"/>
      </w:r>
    </w:p>
    <w:p w14:paraId="35BFC9EE" w14:textId="5089C795" w:rsidR="00B024EF" w:rsidRDefault="00B024EF">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_Toc90651750 \h </w:instrText>
      </w:r>
      <w:r>
        <w:fldChar w:fldCharType="separate"/>
      </w:r>
      <w:r>
        <w:t>30</w:t>
      </w:r>
      <w:r>
        <w:fldChar w:fldCharType="end"/>
      </w:r>
    </w:p>
    <w:p w14:paraId="19B27A04" w14:textId="4EC5334E" w:rsidR="00B024EF" w:rsidRDefault="00B024EF">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_Toc90651751 \h </w:instrText>
      </w:r>
      <w:r>
        <w:fldChar w:fldCharType="separate"/>
      </w:r>
      <w:r>
        <w:t>30</w:t>
      </w:r>
      <w:r>
        <w:fldChar w:fldCharType="end"/>
      </w:r>
    </w:p>
    <w:p w14:paraId="6EFFBB06" w14:textId="120A77B0" w:rsidR="00B024EF" w:rsidRDefault="00B024EF">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A65571">
        <w:rPr>
          <w:lang w:val="en-US"/>
        </w:rPr>
        <w:t>ManAssOpRequestlist</w:t>
      </w:r>
      <w:r>
        <w:tab/>
      </w:r>
      <w:r>
        <w:fldChar w:fldCharType="begin" w:fldLock="1"/>
      </w:r>
      <w:r>
        <w:instrText xml:space="preserve"> PAGEREF _Toc90651752 \h </w:instrText>
      </w:r>
      <w:r>
        <w:fldChar w:fldCharType="separate"/>
      </w:r>
      <w:r>
        <w:t>31</w:t>
      </w:r>
      <w:r>
        <w:fldChar w:fldCharType="end"/>
      </w:r>
    </w:p>
    <w:p w14:paraId="63B6D1A2" w14:textId="7C1EBE63" w:rsidR="00B024EF" w:rsidRDefault="00B024EF">
      <w:pPr>
        <w:pStyle w:val="TOC4"/>
        <w:rPr>
          <w:rFonts w:asciiTheme="minorHAnsi" w:eastAsiaTheme="minorEastAsia" w:hAnsiTheme="minorHAnsi" w:cstheme="minorBidi"/>
          <w:sz w:val="22"/>
          <w:szCs w:val="22"/>
          <w:lang w:eastAsia="en-GB"/>
        </w:rPr>
      </w:pPr>
      <w:r w:rsidRPr="00A65571">
        <w:rPr>
          <w:lang w:val="en-US"/>
        </w:rPr>
        <w:t>6.1.6.3</w:t>
      </w:r>
      <w:r>
        <w:rPr>
          <w:rFonts w:asciiTheme="minorHAnsi" w:eastAsiaTheme="minorEastAsia" w:hAnsiTheme="minorHAnsi" w:cstheme="minorBidi"/>
          <w:sz w:val="22"/>
          <w:szCs w:val="22"/>
          <w:lang w:eastAsia="en-GB"/>
        </w:rPr>
        <w:tab/>
      </w:r>
      <w:r w:rsidRPr="00A65571">
        <w:rPr>
          <w:lang w:val="en-US"/>
        </w:rPr>
        <w:t>Simple data types and enumerations</w:t>
      </w:r>
      <w:r>
        <w:tab/>
      </w:r>
      <w:r>
        <w:fldChar w:fldCharType="begin" w:fldLock="1"/>
      </w:r>
      <w:r>
        <w:instrText xml:space="preserve"> PAGEREF _Toc90651753 \h </w:instrText>
      </w:r>
      <w:r>
        <w:fldChar w:fldCharType="separate"/>
      </w:r>
      <w:r>
        <w:t>31</w:t>
      </w:r>
      <w:r>
        <w:fldChar w:fldCharType="end"/>
      </w:r>
    </w:p>
    <w:p w14:paraId="779528D0" w14:textId="420A53F3" w:rsidR="00B024EF" w:rsidRDefault="00B024E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_Toc90651754 \h </w:instrText>
      </w:r>
      <w:r>
        <w:fldChar w:fldCharType="separate"/>
      </w:r>
      <w:r>
        <w:t>31</w:t>
      </w:r>
      <w:r>
        <w:fldChar w:fldCharType="end"/>
      </w:r>
    </w:p>
    <w:p w14:paraId="304BA228" w14:textId="27B9705D" w:rsidR="00B024EF" w:rsidRDefault="00B024E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_Toc90651755 \h </w:instrText>
      </w:r>
      <w:r>
        <w:fldChar w:fldCharType="separate"/>
      </w:r>
      <w:r>
        <w:t>31</w:t>
      </w:r>
      <w:r>
        <w:fldChar w:fldCharType="end"/>
      </w:r>
    </w:p>
    <w:p w14:paraId="6098B644" w14:textId="4FE20522" w:rsidR="00B024EF" w:rsidRDefault="00B024E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_Toc90651756 \h </w:instrText>
      </w:r>
      <w:r>
        <w:fldChar w:fldCharType="separate"/>
      </w:r>
      <w:r>
        <w:t>31</w:t>
      </w:r>
      <w:r>
        <w:fldChar w:fldCharType="end"/>
      </w:r>
    </w:p>
    <w:p w14:paraId="5D953175" w14:textId="16F6AE83" w:rsidR="00B024EF" w:rsidRDefault="00B024EF">
      <w:pPr>
        <w:pStyle w:val="TOC5"/>
        <w:rPr>
          <w:rFonts w:asciiTheme="minorHAnsi" w:eastAsiaTheme="minorEastAsia" w:hAnsiTheme="minorHAnsi" w:cstheme="minorBidi"/>
          <w:sz w:val="22"/>
          <w:szCs w:val="22"/>
          <w:lang w:eastAsia="en-GB"/>
        </w:rPr>
      </w:pPr>
      <w:r w:rsidRPr="00A65571">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_Toc90651757 \h </w:instrText>
      </w:r>
      <w:r>
        <w:fldChar w:fldCharType="separate"/>
      </w:r>
      <w:r>
        <w:t>31</w:t>
      </w:r>
      <w:r>
        <w:fldChar w:fldCharType="end"/>
      </w:r>
    </w:p>
    <w:p w14:paraId="3F973EC7" w14:textId="2F104EDA" w:rsidR="00B024EF" w:rsidRDefault="00B024EF">
      <w:pPr>
        <w:pStyle w:val="TOC4"/>
        <w:rPr>
          <w:rFonts w:asciiTheme="minorHAnsi" w:eastAsiaTheme="minorEastAsia" w:hAnsiTheme="minorHAnsi" w:cstheme="minorBidi"/>
          <w:sz w:val="22"/>
          <w:szCs w:val="22"/>
          <w:lang w:eastAsia="en-GB"/>
        </w:rPr>
      </w:pPr>
      <w:r w:rsidRPr="00A65571">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_Toc90651758 \h </w:instrText>
      </w:r>
      <w:r>
        <w:fldChar w:fldCharType="separate"/>
      </w:r>
      <w:r>
        <w:t>32</w:t>
      </w:r>
      <w:r>
        <w:fldChar w:fldCharType="end"/>
      </w:r>
    </w:p>
    <w:p w14:paraId="28503A00" w14:textId="56535E03" w:rsidR="00B024EF" w:rsidRDefault="00B024EF">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_Toc90651759 \h </w:instrText>
      </w:r>
      <w:r>
        <w:fldChar w:fldCharType="separate"/>
      </w:r>
      <w:r>
        <w:t>32</w:t>
      </w:r>
      <w:r>
        <w:fldChar w:fldCharType="end"/>
      </w:r>
    </w:p>
    <w:p w14:paraId="28CDE672" w14:textId="748FED16" w:rsidR="00B024EF" w:rsidRDefault="00B024EF">
      <w:pPr>
        <w:pStyle w:val="TOC5"/>
        <w:rPr>
          <w:rFonts w:asciiTheme="minorHAnsi" w:eastAsiaTheme="minorEastAsia" w:hAnsiTheme="minorHAnsi" w:cstheme="minorBidi"/>
          <w:sz w:val="22"/>
          <w:szCs w:val="22"/>
          <w:lang w:eastAsia="en-GB"/>
        </w:rPr>
      </w:pPr>
      <w:r w:rsidRPr="00A65571">
        <w:rPr>
          <w:lang w:val="en-US"/>
        </w:rPr>
        <w:t>6.1.6.5.2</w:t>
      </w:r>
      <w:r>
        <w:rPr>
          <w:rFonts w:asciiTheme="minorHAnsi" w:eastAsiaTheme="minorEastAsia" w:hAnsiTheme="minorHAnsi" w:cstheme="minorBidi"/>
          <w:sz w:val="22"/>
          <w:szCs w:val="22"/>
          <w:lang w:eastAsia="en-GB"/>
        </w:rPr>
        <w:tab/>
      </w:r>
      <w:r w:rsidRPr="00A65571">
        <w:rPr>
          <w:lang w:val="en-US"/>
        </w:rPr>
        <w:t>UE Radio Capability Information</w:t>
      </w:r>
      <w:r>
        <w:tab/>
      </w:r>
      <w:r>
        <w:fldChar w:fldCharType="begin" w:fldLock="1"/>
      </w:r>
      <w:r>
        <w:instrText xml:space="preserve"> PAGEREF _Toc90651760 \h </w:instrText>
      </w:r>
      <w:r>
        <w:fldChar w:fldCharType="separate"/>
      </w:r>
      <w:r>
        <w:t>32</w:t>
      </w:r>
      <w:r>
        <w:fldChar w:fldCharType="end"/>
      </w:r>
    </w:p>
    <w:p w14:paraId="7E0E7216" w14:textId="4AFFE88B" w:rsidR="00B024EF" w:rsidRDefault="00B024E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_Toc90651761 \h </w:instrText>
      </w:r>
      <w:r>
        <w:fldChar w:fldCharType="separate"/>
      </w:r>
      <w:r>
        <w:t>32</w:t>
      </w:r>
      <w:r>
        <w:fldChar w:fldCharType="end"/>
      </w:r>
    </w:p>
    <w:p w14:paraId="0B3BAB8F" w14:textId="1602A789" w:rsidR="00B024EF" w:rsidRDefault="00B024E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_Toc90651762 \h </w:instrText>
      </w:r>
      <w:r>
        <w:fldChar w:fldCharType="separate"/>
      </w:r>
      <w:r>
        <w:t>32</w:t>
      </w:r>
      <w:r>
        <w:fldChar w:fldCharType="end"/>
      </w:r>
    </w:p>
    <w:p w14:paraId="0B314047" w14:textId="7CF829FE" w:rsidR="00B024EF" w:rsidRDefault="00B024E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_Toc90651763 \h </w:instrText>
      </w:r>
      <w:r>
        <w:fldChar w:fldCharType="separate"/>
      </w:r>
      <w:r>
        <w:t>32</w:t>
      </w:r>
      <w:r>
        <w:fldChar w:fldCharType="end"/>
      </w:r>
    </w:p>
    <w:p w14:paraId="7B7BA786" w14:textId="1B0B4B15" w:rsidR="00B024EF" w:rsidRDefault="00B024E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_Toc90651764 \h </w:instrText>
      </w:r>
      <w:r>
        <w:fldChar w:fldCharType="separate"/>
      </w:r>
      <w:r>
        <w:t>32</w:t>
      </w:r>
      <w:r>
        <w:fldChar w:fldCharType="end"/>
      </w:r>
    </w:p>
    <w:p w14:paraId="51D6C7AC" w14:textId="51568E36" w:rsidR="00B024EF" w:rsidRDefault="00B024EF">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_Toc90651765 \h </w:instrText>
      </w:r>
      <w:r>
        <w:fldChar w:fldCharType="separate"/>
      </w:r>
      <w:r>
        <w:t>33</w:t>
      </w:r>
      <w:r>
        <w:fldChar w:fldCharType="end"/>
      </w:r>
    </w:p>
    <w:p w14:paraId="37B70566" w14:textId="1E728D54" w:rsidR="00B024EF" w:rsidRDefault="00B024EF">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_Toc90651766 \h </w:instrText>
      </w:r>
      <w:r>
        <w:fldChar w:fldCharType="separate"/>
      </w:r>
      <w:r>
        <w:t>33</w:t>
      </w:r>
      <w:r>
        <w:fldChar w:fldCharType="end"/>
      </w:r>
    </w:p>
    <w:p w14:paraId="0356F3D3" w14:textId="29F4DF6D" w:rsidR="00B024EF" w:rsidRDefault="00B024EF">
      <w:pPr>
        <w:pStyle w:val="TOC3"/>
        <w:rPr>
          <w:rFonts w:asciiTheme="minorHAnsi" w:eastAsiaTheme="minorEastAsia" w:hAnsiTheme="minorHAnsi" w:cstheme="minorBidi"/>
          <w:sz w:val="22"/>
          <w:szCs w:val="22"/>
          <w:lang w:eastAsia="en-GB"/>
        </w:rPr>
      </w:pPr>
      <w:r w:rsidRPr="00A65571">
        <w:rPr>
          <w:lang w:val="en-US"/>
        </w:rPr>
        <w:t>6.1.10</w:t>
      </w:r>
      <w:r>
        <w:rPr>
          <w:rFonts w:asciiTheme="minorHAnsi" w:eastAsiaTheme="minorEastAsia" w:hAnsiTheme="minorHAnsi" w:cstheme="minorBidi"/>
          <w:sz w:val="22"/>
          <w:szCs w:val="22"/>
          <w:lang w:eastAsia="en-GB"/>
        </w:rPr>
        <w:tab/>
      </w:r>
      <w:r w:rsidRPr="00A65571">
        <w:rPr>
          <w:lang w:val="en-US"/>
        </w:rPr>
        <w:t>HTTP redirection</w:t>
      </w:r>
      <w:r>
        <w:tab/>
      </w:r>
      <w:r>
        <w:fldChar w:fldCharType="begin" w:fldLock="1"/>
      </w:r>
      <w:r>
        <w:instrText xml:space="preserve"> PAGEREF _Toc90651767 \h </w:instrText>
      </w:r>
      <w:r>
        <w:fldChar w:fldCharType="separate"/>
      </w:r>
      <w:r>
        <w:t>33</w:t>
      </w:r>
      <w:r>
        <w:fldChar w:fldCharType="end"/>
      </w:r>
    </w:p>
    <w:p w14:paraId="39D489FE" w14:textId="52ED214F" w:rsidR="00B024EF" w:rsidRDefault="00B024EF">
      <w:pPr>
        <w:pStyle w:val="TOC1"/>
        <w:rPr>
          <w:rFonts w:asciiTheme="minorHAnsi" w:eastAsiaTheme="minorEastAsia" w:hAnsiTheme="minorHAnsi" w:cstheme="minorBidi"/>
          <w:szCs w:val="22"/>
          <w:lang w:eastAsia="en-GB"/>
        </w:rPr>
      </w:pPr>
      <w:r>
        <w:t>Annex A (normative):OpenAPI specification</w:t>
      </w:r>
      <w:r>
        <w:tab/>
      </w:r>
      <w:r>
        <w:fldChar w:fldCharType="begin" w:fldLock="1"/>
      </w:r>
      <w:r>
        <w:instrText xml:space="preserve"> PAGEREF _Toc90651768 \h </w:instrText>
      </w:r>
      <w:r>
        <w:fldChar w:fldCharType="separate"/>
      </w:r>
      <w:r>
        <w:t>34</w:t>
      </w:r>
      <w:r>
        <w:fldChar w:fldCharType="end"/>
      </w:r>
    </w:p>
    <w:p w14:paraId="29BEB2C9" w14:textId="5717CFBF" w:rsidR="00B024EF" w:rsidRDefault="00B024E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_Toc90651769 \h </w:instrText>
      </w:r>
      <w:r>
        <w:fldChar w:fldCharType="separate"/>
      </w:r>
      <w:r>
        <w:t>34</w:t>
      </w:r>
      <w:r>
        <w:fldChar w:fldCharType="end"/>
      </w:r>
    </w:p>
    <w:p w14:paraId="13DD96E0" w14:textId="3FCB2079" w:rsidR="00B024EF" w:rsidRDefault="00B024E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_Toc90651770 \h </w:instrText>
      </w:r>
      <w:r>
        <w:fldChar w:fldCharType="separate"/>
      </w:r>
      <w:r>
        <w:t>34</w:t>
      </w:r>
      <w:r>
        <w:fldChar w:fldCharType="end"/>
      </w:r>
    </w:p>
    <w:p w14:paraId="36F1B849" w14:textId="1E53AF63" w:rsidR="00B024EF" w:rsidRDefault="00B024EF">
      <w:pPr>
        <w:pStyle w:val="TOC1"/>
        <w:rPr>
          <w:rFonts w:asciiTheme="minorHAnsi" w:eastAsiaTheme="minorEastAsia" w:hAnsiTheme="minorHAnsi" w:cstheme="minorBidi"/>
          <w:szCs w:val="22"/>
          <w:lang w:eastAsia="en-GB"/>
        </w:rPr>
      </w:pPr>
      <w:r>
        <w:t>Annex B (informative): Change history</w:t>
      </w:r>
      <w:r>
        <w:tab/>
      </w:r>
      <w:r>
        <w:fldChar w:fldCharType="begin" w:fldLock="1"/>
      </w:r>
      <w:r>
        <w:instrText xml:space="preserve"> PAGEREF _Toc90651771 \h </w:instrText>
      </w:r>
      <w:r>
        <w:fldChar w:fldCharType="separate"/>
      </w:r>
      <w:r>
        <w:t>43</w:t>
      </w:r>
      <w:r>
        <w:fldChar w:fldCharType="end"/>
      </w:r>
    </w:p>
    <w:p w14:paraId="48DB53A8" w14:textId="7237A919" w:rsidR="00080512" w:rsidRPr="004D3578" w:rsidRDefault="00DB7DC0">
      <w:r>
        <w:fldChar w:fldCharType="end"/>
      </w:r>
    </w:p>
    <w:p w14:paraId="21253118" w14:textId="77777777" w:rsidR="00080512" w:rsidRDefault="00080512" w:rsidP="00B024E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89156693"/>
      <w:bookmarkStart w:id="22" w:name="_Toc9065167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B024EF">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89156694"/>
      <w:bookmarkStart w:id="36" w:name="_Toc90651673"/>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bookmarkEnd w:id="36"/>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B024EF">
      <w:pPr>
        <w:pStyle w:val="Heading1"/>
      </w:pPr>
      <w:bookmarkStart w:id="37" w:name="_Toc21954246"/>
      <w:bookmarkStart w:id="38" w:name="_Toc25048028"/>
      <w:bookmarkStart w:id="39" w:name="_Toc34143403"/>
      <w:bookmarkStart w:id="40" w:name="_Toc34750873"/>
      <w:bookmarkStart w:id="41" w:name="_Toc34751634"/>
      <w:bookmarkStart w:id="42" w:name="_Toc35940982"/>
      <w:bookmarkStart w:id="43" w:name="_Toc43283882"/>
      <w:bookmarkStart w:id="44" w:name="_Toc49762877"/>
      <w:bookmarkStart w:id="45" w:name="_Toc51925731"/>
      <w:bookmarkStart w:id="46" w:name="_Toc51925832"/>
      <w:bookmarkStart w:id="47" w:name="_Toc89156695"/>
      <w:bookmarkStart w:id="48" w:name="_Toc90651674"/>
      <w:r w:rsidRPr="004D3578">
        <w:t>2</w:t>
      </w:r>
      <w:r w:rsidRPr="004D3578">
        <w:tab/>
        <w:t>References</w:t>
      </w:r>
      <w:bookmarkEnd w:id="37"/>
      <w:bookmarkEnd w:id="38"/>
      <w:bookmarkEnd w:id="39"/>
      <w:bookmarkEnd w:id="40"/>
      <w:bookmarkEnd w:id="41"/>
      <w:bookmarkEnd w:id="42"/>
      <w:bookmarkEnd w:id="43"/>
      <w:bookmarkEnd w:id="44"/>
      <w:bookmarkEnd w:id="45"/>
      <w:bookmarkEnd w:id="46"/>
      <w:bookmarkEnd w:id="47"/>
      <w:bookmarkEnd w:id="48"/>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334559A7" w14:textId="78EDAA08" w:rsidR="00F24C3F" w:rsidRDefault="00F24C3F" w:rsidP="00F24C3F">
      <w:pPr>
        <w:pStyle w:val="EX"/>
        <w:rPr>
          <w:lang w:val="en-US"/>
        </w:rPr>
      </w:pPr>
      <w:bookmarkStart w:id="49" w:name="_PERM_MCCTEMPBM_CRPT0115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bookmarkEnd w:id="49"/>
    <w:p w14:paraId="068D29E6" w14:textId="77777777"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B024EF">
      <w:pPr>
        <w:pStyle w:val="EX"/>
        <w:rPr>
          <w:noProof/>
          <w:lang w:eastAsia="zh-CN"/>
        </w:rPr>
      </w:pPr>
      <w:r w:rsidRPr="00B024EF">
        <w:t>[12]</w:t>
      </w:r>
      <w:r w:rsidRPr="00B024EF">
        <w:tab/>
      </w:r>
      <w:r w:rsidR="006C0D0E" w:rsidRPr="00B024EF">
        <w:t>IETF RFC 8259:</w:t>
      </w:r>
      <w:r w:rsidRPr="00B024EF">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B024EF">
      <w:pPr>
        <w:pStyle w:val="Heading1"/>
      </w:pPr>
      <w:bookmarkStart w:id="50" w:name="_Toc21954247"/>
      <w:bookmarkStart w:id="51" w:name="_Toc25048029"/>
      <w:bookmarkStart w:id="52" w:name="_Toc34143404"/>
      <w:bookmarkStart w:id="53" w:name="_Toc34750874"/>
      <w:bookmarkStart w:id="54" w:name="_Toc34751635"/>
      <w:bookmarkStart w:id="55" w:name="_Toc35940983"/>
      <w:bookmarkStart w:id="56" w:name="_Toc43283883"/>
      <w:bookmarkStart w:id="57" w:name="_Toc49762878"/>
      <w:bookmarkStart w:id="58" w:name="_Toc51925732"/>
      <w:bookmarkStart w:id="59" w:name="_Toc51925833"/>
      <w:bookmarkStart w:id="60" w:name="_Toc89156696"/>
      <w:bookmarkStart w:id="61" w:name="_Toc90651675"/>
      <w:r w:rsidRPr="004D3578">
        <w:t>3</w:t>
      </w:r>
      <w:r w:rsidRPr="004D3578">
        <w:tab/>
      </w:r>
      <w:bookmarkEnd w:id="50"/>
      <w:bookmarkEnd w:id="51"/>
      <w:bookmarkEnd w:id="52"/>
      <w:bookmarkEnd w:id="53"/>
      <w:r w:rsidR="006C0D0E" w:rsidRPr="004D3578">
        <w:t>Definitions</w:t>
      </w:r>
      <w:r w:rsidR="006C0D0E">
        <w:t xml:space="preserve"> of terms, symbols and abbreviations</w:t>
      </w:r>
      <w:bookmarkEnd w:id="54"/>
      <w:bookmarkEnd w:id="55"/>
      <w:bookmarkEnd w:id="56"/>
      <w:bookmarkEnd w:id="57"/>
      <w:bookmarkEnd w:id="58"/>
      <w:bookmarkEnd w:id="59"/>
      <w:bookmarkEnd w:id="60"/>
      <w:bookmarkEnd w:id="61"/>
    </w:p>
    <w:p w14:paraId="390BB088" w14:textId="77777777" w:rsidR="00F24C3F" w:rsidRPr="004D3578" w:rsidRDefault="00F24C3F" w:rsidP="00B024EF">
      <w:pPr>
        <w:pStyle w:val="Heading2"/>
      </w:pPr>
      <w:bookmarkStart w:id="62" w:name="_Toc21954248"/>
      <w:bookmarkStart w:id="63" w:name="_Toc25048030"/>
      <w:bookmarkStart w:id="64" w:name="_Toc34143405"/>
      <w:bookmarkStart w:id="65" w:name="_Toc34750875"/>
      <w:bookmarkStart w:id="66" w:name="_Toc34751636"/>
      <w:bookmarkStart w:id="67" w:name="_Toc35940984"/>
      <w:bookmarkStart w:id="68" w:name="_Toc43283884"/>
      <w:bookmarkStart w:id="69" w:name="_Toc49762879"/>
      <w:bookmarkStart w:id="70" w:name="_Toc51925733"/>
      <w:bookmarkStart w:id="71" w:name="_Toc51925834"/>
      <w:bookmarkStart w:id="72" w:name="_Toc89156697"/>
      <w:bookmarkStart w:id="73" w:name="_Toc90651676"/>
      <w:r w:rsidRPr="004D3578">
        <w:t>3.1</w:t>
      </w:r>
      <w:r w:rsidRPr="004D3578">
        <w:tab/>
      </w:r>
      <w:bookmarkEnd w:id="62"/>
      <w:bookmarkEnd w:id="63"/>
      <w:bookmarkEnd w:id="64"/>
      <w:bookmarkEnd w:id="65"/>
      <w:r w:rsidR="006C0D0E">
        <w:t>Terms</w:t>
      </w:r>
      <w:bookmarkEnd w:id="66"/>
      <w:bookmarkEnd w:id="67"/>
      <w:bookmarkEnd w:id="68"/>
      <w:bookmarkEnd w:id="69"/>
      <w:bookmarkEnd w:id="70"/>
      <w:bookmarkEnd w:id="71"/>
      <w:bookmarkEnd w:id="72"/>
      <w:bookmarkEnd w:id="73"/>
    </w:p>
    <w:p w14:paraId="108034D7" w14:textId="77777777" w:rsidR="00F24C3F" w:rsidRPr="004D3578" w:rsidRDefault="006C0D0E" w:rsidP="00F24C3F">
      <w:r>
        <w:t>void</w:t>
      </w:r>
    </w:p>
    <w:p w14:paraId="2177D102" w14:textId="77777777" w:rsidR="00F24C3F" w:rsidRPr="004D3578" w:rsidRDefault="00F24C3F" w:rsidP="00B024EF">
      <w:pPr>
        <w:pStyle w:val="Heading2"/>
      </w:pPr>
      <w:bookmarkStart w:id="74" w:name="_Toc21954249"/>
      <w:bookmarkStart w:id="75" w:name="_Toc25048031"/>
      <w:bookmarkStart w:id="76" w:name="_Toc34143406"/>
      <w:bookmarkStart w:id="77" w:name="_Toc34750876"/>
      <w:bookmarkStart w:id="78" w:name="_Toc34751637"/>
      <w:bookmarkStart w:id="79" w:name="_Toc35940985"/>
      <w:bookmarkStart w:id="80" w:name="_Toc43283885"/>
      <w:bookmarkStart w:id="81" w:name="_Toc49762880"/>
      <w:bookmarkStart w:id="82" w:name="_Toc51925734"/>
      <w:bookmarkStart w:id="83" w:name="_Toc51925835"/>
      <w:bookmarkStart w:id="84" w:name="_Toc89156698"/>
      <w:bookmarkStart w:id="85" w:name="_Toc90651677"/>
      <w:r w:rsidRPr="004D3578">
        <w:t>3.2</w:t>
      </w:r>
      <w:r w:rsidRPr="004D3578">
        <w:tab/>
        <w:t>Symbols</w:t>
      </w:r>
      <w:bookmarkEnd w:id="74"/>
      <w:bookmarkEnd w:id="75"/>
      <w:bookmarkEnd w:id="76"/>
      <w:bookmarkEnd w:id="77"/>
      <w:bookmarkEnd w:id="78"/>
      <w:bookmarkEnd w:id="79"/>
      <w:bookmarkEnd w:id="80"/>
      <w:bookmarkEnd w:id="81"/>
      <w:bookmarkEnd w:id="82"/>
      <w:bookmarkEnd w:id="83"/>
      <w:bookmarkEnd w:id="84"/>
      <w:bookmarkEnd w:id="85"/>
    </w:p>
    <w:p w14:paraId="0C99F659" w14:textId="77777777" w:rsidR="00F24C3F" w:rsidRPr="004D3578" w:rsidRDefault="006C0D0E" w:rsidP="006C0D0E">
      <w:r>
        <w:t>void</w:t>
      </w:r>
    </w:p>
    <w:p w14:paraId="098C65CA" w14:textId="77777777" w:rsidR="00F24C3F" w:rsidRPr="004D3578" w:rsidRDefault="00F24C3F" w:rsidP="00B024EF">
      <w:pPr>
        <w:pStyle w:val="Heading2"/>
      </w:pPr>
      <w:bookmarkStart w:id="86" w:name="_Toc21954250"/>
      <w:bookmarkStart w:id="87" w:name="_Toc25048032"/>
      <w:bookmarkStart w:id="88" w:name="_Toc34143407"/>
      <w:bookmarkStart w:id="89" w:name="_Toc34750877"/>
      <w:bookmarkStart w:id="90" w:name="_Toc34751638"/>
      <w:bookmarkStart w:id="91" w:name="_Toc35940986"/>
      <w:bookmarkStart w:id="92" w:name="_Toc43283886"/>
      <w:bookmarkStart w:id="93" w:name="_Toc49762881"/>
      <w:bookmarkStart w:id="94" w:name="_Toc51925735"/>
      <w:bookmarkStart w:id="95" w:name="_Toc51925836"/>
      <w:bookmarkStart w:id="96" w:name="_Toc89156699"/>
      <w:bookmarkStart w:id="97" w:name="_Toc90651678"/>
      <w:r w:rsidRPr="004D3578">
        <w:t>3.3</w:t>
      </w:r>
      <w:r w:rsidRPr="004D3578">
        <w:tab/>
        <w:t>Abbreviations</w:t>
      </w:r>
      <w:bookmarkEnd w:id="86"/>
      <w:bookmarkEnd w:id="87"/>
      <w:bookmarkEnd w:id="88"/>
      <w:bookmarkEnd w:id="89"/>
      <w:bookmarkEnd w:id="90"/>
      <w:bookmarkEnd w:id="91"/>
      <w:bookmarkEnd w:id="92"/>
      <w:bookmarkEnd w:id="93"/>
      <w:bookmarkEnd w:id="94"/>
      <w:bookmarkEnd w:id="95"/>
      <w:bookmarkEnd w:id="96"/>
      <w:bookmarkEnd w:id="97"/>
    </w:p>
    <w:p w14:paraId="6A29A55C" w14:textId="77777777" w:rsidR="00691098" w:rsidRDefault="00691098" w:rsidP="00691098">
      <w:pPr>
        <w:keepNext/>
      </w:pPr>
      <w:bookmarkStart w:id="98" w:name="_Toc21954251"/>
      <w:bookmarkStart w:id="99" w:name="_Toc25048033"/>
      <w:bookmarkStart w:id="100" w:name="_Toc34143408"/>
      <w:bookmarkStart w:id="101" w:name="_Toc34750878"/>
      <w:bookmarkStart w:id="102"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B024EF">
      <w:pPr>
        <w:pStyle w:val="Heading1"/>
      </w:pPr>
      <w:bookmarkStart w:id="103" w:name="_Toc35940987"/>
      <w:bookmarkStart w:id="104" w:name="_Toc43283887"/>
      <w:bookmarkStart w:id="105" w:name="_Toc49762882"/>
      <w:bookmarkStart w:id="106" w:name="_Toc51925736"/>
      <w:bookmarkStart w:id="107" w:name="_Toc51925837"/>
      <w:bookmarkStart w:id="108" w:name="_Toc89156700"/>
      <w:bookmarkStart w:id="109" w:name="_Toc90651679"/>
      <w:r w:rsidRPr="004D3578">
        <w:t>4</w:t>
      </w:r>
      <w:r w:rsidRPr="004D3578">
        <w:tab/>
      </w:r>
      <w:r>
        <w:t>Overview</w:t>
      </w:r>
      <w:bookmarkEnd w:id="98"/>
      <w:bookmarkEnd w:id="99"/>
      <w:bookmarkEnd w:id="100"/>
      <w:bookmarkEnd w:id="101"/>
      <w:bookmarkEnd w:id="102"/>
      <w:bookmarkEnd w:id="103"/>
      <w:bookmarkEnd w:id="104"/>
      <w:bookmarkEnd w:id="105"/>
      <w:bookmarkEnd w:id="106"/>
      <w:bookmarkEnd w:id="107"/>
      <w:bookmarkEnd w:id="108"/>
      <w:bookmarkEnd w:id="109"/>
    </w:p>
    <w:p w14:paraId="4B7D052B" w14:textId="77777777" w:rsidR="00F24C3F" w:rsidRDefault="00F24C3F" w:rsidP="00B024EF">
      <w:pPr>
        <w:pStyle w:val="Heading2"/>
      </w:pPr>
      <w:bookmarkStart w:id="110" w:name="_Toc21954252"/>
      <w:bookmarkStart w:id="111" w:name="_Toc25048034"/>
      <w:bookmarkStart w:id="112" w:name="_Toc34143409"/>
      <w:bookmarkStart w:id="113" w:name="_Toc34750879"/>
      <w:bookmarkStart w:id="114" w:name="_Toc34751640"/>
      <w:bookmarkStart w:id="115" w:name="_Toc35940988"/>
      <w:bookmarkStart w:id="116" w:name="_Toc43283888"/>
      <w:bookmarkStart w:id="117" w:name="_Toc49762883"/>
      <w:bookmarkStart w:id="118" w:name="_Toc51925737"/>
      <w:bookmarkStart w:id="119" w:name="_Toc51925838"/>
      <w:bookmarkStart w:id="120" w:name="_Toc89156701"/>
      <w:bookmarkStart w:id="121" w:name="_Toc90651680"/>
      <w:r>
        <w:t>4.1</w:t>
      </w:r>
      <w:r>
        <w:tab/>
        <w:t>Introduction</w:t>
      </w:r>
      <w:bookmarkEnd w:id="110"/>
      <w:bookmarkEnd w:id="111"/>
      <w:bookmarkEnd w:id="112"/>
      <w:bookmarkEnd w:id="113"/>
      <w:bookmarkEnd w:id="114"/>
      <w:bookmarkEnd w:id="115"/>
      <w:bookmarkEnd w:id="116"/>
      <w:bookmarkEnd w:id="117"/>
      <w:bookmarkEnd w:id="118"/>
      <w:bookmarkEnd w:id="119"/>
      <w:bookmarkEnd w:id="120"/>
      <w:bookmarkEnd w:id="121"/>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8.25pt;height:195.8pt" o:ole="">
            <v:imagedata r:id="rId12" o:title="" croptop="3418f" cropbottom="2208f" cropright="985f"/>
          </v:shape>
          <o:OLEObject Type="Embed" ProgID="Visio.Drawing.11" ShapeID="_x0000_i1027" DrawAspect="Content" ObjectID="_1701264659"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B024EF">
      <w:pPr>
        <w:pStyle w:val="Heading1"/>
      </w:pPr>
      <w:bookmarkStart w:id="122" w:name="_Toc21954253"/>
      <w:bookmarkStart w:id="123" w:name="_Toc25048035"/>
      <w:bookmarkStart w:id="124" w:name="_Toc34143410"/>
      <w:bookmarkStart w:id="125" w:name="_Toc34750880"/>
      <w:bookmarkStart w:id="126" w:name="_Toc34751641"/>
      <w:bookmarkStart w:id="127" w:name="_Toc35940989"/>
      <w:bookmarkStart w:id="128" w:name="_Toc43283889"/>
      <w:bookmarkStart w:id="129" w:name="_Toc49762884"/>
      <w:bookmarkStart w:id="130" w:name="_Toc51925738"/>
      <w:bookmarkStart w:id="131" w:name="_Toc51925839"/>
      <w:bookmarkStart w:id="132" w:name="_Toc89156702"/>
      <w:bookmarkStart w:id="133" w:name="_Toc90651681"/>
      <w:r>
        <w:t>5</w:t>
      </w:r>
      <w:r w:rsidRPr="004D3578">
        <w:tab/>
      </w:r>
      <w:r>
        <w:t>Services offered by the UCMF</w:t>
      </w:r>
      <w:bookmarkEnd w:id="122"/>
      <w:bookmarkEnd w:id="123"/>
      <w:bookmarkEnd w:id="124"/>
      <w:bookmarkEnd w:id="125"/>
      <w:bookmarkEnd w:id="126"/>
      <w:bookmarkEnd w:id="127"/>
      <w:bookmarkEnd w:id="128"/>
      <w:bookmarkEnd w:id="129"/>
      <w:bookmarkEnd w:id="130"/>
      <w:bookmarkEnd w:id="131"/>
      <w:bookmarkEnd w:id="132"/>
      <w:bookmarkEnd w:id="133"/>
    </w:p>
    <w:p w14:paraId="0E807D0B" w14:textId="77777777" w:rsidR="00F24C3F" w:rsidRDefault="00F24C3F" w:rsidP="00B024EF">
      <w:pPr>
        <w:pStyle w:val="Heading2"/>
      </w:pPr>
      <w:bookmarkStart w:id="134" w:name="_Toc21954254"/>
      <w:bookmarkStart w:id="135" w:name="_Toc25048036"/>
      <w:bookmarkStart w:id="136" w:name="_Toc34143411"/>
      <w:bookmarkStart w:id="137" w:name="_Toc34750881"/>
      <w:bookmarkStart w:id="138" w:name="_Toc34751642"/>
      <w:bookmarkStart w:id="139" w:name="_Toc35940990"/>
      <w:bookmarkStart w:id="140" w:name="_Toc43283890"/>
      <w:bookmarkStart w:id="141" w:name="_Toc49762885"/>
      <w:bookmarkStart w:id="142" w:name="_Toc51925739"/>
      <w:bookmarkStart w:id="143" w:name="_Toc51925840"/>
      <w:bookmarkStart w:id="144" w:name="_Toc89156703"/>
      <w:bookmarkStart w:id="145" w:name="_Toc90651682"/>
      <w:r>
        <w:t>5.1</w:t>
      </w:r>
      <w:r>
        <w:tab/>
        <w:t>Introduction</w:t>
      </w:r>
      <w:bookmarkEnd w:id="134"/>
      <w:bookmarkEnd w:id="135"/>
      <w:bookmarkEnd w:id="136"/>
      <w:bookmarkEnd w:id="137"/>
      <w:bookmarkEnd w:id="138"/>
      <w:bookmarkEnd w:id="139"/>
      <w:bookmarkEnd w:id="140"/>
      <w:bookmarkEnd w:id="141"/>
      <w:bookmarkEnd w:id="142"/>
      <w:bookmarkEnd w:id="143"/>
      <w:bookmarkEnd w:id="144"/>
      <w:bookmarkEnd w:id="14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7372F903"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677375">
              <w:rPr>
                <w:lang w:eastAsia="zh-CN"/>
              </w:rPr>
              <w:t xml:space="preserve"> and </w:t>
            </w:r>
            <w:r w:rsidR="00677375">
              <w:t xml:space="preserve">the corresponding </w:t>
            </w:r>
            <w:r w:rsidR="00677375">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B024EF">
      <w:pPr>
        <w:pStyle w:val="Heading2"/>
      </w:pPr>
      <w:bookmarkStart w:id="146" w:name="_Toc21954255"/>
      <w:bookmarkStart w:id="147" w:name="_Toc25048037"/>
      <w:bookmarkStart w:id="148" w:name="_Toc34143412"/>
      <w:bookmarkStart w:id="149" w:name="_Toc34750882"/>
      <w:bookmarkStart w:id="150" w:name="_Toc34751643"/>
      <w:bookmarkStart w:id="151" w:name="_Toc35940991"/>
      <w:bookmarkStart w:id="152" w:name="_Toc43283891"/>
      <w:bookmarkStart w:id="153" w:name="_Toc49762886"/>
      <w:bookmarkStart w:id="154" w:name="_Toc51925740"/>
      <w:bookmarkStart w:id="155" w:name="_Toc51925841"/>
      <w:bookmarkStart w:id="156" w:name="_Toc89156704"/>
      <w:bookmarkStart w:id="157" w:name="_Toc90651683"/>
      <w:r>
        <w:t>5.2</w:t>
      </w:r>
      <w:r>
        <w:tab/>
      </w:r>
      <w:r w:rsidRPr="002B0E61">
        <w:t>Nucmf_UECapabilityManagement</w:t>
      </w:r>
      <w:r w:rsidRPr="00AF47A0">
        <w:t xml:space="preserve"> </w:t>
      </w:r>
      <w:r>
        <w:t>Service</w:t>
      </w:r>
      <w:bookmarkEnd w:id="146"/>
      <w:bookmarkEnd w:id="147"/>
      <w:bookmarkEnd w:id="148"/>
      <w:bookmarkEnd w:id="149"/>
      <w:bookmarkEnd w:id="150"/>
      <w:bookmarkEnd w:id="151"/>
      <w:bookmarkEnd w:id="152"/>
      <w:bookmarkEnd w:id="153"/>
      <w:bookmarkEnd w:id="154"/>
      <w:bookmarkEnd w:id="155"/>
      <w:bookmarkEnd w:id="156"/>
      <w:bookmarkEnd w:id="157"/>
    </w:p>
    <w:p w14:paraId="0D672A6B" w14:textId="77777777" w:rsidR="00F24C3F" w:rsidRDefault="00F24C3F" w:rsidP="00B024EF">
      <w:pPr>
        <w:pStyle w:val="Heading3"/>
      </w:pPr>
      <w:bookmarkStart w:id="158" w:name="_Toc21954256"/>
      <w:bookmarkStart w:id="159" w:name="_Toc25048038"/>
      <w:bookmarkStart w:id="160" w:name="_Toc34143413"/>
      <w:bookmarkStart w:id="161" w:name="_Toc34750883"/>
      <w:bookmarkStart w:id="162" w:name="_Toc34751644"/>
      <w:bookmarkStart w:id="163" w:name="_Toc35940992"/>
      <w:bookmarkStart w:id="164" w:name="_Toc43283892"/>
      <w:bookmarkStart w:id="165" w:name="_Toc49762887"/>
      <w:bookmarkStart w:id="166" w:name="_Toc51925741"/>
      <w:bookmarkStart w:id="167" w:name="_Toc51925842"/>
      <w:bookmarkStart w:id="168" w:name="_Toc89156705"/>
      <w:bookmarkStart w:id="169" w:name="_Toc90651684"/>
      <w:r>
        <w:t>5.2.1</w:t>
      </w:r>
      <w:r>
        <w:tab/>
        <w:t>Service Description</w:t>
      </w:r>
      <w:bookmarkEnd w:id="158"/>
      <w:bookmarkEnd w:id="159"/>
      <w:bookmarkEnd w:id="160"/>
      <w:bookmarkEnd w:id="161"/>
      <w:bookmarkEnd w:id="162"/>
      <w:bookmarkEnd w:id="163"/>
      <w:bookmarkEnd w:id="164"/>
      <w:bookmarkEnd w:id="165"/>
      <w:bookmarkEnd w:id="166"/>
      <w:bookmarkEnd w:id="167"/>
      <w:bookmarkEnd w:id="168"/>
      <w:bookmarkEnd w:id="169"/>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B024EF">
      <w:pPr>
        <w:pStyle w:val="Heading3"/>
      </w:pPr>
      <w:bookmarkStart w:id="170" w:name="_Toc21954257"/>
      <w:bookmarkStart w:id="171" w:name="_Toc25048039"/>
      <w:bookmarkStart w:id="172" w:name="_Toc34143414"/>
      <w:bookmarkStart w:id="173" w:name="_Toc34750884"/>
      <w:bookmarkStart w:id="174" w:name="_Toc34751645"/>
      <w:bookmarkStart w:id="175" w:name="_Toc35940993"/>
      <w:bookmarkStart w:id="176" w:name="_Toc43283893"/>
      <w:bookmarkStart w:id="177" w:name="_Toc49762888"/>
      <w:bookmarkStart w:id="178" w:name="_Toc51925742"/>
      <w:bookmarkStart w:id="179" w:name="_Toc51925843"/>
      <w:bookmarkStart w:id="180" w:name="_Toc89156706"/>
      <w:bookmarkStart w:id="181" w:name="_Toc90651685"/>
      <w:r>
        <w:t>5.2.2</w:t>
      </w:r>
      <w:r>
        <w:tab/>
        <w:t>Service Operations</w:t>
      </w:r>
      <w:bookmarkEnd w:id="170"/>
      <w:bookmarkEnd w:id="171"/>
      <w:bookmarkEnd w:id="172"/>
      <w:bookmarkEnd w:id="173"/>
      <w:bookmarkEnd w:id="174"/>
      <w:bookmarkEnd w:id="175"/>
      <w:bookmarkEnd w:id="176"/>
      <w:bookmarkEnd w:id="177"/>
      <w:bookmarkEnd w:id="178"/>
      <w:bookmarkEnd w:id="179"/>
      <w:bookmarkEnd w:id="180"/>
      <w:bookmarkEnd w:id="181"/>
    </w:p>
    <w:p w14:paraId="754F2835" w14:textId="77777777" w:rsidR="00F24C3F" w:rsidRDefault="00F24C3F" w:rsidP="00B024EF">
      <w:pPr>
        <w:pStyle w:val="Heading4"/>
      </w:pPr>
      <w:bookmarkStart w:id="182" w:name="_Toc21954258"/>
      <w:bookmarkStart w:id="183" w:name="_Toc25048040"/>
      <w:bookmarkStart w:id="184" w:name="_Toc34143415"/>
      <w:bookmarkStart w:id="185" w:name="_Toc34750885"/>
      <w:bookmarkStart w:id="186" w:name="_Toc34751646"/>
      <w:bookmarkStart w:id="187" w:name="_Toc35940994"/>
      <w:bookmarkStart w:id="188" w:name="_Toc43283894"/>
      <w:bookmarkStart w:id="189" w:name="_Toc49762889"/>
      <w:bookmarkStart w:id="190" w:name="_Toc51925743"/>
      <w:bookmarkStart w:id="191" w:name="_Toc51925844"/>
      <w:bookmarkStart w:id="192" w:name="_Toc89156707"/>
      <w:bookmarkStart w:id="193" w:name="_Toc90651686"/>
      <w:r>
        <w:t>5.2.2.1</w:t>
      </w:r>
      <w:r>
        <w:tab/>
        <w:t>Introduction</w:t>
      </w:r>
      <w:bookmarkEnd w:id="182"/>
      <w:bookmarkEnd w:id="183"/>
      <w:bookmarkEnd w:id="184"/>
      <w:bookmarkEnd w:id="185"/>
      <w:bookmarkEnd w:id="186"/>
      <w:bookmarkEnd w:id="187"/>
      <w:bookmarkEnd w:id="188"/>
      <w:bookmarkEnd w:id="189"/>
      <w:bookmarkEnd w:id="190"/>
      <w:bookmarkEnd w:id="191"/>
      <w:bookmarkEnd w:id="192"/>
      <w:bookmarkEnd w:id="193"/>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B024EF">
      <w:pPr>
        <w:pStyle w:val="Heading4"/>
      </w:pPr>
      <w:bookmarkStart w:id="194" w:name="_Toc21954259"/>
      <w:bookmarkStart w:id="195" w:name="_Toc25048041"/>
      <w:bookmarkStart w:id="196" w:name="_Toc34143416"/>
      <w:bookmarkStart w:id="197" w:name="_Toc34750886"/>
      <w:bookmarkStart w:id="198" w:name="_Toc34751647"/>
      <w:bookmarkStart w:id="199" w:name="_Toc35940995"/>
      <w:bookmarkStart w:id="200" w:name="_Toc43283895"/>
      <w:bookmarkStart w:id="201" w:name="_Toc49762890"/>
      <w:bookmarkStart w:id="202" w:name="_Toc51925744"/>
      <w:bookmarkStart w:id="203" w:name="_Toc51925845"/>
      <w:bookmarkStart w:id="204" w:name="_Toc89156708"/>
      <w:bookmarkStart w:id="205" w:name="_Toc90651687"/>
      <w:r>
        <w:t>5.2.2.2</w:t>
      </w:r>
      <w:r>
        <w:tab/>
      </w:r>
      <w:r>
        <w:rPr>
          <w:lang w:val="en-US"/>
        </w:rPr>
        <w:t>Service Operation Resolve</w:t>
      </w:r>
      <w:bookmarkEnd w:id="194"/>
      <w:bookmarkEnd w:id="195"/>
      <w:bookmarkEnd w:id="196"/>
      <w:bookmarkEnd w:id="197"/>
      <w:bookmarkEnd w:id="198"/>
      <w:bookmarkEnd w:id="199"/>
      <w:bookmarkEnd w:id="200"/>
      <w:bookmarkEnd w:id="201"/>
      <w:bookmarkEnd w:id="202"/>
      <w:bookmarkEnd w:id="203"/>
      <w:bookmarkEnd w:id="204"/>
      <w:bookmarkEnd w:id="205"/>
    </w:p>
    <w:p w14:paraId="22479BFB" w14:textId="77777777" w:rsidR="00F24C3F" w:rsidRDefault="00F24C3F" w:rsidP="00B024EF">
      <w:pPr>
        <w:pStyle w:val="Heading5"/>
      </w:pPr>
      <w:bookmarkStart w:id="206" w:name="_Toc21954260"/>
      <w:bookmarkStart w:id="207" w:name="_Toc25048042"/>
      <w:bookmarkStart w:id="208" w:name="_Toc34143417"/>
      <w:bookmarkStart w:id="209" w:name="_Toc34750887"/>
      <w:bookmarkStart w:id="210" w:name="_Toc34751648"/>
      <w:bookmarkStart w:id="211" w:name="_Toc35940996"/>
      <w:bookmarkStart w:id="212" w:name="_Toc43283896"/>
      <w:bookmarkStart w:id="213" w:name="_Toc49762891"/>
      <w:bookmarkStart w:id="214" w:name="_Toc51925745"/>
      <w:bookmarkStart w:id="215" w:name="_Toc51925846"/>
      <w:bookmarkStart w:id="216" w:name="_Toc89156709"/>
      <w:bookmarkStart w:id="217" w:name="_Toc90651688"/>
      <w:r>
        <w:t>5.2.2.2.1</w:t>
      </w:r>
      <w:r>
        <w:tab/>
        <w:t>General</w:t>
      </w:r>
      <w:bookmarkEnd w:id="206"/>
      <w:bookmarkEnd w:id="207"/>
      <w:bookmarkEnd w:id="208"/>
      <w:bookmarkEnd w:id="209"/>
      <w:bookmarkEnd w:id="210"/>
      <w:bookmarkEnd w:id="211"/>
      <w:bookmarkEnd w:id="212"/>
      <w:bookmarkEnd w:id="213"/>
      <w:bookmarkEnd w:id="214"/>
      <w:bookmarkEnd w:id="215"/>
      <w:bookmarkEnd w:id="216"/>
      <w:bookmarkEnd w:id="217"/>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59C5ABB"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4pt;height:106.85pt" o:ole="">
            <v:imagedata r:id="rId14" o:title=""/>
          </v:shape>
          <o:OLEObject Type="Embed" ProgID="Visio.Drawing.15" ShapeID="_x0000_i1028" DrawAspect="Content" ObjectID="_1701264660"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B024EF">
      <w:pPr>
        <w:pStyle w:val="Heading5"/>
      </w:pPr>
      <w:bookmarkStart w:id="218" w:name="_Toc21954261"/>
      <w:bookmarkStart w:id="219" w:name="_Toc25048043"/>
      <w:bookmarkStart w:id="220" w:name="_Toc34143418"/>
      <w:bookmarkStart w:id="221" w:name="_Toc34750888"/>
      <w:bookmarkStart w:id="222" w:name="_Toc34751649"/>
      <w:bookmarkStart w:id="223" w:name="_Toc35940997"/>
      <w:bookmarkStart w:id="224" w:name="_Toc43283897"/>
      <w:bookmarkStart w:id="225" w:name="_Toc49762892"/>
      <w:bookmarkStart w:id="226" w:name="_Toc51925746"/>
      <w:bookmarkStart w:id="227" w:name="_Toc51925847"/>
      <w:bookmarkStart w:id="228" w:name="_Toc89156710"/>
      <w:bookmarkStart w:id="229" w:name="_Toc90651689"/>
      <w:r>
        <w:t>5.2.2.2.2</w:t>
      </w:r>
      <w:r>
        <w:tab/>
        <w:t>Retrieve a Dictionary Entry</w:t>
      </w:r>
      <w:bookmarkEnd w:id="218"/>
      <w:bookmarkEnd w:id="219"/>
      <w:bookmarkEnd w:id="220"/>
      <w:bookmarkEnd w:id="221"/>
      <w:bookmarkEnd w:id="222"/>
      <w:bookmarkEnd w:id="223"/>
      <w:bookmarkEnd w:id="224"/>
      <w:bookmarkEnd w:id="225"/>
      <w:bookmarkEnd w:id="226"/>
      <w:bookmarkEnd w:id="227"/>
      <w:bookmarkEnd w:id="228"/>
      <w:bookmarkEnd w:id="229"/>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A6B654E" w:rsidR="00F24C3F" w:rsidRDefault="002A3CCE" w:rsidP="004E27CB">
      <w:pPr>
        <w:pStyle w:val="TH"/>
      </w:pPr>
      <w:r>
        <w:object w:dxaOrig="8670" w:dyaOrig="2130" w14:anchorId="085D21C6">
          <v:shape id="_x0000_i1029" type="#_x0000_t75" style="width:434.3pt;height:107.3pt" o:ole="">
            <v:imagedata r:id="rId16" o:title=""/>
          </v:shape>
          <o:OLEObject Type="Embed" ProgID="Visio.Drawing.15" ShapeID="_x0000_i1029" DrawAspect="Content" ObjectID="_1701264661"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B024EF">
      <w:pPr>
        <w:pStyle w:val="Heading4"/>
      </w:pPr>
      <w:bookmarkStart w:id="230" w:name="_Toc21954263"/>
      <w:bookmarkStart w:id="231" w:name="_Toc25048044"/>
      <w:bookmarkStart w:id="232" w:name="_Toc34143419"/>
      <w:bookmarkStart w:id="233" w:name="_Toc34750889"/>
      <w:bookmarkStart w:id="234" w:name="_Toc34751650"/>
      <w:bookmarkStart w:id="235" w:name="_Toc35940998"/>
      <w:bookmarkStart w:id="236" w:name="_Toc43283898"/>
      <w:bookmarkStart w:id="237" w:name="_Toc49762893"/>
      <w:bookmarkStart w:id="238" w:name="_Toc51925747"/>
      <w:bookmarkStart w:id="239" w:name="_Toc51925848"/>
      <w:bookmarkStart w:id="240" w:name="_Toc89156711"/>
      <w:bookmarkStart w:id="241" w:name="_Toc90651690"/>
      <w:r>
        <w:t>5.2.2.3</w:t>
      </w:r>
      <w:r>
        <w:tab/>
      </w:r>
      <w:r>
        <w:rPr>
          <w:lang w:val="en-US"/>
        </w:rPr>
        <w:t>Service Operation</w:t>
      </w:r>
      <w:r w:rsidRPr="0053778E">
        <w:t xml:space="preserve"> </w:t>
      </w:r>
      <w:r>
        <w:t>Assign</w:t>
      </w:r>
      <w:bookmarkEnd w:id="230"/>
      <w:bookmarkEnd w:id="231"/>
      <w:bookmarkEnd w:id="232"/>
      <w:bookmarkEnd w:id="233"/>
      <w:bookmarkEnd w:id="234"/>
      <w:bookmarkEnd w:id="235"/>
      <w:bookmarkEnd w:id="236"/>
      <w:bookmarkEnd w:id="237"/>
      <w:bookmarkEnd w:id="238"/>
      <w:bookmarkEnd w:id="239"/>
      <w:bookmarkEnd w:id="240"/>
      <w:bookmarkEnd w:id="241"/>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32186296" w:rsidR="001222DA" w:rsidRPr="00B024EF" w:rsidRDefault="00F24C3F" w:rsidP="00B024EF">
      <w:pPr>
        <w:pStyle w:val="TH"/>
      </w:pPr>
      <w:r w:rsidRPr="00B024EF">
        <w:t>The NF Service Consumer (e.g. AMF) shall obtain the PLMN Assigned UE Radio Capability ID by using the HTTP POST method as shown in Figure 5.2.2.3.1-1.</w:t>
      </w:r>
    </w:p>
    <w:p w14:paraId="7658240E" w14:textId="6B99E443" w:rsidR="002A3CCE" w:rsidRDefault="002A3CCE" w:rsidP="00B024EF">
      <w:pPr>
        <w:pStyle w:val="TH"/>
        <w:rPr>
          <w:lang w:val="fr-FR"/>
        </w:rPr>
      </w:pPr>
      <w:r w:rsidRPr="00B024EF">
        <w:object w:dxaOrig="9390" w:dyaOrig="2850" w14:anchorId="7032E576">
          <v:shape id="_x0000_i1030" type="#_x0000_t75" style="width:486.1pt;height:134.85pt" o:ole="">
            <v:imagedata r:id="rId18" o:title="" cropbottom="1253f" cropright="-197f"/>
          </v:shape>
          <o:OLEObject Type="Embed" ProgID="Visio.Drawing.11" ShapeID="_x0000_i1030" DrawAspect="Content" ObjectID="_1701264662" r:id="rId19"/>
        </w:object>
      </w:r>
    </w:p>
    <w:p w14:paraId="1DB81675" w14:textId="77777777" w:rsidR="00F24C3F" w:rsidRDefault="00FD2AA7" w:rsidP="001222DA">
      <w:pPr>
        <w:pStyle w:val="TF"/>
        <w:rPr>
          <w:lang w:val="fr-FR"/>
        </w:rPr>
      </w:pPr>
      <w:r>
        <w:t>Figure 5.2.2.3-1 Create a dictionary entry</w:t>
      </w:r>
    </w:p>
    <w:p w14:paraId="3A42416D" w14:textId="77777777" w:rsidR="00F24C3F" w:rsidRPr="00B024EF" w:rsidRDefault="00F24C3F" w:rsidP="00C619FE">
      <w:pPr>
        <w:pStyle w:val="B1"/>
      </w:pPr>
      <w:r w:rsidRPr="00B024EF">
        <w:lastRenderedPageBreak/>
        <w:t>1.</w:t>
      </w:r>
      <w:r w:rsidRPr="00B024EF">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B024EF">
      <w:pPr>
        <w:pStyle w:val="Heading4"/>
      </w:pPr>
      <w:bookmarkStart w:id="242" w:name="_Toc21954264"/>
      <w:bookmarkStart w:id="243" w:name="_Toc25048045"/>
      <w:bookmarkStart w:id="244" w:name="_Toc34143420"/>
      <w:bookmarkStart w:id="245" w:name="_Toc34750890"/>
      <w:bookmarkStart w:id="246" w:name="_Toc34751651"/>
      <w:bookmarkStart w:id="247" w:name="_Toc35940999"/>
      <w:bookmarkStart w:id="248" w:name="_Toc43283899"/>
      <w:bookmarkStart w:id="249" w:name="_Toc49762894"/>
      <w:bookmarkStart w:id="250" w:name="_Toc51925748"/>
      <w:bookmarkStart w:id="251" w:name="_Toc51925849"/>
      <w:bookmarkStart w:id="252" w:name="_Toc89156712"/>
      <w:bookmarkStart w:id="253" w:name="_Toc90651691"/>
      <w:r>
        <w:t>5.2.2.4</w:t>
      </w:r>
      <w:r>
        <w:tab/>
      </w:r>
      <w:r>
        <w:rPr>
          <w:lang w:val="en-US"/>
        </w:rPr>
        <w:t>Service Operation</w:t>
      </w:r>
      <w:r w:rsidRPr="0053778E">
        <w:t xml:space="preserve"> </w:t>
      </w:r>
      <w:r>
        <w:t>Subscribe</w:t>
      </w:r>
      <w:bookmarkEnd w:id="242"/>
      <w:bookmarkEnd w:id="243"/>
      <w:bookmarkEnd w:id="244"/>
      <w:bookmarkEnd w:id="245"/>
      <w:bookmarkEnd w:id="246"/>
      <w:bookmarkEnd w:id="247"/>
      <w:bookmarkEnd w:id="248"/>
      <w:bookmarkEnd w:id="249"/>
      <w:bookmarkEnd w:id="250"/>
      <w:bookmarkEnd w:id="251"/>
      <w:bookmarkEnd w:id="252"/>
      <w:bookmarkEnd w:id="253"/>
    </w:p>
    <w:p w14:paraId="5B955540" w14:textId="77777777" w:rsidR="00F24C3F" w:rsidRPr="003B2883" w:rsidRDefault="00F24C3F" w:rsidP="00B024EF">
      <w:pPr>
        <w:pStyle w:val="Heading5"/>
      </w:pPr>
      <w:bookmarkStart w:id="254" w:name="_Toc21954265"/>
      <w:bookmarkStart w:id="255" w:name="_Toc25048046"/>
      <w:bookmarkStart w:id="256" w:name="_Toc34143421"/>
      <w:bookmarkStart w:id="257" w:name="_Toc34750891"/>
      <w:bookmarkStart w:id="258" w:name="_Toc34751652"/>
      <w:bookmarkStart w:id="259" w:name="_Toc35941000"/>
      <w:bookmarkStart w:id="260" w:name="_Toc43283900"/>
      <w:bookmarkStart w:id="261" w:name="_Toc49762895"/>
      <w:bookmarkStart w:id="262" w:name="_Toc51925749"/>
      <w:bookmarkStart w:id="263" w:name="_Toc51925850"/>
      <w:bookmarkStart w:id="264" w:name="_Toc89156713"/>
      <w:bookmarkStart w:id="265" w:name="_Toc90651692"/>
      <w:r>
        <w:t>5.2.2.4</w:t>
      </w:r>
      <w:r w:rsidRPr="003B2883">
        <w:t>.1</w:t>
      </w:r>
      <w:r w:rsidRPr="003B2883">
        <w:tab/>
        <w:t>General</w:t>
      </w:r>
      <w:bookmarkEnd w:id="254"/>
      <w:bookmarkEnd w:id="255"/>
      <w:bookmarkEnd w:id="256"/>
      <w:bookmarkEnd w:id="257"/>
      <w:bookmarkEnd w:id="258"/>
      <w:bookmarkEnd w:id="259"/>
      <w:bookmarkEnd w:id="260"/>
      <w:bookmarkEnd w:id="261"/>
      <w:bookmarkEnd w:id="262"/>
      <w:bookmarkEnd w:id="263"/>
      <w:bookmarkEnd w:id="264"/>
      <w:bookmarkEnd w:id="26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65pt;height:106.85pt" o:ole="">
            <v:imagedata r:id="rId20" o:title=""/>
          </v:shape>
          <o:OLEObject Type="Embed" ProgID="Visio.Drawing.11" ShapeID="_x0000_i1031" DrawAspect="Content" ObjectID="_1701264663"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66" w:name="_PERM_MCCTEMPBM_CRPT0115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6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B024EF">
      <w:pPr>
        <w:pStyle w:val="Heading4"/>
      </w:pPr>
      <w:bookmarkStart w:id="267" w:name="_Toc11343007"/>
      <w:bookmarkStart w:id="268" w:name="_Toc21954266"/>
      <w:bookmarkStart w:id="269" w:name="_Toc25048047"/>
      <w:bookmarkStart w:id="270" w:name="_Toc34143422"/>
      <w:bookmarkStart w:id="271" w:name="_Toc34750892"/>
      <w:bookmarkStart w:id="272" w:name="_Toc34751653"/>
      <w:bookmarkStart w:id="273" w:name="_Toc35941001"/>
      <w:bookmarkStart w:id="274" w:name="_Toc43283901"/>
      <w:bookmarkStart w:id="275" w:name="_Toc49762896"/>
      <w:bookmarkStart w:id="276" w:name="_Toc51925750"/>
      <w:bookmarkStart w:id="277" w:name="_Toc51925851"/>
      <w:bookmarkStart w:id="278" w:name="_Toc89156714"/>
      <w:bookmarkStart w:id="279" w:name="_Toc90651693"/>
      <w:r w:rsidRPr="003B2883">
        <w:t>5.</w:t>
      </w:r>
      <w:r>
        <w:t>2</w:t>
      </w:r>
      <w:r w:rsidRPr="003B2883">
        <w:t>.2.</w:t>
      </w:r>
      <w:r>
        <w:t>5</w:t>
      </w:r>
      <w:r w:rsidRPr="003B2883">
        <w:tab/>
        <w:t>Unsubscribe</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78681108" w14:textId="77777777" w:rsidR="00F24C3F" w:rsidRPr="003B2883" w:rsidRDefault="00F24C3F" w:rsidP="00B024EF">
      <w:pPr>
        <w:pStyle w:val="Heading5"/>
      </w:pPr>
      <w:bookmarkStart w:id="280" w:name="_Toc11343008"/>
      <w:bookmarkStart w:id="281" w:name="_Toc21954267"/>
      <w:bookmarkStart w:id="282" w:name="_Toc25048048"/>
      <w:bookmarkStart w:id="283" w:name="_Toc34143423"/>
      <w:bookmarkStart w:id="284" w:name="_Toc34750893"/>
      <w:bookmarkStart w:id="285" w:name="_Toc34751654"/>
      <w:bookmarkStart w:id="286" w:name="_Toc35941002"/>
      <w:bookmarkStart w:id="287" w:name="_Toc43283902"/>
      <w:bookmarkStart w:id="288" w:name="_Toc49762897"/>
      <w:bookmarkStart w:id="289" w:name="_Toc51925751"/>
      <w:bookmarkStart w:id="290" w:name="_Toc51925852"/>
      <w:bookmarkStart w:id="291" w:name="_Toc89156715"/>
      <w:bookmarkStart w:id="292" w:name="_Toc90651694"/>
      <w:r w:rsidRPr="003B2883">
        <w:t>5.</w:t>
      </w:r>
      <w:r>
        <w:t>2</w:t>
      </w:r>
      <w:r w:rsidRPr="003B2883">
        <w:t>.2.</w:t>
      </w:r>
      <w:r>
        <w:t>5</w:t>
      </w:r>
      <w:r w:rsidRPr="003B2883">
        <w:t>.1</w:t>
      </w:r>
      <w:r w:rsidRPr="003B2883">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65pt;height:106.85pt" o:ole="">
            <v:imagedata r:id="rId22" o:title=""/>
          </v:shape>
          <o:OLEObject Type="Embed" ProgID="Visio.Drawing.11" ShapeID="_x0000_i1032" DrawAspect="Content" ObjectID="_1701264664"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B024EF">
      <w:pPr>
        <w:pStyle w:val="B1"/>
      </w:pPr>
      <w:r w:rsidRPr="00B024EF">
        <w:t>2b.</w:t>
      </w:r>
      <w:r w:rsidRPr="00B024EF">
        <w:tab/>
        <w:t xml:space="preserve">On failure or redirection, one of the HTTP status code listed in Table 6.1.3.5.3.2-3 shall be returned. For a 4xx/5xx response, the message body </w:t>
      </w:r>
      <w:r w:rsidR="00D82C22" w:rsidRPr="00B024EF">
        <w:t xml:space="preserve">may </w:t>
      </w:r>
      <w:r w:rsidRPr="00B024EF">
        <w:t>contain a ProblemDetails structure with the "cause" attribute set to one of the application error listed in Table 6.1.3.5.3.2-3.</w:t>
      </w:r>
    </w:p>
    <w:p w14:paraId="3FCE849F" w14:textId="77777777" w:rsidR="00F24C3F" w:rsidRPr="003B2883" w:rsidRDefault="00F24C3F" w:rsidP="00B024EF">
      <w:pPr>
        <w:pStyle w:val="Heading4"/>
      </w:pPr>
      <w:bookmarkStart w:id="293" w:name="_Toc21954268"/>
      <w:bookmarkStart w:id="294" w:name="_Toc25048049"/>
      <w:bookmarkStart w:id="295" w:name="_Toc34143424"/>
      <w:bookmarkStart w:id="296" w:name="_Toc34750894"/>
      <w:bookmarkStart w:id="297" w:name="_Toc34751655"/>
      <w:bookmarkStart w:id="298" w:name="_Toc35941003"/>
      <w:bookmarkStart w:id="299" w:name="_Toc43283903"/>
      <w:bookmarkStart w:id="300" w:name="_Toc49762898"/>
      <w:bookmarkStart w:id="301" w:name="_Toc51925752"/>
      <w:bookmarkStart w:id="302" w:name="_Toc51925853"/>
      <w:bookmarkStart w:id="303" w:name="_Toc89156716"/>
      <w:bookmarkStart w:id="304" w:name="_Toc90651695"/>
      <w:r w:rsidRPr="003B2883">
        <w:t>5.</w:t>
      </w:r>
      <w:r>
        <w:t>2</w:t>
      </w:r>
      <w:r w:rsidRPr="003B2883">
        <w:t>.2.</w:t>
      </w:r>
      <w:r>
        <w:t>6</w:t>
      </w:r>
      <w:r w:rsidRPr="003B2883">
        <w:tab/>
        <w:t>Notify</w:t>
      </w:r>
      <w:bookmarkEnd w:id="293"/>
      <w:bookmarkEnd w:id="294"/>
      <w:bookmarkEnd w:id="295"/>
      <w:bookmarkEnd w:id="296"/>
      <w:bookmarkEnd w:id="297"/>
      <w:bookmarkEnd w:id="298"/>
      <w:bookmarkEnd w:id="299"/>
      <w:bookmarkEnd w:id="300"/>
      <w:bookmarkEnd w:id="301"/>
      <w:bookmarkEnd w:id="302"/>
      <w:bookmarkEnd w:id="303"/>
      <w:bookmarkEnd w:id="304"/>
    </w:p>
    <w:p w14:paraId="70C2A02D" w14:textId="77777777" w:rsidR="00F24C3F" w:rsidRPr="003B2883" w:rsidRDefault="00F24C3F" w:rsidP="00B024EF">
      <w:pPr>
        <w:pStyle w:val="Heading5"/>
      </w:pPr>
      <w:bookmarkStart w:id="305" w:name="_Toc11343010"/>
      <w:bookmarkStart w:id="306" w:name="_Toc21954269"/>
      <w:bookmarkStart w:id="307" w:name="_Toc25048050"/>
      <w:bookmarkStart w:id="308" w:name="_Toc34143425"/>
      <w:bookmarkStart w:id="309" w:name="_Toc34750895"/>
      <w:bookmarkStart w:id="310" w:name="_Toc34751656"/>
      <w:bookmarkStart w:id="311" w:name="_Toc35941004"/>
      <w:bookmarkStart w:id="312" w:name="_Toc43283904"/>
      <w:bookmarkStart w:id="313" w:name="_Toc49762899"/>
      <w:bookmarkStart w:id="314" w:name="_Toc51925753"/>
      <w:bookmarkStart w:id="315" w:name="_Toc51925854"/>
      <w:bookmarkStart w:id="316" w:name="_Toc89156717"/>
      <w:bookmarkStart w:id="317" w:name="_Toc90651696"/>
      <w:r w:rsidRPr="003B2883">
        <w:t>5.</w:t>
      </w:r>
      <w:r>
        <w:t>2</w:t>
      </w:r>
      <w:r w:rsidRPr="003B2883">
        <w:t>.2.</w:t>
      </w:r>
      <w:r>
        <w:t>6</w:t>
      </w:r>
      <w:r w:rsidRPr="003B2883">
        <w:t>.1</w:t>
      </w:r>
      <w:r w:rsidRPr="003B2883">
        <w:tab/>
        <w:t>General</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3B1A1BBA" w:rsidR="00F24C3F" w:rsidRPr="003B2883" w:rsidRDefault="002A3CCE" w:rsidP="00F24C3F">
      <w:pPr>
        <w:pStyle w:val="TH"/>
      </w:pPr>
      <w:r w:rsidRPr="003B2883">
        <w:rPr>
          <w:lang w:val="fr-FR"/>
        </w:rPr>
        <w:object w:dxaOrig="8685" w:dyaOrig="2115" w14:anchorId="670B3871">
          <v:shape id="_x0000_i1033" type="#_x0000_t75" style="width:432.45pt;height:105.95pt" o:ole="">
            <v:imagedata r:id="rId24" o:title=""/>
          </v:shape>
          <o:OLEObject Type="Embed" ProgID="Visio.Drawing.11" ShapeID="_x0000_i1033" DrawAspect="Content" ObjectID="_1701264665"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5F72ADB0" w:rsidR="00F24C3F" w:rsidRPr="00D93024" w:rsidRDefault="00F24C3F" w:rsidP="00B024EF">
      <w:pPr>
        <w:pStyle w:val="B1"/>
      </w:pPr>
      <w:r w:rsidRPr="00B024EF">
        <w:t>2b.</w:t>
      </w:r>
      <w:r w:rsidRPr="00B024EF">
        <w:tab/>
        <w:t>On failure</w:t>
      </w:r>
      <w:r w:rsidR="002A3CCE" w:rsidRPr="00B024EF">
        <w:t xml:space="preserve"> or redirection</w:t>
      </w:r>
      <w:r w:rsidRPr="00B024EF">
        <w:t xml:space="preserve">, the appropriate HTTP status code </w:t>
      </w:r>
      <w:r w:rsidRPr="00B024EF">
        <w:rPr>
          <w:rFonts w:hint="eastAsia"/>
        </w:rPr>
        <w:t xml:space="preserve">(e.g. </w:t>
      </w:r>
      <w:r w:rsidRPr="00B024EF">
        <w:t>"</w:t>
      </w:r>
      <w:r w:rsidRPr="00B024EF">
        <w:rPr>
          <w:rFonts w:hint="eastAsia"/>
        </w:rPr>
        <w:t>403</w:t>
      </w:r>
      <w:r w:rsidRPr="00B024EF">
        <w:t xml:space="preserve"> </w:t>
      </w:r>
      <w:r w:rsidRPr="00B024EF">
        <w:rPr>
          <w:rFonts w:hint="eastAsia"/>
        </w:rPr>
        <w:t>Forbidden</w:t>
      </w:r>
      <w:r w:rsidRPr="00B024EF">
        <w:t>"</w:t>
      </w:r>
      <w:r w:rsidRPr="00B024EF">
        <w:rPr>
          <w:rFonts w:hint="eastAsia"/>
        </w:rPr>
        <w:t xml:space="preserve">) </w:t>
      </w:r>
      <w:r w:rsidRPr="00B024EF">
        <w:t>indicating the error shall be returned and appropriate additional error information should be returned.</w:t>
      </w:r>
    </w:p>
    <w:p w14:paraId="608D228C" w14:textId="77777777" w:rsidR="00F24C3F" w:rsidRDefault="00F24C3F" w:rsidP="00F24C3F"/>
    <w:p w14:paraId="21732FD3" w14:textId="77777777" w:rsidR="00F24C3F" w:rsidRDefault="00F24C3F" w:rsidP="00B024EF">
      <w:pPr>
        <w:pStyle w:val="Heading1"/>
      </w:pPr>
      <w:bookmarkStart w:id="318" w:name="_Toc21954271"/>
      <w:bookmarkStart w:id="319" w:name="_Toc25048051"/>
      <w:bookmarkStart w:id="320" w:name="_Toc34143426"/>
      <w:bookmarkStart w:id="321" w:name="_Toc34750896"/>
      <w:bookmarkStart w:id="322" w:name="_Toc34751657"/>
      <w:bookmarkStart w:id="323" w:name="_Toc35941005"/>
      <w:bookmarkStart w:id="324" w:name="_Toc43283905"/>
      <w:bookmarkStart w:id="325" w:name="_Toc49762900"/>
      <w:bookmarkStart w:id="326" w:name="_Toc51925754"/>
      <w:bookmarkStart w:id="327" w:name="_Toc51925855"/>
      <w:bookmarkStart w:id="328" w:name="_Toc89156718"/>
      <w:bookmarkStart w:id="329" w:name="_Toc90651697"/>
      <w:r>
        <w:t>6</w:t>
      </w:r>
      <w:r>
        <w:tab/>
        <w:t>API Definitions</w:t>
      </w:r>
      <w:bookmarkEnd w:id="318"/>
      <w:bookmarkEnd w:id="319"/>
      <w:bookmarkEnd w:id="320"/>
      <w:bookmarkEnd w:id="321"/>
      <w:bookmarkEnd w:id="322"/>
      <w:bookmarkEnd w:id="323"/>
      <w:bookmarkEnd w:id="324"/>
      <w:bookmarkEnd w:id="325"/>
      <w:bookmarkEnd w:id="326"/>
      <w:bookmarkEnd w:id="327"/>
      <w:bookmarkEnd w:id="328"/>
      <w:bookmarkEnd w:id="329"/>
    </w:p>
    <w:p w14:paraId="5AFE78C2" w14:textId="77777777" w:rsidR="00F24C3F" w:rsidRDefault="00F24C3F" w:rsidP="00B024EF">
      <w:pPr>
        <w:pStyle w:val="Heading2"/>
      </w:pPr>
      <w:bookmarkStart w:id="330" w:name="_Toc21954272"/>
      <w:bookmarkStart w:id="331" w:name="_Toc25048052"/>
      <w:bookmarkStart w:id="332" w:name="_Toc34143427"/>
      <w:bookmarkStart w:id="333" w:name="_Toc34750897"/>
      <w:bookmarkStart w:id="334" w:name="_Toc34751658"/>
      <w:bookmarkStart w:id="335" w:name="_Toc35941006"/>
      <w:bookmarkStart w:id="336" w:name="_Toc43283906"/>
      <w:bookmarkStart w:id="337" w:name="_Toc49762901"/>
      <w:bookmarkStart w:id="338" w:name="_Toc51925755"/>
      <w:bookmarkStart w:id="339" w:name="_Toc51925856"/>
      <w:bookmarkStart w:id="340" w:name="_Toc89156719"/>
      <w:bookmarkStart w:id="341" w:name="_Toc90651698"/>
      <w:r>
        <w:t>6.1</w:t>
      </w:r>
      <w:r>
        <w:tab/>
      </w:r>
      <w:r w:rsidRPr="002B0E61">
        <w:t>Nucmf_UECapabilityManagement</w:t>
      </w:r>
      <w:r w:rsidRPr="00E23840">
        <w:rPr>
          <w:noProof/>
        </w:rPr>
        <w:t xml:space="preserve"> </w:t>
      </w:r>
      <w:r>
        <w:t>Service API</w:t>
      </w:r>
      <w:bookmarkEnd w:id="330"/>
      <w:bookmarkEnd w:id="331"/>
      <w:bookmarkEnd w:id="332"/>
      <w:bookmarkEnd w:id="333"/>
      <w:bookmarkEnd w:id="334"/>
      <w:bookmarkEnd w:id="335"/>
      <w:bookmarkEnd w:id="336"/>
      <w:bookmarkEnd w:id="337"/>
      <w:bookmarkEnd w:id="338"/>
      <w:bookmarkEnd w:id="339"/>
      <w:bookmarkEnd w:id="340"/>
      <w:bookmarkEnd w:id="341"/>
    </w:p>
    <w:p w14:paraId="6F6B92C6" w14:textId="77777777" w:rsidR="00F24C3F" w:rsidRDefault="00F24C3F" w:rsidP="00B024EF">
      <w:pPr>
        <w:pStyle w:val="Heading3"/>
      </w:pPr>
      <w:bookmarkStart w:id="342" w:name="_Toc21954273"/>
      <w:bookmarkStart w:id="343" w:name="_Toc25048053"/>
      <w:bookmarkStart w:id="344" w:name="_Toc34143428"/>
      <w:bookmarkStart w:id="345" w:name="_Toc34750898"/>
      <w:bookmarkStart w:id="346" w:name="_Toc34751659"/>
      <w:bookmarkStart w:id="347" w:name="_Toc35941007"/>
      <w:bookmarkStart w:id="348" w:name="_Toc43283907"/>
      <w:bookmarkStart w:id="349" w:name="_Toc49762902"/>
      <w:bookmarkStart w:id="350" w:name="_Toc51925756"/>
      <w:bookmarkStart w:id="351" w:name="_Toc51925857"/>
      <w:bookmarkStart w:id="352" w:name="_Toc89156720"/>
      <w:bookmarkStart w:id="353" w:name="_Toc90651699"/>
      <w:r>
        <w:t>6.1.1</w:t>
      </w:r>
      <w:r>
        <w:tab/>
        <w:t>Introduction</w:t>
      </w:r>
      <w:bookmarkEnd w:id="342"/>
      <w:bookmarkEnd w:id="343"/>
      <w:bookmarkEnd w:id="344"/>
      <w:bookmarkEnd w:id="345"/>
      <w:bookmarkEnd w:id="346"/>
      <w:bookmarkEnd w:id="347"/>
      <w:bookmarkEnd w:id="348"/>
      <w:bookmarkEnd w:id="349"/>
      <w:bookmarkEnd w:id="350"/>
      <w:bookmarkEnd w:id="351"/>
      <w:bookmarkEnd w:id="352"/>
      <w:bookmarkEnd w:id="353"/>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77777777"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B024EF">
      <w:pPr>
        <w:pStyle w:val="Heading3"/>
      </w:pPr>
      <w:bookmarkStart w:id="354" w:name="_Toc21954274"/>
      <w:bookmarkStart w:id="355" w:name="_Toc25048054"/>
      <w:bookmarkStart w:id="356" w:name="_Toc34143429"/>
      <w:bookmarkStart w:id="357" w:name="_Toc34750899"/>
      <w:bookmarkStart w:id="358" w:name="_Toc34751660"/>
      <w:bookmarkStart w:id="359" w:name="_Toc35941008"/>
      <w:bookmarkStart w:id="360" w:name="_Toc43283908"/>
      <w:bookmarkStart w:id="361" w:name="_Toc49762903"/>
      <w:bookmarkStart w:id="362" w:name="_Toc51925757"/>
      <w:bookmarkStart w:id="363" w:name="_Toc51925858"/>
      <w:bookmarkStart w:id="364" w:name="_Toc89156721"/>
      <w:bookmarkStart w:id="365" w:name="_Toc90651700"/>
      <w:r>
        <w:t>6.1.2</w:t>
      </w:r>
      <w:r>
        <w:tab/>
        <w:t>Usage of HTTP</w:t>
      </w:r>
      <w:bookmarkEnd w:id="354"/>
      <w:bookmarkEnd w:id="355"/>
      <w:bookmarkEnd w:id="356"/>
      <w:bookmarkEnd w:id="357"/>
      <w:bookmarkEnd w:id="358"/>
      <w:bookmarkEnd w:id="359"/>
      <w:bookmarkEnd w:id="360"/>
      <w:bookmarkEnd w:id="361"/>
      <w:bookmarkEnd w:id="362"/>
      <w:bookmarkEnd w:id="363"/>
      <w:bookmarkEnd w:id="364"/>
      <w:bookmarkEnd w:id="365"/>
    </w:p>
    <w:p w14:paraId="6F237BE3" w14:textId="77777777" w:rsidR="00F24C3F" w:rsidRPr="000C5200" w:rsidRDefault="00F24C3F" w:rsidP="00B024EF">
      <w:pPr>
        <w:pStyle w:val="Heading4"/>
      </w:pPr>
      <w:bookmarkStart w:id="366" w:name="_Toc21954275"/>
      <w:bookmarkStart w:id="367" w:name="_Toc25048055"/>
      <w:bookmarkStart w:id="368" w:name="_Toc34143430"/>
      <w:bookmarkStart w:id="369" w:name="_Toc34750900"/>
      <w:bookmarkStart w:id="370" w:name="_Toc34751661"/>
      <w:bookmarkStart w:id="371" w:name="_Toc35941009"/>
      <w:bookmarkStart w:id="372" w:name="_Toc43283909"/>
      <w:bookmarkStart w:id="373" w:name="_Toc49762904"/>
      <w:bookmarkStart w:id="374" w:name="_Toc51925758"/>
      <w:bookmarkStart w:id="375" w:name="_Toc51925859"/>
      <w:bookmarkStart w:id="376" w:name="_Toc89156722"/>
      <w:bookmarkStart w:id="377" w:name="_Toc90651701"/>
      <w:r>
        <w:t>6.1.2.1</w:t>
      </w:r>
      <w:r>
        <w:tab/>
        <w:t>General</w:t>
      </w:r>
      <w:bookmarkEnd w:id="366"/>
      <w:bookmarkEnd w:id="367"/>
      <w:bookmarkEnd w:id="368"/>
      <w:bookmarkEnd w:id="369"/>
      <w:bookmarkEnd w:id="370"/>
      <w:bookmarkEnd w:id="371"/>
      <w:bookmarkEnd w:id="372"/>
      <w:bookmarkEnd w:id="373"/>
      <w:bookmarkEnd w:id="374"/>
      <w:bookmarkEnd w:id="375"/>
      <w:bookmarkEnd w:id="376"/>
      <w:bookmarkEnd w:id="377"/>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B024EF">
      <w:pPr>
        <w:pStyle w:val="Heading4"/>
      </w:pPr>
      <w:bookmarkStart w:id="378" w:name="_Toc21954276"/>
      <w:bookmarkStart w:id="379" w:name="_Toc25048056"/>
      <w:bookmarkStart w:id="380" w:name="_Toc34143431"/>
      <w:bookmarkStart w:id="381" w:name="_Toc34750901"/>
      <w:bookmarkStart w:id="382" w:name="_Toc34751662"/>
      <w:bookmarkStart w:id="383" w:name="_Toc35941010"/>
      <w:bookmarkStart w:id="384" w:name="_Toc43283910"/>
      <w:bookmarkStart w:id="385" w:name="_Toc49762905"/>
      <w:bookmarkStart w:id="386" w:name="_Toc51925759"/>
      <w:bookmarkStart w:id="387" w:name="_Toc51925860"/>
      <w:bookmarkStart w:id="388" w:name="_Toc89156723"/>
      <w:bookmarkStart w:id="389" w:name="_Toc90651702"/>
      <w:r>
        <w:t>6.1.2.2</w:t>
      </w:r>
      <w:r>
        <w:tab/>
        <w:t>HTTP standard headers</w:t>
      </w:r>
      <w:bookmarkEnd w:id="378"/>
      <w:bookmarkEnd w:id="379"/>
      <w:bookmarkEnd w:id="380"/>
      <w:bookmarkEnd w:id="381"/>
      <w:bookmarkEnd w:id="382"/>
      <w:bookmarkEnd w:id="383"/>
      <w:bookmarkEnd w:id="384"/>
      <w:bookmarkEnd w:id="385"/>
      <w:bookmarkEnd w:id="386"/>
      <w:bookmarkEnd w:id="387"/>
      <w:bookmarkEnd w:id="388"/>
      <w:bookmarkEnd w:id="389"/>
    </w:p>
    <w:p w14:paraId="1DBF06B6" w14:textId="77777777" w:rsidR="00F24C3F" w:rsidRDefault="00F24C3F" w:rsidP="00B024EF">
      <w:pPr>
        <w:pStyle w:val="Heading5"/>
        <w:rPr>
          <w:lang w:eastAsia="zh-CN"/>
        </w:rPr>
      </w:pPr>
      <w:bookmarkStart w:id="390" w:name="_Toc21954277"/>
      <w:bookmarkStart w:id="391" w:name="_Toc25048057"/>
      <w:bookmarkStart w:id="392" w:name="_Toc34143432"/>
      <w:bookmarkStart w:id="393" w:name="_Toc34750902"/>
      <w:bookmarkStart w:id="394" w:name="_Toc34751663"/>
      <w:bookmarkStart w:id="395" w:name="_Toc35941011"/>
      <w:bookmarkStart w:id="396" w:name="_Toc43283911"/>
      <w:bookmarkStart w:id="397" w:name="_Toc49762906"/>
      <w:bookmarkStart w:id="398" w:name="_Toc51925760"/>
      <w:bookmarkStart w:id="399" w:name="_Toc51925861"/>
      <w:bookmarkStart w:id="400" w:name="_Toc89156724"/>
      <w:bookmarkStart w:id="401" w:name="_Toc90651703"/>
      <w:r>
        <w:t>6.1.2.2.1</w:t>
      </w:r>
      <w:r>
        <w:rPr>
          <w:rFonts w:hint="eastAsia"/>
          <w:lang w:eastAsia="zh-CN"/>
        </w:rPr>
        <w:tab/>
      </w:r>
      <w:r>
        <w:rPr>
          <w:lang w:eastAsia="zh-CN"/>
        </w:rPr>
        <w:t>General</w:t>
      </w:r>
      <w:bookmarkEnd w:id="390"/>
      <w:bookmarkEnd w:id="391"/>
      <w:bookmarkEnd w:id="392"/>
      <w:bookmarkEnd w:id="393"/>
      <w:bookmarkEnd w:id="394"/>
      <w:bookmarkEnd w:id="395"/>
      <w:bookmarkEnd w:id="396"/>
      <w:bookmarkEnd w:id="397"/>
      <w:bookmarkEnd w:id="398"/>
      <w:bookmarkEnd w:id="399"/>
      <w:bookmarkEnd w:id="400"/>
      <w:bookmarkEnd w:id="401"/>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B024EF">
      <w:pPr>
        <w:pStyle w:val="Heading5"/>
      </w:pPr>
      <w:bookmarkStart w:id="402" w:name="_Toc21954278"/>
      <w:bookmarkStart w:id="403" w:name="_Toc25048058"/>
      <w:bookmarkStart w:id="404" w:name="_Toc34143433"/>
      <w:bookmarkStart w:id="405" w:name="_Toc34750903"/>
      <w:bookmarkStart w:id="406" w:name="_Toc34751664"/>
      <w:bookmarkStart w:id="407" w:name="_Toc35941012"/>
      <w:bookmarkStart w:id="408" w:name="_Toc43283912"/>
      <w:bookmarkStart w:id="409" w:name="_Toc49762907"/>
      <w:bookmarkStart w:id="410" w:name="_Toc51925761"/>
      <w:bookmarkStart w:id="411" w:name="_Toc51925862"/>
      <w:bookmarkStart w:id="412" w:name="_Toc89156725"/>
      <w:bookmarkStart w:id="413" w:name="_Toc90651704"/>
      <w:r>
        <w:t>6.1.2.2.2</w:t>
      </w:r>
      <w:r>
        <w:tab/>
        <w:t>Content type</w:t>
      </w:r>
      <w:bookmarkEnd w:id="402"/>
      <w:bookmarkEnd w:id="403"/>
      <w:bookmarkEnd w:id="404"/>
      <w:bookmarkEnd w:id="405"/>
      <w:bookmarkEnd w:id="406"/>
      <w:bookmarkEnd w:id="407"/>
      <w:bookmarkEnd w:id="408"/>
      <w:bookmarkEnd w:id="409"/>
      <w:bookmarkEnd w:id="410"/>
      <w:bookmarkEnd w:id="411"/>
      <w:bookmarkEnd w:id="412"/>
      <w:bookmarkEnd w:id="413"/>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7807 </w:t>
      </w:r>
      <w:r>
        <w:t>[13].</w:t>
      </w:r>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B024EF">
      <w:pPr>
        <w:pStyle w:val="Heading4"/>
      </w:pPr>
      <w:bookmarkStart w:id="414" w:name="_Toc21954279"/>
      <w:bookmarkStart w:id="415" w:name="_Toc25048059"/>
      <w:bookmarkStart w:id="416" w:name="_Toc34143434"/>
      <w:bookmarkStart w:id="417" w:name="_Toc34750904"/>
      <w:bookmarkStart w:id="418" w:name="_Toc34751665"/>
      <w:bookmarkStart w:id="419" w:name="_Toc35941013"/>
      <w:bookmarkStart w:id="420" w:name="_Toc43283913"/>
      <w:bookmarkStart w:id="421" w:name="_Toc49762908"/>
      <w:bookmarkStart w:id="422" w:name="_Toc51925762"/>
      <w:bookmarkStart w:id="423" w:name="_Toc51925863"/>
      <w:bookmarkStart w:id="424" w:name="_Toc89156726"/>
      <w:bookmarkStart w:id="425" w:name="_Toc90651705"/>
      <w:r>
        <w:t>6.1.2.3</w:t>
      </w:r>
      <w:r>
        <w:tab/>
        <w:t>HTTP custom headers</w:t>
      </w:r>
      <w:bookmarkEnd w:id="414"/>
      <w:bookmarkEnd w:id="415"/>
      <w:bookmarkEnd w:id="416"/>
      <w:bookmarkEnd w:id="417"/>
      <w:bookmarkEnd w:id="418"/>
      <w:bookmarkEnd w:id="419"/>
      <w:bookmarkEnd w:id="420"/>
      <w:bookmarkEnd w:id="421"/>
      <w:bookmarkEnd w:id="422"/>
      <w:bookmarkEnd w:id="423"/>
      <w:bookmarkEnd w:id="424"/>
      <w:bookmarkEnd w:id="425"/>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B024EF">
      <w:pPr>
        <w:pStyle w:val="Heading4"/>
      </w:pPr>
      <w:bookmarkStart w:id="426" w:name="_Toc20130876"/>
      <w:bookmarkStart w:id="427" w:name="_Toc25048060"/>
      <w:bookmarkStart w:id="428" w:name="_Toc34143435"/>
      <w:bookmarkStart w:id="429" w:name="_Toc34750905"/>
      <w:bookmarkStart w:id="430" w:name="_Toc34751666"/>
      <w:bookmarkStart w:id="431" w:name="_Toc35941014"/>
      <w:bookmarkStart w:id="432" w:name="_Toc43283914"/>
      <w:bookmarkStart w:id="433" w:name="_Toc49762909"/>
      <w:bookmarkStart w:id="434" w:name="_Toc51925763"/>
      <w:bookmarkStart w:id="435" w:name="_Toc51925864"/>
      <w:bookmarkStart w:id="436" w:name="_Toc89156727"/>
      <w:bookmarkStart w:id="437" w:name="_Toc90651706"/>
      <w:r>
        <w:t>6.1.2.4</w:t>
      </w:r>
      <w:r>
        <w:tab/>
        <w:t>HTTP multipart messages</w:t>
      </w:r>
      <w:bookmarkEnd w:id="426"/>
      <w:bookmarkEnd w:id="427"/>
      <w:bookmarkEnd w:id="428"/>
      <w:bookmarkEnd w:id="429"/>
      <w:bookmarkEnd w:id="430"/>
      <w:bookmarkEnd w:id="431"/>
      <w:bookmarkEnd w:id="432"/>
      <w:bookmarkEnd w:id="433"/>
      <w:bookmarkEnd w:id="434"/>
      <w:bookmarkEnd w:id="435"/>
      <w:bookmarkEnd w:id="436"/>
      <w:bookmarkEnd w:id="437"/>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7BEDB90B" w:rsidR="00FD2AA7" w:rsidRDefault="00FD2AA7" w:rsidP="00FD2AA7">
      <w:r>
        <w:t xml:space="preserve">HTTP multipart message shall include one JSON body part and one </w:t>
      </w:r>
      <w:r w:rsidR="008A791B">
        <w:t xml:space="preserve">or </w:t>
      </w:r>
      <w:r w:rsidR="001D568D">
        <w:t xml:space="preserve">more </w:t>
      </w:r>
      <w:r>
        <w:t>binary body part</w:t>
      </w:r>
      <w:r w:rsidR="008A791B">
        <w:t>s</w:t>
      </w:r>
      <w:r w:rsidR="00D82C22">
        <w:t xml:space="preserve"> </w:t>
      </w:r>
      <w:r>
        <w:t xml:space="preserve">comprising the </w:t>
      </w:r>
      <w:r>
        <w:rPr>
          <w:lang w:val="en-US" w:eastAsia="zh-CN"/>
        </w:rPr>
        <w:t xml:space="preserve">OCTET STRING of </w:t>
      </w:r>
      <w:r w:rsidR="001D568D">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D568D">
        <w:rPr>
          <w:lang w:val="en-US" w:eastAsia="zh-CN"/>
        </w:rPr>
        <w:t xml:space="preserve">, or the </w:t>
      </w:r>
      <w:r w:rsidR="001D568D">
        <w:rPr>
          <w:lang w:eastAsia="zh-CN"/>
        </w:rPr>
        <w:t xml:space="preserve">UE Radio Access Capability for Paging IE </w:t>
      </w:r>
      <w:r w:rsidR="001D568D">
        <w:rPr>
          <w:lang w:val="en-US" w:eastAsia="zh-CN"/>
        </w:rPr>
        <w:t xml:space="preserve">as specified in clause 9.2.1.98 of </w:t>
      </w:r>
      <w:r w:rsidR="001D568D" w:rsidRPr="00D01CF2">
        <w:rPr>
          <w:lang w:val="en-US" w:eastAsia="zh-CN"/>
        </w:rPr>
        <w:t>3GPP</w:t>
      </w:r>
      <w:r w:rsidR="001D568D">
        <w:t> </w:t>
      </w:r>
      <w:r w:rsidR="001D568D" w:rsidRPr="00D01CF2">
        <w:rPr>
          <w:lang w:val="en-US" w:eastAsia="zh-CN"/>
        </w:rPr>
        <w:t>TS</w:t>
      </w:r>
      <w:r w:rsidR="001D568D">
        <w:rPr>
          <w:lang w:val="en-US" w:eastAsia="zh-CN"/>
        </w:rPr>
        <w:t> 36</w:t>
      </w:r>
      <w:r w:rsidR="001D568D" w:rsidRPr="00D01CF2">
        <w:rPr>
          <w:lang w:val="en-US" w:eastAsia="zh-CN"/>
        </w:rPr>
        <w:t>.</w:t>
      </w:r>
      <w:r w:rsidR="001D568D">
        <w:rPr>
          <w:lang w:val="en-US" w:eastAsia="zh-CN"/>
        </w:rPr>
        <w:t>4</w:t>
      </w:r>
      <w:r w:rsidR="001D568D" w:rsidRPr="00D01CF2">
        <w:rPr>
          <w:lang w:val="en-US" w:eastAsia="zh-CN"/>
        </w:rPr>
        <w:t>1</w:t>
      </w:r>
      <w:r w:rsidR="001D568D">
        <w:rPr>
          <w:lang w:val="en-US" w:eastAsia="zh-CN"/>
        </w:rPr>
        <w:t>3</w:t>
      </w:r>
      <w:r w:rsidR="001D568D" w:rsidRPr="00D01CF2">
        <w:rPr>
          <w:lang w:val="en-US" w:eastAsia="zh-CN"/>
        </w:rPr>
        <w:t> [</w:t>
      </w:r>
      <w:r w:rsidR="001D568D">
        <w:rPr>
          <w:lang w:val="en-US" w:eastAsia="zh-CN"/>
        </w:rPr>
        <w:t>17] and as specified in clause 9.3.1.68 of 3GPP</w:t>
      </w:r>
      <w:r w:rsidR="001D568D">
        <w:t> </w:t>
      </w:r>
      <w:r w:rsidR="001D568D">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B024EF">
      <w:pPr>
        <w:pStyle w:val="Heading3"/>
      </w:pPr>
      <w:bookmarkStart w:id="438" w:name="_Toc21954280"/>
      <w:bookmarkStart w:id="439" w:name="_Toc25048061"/>
      <w:bookmarkStart w:id="440" w:name="_Toc34143436"/>
      <w:bookmarkStart w:id="441" w:name="_Toc34750906"/>
      <w:bookmarkStart w:id="442" w:name="_Toc34751667"/>
      <w:bookmarkStart w:id="443" w:name="_Toc35941015"/>
      <w:bookmarkStart w:id="444" w:name="_Toc43283915"/>
      <w:bookmarkStart w:id="445" w:name="_Toc49762910"/>
      <w:bookmarkStart w:id="446" w:name="_Toc51925764"/>
      <w:bookmarkStart w:id="447" w:name="_Toc51925865"/>
      <w:bookmarkStart w:id="448" w:name="_Toc89156728"/>
      <w:bookmarkStart w:id="449" w:name="_Toc90651707"/>
      <w:r>
        <w:lastRenderedPageBreak/>
        <w:t>6.1.3</w:t>
      </w:r>
      <w:r>
        <w:tab/>
        <w:t>Resources</w:t>
      </w:r>
      <w:bookmarkEnd w:id="438"/>
      <w:bookmarkEnd w:id="439"/>
      <w:bookmarkEnd w:id="440"/>
      <w:bookmarkEnd w:id="441"/>
      <w:bookmarkEnd w:id="442"/>
      <w:bookmarkEnd w:id="443"/>
      <w:bookmarkEnd w:id="444"/>
      <w:bookmarkEnd w:id="445"/>
      <w:bookmarkEnd w:id="446"/>
      <w:bookmarkEnd w:id="447"/>
      <w:bookmarkEnd w:id="448"/>
      <w:bookmarkEnd w:id="449"/>
    </w:p>
    <w:p w14:paraId="2409CE0B" w14:textId="77777777" w:rsidR="00F24C3F" w:rsidRPr="000A7435" w:rsidRDefault="00F24C3F" w:rsidP="00B024EF">
      <w:pPr>
        <w:pStyle w:val="Heading4"/>
      </w:pPr>
      <w:bookmarkStart w:id="450" w:name="_Toc21954281"/>
      <w:bookmarkStart w:id="451" w:name="_Toc25048062"/>
      <w:bookmarkStart w:id="452" w:name="_Toc34143437"/>
      <w:bookmarkStart w:id="453" w:name="_Toc34750907"/>
      <w:bookmarkStart w:id="454" w:name="_Toc34751668"/>
      <w:bookmarkStart w:id="455" w:name="_Toc35941016"/>
      <w:bookmarkStart w:id="456" w:name="_Toc43283916"/>
      <w:bookmarkStart w:id="457" w:name="_Toc49762911"/>
      <w:bookmarkStart w:id="458" w:name="_Toc51925765"/>
      <w:bookmarkStart w:id="459" w:name="_Toc51925866"/>
      <w:bookmarkStart w:id="460" w:name="_Toc89156729"/>
      <w:bookmarkStart w:id="461" w:name="_Toc90651708"/>
      <w:r>
        <w:t>6.1.3.1</w:t>
      </w:r>
      <w:r>
        <w:tab/>
        <w:t>Overview</w:t>
      </w:r>
      <w:bookmarkEnd w:id="450"/>
      <w:bookmarkEnd w:id="451"/>
      <w:bookmarkEnd w:id="452"/>
      <w:bookmarkEnd w:id="453"/>
      <w:bookmarkEnd w:id="454"/>
      <w:bookmarkEnd w:id="455"/>
      <w:bookmarkEnd w:id="456"/>
      <w:bookmarkEnd w:id="457"/>
      <w:bookmarkEnd w:id="458"/>
      <w:bookmarkEnd w:id="459"/>
      <w:bookmarkEnd w:id="460"/>
      <w:bookmarkEnd w:id="461"/>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95pt;height:270.1pt" o:ole="">
            <v:imagedata r:id="rId26" o:title=""/>
          </v:shape>
          <o:OLEObject Type="Embed" ProgID="Visio.Drawing.15" ShapeID="_x0000_i1034" DrawAspect="Content" ObjectID="_1701264666"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B024EF">
      <w:pPr>
        <w:pStyle w:val="Heading4"/>
      </w:pPr>
      <w:bookmarkStart w:id="462" w:name="_Toc21954282"/>
      <w:bookmarkStart w:id="463" w:name="_Toc25048063"/>
      <w:bookmarkStart w:id="464" w:name="_Toc34143438"/>
      <w:bookmarkStart w:id="465" w:name="_Toc34750908"/>
      <w:bookmarkStart w:id="466" w:name="_Toc34751669"/>
      <w:bookmarkStart w:id="467" w:name="_Toc35941017"/>
      <w:bookmarkStart w:id="468" w:name="_Toc43283917"/>
      <w:bookmarkStart w:id="469" w:name="_Toc49762912"/>
      <w:bookmarkStart w:id="470" w:name="_Toc51925766"/>
      <w:bookmarkStart w:id="471" w:name="_Toc51925867"/>
      <w:bookmarkStart w:id="472" w:name="_Toc89156730"/>
      <w:bookmarkStart w:id="473" w:name="_Toc90651709"/>
      <w:r>
        <w:lastRenderedPageBreak/>
        <w:t>6.1.3.2</w:t>
      </w:r>
      <w:r>
        <w:tab/>
        <w:t>Resource: Dictionary Entries</w:t>
      </w:r>
      <w:bookmarkEnd w:id="462"/>
      <w:bookmarkEnd w:id="463"/>
      <w:bookmarkEnd w:id="464"/>
      <w:bookmarkEnd w:id="465"/>
      <w:bookmarkEnd w:id="466"/>
      <w:bookmarkEnd w:id="467"/>
      <w:bookmarkEnd w:id="468"/>
      <w:bookmarkEnd w:id="469"/>
      <w:bookmarkEnd w:id="470"/>
      <w:bookmarkEnd w:id="471"/>
      <w:bookmarkEnd w:id="472"/>
      <w:bookmarkEnd w:id="473"/>
    </w:p>
    <w:p w14:paraId="522BCB65" w14:textId="77777777" w:rsidR="00F24C3F" w:rsidRDefault="00F24C3F" w:rsidP="00B024EF">
      <w:pPr>
        <w:pStyle w:val="Heading5"/>
      </w:pPr>
      <w:bookmarkStart w:id="474" w:name="_Toc21954283"/>
      <w:bookmarkStart w:id="475" w:name="_Toc25048064"/>
      <w:bookmarkStart w:id="476" w:name="_Toc34143439"/>
      <w:bookmarkStart w:id="477" w:name="_Toc34750909"/>
      <w:bookmarkStart w:id="478" w:name="_Toc34751670"/>
      <w:bookmarkStart w:id="479" w:name="_Toc35941018"/>
      <w:bookmarkStart w:id="480" w:name="_Toc43283918"/>
      <w:bookmarkStart w:id="481" w:name="_Toc49762913"/>
      <w:bookmarkStart w:id="482" w:name="_Toc51925767"/>
      <w:bookmarkStart w:id="483" w:name="_Toc51925868"/>
      <w:bookmarkStart w:id="484" w:name="_Toc89156731"/>
      <w:bookmarkStart w:id="485" w:name="_Toc90651710"/>
      <w:r>
        <w:t>6.1.3.2.1</w:t>
      </w:r>
      <w:r>
        <w:tab/>
        <w:t>Description</w:t>
      </w:r>
      <w:bookmarkEnd w:id="474"/>
      <w:bookmarkEnd w:id="475"/>
      <w:bookmarkEnd w:id="476"/>
      <w:bookmarkEnd w:id="477"/>
      <w:bookmarkEnd w:id="478"/>
      <w:bookmarkEnd w:id="479"/>
      <w:bookmarkEnd w:id="480"/>
      <w:bookmarkEnd w:id="481"/>
      <w:bookmarkEnd w:id="482"/>
      <w:bookmarkEnd w:id="483"/>
      <w:bookmarkEnd w:id="484"/>
      <w:bookmarkEnd w:id="485"/>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B024EF">
      <w:pPr>
        <w:pStyle w:val="Heading5"/>
      </w:pPr>
      <w:bookmarkStart w:id="486" w:name="_Toc21954284"/>
      <w:bookmarkStart w:id="487" w:name="_Toc25048065"/>
      <w:bookmarkStart w:id="488" w:name="_Toc34143440"/>
      <w:bookmarkStart w:id="489" w:name="_Toc34750910"/>
      <w:bookmarkStart w:id="490" w:name="_Toc34751671"/>
      <w:bookmarkStart w:id="491" w:name="_Toc35941019"/>
      <w:bookmarkStart w:id="492" w:name="_Toc43283919"/>
      <w:bookmarkStart w:id="493" w:name="_Toc49762914"/>
      <w:bookmarkStart w:id="494" w:name="_Toc51925768"/>
      <w:bookmarkStart w:id="495" w:name="_Toc51925869"/>
      <w:bookmarkStart w:id="496" w:name="_Toc89156732"/>
      <w:bookmarkStart w:id="497" w:name="_Toc90651711"/>
      <w:r>
        <w:t>6.1.3.2.2</w:t>
      </w:r>
      <w:r>
        <w:tab/>
        <w:t>Resource Definition</w:t>
      </w:r>
      <w:bookmarkEnd w:id="486"/>
      <w:bookmarkEnd w:id="487"/>
      <w:bookmarkEnd w:id="488"/>
      <w:bookmarkEnd w:id="489"/>
      <w:bookmarkEnd w:id="490"/>
      <w:bookmarkEnd w:id="491"/>
      <w:bookmarkEnd w:id="492"/>
      <w:bookmarkEnd w:id="493"/>
      <w:bookmarkEnd w:id="494"/>
      <w:bookmarkEnd w:id="495"/>
      <w:bookmarkEnd w:id="496"/>
      <w:bookmarkEnd w:id="497"/>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B024EF">
      <w:pPr>
        <w:rPr>
          <w:rFonts w:ascii="Arial" w:hAnsi="Arial" w:cs="Arial"/>
        </w:rPr>
      </w:pPr>
      <w:r w:rsidRPr="00B024EF">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B024EF">
      <w:pPr>
        <w:pStyle w:val="Heading5"/>
      </w:pPr>
      <w:bookmarkStart w:id="498" w:name="_Toc21954285"/>
      <w:bookmarkStart w:id="499" w:name="_Toc25048066"/>
      <w:bookmarkStart w:id="500" w:name="_Toc34143441"/>
      <w:bookmarkStart w:id="501" w:name="_Toc34750911"/>
      <w:bookmarkStart w:id="502" w:name="_Toc34751672"/>
      <w:bookmarkStart w:id="503" w:name="_Toc35941020"/>
      <w:bookmarkStart w:id="504" w:name="_Toc43283920"/>
      <w:bookmarkStart w:id="505" w:name="_Toc49762915"/>
      <w:bookmarkStart w:id="506" w:name="_Toc51925769"/>
      <w:bookmarkStart w:id="507" w:name="_Toc51925870"/>
      <w:bookmarkStart w:id="508" w:name="_Toc89156733"/>
      <w:bookmarkStart w:id="509" w:name="_Toc90651712"/>
      <w:r>
        <w:t>6.1.3.2.3</w:t>
      </w:r>
      <w:r>
        <w:tab/>
        <w:t>Resource Standard Methods</w:t>
      </w:r>
      <w:bookmarkEnd w:id="498"/>
      <w:bookmarkEnd w:id="499"/>
      <w:bookmarkEnd w:id="500"/>
      <w:bookmarkEnd w:id="501"/>
      <w:bookmarkEnd w:id="502"/>
      <w:bookmarkEnd w:id="503"/>
      <w:bookmarkEnd w:id="504"/>
      <w:bookmarkEnd w:id="505"/>
      <w:bookmarkEnd w:id="506"/>
      <w:bookmarkEnd w:id="507"/>
      <w:bookmarkEnd w:id="508"/>
      <w:bookmarkEnd w:id="509"/>
    </w:p>
    <w:p w14:paraId="520B145E" w14:textId="77777777" w:rsidR="00F24C3F" w:rsidRPr="00384E92" w:rsidRDefault="00F24C3F" w:rsidP="00B024EF">
      <w:pPr>
        <w:pStyle w:val="Heading6"/>
        <w:numPr>
          <w:ilvl w:val="5"/>
          <w:numId w:val="0"/>
        </w:numPr>
        <w:ind w:left="1152" w:hanging="432"/>
      </w:pPr>
      <w:bookmarkStart w:id="510" w:name="_Toc21954286"/>
      <w:bookmarkStart w:id="511" w:name="_Toc25048067"/>
      <w:bookmarkStart w:id="512" w:name="_Toc34143442"/>
      <w:bookmarkStart w:id="513" w:name="_Toc34750912"/>
      <w:bookmarkStart w:id="514" w:name="_Toc34751673"/>
      <w:bookmarkStart w:id="515" w:name="_Toc35941021"/>
      <w:bookmarkStart w:id="516" w:name="_Toc43283921"/>
      <w:bookmarkStart w:id="517" w:name="_Toc49762916"/>
      <w:bookmarkStart w:id="518" w:name="_Toc51925770"/>
      <w:bookmarkStart w:id="519" w:name="_Toc51925871"/>
      <w:bookmarkStart w:id="520" w:name="_Toc89156734"/>
      <w:bookmarkStart w:id="521" w:name="_Toc90651713"/>
      <w:r w:rsidRPr="00384E92">
        <w:t>6.</w:t>
      </w:r>
      <w:r>
        <w:t>1.3.2.3</w:t>
      </w:r>
      <w:r w:rsidRPr="00384E92">
        <w:t>.1</w:t>
      </w:r>
      <w:r w:rsidRPr="00384E92">
        <w:tab/>
      </w:r>
      <w:r>
        <w:t>GET</w:t>
      </w:r>
      <w:bookmarkEnd w:id="510"/>
      <w:bookmarkEnd w:id="511"/>
      <w:bookmarkEnd w:id="512"/>
      <w:bookmarkEnd w:id="513"/>
      <w:bookmarkEnd w:id="514"/>
      <w:bookmarkEnd w:id="515"/>
      <w:bookmarkEnd w:id="516"/>
      <w:bookmarkEnd w:id="517"/>
      <w:bookmarkEnd w:id="518"/>
      <w:bookmarkEnd w:id="519"/>
      <w:bookmarkEnd w:id="520"/>
      <w:bookmarkEnd w:id="521"/>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5"/>
        <w:gridCol w:w="1250"/>
        <w:gridCol w:w="1123"/>
        <w:gridCol w:w="5234"/>
      </w:tblGrid>
      <w:tr w:rsidR="00F24C3F" w:rsidRPr="001769FF" w14:paraId="3BA06406" w14:textId="77777777" w:rsidTr="000E6824">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169"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501465" w:rsidRPr="001769FF" w14:paraId="3F43C187"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933D2EA" w14:textId="27408E3B" w:rsidR="00501465" w:rsidRDefault="00501465" w:rsidP="00501465">
            <w:pPr>
              <w:pStyle w:val="TAL"/>
              <w:rPr>
                <w:lang w:val="es-ES"/>
              </w:rPr>
            </w:pPr>
            <w:r>
              <w:t>RedirectResponse</w:t>
            </w:r>
          </w:p>
        </w:tc>
        <w:tc>
          <w:tcPr>
            <w:tcW w:w="169" w:type="pct"/>
            <w:tcBorders>
              <w:top w:val="single" w:sz="4" w:space="0" w:color="auto"/>
              <w:left w:val="single" w:sz="6" w:space="0" w:color="000000"/>
              <w:bottom w:val="single" w:sz="6" w:space="0" w:color="000000"/>
              <w:right w:val="single" w:sz="6" w:space="0" w:color="000000"/>
            </w:tcBorders>
          </w:tcPr>
          <w:p w14:paraId="242F1887" w14:textId="729D2F98"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337C2F9"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501465" w:rsidRDefault="00501465" w:rsidP="00501465">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445B40BB" w:rsidR="00501465" w:rsidRDefault="00501465" w:rsidP="00501465">
            <w:pPr>
              <w:pStyle w:val="TAL"/>
              <w:rPr>
                <w:rFonts w:cs="Arial"/>
                <w:szCs w:val="18"/>
                <w:lang w:val="en-US"/>
              </w:rPr>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1769FF" w14:paraId="6C8BCC3F"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92FAF06" w14:textId="5D3F7B89" w:rsidR="00501465" w:rsidRDefault="00501465" w:rsidP="00501465">
            <w:pPr>
              <w:pStyle w:val="TAL"/>
              <w:rPr>
                <w:lang w:val="es-ES"/>
              </w:rPr>
            </w:pPr>
            <w:r>
              <w:t>RedirectResponse</w:t>
            </w:r>
          </w:p>
        </w:tc>
        <w:tc>
          <w:tcPr>
            <w:tcW w:w="169" w:type="pct"/>
            <w:tcBorders>
              <w:top w:val="single" w:sz="4" w:space="0" w:color="auto"/>
              <w:left w:val="single" w:sz="6" w:space="0" w:color="000000"/>
              <w:bottom w:val="single" w:sz="6" w:space="0" w:color="000000"/>
              <w:right w:val="single" w:sz="6" w:space="0" w:color="000000"/>
            </w:tcBorders>
          </w:tcPr>
          <w:p w14:paraId="355A72F0" w14:textId="67730FA2"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442BA406"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501465" w:rsidRDefault="00501465" w:rsidP="00501465">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553C2982" w:rsidR="00501465" w:rsidRDefault="00501465" w:rsidP="00501465">
            <w:pPr>
              <w:pStyle w:val="TAL"/>
              <w:rPr>
                <w:rFonts w:cs="Arial"/>
                <w:szCs w:val="18"/>
                <w:lang w:val="en-US"/>
              </w:rPr>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37BD23E1"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2A3CCE" w:rsidRDefault="002A3CCE" w:rsidP="002A3CCE">
            <w:pPr>
              <w:pStyle w:val="TAL"/>
            </w:pPr>
            <w:r>
              <w:rPr>
                <w:lang w:val="es-ES"/>
              </w:rPr>
              <w:t>ProblemDetails</w:t>
            </w:r>
          </w:p>
        </w:tc>
        <w:tc>
          <w:tcPr>
            <w:tcW w:w="169" w:type="pct"/>
            <w:tcBorders>
              <w:top w:val="single" w:sz="4" w:space="0" w:color="auto"/>
              <w:left w:val="single" w:sz="6" w:space="0" w:color="000000"/>
              <w:bottom w:val="single" w:sz="6" w:space="0" w:color="000000"/>
              <w:right w:val="single" w:sz="6" w:space="0" w:color="000000"/>
            </w:tcBorders>
          </w:tcPr>
          <w:p w14:paraId="220C552C" w14:textId="77777777" w:rsidR="002A3CCE" w:rsidRDefault="002A3CCE" w:rsidP="002A3CCE">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2A3CCE" w:rsidRPr="00A5657B" w:rsidRDefault="002A3CCE" w:rsidP="002A3CCE">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2A3CCE" w:rsidRPr="001769FF" w:rsidRDefault="002A3CCE" w:rsidP="002A3CCE">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2A3CCE" w:rsidRPr="001769FF" w:rsidRDefault="002A3CCE" w:rsidP="002A3CCE">
            <w:pPr>
              <w:pStyle w:val="TAL"/>
            </w:pPr>
            <w:r>
              <w:rPr>
                <w:rFonts w:cs="Arial"/>
                <w:szCs w:val="18"/>
                <w:lang w:val="en-US"/>
              </w:rPr>
              <w:t>The response body contains the error reason of the request message.</w:t>
            </w:r>
          </w:p>
        </w:tc>
      </w:tr>
      <w:tr w:rsidR="002A3CCE" w:rsidRPr="001769FF" w14:paraId="758FF9FA"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2A3CCE" w:rsidRDefault="002A3CCE" w:rsidP="002A3CCE">
            <w:pPr>
              <w:pStyle w:val="TAL"/>
            </w:pPr>
            <w:r>
              <w:t>ProblemDetails</w:t>
            </w:r>
          </w:p>
        </w:tc>
        <w:tc>
          <w:tcPr>
            <w:tcW w:w="169" w:type="pct"/>
            <w:tcBorders>
              <w:top w:val="single" w:sz="4" w:space="0" w:color="auto"/>
              <w:left w:val="single" w:sz="6" w:space="0" w:color="000000"/>
              <w:bottom w:val="single" w:sz="6" w:space="0" w:color="000000"/>
              <w:right w:val="single" w:sz="6" w:space="0" w:color="000000"/>
            </w:tcBorders>
          </w:tcPr>
          <w:p w14:paraId="65CEBFC0"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2A3CCE" w:rsidRDefault="002A3CCE" w:rsidP="002A3CCE">
            <w:pPr>
              <w:pStyle w:val="TAL"/>
            </w:pPr>
            <w:r>
              <w:t xml:space="preserve">The "cause" attribute may </w:t>
            </w:r>
            <w:r w:rsidRPr="002D0F35">
              <w:t xml:space="preserve">be used to indicate </w:t>
            </w:r>
            <w:r>
              <w:t>the following application error:</w:t>
            </w:r>
          </w:p>
          <w:p w14:paraId="69615403" w14:textId="77777777" w:rsidR="002A3CCE" w:rsidRDefault="002A3CCE" w:rsidP="002A3CCE">
            <w:pPr>
              <w:pStyle w:val="TAL"/>
              <w:ind w:left="284"/>
            </w:pPr>
            <w:bookmarkStart w:id="522" w:name="_PERM_MCCTEMPBM_CRPT01150007___2"/>
            <w:r>
              <w:t>- NO_DICTIONARY_ENTRY_FOUND</w:t>
            </w:r>
          </w:p>
          <w:p w14:paraId="55E0F066" w14:textId="77777777" w:rsidR="002A3CCE" w:rsidRDefault="002A3CCE" w:rsidP="002A3CCE">
            <w:pPr>
              <w:pStyle w:val="TAL"/>
              <w:ind w:left="284"/>
            </w:pPr>
            <w:r>
              <w:t>- OUT_DATED_VERSION_ID_IN_RAC_ID</w:t>
            </w:r>
          </w:p>
          <w:p w14:paraId="317355D1" w14:textId="77777777" w:rsidR="002A3CCE" w:rsidRDefault="002A3CCE" w:rsidP="002A3CCE">
            <w:pPr>
              <w:pStyle w:val="TAL"/>
              <w:ind w:left="284"/>
            </w:pPr>
          </w:p>
          <w:p w14:paraId="30B007D2" w14:textId="77777777" w:rsidR="002A3CCE" w:rsidRDefault="002A3CCE" w:rsidP="002A3CCE">
            <w:pPr>
              <w:pStyle w:val="TAL"/>
              <w:ind w:left="284"/>
            </w:pPr>
          </w:p>
          <w:bookmarkEnd w:id="522"/>
          <w:p w14:paraId="6C28D568" w14:textId="77777777" w:rsidR="002A3CCE" w:rsidRPr="001769FF" w:rsidRDefault="002A3CCE" w:rsidP="002A3CCE">
            <w:pPr>
              <w:pStyle w:val="TAL"/>
            </w:pPr>
            <w:r>
              <w:t>See table 6.1.7.3-1 for the description of this error.</w:t>
            </w:r>
          </w:p>
        </w:tc>
      </w:tr>
      <w:tr w:rsidR="002A3CCE"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2B5F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63F898D1" w14:textId="3600D015" w:rsidR="00EE4C2C" w:rsidRPr="00D67AB2" w:rsidRDefault="00EE4C2C"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5959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AAF0B08" w14:textId="69F91366" w:rsidR="00EE4C2C" w:rsidRPr="00D67AB2" w:rsidRDefault="00EE4C2C"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B024EF">
      <w:pPr>
        <w:pStyle w:val="Heading6"/>
        <w:numPr>
          <w:ilvl w:val="5"/>
          <w:numId w:val="0"/>
        </w:numPr>
        <w:ind w:left="1152" w:hanging="432"/>
      </w:pPr>
      <w:bookmarkStart w:id="523" w:name="_Toc21954287"/>
      <w:bookmarkStart w:id="524" w:name="_Toc25048068"/>
      <w:bookmarkStart w:id="525" w:name="_Toc34143443"/>
      <w:bookmarkStart w:id="526" w:name="_Toc34750913"/>
      <w:bookmarkStart w:id="527" w:name="_Toc34751674"/>
      <w:bookmarkStart w:id="528" w:name="_Toc35941022"/>
      <w:bookmarkStart w:id="529" w:name="_Toc43283922"/>
      <w:bookmarkStart w:id="530" w:name="_Toc49762917"/>
      <w:bookmarkStart w:id="531" w:name="_Toc51925771"/>
      <w:bookmarkStart w:id="532" w:name="_Toc51925872"/>
      <w:bookmarkStart w:id="533" w:name="_Toc89156735"/>
      <w:bookmarkStart w:id="534" w:name="_Toc90651714"/>
      <w:r w:rsidRPr="00384E92">
        <w:t>6.</w:t>
      </w:r>
      <w:r>
        <w:t>1.3.2.3</w:t>
      </w:r>
      <w:r w:rsidRPr="00384E92">
        <w:t>.</w:t>
      </w:r>
      <w:r>
        <w:t>2</w:t>
      </w:r>
      <w:r w:rsidRPr="00384E92">
        <w:tab/>
      </w:r>
      <w:r>
        <w:t>POST</w:t>
      </w:r>
      <w:bookmarkEnd w:id="523"/>
      <w:bookmarkEnd w:id="524"/>
      <w:bookmarkEnd w:id="525"/>
      <w:bookmarkEnd w:id="526"/>
      <w:bookmarkEnd w:id="527"/>
      <w:bookmarkEnd w:id="528"/>
      <w:bookmarkEnd w:id="529"/>
      <w:bookmarkEnd w:id="530"/>
      <w:bookmarkEnd w:id="531"/>
      <w:bookmarkEnd w:id="532"/>
      <w:bookmarkEnd w:id="533"/>
      <w:bookmarkEnd w:id="534"/>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501465"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588D5A66" w:rsidR="00501465" w:rsidRDefault="00501465" w:rsidP="00501465">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41D1E2D5" w:rsidR="00501465" w:rsidRDefault="00501465" w:rsidP="00501465">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2BF7CECF" w:rsidR="00501465" w:rsidRDefault="00501465" w:rsidP="00501465">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501465" w:rsidRDefault="00501465" w:rsidP="00501465">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30326CBF" w:rsidR="00501465" w:rsidRDefault="00501465" w:rsidP="00501465">
            <w:pPr>
              <w:pStyle w:val="TAL"/>
              <w:rPr>
                <w:rFonts w:cs="Arial"/>
                <w:szCs w:val="18"/>
                <w:lang w:val="en-US"/>
              </w:rPr>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5CC5B556" w:rsidR="00501465" w:rsidRDefault="00501465" w:rsidP="00501465">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27CA91CA" w:rsidR="00501465" w:rsidRDefault="00501465" w:rsidP="00501465">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2147BB4A" w:rsidR="00501465" w:rsidRDefault="00501465" w:rsidP="00501465">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501465" w:rsidRDefault="00501465" w:rsidP="00501465">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430B3870" w:rsidR="00501465" w:rsidRDefault="00501465" w:rsidP="00501465">
            <w:pPr>
              <w:pStyle w:val="TAL"/>
              <w:rPr>
                <w:rFonts w:cs="Arial"/>
                <w:szCs w:val="18"/>
                <w:lang w:val="en-US"/>
              </w:rPr>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2A3CCE" w:rsidRDefault="002A3CCE" w:rsidP="002A3CCE">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2A3CCE" w:rsidRDefault="002A3CCE" w:rsidP="002A3CCE">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2A3CCE" w:rsidRDefault="002A3CCE" w:rsidP="002A3CCE">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2A3CCE" w:rsidRDefault="002A3CCE" w:rsidP="002A3CCE">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2A3CCE" w:rsidRDefault="002A3CCE" w:rsidP="002A3CCE">
            <w:pPr>
              <w:pStyle w:val="TAL"/>
            </w:pPr>
            <w:r>
              <w:rPr>
                <w:rFonts w:cs="Arial"/>
                <w:szCs w:val="18"/>
                <w:lang w:val="en-US"/>
              </w:rPr>
              <w:t>The response body contains the error reason of the request message.</w:t>
            </w:r>
          </w:p>
        </w:tc>
      </w:tr>
      <w:tr w:rsidR="002A3CCE"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2A3CCE" w:rsidRDefault="002A3CCE" w:rsidP="002A3CCE">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A00FF"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72C05186" w14:textId="3216092C" w:rsidR="00EE4C2C" w:rsidRPr="00D67AB2" w:rsidRDefault="00EE4C2C"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5882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5F542951" w14:textId="3AE47CA8" w:rsidR="00EE4C2C" w:rsidRPr="00D67AB2" w:rsidRDefault="00EE4C2C"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B024EF">
      <w:pPr>
        <w:pStyle w:val="Heading5"/>
      </w:pPr>
      <w:bookmarkStart w:id="535" w:name="_Toc21954288"/>
      <w:bookmarkStart w:id="536" w:name="_Toc25048069"/>
      <w:bookmarkStart w:id="537" w:name="_Toc34143444"/>
      <w:bookmarkStart w:id="538" w:name="_Toc34750914"/>
      <w:bookmarkStart w:id="539" w:name="_Toc34751675"/>
      <w:bookmarkStart w:id="540" w:name="_Toc35941023"/>
      <w:bookmarkStart w:id="541" w:name="_Toc43283923"/>
      <w:bookmarkStart w:id="542" w:name="_Toc49762918"/>
      <w:bookmarkStart w:id="543" w:name="_Toc51925772"/>
      <w:bookmarkStart w:id="544" w:name="_Toc51925873"/>
      <w:bookmarkStart w:id="545" w:name="_Toc89156736"/>
      <w:bookmarkStart w:id="546" w:name="_Toc90651715"/>
      <w:r>
        <w:lastRenderedPageBreak/>
        <w:t>6.1.3.2.4</w:t>
      </w:r>
      <w:r>
        <w:tab/>
        <w:t>Resource Custom Operations</w:t>
      </w:r>
      <w:bookmarkEnd w:id="535"/>
      <w:bookmarkEnd w:id="536"/>
      <w:bookmarkEnd w:id="537"/>
      <w:bookmarkEnd w:id="538"/>
      <w:bookmarkEnd w:id="539"/>
      <w:bookmarkEnd w:id="540"/>
      <w:bookmarkEnd w:id="541"/>
      <w:bookmarkEnd w:id="542"/>
      <w:bookmarkEnd w:id="543"/>
      <w:bookmarkEnd w:id="544"/>
      <w:bookmarkEnd w:id="545"/>
      <w:bookmarkEnd w:id="546"/>
    </w:p>
    <w:p w14:paraId="367C5AE6" w14:textId="77777777" w:rsidR="00F24C3F" w:rsidRDefault="005434F1" w:rsidP="006A1092">
      <w:r>
        <w:t>None.</w:t>
      </w:r>
    </w:p>
    <w:p w14:paraId="5BB7F6BB" w14:textId="77777777" w:rsidR="00F24C3F" w:rsidRDefault="00F24C3F" w:rsidP="00B024EF">
      <w:pPr>
        <w:pStyle w:val="Heading4"/>
      </w:pPr>
      <w:bookmarkStart w:id="547" w:name="_Toc21954292"/>
      <w:bookmarkStart w:id="548" w:name="_Toc25048073"/>
      <w:bookmarkStart w:id="549" w:name="_Toc34143445"/>
      <w:bookmarkStart w:id="550" w:name="_Toc34750915"/>
      <w:bookmarkStart w:id="551" w:name="_Toc34751676"/>
      <w:bookmarkStart w:id="552" w:name="_Toc35941024"/>
      <w:bookmarkStart w:id="553" w:name="_Toc43283924"/>
      <w:bookmarkStart w:id="554" w:name="_Toc49762919"/>
      <w:bookmarkStart w:id="555" w:name="_Toc51925773"/>
      <w:bookmarkStart w:id="556" w:name="_Toc51925874"/>
      <w:bookmarkStart w:id="557" w:name="_Toc89156737"/>
      <w:bookmarkStart w:id="558" w:name="_Toc90651716"/>
      <w:r>
        <w:t>6.1.3.3</w:t>
      </w:r>
      <w:r>
        <w:tab/>
        <w:t xml:space="preserve">Resource: </w:t>
      </w:r>
      <w:r w:rsidRPr="003B2883">
        <w:t xml:space="preserve">Individual </w:t>
      </w:r>
      <w:r>
        <w:rPr>
          <w:lang w:eastAsia="zh-CN"/>
        </w:rPr>
        <w:t>Dictionary Entry</w:t>
      </w:r>
      <w:bookmarkEnd w:id="547"/>
      <w:bookmarkEnd w:id="548"/>
      <w:bookmarkEnd w:id="549"/>
      <w:bookmarkEnd w:id="550"/>
      <w:bookmarkEnd w:id="551"/>
      <w:bookmarkEnd w:id="552"/>
      <w:bookmarkEnd w:id="553"/>
      <w:bookmarkEnd w:id="554"/>
      <w:bookmarkEnd w:id="555"/>
      <w:bookmarkEnd w:id="556"/>
      <w:bookmarkEnd w:id="557"/>
      <w:bookmarkEnd w:id="558"/>
    </w:p>
    <w:p w14:paraId="3B814138" w14:textId="77777777" w:rsidR="00F24C3F" w:rsidRPr="003B2883" w:rsidRDefault="00F24C3F" w:rsidP="00B024EF">
      <w:pPr>
        <w:pStyle w:val="Heading5"/>
      </w:pPr>
      <w:bookmarkStart w:id="559" w:name="_Toc11343043"/>
      <w:bookmarkStart w:id="560" w:name="_Toc21954293"/>
      <w:bookmarkStart w:id="561" w:name="_Toc25048074"/>
      <w:bookmarkStart w:id="562" w:name="_Toc34143446"/>
      <w:bookmarkStart w:id="563" w:name="_Toc34750916"/>
      <w:bookmarkStart w:id="564" w:name="_Toc34751677"/>
      <w:bookmarkStart w:id="565" w:name="_Toc35941025"/>
      <w:bookmarkStart w:id="566" w:name="_Toc43283925"/>
      <w:bookmarkStart w:id="567" w:name="_Toc49762920"/>
      <w:bookmarkStart w:id="568" w:name="_Toc51925774"/>
      <w:bookmarkStart w:id="569" w:name="_Toc51925875"/>
      <w:bookmarkStart w:id="570" w:name="_Toc89156738"/>
      <w:bookmarkStart w:id="571" w:name="_Toc90651717"/>
      <w:r w:rsidRPr="003B2883">
        <w:t>6.1.3.</w:t>
      </w:r>
      <w:r>
        <w:t>3</w:t>
      </w:r>
      <w:r w:rsidRPr="003B2883">
        <w:t>.1</w:t>
      </w:r>
      <w:r w:rsidRPr="003B2883">
        <w:tab/>
        <w:t>Description</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B024EF">
      <w:pPr>
        <w:pStyle w:val="Heading5"/>
      </w:pPr>
      <w:bookmarkStart w:id="572" w:name="_Toc11343044"/>
      <w:bookmarkStart w:id="573" w:name="_Toc21954294"/>
      <w:bookmarkStart w:id="574" w:name="_Toc25048075"/>
      <w:bookmarkStart w:id="575" w:name="_Toc34143447"/>
      <w:bookmarkStart w:id="576" w:name="_Toc34750917"/>
      <w:bookmarkStart w:id="577" w:name="_Toc34751678"/>
      <w:bookmarkStart w:id="578" w:name="_Toc35941026"/>
      <w:bookmarkStart w:id="579" w:name="_Toc43283926"/>
      <w:bookmarkStart w:id="580" w:name="_Toc49762921"/>
      <w:bookmarkStart w:id="581" w:name="_Toc51925775"/>
      <w:bookmarkStart w:id="582" w:name="_Toc51925876"/>
      <w:bookmarkStart w:id="583" w:name="_Toc89156739"/>
      <w:bookmarkStart w:id="584" w:name="_Toc90651718"/>
      <w:r w:rsidRPr="003B2883">
        <w:t>6.1.3.</w:t>
      </w:r>
      <w:r>
        <w:t>3</w:t>
      </w:r>
      <w:r w:rsidRPr="003B2883">
        <w:t>.2</w:t>
      </w:r>
      <w:r w:rsidRPr="003B2883">
        <w:tab/>
        <w:t>Resource Definition</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B024EF">
      <w:pPr>
        <w:rPr>
          <w:rFonts w:ascii="Arial" w:hAnsi="Arial" w:cs="Arial"/>
        </w:rPr>
      </w:pPr>
      <w:r w:rsidRPr="00B024EF">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B024EF">
      <w:pPr>
        <w:pStyle w:val="Heading5"/>
      </w:pPr>
      <w:bookmarkStart w:id="585" w:name="_Toc21954295"/>
      <w:bookmarkStart w:id="586" w:name="_Toc25048076"/>
      <w:bookmarkStart w:id="587" w:name="_Toc34143448"/>
      <w:bookmarkStart w:id="588" w:name="_Toc34750918"/>
      <w:bookmarkStart w:id="589" w:name="_Toc34751679"/>
      <w:bookmarkStart w:id="590" w:name="_Toc35941027"/>
      <w:bookmarkStart w:id="591" w:name="_Toc43283927"/>
      <w:bookmarkStart w:id="592" w:name="_Toc49762922"/>
      <w:bookmarkStart w:id="593" w:name="_Toc51925776"/>
      <w:bookmarkStart w:id="594" w:name="_Toc51925877"/>
      <w:bookmarkStart w:id="595" w:name="_Toc89156740"/>
      <w:bookmarkStart w:id="596" w:name="_Toc90651719"/>
      <w:r>
        <w:t>6.1.3.3.3</w:t>
      </w:r>
      <w:r>
        <w:tab/>
        <w:t>Resource Standard Methods</w:t>
      </w:r>
      <w:bookmarkEnd w:id="585"/>
      <w:bookmarkEnd w:id="586"/>
      <w:bookmarkEnd w:id="587"/>
      <w:bookmarkEnd w:id="588"/>
      <w:bookmarkEnd w:id="589"/>
      <w:bookmarkEnd w:id="590"/>
      <w:bookmarkEnd w:id="591"/>
      <w:bookmarkEnd w:id="592"/>
      <w:bookmarkEnd w:id="593"/>
      <w:bookmarkEnd w:id="594"/>
      <w:bookmarkEnd w:id="595"/>
      <w:bookmarkEnd w:id="596"/>
    </w:p>
    <w:p w14:paraId="74FDD97F" w14:textId="77777777" w:rsidR="00F24C3F" w:rsidRPr="00384E92" w:rsidRDefault="00F24C3F" w:rsidP="00B024EF">
      <w:pPr>
        <w:pStyle w:val="Heading6"/>
        <w:numPr>
          <w:ilvl w:val="5"/>
          <w:numId w:val="0"/>
        </w:numPr>
        <w:ind w:left="1152" w:hanging="432"/>
      </w:pPr>
      <w:bookmarkStart w:id="597" w:name="_Toc21954296"/>
      <w:bookmarkStart w:id="598" w:name="_Toc25048077"/>
      <w:bookmarkStart w:id="599" w:name="_Toc34143449"/>
      <w:bookmarkStart w:id="600" w:name="_Toc34750919"/>
      <w:bookmarkStart w:id="601" w:name="_Toc34751680"/>
      <w:bookmarkStart w:id="602" w:name="_Toc35941028"/>
      <w:bookmarkStart w:id="603" w:name="_Toc43283928"/>
      <w:bookmarkStart w:id="604" w:name="_Toc49762923"/>
      <w:bookmarkStart w:id="605" w:name="_Toc51925777"/>
      <w:bookmarkStart w:id="606" w:name="_Toc51925878"/>
      <w:bookmarkStart w:id="607" w:name="_Toc89156741"/>
      <w:bookmarkStart w:id="608" w:name="_Toc90651720"/>
      <w:r w:rsidRPr="00384E92">
        <w:t>6.</w:t>
      </w:r>
      <w:r>
        <w:t>1.3.3.3</w:t>
      </w:r>
      <w:r w:rsidRPr="00384E92">
        <w:t>.1</w:t>
      </w:r>
      <w:r w:rsidRPr="00384E92">
        <w:tab/>
      </w:r>
      <w:r>
        <w:t>GET</w:t>
      </w:r>
      <w:bookmarkEnd w:id="597"/>
      <w:bookmarkEnd w:id="598"/>
      <w:bookmarkEnd w:id="599"/>
      <w:bookmarkEnd w:id="600"/>
      <w:bookmarkEnd w:id="601"/>
      <w:bookmarkEnd w:id="602"/>
      <w:bookmarkEnd w:id="603"/>
      <w:bookmarkEnd w:id="604"/>
      <w:bookmarkEnd w:id="605"/>
      <w:bookmarkEnd w:id="606"/>
      <w:bookmarkEnd w:id="607"/>
      <w:bookmarkEnd w:id="608"/>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B4130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501465"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6C9D8B4B" w:rsidR="00501465" w:rsidRDefault="00501465" w:rsidP="00501465">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2F5B148"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569F0CDE"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501465" w:rsidRDefault="00501465" w:rsidP="00501465">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0C26C09A" w:rsidR="00501465" w:rsidRDefault="00501465" w:rsidP="00501465">
            <w:pPr>
              <w:pStyle w:val="TAL"/>
              <w:rPr>
                <w:rFonts w:cs="Arial"/>
                <w:szCs w:val="18"/>
                <w:lang w:val="en-US"/>
              </w:rPr>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2EBD8847" w:rsidR="00501465" w:rsidRDefault="00501465" w:rsidP="00501465">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3821C749"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02E71DE8"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501465" w:rsidRDefault="00501465" w:rsidP="00501465">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2D96831D" w:rsidR="00501465" w:rsidRDefault="00501465" w:rsidP="00501465">
            <w:pPr>
              <w:pStyle w:val="TAL"/>
              <w:rPr>
                <w:rFonts w:cs="Arial"/>
                <w:szCs w:val="18"/>
                <w:lang w:val="en-US"/>
              </w:rPr>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2A3CCE" w:rsidRDefault="002A3CCE" w:rsidP="002A3CC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2A3CCE" w:rsidRDefault="002A3CCE" w:rsidP="002A3CCE">
            <w:pPr>
              <w:pStyle w:val="TAL"/>
            </w:pPr>
            <w:r>
              <w:t>The "cause" attribute m</w:t>
            </w:r>
            <w:r w:rsidRPr="002D0F35">
              <w:t>ay be used to indicate the following application error</w:t>
            </w:r>
            <w:r>
              <w:t>:</w:t>
            </w:r>
          </w:p>
          <w:p w14:paraId="07509DD1" w14:textId="77777777" w:rsidR="002A3CCE" w:rsidRDefault="002A3CCE" w:rsidP="002A3CCE">
            <w:pPr>
              <w:pStyle w:val="TAL"/>
              <w:ind w:left="284"/>
            </w:pPr>
            <w:bookmarkStart w:id="609" w:name="_PERM_MCCTEMPBM_CRPT01150009___2"/>
            <w:r>
              <w:t>- NO_DICTIONARY_ENTRY_FOUND</w:t>
            </w:r>
          </w:p>
          <w:p w14:paraId="3AC315BF" w14:textId="77777777" w:rsidR="002A3CCE" w:rsidRDefault="002A3CCE" w:rsidP="002A3CCE">
            <w:pPr>
              <w:pStyle w:val="TAL"/>
              <w:ind w:left="284"/>
            </w:pPr>
          </w:p>
          <w:bookmarkEnd w:id="609"/>
          <w:p w14:paraId="69260A6A" w14:textId="77777777" w:rsidR="002A3CCE" w:rsidRPr="001769FF" w:rsidRDefault="002A3CCE" w:rsidP="002A3CCE">
            <w:pPr>
              <w:pStyle w:val="TAL"/>
            </w:pPr>
            <w:r>
              <w:t>See table 6.1.7.3-1 for the description of this error.</w:t>
            </w:r>
          </w:p>
        </w:tc>
      </w:tr>
      <w:tr w:rsidR="002A3CCE"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78BC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2E6C25B" w14:textId="62A50EB9" w:rsidR="00EE4C2C" w:rsidRPr="00D67AB2" w:rsidRDefault="00EE4C2C"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65B7B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160781B" w14:textId="2E2BAFE0" w:rsidR="00EE4C2C" w:rsidRPr="00D67AB2" w:rsidRDefault="00EE4C2C"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B024EF">
      <w:pPr>
        <w:pStyle w:val="Heading4"/>
      </w:pPr>
      <w:bookmarkStart w:id="610" w:name="_Toc11343238"/>
      <w:bookmarkStart w:id="611" w:name="_Toc21954297"/>
      <w:bookmarkStart w:id="612" w:name="_Toc25048078"/>
      <w:bookmarkStart w:id="613" w:name="_Toc34143450"/>
      <w:bookmarkStart w:id="614" w:name="_Toc34750920"/>
      <w:bookmarkStart w:id="615" w:name="_Toc34751681"/>
      <w:bookmarkStart w:id="616" w:name="_Toc35941029"/>
      <w:bookmarkStart w:id="617" w:name="_Toc43283929"/>
      <w:bookmarkStart w:id="618" w:name="_Toc49762924"/>
      <w:bookmarkStart w:id="619" w:name="_Toc51925778"/>
      <w:bookmarkStart w:id="620" w:name="_Toc51925879"/>
      <w:bookmarkStart w:id="621" w:name="_Toc89156742"/>
      <w:bookmarkStart w:id="622" w:name="_Toc90651721"/>
      <w:r w:rsidRPr="003B2883">
        <w:t>6.</w:t>
      </w:r>
      <w:r>
        <w:t>1</w:t>
      </w:r>
      <w:r w:rsidRPr="003B2883">
        <w:t>.3.</w:t>
      </w:r>
      <w:r>
        <w:t>4</w:t>
      </w:r>
      <w:r w:rsidRPr="003B2883">
        <w:tab/>
        <w:t>Resource: Subscriptions collection</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527AF7B9" w14:textId="77777777" w:rsidR="00F24C3F" w:rsidRPr="003B2883" w:rsidRDefault="00F24C3F" w:rsidP="00B024EF">
      <w:pPr>
        <w:pStyle w:val="Heading5"/>
      </w:pPr>
      <w:bookmarkStart w:id="623" w:name="_Toc11343239"/>
      <w:bookmarkStart w:id="624" w:name="_Toc21954298"/>
      <w:bookmarkStart w:id="625" w:name="_Toc25048079"/>
      <w:bookmarkStart w:id="626" w:name="_Toc34143451"/>
      <w:bookmarkStart w:id="627" w:name="_Toc34750921"/>
      <w:bookmarkStart w:id="628" w:name="_Toc34751682"/>
      <w:bookmarkStart w:id="629" w:name="_Toc35941030"/>
      <w:bookmarkStart w:id="630" w:name="_Toc43283930"/>
      <w:bookmarkStart w:id="631" w:name="_Toc49762925"/>
      <w:bookmarkStart w:id="632" w:name="_Toc51925779"/>
      <w:bookmarkStart w:id="633" w:name="_Toc51925880"/>
      <w:bookmarkStart w:id="634" w:name="_Toc89156743"/>
      <w:bookmarkStart w:id="635" w:name="_Toc90651722"/>
      <w:r w:rsidRPr="003B2883">
        <w:t>6.</w:t>
      </w:r>
      <w:r>
        <w:t>1</w:t>
      </w:r>
      <w:r w:rsidRPr="003B2883">
        <w:t>.3.</w:t>
      </w:r>
      <w:r>
        <w:t>4</w:t>
      </w:r>
      <w:r w:rsidRPr="003B2883">
        <w:t>.1</w:t>
      </w:r>
      <w:r w:rsidRPr="003B2883">
        <w:tab/>
        <w:t>Description</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B024EF">
      <w:pPr>
        <w:pStyle w:val="Heading5"/>
      </w:pPr>
      <w:bookmarkStart w:id="636" w:name="_Toc11343240"/>
      <w:bookmarkStart w:id="637" w:name="_Toc21954299"/>
      <w:bookmarkStart w:id="638" w:name="_Toc25048080"/>
      <w:bookmarkStart w:id="639" w:name="_Toc34143452"/>
      <w:bookmarkStart w:id="640" w:name="_Toc34750922"/>
      <w:bookmarkStart w:id="641" w:name="_Toc34751683"/>
      <w:bookmarkStart w:id="642" w:name="_Toc35941031"/>
      <w:bookmarkStart w:id="643" w:name="_Toc43283931"/>
      <w:bookmarkStart w:id="644" w:name="_Toc49762926"/>
      <w:bookmarkStart w:id="645" w:name="_Toc51925780"/>
      <w:bookmarkStart w:id="646" w:name="_Toc51925881"/>
      <w:bookmarkStart w:id="647" w:name="_Toc89156744"/>
      <w:bookmarkStart w:id="648" w:name="_Toc90651723"/>
      <w:r w:rsidRPr="003B2883">
        <w:t>6.</w:t>
      </w:r>
      <w:r>
        <w:t>1</w:t>
      </w:r>
      <w:r w:rsidRPr="003B2883">
        <w:t>.3.</w:t>
      </w:r>
      <w:r>
        <w:t>4</w:t>
      </w:r>
      <w:r w:rsidRPr="003B2883">
        <w:t>.2</w:t>
      </w:r>
      <w:r w:rsidRPr="003B2883">
        <w:tab/>
        <w:t>Resource Definition</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B024EF">
      <w:pPr>
        <w:rPr>
          <w:rFonts w:ascii="Arial" w:hAnsi="Arial" w:cs="Arial"/>
        </w:rPr>
      </w:pPr>
      <w:r w:rsidRPr="00B024EF">
        <w:lastRenderedPageBreak/>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B024EF">
      <w:pPr>
        <w:pStyle w:val="Heading5"/>
      </w:pPr>
      <w:bookmarkStart w:id="649" w:name="_Toc11343241"/>
      <w:bookmarkStart w:id="650" w:name="_Toc21954300"/>
      <w:bookmarkStart w:id="651" w:name="_Toc25048081"/>
      <w:bookmarkStart w:id="652" w:name="_Toc34143453"/>
      <w:bookmarkStart w:id="653" w:name="_Toc34750923"/>
      <w:bookmarkStart w:id="654" w:name="_Toc34751684"/>
      <w:bookmarkStart w:id="655" w:name="_Toc35941032"/>
      <w:bookmarkStart w:id="656" w:name="_Toc43283932"/>
      <w:bookmarkStart w:id="657" w:name="_Toc49762927"/>
      <w:bookmarkStart w:id="658" w:name="_Toc51925781"/>
      <w:bookmarkStart w:id="659" w:name="_Toc51925882"/>
      <w:bookmarkStart w:id="660" w:name="_Toc89156745"/>
      <w:bookmarkStart w:id="661" w:name="_Toc90651724"/>
      <w:r w:rsidRPr="003B2883">
        <w:t>6.</w:t>
      </w:r>
      <w:r>
        <w:t>1</w:t>
      </w:r>
      <w:r w:rsidRPr="003B2883">
        <w:t>.3.</w:t>
      </w:r>
      <w:r>
        <w:t>4</w:t>
      </w:r>
      <w:r w:rsidRPr="003B2883">
        <w:t>.3</w:t>
      </w:r>
      <w:r w:rsidRPr="003B2883">
        <w:tab/>
        <w:t>Resource Standard Methods</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455C492E" w14:textId="77777777" w:rsidR="00F24C3F" w:rsidRPr="003B2883" w:rsidRDefault="00F24C3F" w:rsidP="00B024EF">
      <w:pPr>
        <w:pStyle w:val="Heading6"/>
        <w:numPr>
          <w:ilvl w:val="5"/>
          <w:numId w:val="0"/>
        </w:numPr>
        <w:ind w:left="1152" w:hanging="432"/>
      </w:pPr>
      <w:bookmarkStart w:id="662" w:name="_Toc11343242"/>
      <w:bookmarkStart w:id="663" w:name="_Toc21954301"/>
      <w:bookmarkStart w:id="664" w:name="_Toc25048082"/>
      <w:bookmarkStart w:id="665" w:name="_Toc34143454"/>
      <w:bookmarkStart w:id="666" w:name="_Toc34750924"/>
      <w:bookmarkStart w:id="667" w:name="_Toc34751685"/>
      <w:bookmarkStart w:id="668" w:name="_Toc35941033"/>
      <w:bookmarkStart w:id="669" w:name="_Toc43283933"/>
      <w:bookmarkStart w:id="670" w:name="_Toc49762928"/>
      <w:bookmarkStart w:id="671" w:name="_Toc51925782"/>
      <w:bookmarkStart w:id="672" w:name="_Toc51925883"/>
      <w:bookmarkStart w:id="673" w:name="_Toc89156746"/>
      <w:bookmarkStart w:id="674" w:name="_Toc90651725"/>
      <w:r w:rsidRPr="003B2883">
        <w:t>6.</w:t>
      </w:r>
      <w:r>
        <w:t>1</w:t>
      </w:r>
      <w:r w:rsidRPr="003B2883">
        <w:t>.3.</w:t>
      </w:r>
      <w:r>
        <w:t>4</w:t>
      </w:r>
      <w:r w:rsidRPr="003B2883">
        <w:t>.3.1</w:t>
      </w:r>
      <w:r w:rsidRPr="003B2883">
        <w:tab/>
        <w:t>POST</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3"/>
        <w:gridCol w:w="507"/>
        <w:gridCol w:w="1068"/>
        <w:gridCol w:w="1017"/>
        <w:gridCol w:w="4680"/>
      </w:tblGrid>
      <w:tr w:rsidR="00F24C3F" w:rsidRPr="003B2883" w14:paraId="52E3C4FD" w14:textId="77777777" w:rsidTr="000E6824">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266"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266"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501465" w:rsidRPr="003B2883" w14:paraId="1D91E703"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62F262F8" w14:textId="59FEE68D" w:rsidR="00501465" w:rsidRPr="003B2883" w:rsidRDefault="00501465" w:rsidP="00501465">
            <w:pPr>
              <w:pStyle w:val="TAL"/>
            </w:pPr>
            <w:r>
              <w:t>RedirectResponse</w:t>
            </w:r>
          </w:p>
        </w:tc>
        <w:tc>
          <w:tcPr>
            <w:tcW w:w="266" w:type="pct"/>
            <w:tcBorders>
              <w:top w:val="single" w:sz="4" w:space="0" w:color="auto"/>
              <w:left w:val="single" w:sz="6" w:space="0" w:color="000000"/>
              <w:bottom w:val="single" w:sz="4" w:space="0" w:color="auto"/>
              <w:right w:val="single" w:sz="6" w:space="0" w:color="000000"/>
            </w:tcBorders>
          </w:tcPr>
          <w:p w14:paraId="07CBB3E4" w14:textId="22DF9D72" w:rsidR="00501465" w:rsidRPr="003B2883" w:rsidRDefault="00501465" w:rsidP="00501465">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77A7D94E" w:rsidR="00501465" w:rsidRPr="003B2883" w:rsidRDefault="00501465" w:rsidP="00501465">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501465" w:rsidRPr="003B2883" w:rsidRDefault="00501465" w:rsidP="00501465">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2D88E80" w:rsidR="00501465" w:rsidRPr="003B2883" w:rsidRDefault="00501465" w:rsidP="00501465">
            <w:pPr>
              <w:pStyle w:val="TAL"/>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3B2883" w14:paraId="62AABA14"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58842276" w14:textId="7D487CB1" w:rsidR="00501465" w:rsidRPr="003B2883" w:rsidRDefault="00501465" w:rsidP="00501465">
            <w:pPr>
              <w:pStyle w:val="TAL"/>
            </w:pPr>
            <w:r>
              <w:t>RedirectResponse</w:t>
            </w:r>
          </w:p>
        </w:tc>
        <w:tc>
          <w:tcPr>
            <w:tcW w:w="266" w:type="pct"/>
            <w:tcBorders>
              <w:top w:val="single" w:sz="4" w:space="0" w:color="auto"/>
              <w:left w:val="single" w:sz="6" w:space="0" w:color="000000"/>
              <w:bottom w:val="single" w:sz="4" w:space="0" w:color="auto"/>
              <w:right w:val="single" w:sz="6" w:space="0" w:color="000000"/>
            </w:tcBorders>
          </w:tcPr>
          <w:p w14:paraId="602AEDCB" w14:textId="60E4A023" w:rsidR="00501465" w:rsidRPr="003B2883" w:rsidRDefault="00501465" w:rsidP="00501465">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3DE05913" w:rsidR="00501465" w:rsidRPr="003B2883" w:rsidRDefault="00501465" w:rsidP="00501465">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501465" w:rsidRPr="003B2883" w:rsidRDefault="00501465" w:rsidP="00501465">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624980A1" w:rsidR="00501465" w:rsidRPr="003B2883" w:rsidRDefault="00501465" w:rsidP="00501465">
            <w:pPr>
              <w:pStyle w:val="TAL"/>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6E3B78E6"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58ABD612" w14:textId="77777777" w:rsidR="002A3CCE" w:rsidRPr="003B2883" w:rsidRDefault="002A3CCE" w:rsidP="002A3CCE">
            <w:pPr>
              <w:pStyle w:val="TAL"/>
            </w:pPr>
            <w:r>
              <w:rPr>
                <w:lang w:val="es-ES"/>
              </w:rPr>
              <w:t>ProblemDetails</w:t>
            </w:r>
          </w:p>
        </w:tc>
        <w:tc>
          <w:tcPr>
            <w:tcW w:w="266" w:type="pct"/>
            <w:tcBorders>
              <w:top w:val="single" w:sz="4" w:space="0" w:color="auto"/>
              <w:left w:val="single" w:sz="6" w:space="0" w:color="000000"/>
              <w:bottom w:val="single" w:sz="4" w:space="0" w:color="auto"/>
              <w:right w:val="single" w:sz="6" w:space="0" w:color="000000"/>
            </w:tcBorders>
          </w:tcPr>
          <w:p w14:paraId="53404FD9" w14:textId="77777777" w:rsidR="002A3CCE" w:rsidRPr="003B2883" w:rsidRDefault="002A3CCE" w:rsidP="002A3C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2A3CCE" w:rsidRPr="003B2883" w:rsidRDefault="002A3CCE" w:rsidP="002A3CCE">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2A3CCE" w:rsidRPr="003B2883" w:rsidRDefault="002A3CCE" w:rsidP="002A3CCE">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2A3CCE" w:rsidRPr="00D75BD4" w:rsidRDefault="002A3CCE" w:rsidP="002A3CCE">
            <w:pPr>
              <w:pStyle w:val="TAL"/>
            </w:pPr>
            <w:r w:rsidRPr="0078506F">
              <w:t>The response body contains the error reason of the request message.</w:t>
            </w:r>
          </w:p>
        </w:tc>
      </w:tr>
      <w:tr w:rsidR="002A3CCE"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2A3CCE" w:rsidRPr="0078506F"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4168C9"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310844C" w14:textId="322A73EE" w:rsidR="00EE4C2C" w:rsidRPr="00D67AB2" w:rsidRDefault="00EE4C2C"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2C06D0F0"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33B3F"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7C4ECBFD" w14:textId="002E7A74" w:rsidR="00EE4C2C" w:rsidRPr="00D67AB2" w:rsidRDefault="00EE4C2C"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B024EF">
      <w:pPr>
        <w:pStyle w:val="Heading5"/>
      </w:pPr>
      <w:bookmarkStart w:id="675" w:name="_Toc11343243"/>
      <w:bookmarkStart w:id="676" w:name="_Toc21954302"/>
      <w:bookmarkStart w:id="677" w:name="_Toc25048083"/>
      <w:bookmarkStart w:id="678" w:name="_Toc34143455"/>
      <w:bookmarkStart w:id="679" w:name="_Toc34750925"/>
      <w:bookmarkStart w:id="680" w:name="_Toc34751686"/>
      <w:bookmarkStart w:id="681" w:name="_Toc35941034"/>
      <w:bookmarkStart w:id="682" w:name="_Toc43283934"/>
      <w:bookmarkStart w:id="683" w:name="_Toc49762929"/>
      <w:bookmarkStart w:id="684" w:name="_Toc51925783"/>
      <w:bookmarkStart w:id="685" w:name="_Toc51925884"/>
      <w:bookmarkStart w:id="686" w:name="_Toc89156747"/>
      <w:bookmarkStart w:id="687" w:name="_Toc90651726"/>
      <w:r w:rsidRPr="003B2883">
        <w:t>6.</w:t>
      </w:r>
      <w:r>
        <w:t>1</w:t>
      </w:r>
      <w:r w:rsidRPr="003B2883">
        <w:t>.3.</w:t>
      </w:r>
      <w:r>
        <w:t>4</w:t>
      </w:r>
      <w:r w:rsidRPr="003B2883">
        <w:t>.4</w:t>
      </w:r>
      <w:r w:rsidRPr="003B2883">
        <w:tab/>
        <w:t>Resource Custom Operations</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0EDE6C9E" w14:textId="77777777" w:rsidR="00F24C3F" w:rsidRDefault="00F24C3F" w:rsidP="00F24C3F">
      <w:r w:rsidRPr="003B2883">
        <w:t>None.</w:t>
      </w:r>
    </w:p>
    <w:p w14:paraId="05F9A7DB" w14:textId="77777777" w:rsidR="00F24C3F" w:rsidRPr="003B2883" w:rsidRDefault="00F24C3F" w:rsidP="00B024EF">
      <w:pPr>
        <w:pStyle w:val="Heading4"/>
      </w:pPr>
      <w:bookmarkStart w:id="688" w:name="_Toc11343244"/>
      <w:bookmarkStart w:id="689" w:name="_Toc21954303"/>
      <w:bookmarkStart w:id="690" w:name="_Toc25048084"/>
      <w:bookmarkStart w:id="691" w:name="_Toc34143456"/>
      <w:bookmarkStart w:id="692" w:name="_Toc34750926"/>
      <w:bookmarkStart w:id="693" w:name="_Toc34751687"/>
      <w:bookmarkStart w:id="694" w:name="_Toc35941035"/>
      <w:bookmarkStart w:id="695" w:name="_Toc43283935"/>
      <w:bookmarkStart w:id="696" w:name="_Toc49762930"/>
      <w:bookmarkStart w:id="697" w:name="_Toc51925784"/>
      <w:bookmarkStart w:id="698" w:name="_Toc51925885"/>
      <w:bookmarkStart w:id="699" w:name="_Toc89156748"/>
      <w:bookmarkStart w:id="700" w:name="_Toc90651727"/>
      <w:r w:rsidRPr="003B2883">
        <w:t>6.</w:t>
      </w:r>
      <w:r>
        <w:t>1</w:t>
      </w:r>
      <w:r w:rsidRPr="003B2883">
        <w:t>.3.</w:t>
      </w:r>
      <w:r>
        <w:t>5</w:t>
      </w:r>
      <w:r w:rsidRPr="003B2883">
        <w:tab/>
        <w:t>Resource:  Individual subscription</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55A92C19" w14:textId="77777777" w:rsidR="00F24C3F" w:rsidRPr="003B2883" w:rsidRDefault="00F24C3F" w:rsidP="00B024EF">
      <w:pPr>
        <w:pStyle w:val="Heading5"/>
      </w:pPr>
      <w:bookmarkStart w:id="701" w:name="_Toc11343245"/>
      <w:bookmarkStart w:id="702" w:name="_Toc21954304"/>
      <w:bookmarkStart w:id="703" w:name="_Toc25048085"/>
      <w:bookmarkStart w:id="704" w:name="_Toc34143457"/>
      <w:bookmarkStart w:id="705" w:name="_Toc34750927"/>
      <w:bookmarkStart w:id="706" w:name="_Toc34751688"/>
      <w:bookmarkStart w:id="707" w:name="_Toc35941036"/>
      <w:bookmarkStart w:id="708" w:name="_Toc43283936"/>
      <w:bookmarkStart w:id="709" w:name="_Toc49762931"/>
      <w:bookmarkStart w:id="710" w:name="_Toc51925785"/>
      <w:bookmarkStart w:id="711" w:name="_Toc51925886"/>
      <w:bookmarkStart w:id="712" w:name="_Toc89156749"/>
      <w:bookmarkStart w:id="713" w:name="_Toc90651728"/>
      <w:r w:rsidRPr="003B2883">
        <w:t>6.</w:t>
      </w:r>
      <w:r>
        <w:t>1</w:t>
      </w:r>
      <w:r w:rsidRPr="003B2883">
        <w:t>.3.</w:t>
      </w:r>
      <w:r>
        <w:t>5</w:t>
      </w:r>
      <w:r w:rsidRPr="003B2883">
        <w:t>.1</w:t>
      </w:r>
      <w:r w:rsidRPr="003B2883">
        <w:tab/>
        <w:t>Description</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B024EF">
      <w:pPr>
        <w:pStyle w:val="Heading5"/>
      </w:pPr>
      <w:bookmarkStart w:id="714" w:name="_Toc11343246"/>
      <w:bookmarkStart w:id="715" w:name="_Toc21954305"/>
      <w:bookmarkStart w:id="716" w:name="_Toc25048086"/>
      <w:bookmarkStart w:id="717" w:name="_Toc34143458"/>
      <w:bookmarkStart w:id="718" w:name="_Toc34750928"/>
      <w:bookmarkStart w:id="719" w:name="_Toc34751689"/>
      <w:bookmarkStart w:id="720" w:name="_Toc35941037"/>
      <w:bookmarkStart w:id="721" w:name="_Toc43283937"/>
      <w:bookmarkStart w:id="722" w:name="_Toc49762932"/>
      <w:bookmarkStart w:id="723" w:name="_Toc51925786"/>
      <w:bookmarkStart w:id="724" w:name="_Toc51925887"/>
      <w:bookmarkStart w:id="725" w:name="_Toc89156750"/>
      <w:bookmarkStart w:id="726" w:name="_Toc90651729"/>
      <w:r w:rsidRPr="003B2883">
        <w:t>6.</w:t>
      </w:r>
      <w:r>
        <w:t>1</w:t>
      </w:r>
      <w:r w:rsidRPr="003B2883">
        <w:t>.3.</w:t>
      </w:r>
      <w:r>
        <w:t>5</w:t>
      </w:r>
      <w:r w:rsidRPr="003B2883">
        <w:t>.2</w:t>
      </w:r>
      <w:r w:rsidRPr="003B2883">
        <w:tab/>
        <w:t>Resource Definition</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B024EF">
      <w:pPr>
        <w:rPr>
          <w:rFonts w:ascii="Arial" w:hAnsi="Arial" w:cs="Arial"/>
        </w:rPr>
      </w:pPr>
      <w:r w:rsidRPr="00B024EF">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B024EF">
      <w:pPr>
        <w:pStyle w:val="Heading5"/>
      </w:pPr>
      <w:bookmarkStart w:id="727" w:name="_Toc11343247"/>
      <w:bookmarkStart w:id="728" w:name="_Toc21954306"/>
      <w:bookmarkStart w:id="729" w:name="_Toc25048087"/>
      <w:bookmarkStart w:id="730" w:name="_Toc34143459"/>
      <w:bookmarkStart w:id="731" w:name="_Toc34750929"/>
      <w:bookmarkStart w:id="732" w:name="_Toc34751690"/>
      <w:bookmarkStart w:id="733" w:name="_Toc35941038"/>
      <w:bookmarkStart w:id="734" w:name="_Toc43283938"/>
      <w:bookmarkStart w:id="735" w:name="_Toc49762933"/>
      <w:bookmarkStart w:id="736" w:name="_Toc51925787"/>
      <w:bookmarkStart w:id="737" w:name="_Toc51925888"/>
      <w:bookmarkStart w:id="738" w:name="_Toc89156751"/>
      <w:bookmarkStart w:id="739" w:name="_Toc90651730"/>
      <w:r w:rsidRPr="003B2883">
        <w:t>6.</w:t>
      </w:r>
      <w:r>
        <w:t>1</w:t>
      </w:r>
      <w:r w:rsidRPr="003B2883">
        <w:t>.3.</w:t>
      </w:r>
      <w:r>
        <w:t>5</w:t>
      </w:r>
      <w:r w:rsidRPr="003B2883">
        <w:t>.3</w:t>
      </w:r>
      <w:r w:rsidRPr="003B2883">
        <w:tab/>
        <w:t>Resource Standard Methods</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0FAD04D8" w14:textId="77777777" w:rsidR="00F24C3F" w:rsidRPr="003B2883" w:rsidRDefault="00F24C3F" w:rsidP="00B024EF">
      <w:pPr>
        <w:pStyle w:val="Heading6"/>
        <w:numPr>
          <w:ilvl w:val="5"/>
          <w:numId w:val="0"/>
        </w:numPr>
        <w:ind w:left="1152" w:hanging="432"/>
      </w:pPr>
      <w:bookmarkStart w:id="740" w:name="_Toc11343249"/>
      <w:bookmarkStart w:id="741" w:name="_Toc21954307"/>
      <w:bookmarkStart w:id="742" w:name="_Toc25048088"/>
      <w:bookmarkStart w:id="743" w:name="_Toc34143460"/>
      <w:bookmarkStart w:id="744" w:name="_Toc34750930"/>
      <w:bookmarkStart w:id="745" w:name="_Toc34751691"/>
      <w:bookmarkStart w:id="746" w:name="_Toc35941039"/>
      <w:bookmarkStart w:id="747" w:name="_Toc43283939"/>
      <w:bookmarkStart w:id="748" w:name="_Toc49762934"/>
      <w:bookmarkStart w:id="749" w:name="_Toc51925788"/>
      <w:bookmarkStart w:id="750" w:name="_Toc51925889"/>
      <w:bookmarkStart w:id="751" w:name="_Toc89156752"/>
      <w:bookmarkStart w:id="752" w:name="_Toc90651731"/>
      <w:r w:rsidRPr="003B2883">
        <w:t>6.</w:t>
      </w:r>
      <w:r>
        <w:t>1</w:t>
      </w:r>
      <w:r w:rsidRPr="003B2883">
        <w:t>.3.</w:t>
      </w:r>
      <w:r>
        <w:t>5</w:t>
      </w:r>
      <w:r w:rsidRPr="003B2883">
        <w:t>.3.2</w:t>
      </w:r>
      <w:r w:rsidRPr="003B2883">
        <w:tab/>
        <w:t>DELETE</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501465"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3A195973" w:rsidR="00501465" w:rsidRPr="003B2883" w:rsidRDefault="00501465" w:rsidP="0050146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79896F09" w:rsidR="00501465" w:rsidRPr="003B2883" w:rsidRDefault="00501465" w:rsidP="00501465">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28759971" w:rsidR="00501465" w:rsidRPr="003B2883" w:rsidRDefault="00501465" w:rsidP="00501465">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501465" w:rsidRPr="003B2883" w:rsidRDefault="00501465" w:rsidP="0050146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5638878" w:rsidR="00501465" w:rsidRPr="003B2883" w:rsidRDefault="00501465" w:rsidP="00501465">
            <w:pPr>
              <w:pStyle w:val="TAL"/>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428C508E" w:rsidR="00501465" w:rsidRPr="003B2883" w:rsidRDefault="00501465" w:rsidP="0050146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1BFB1C86" w:rsidR="00501465" w:rsidRPr="003B2883" w:rsidRDefault="00501465" w:rsidP="00501465">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B81F85B" w:rsidR="00501465" w:rsidRPr="003B2883" w:rsidRDefault="00501465" w:rsidP="00501465">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501465" w:rsidRPr="003B2883" w:rsidRDefault="00501465" w:rsidP="0050146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190C2B06" w:rsidR="00501465" w:rsidRPr="003B2883" w:rsidRDefault="00501465" w:rsidP="00501465">
            <w:pPr>
              <w:pStyle w:val="TAL"/>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2A3CCE" w:rsidRPr="003B2883" w:rsidRDefault="002A3CCE" w:rsidP="002A3CCE">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2A3CCE" w:rsidRPr="003B2883" w:rsidRDefault="002A3CCE" w:rsidP="002A3CCE">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2A3CCE" w:rsidRPr="003B2883" w:rsidRDefault="002A3CCE" w:rsidP="002A3CCE">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2A3CCE" w:rsidRPr="003B2883" w:rsidRDefault="002A3CCE" w:rsidP="002A3CCE">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2A3CCE" w:rsidRPr="003B2883" w:rsidRDefault="002A3CCE" w:rsidP="002A3CCE">
            <w:pPr>
              <w:pStyle w:val="TAL"/>
            </w:pPr>
            <w:r w:rsidRPr="003B2883">
              <w:t>Indicates the modification of subscription has failed due to application error.</w:t>
            </w:r>
          </w:p>
          <w:p w14:paraId="2C1C3647" w14:textId="77777777" w:rsidR="002A3CCE" w:rsidRPr="003B2883" w:rsidRDefault="002A3CCE" w:rsidP="002A3CCE">
            <w:pPr>
              <w:pStyle w:val="TAL"/>
            </w:pPr>
          </w:p>
          <w:p w14:paraId="515B0D05" w14:textId="77777777" w:rsidR="002A3CCE" w:rsidRPr="003B2883" w:rsidRDefault="002A3CCE" w:rsidP="002A3CCE">
            <w:pPr>
              <w:pStyle w:val="TAL"/>
            </w:pPr>
            <w:r w:rsidRPr="003B2883">
              <w:t xml:space="preserve">The "cause" attribute </w:t>
            </w:r>
            <w:r>
              <w:t>m</w:t>
            </w:r>
            <w:r w:rsidRPr="002D0F35">
              <w:t>ay be used to indicate the following application error</w:t>
            </w:r>
            <w:r w:rsidRPr="003B2883">
              <w:t>:</w:t>
            </w:r>
          </w:p>
          <w:p w14:paraId="2D0F60BE" w14:textId="77777777" w:rsidR="002A3CCE" w:rsidRPr="003B2883" w:rsidRDefault="002A3CCE" w:rsidP="002A3CCE">
            <w:pPr>
              <w:pStyle w:val="TAL"/>
              <w:ind w:left="284"/>
            </w:pPr>
            <w:bookmarkStart w:id="753" w:name="_PERM_MCCTEMPBM_CRPT01150012___2"/>
            <w:r w:rsidRPr="003B2883">
              <w:t>-</w:t>
            </w:r>
            <w:r w:rsidRPr="003B2883">
              <w:tab/>
              <w:t>SUBSCRIPTION_NOT_FOUND.</w:t>
            </w:r>
            <w:bookmarkEnd w:id="753"/>
          </w:p>
        </w:tc>
      </w:tr>
      <w:tr w:rsidR="002A3CCE"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2A3CCE" w:rsidRPr="003B2883"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A43779"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0DEDA9BE" w14:textId="2F0E80C9" w:rsidR="00EE4C2C" w:rsidRPr="00D67AB2" w:rsidRDefault="00EE4C2C"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CC64E"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3BEDDC82" w14:textId="7E977B16" w:rsidR="00EE4C2C" w:rsidRPr="00D67AB2" w:rsidRDefault="00EE4C2C"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B024EF">
      <w:pPr>
        <w:pStyle w:val="Heading5"/>
      </w:pPr>
      <w:bookmarkStart w:id="754" w:name="_Toc11343250"/>
      <w:bookmarkStart w:id="755" w:name="_Toc21954308"/>
      <w:bookmarkStart w:id="756" w:name="_Toc25048089"/>
      <w:bookmarkStart w:id="757" w:name="_Toc34143461"/>
      <w:bookmarkStart w:id="758" w:name="_Toc34750931"/>
      <w:bookmarkStart w:id="759" w:name="_Toc34751692"/>
      <w:bookmarkStart w:id="760" w:name="_Toc35941040"/>
      <w:bookmarkStart w:id="761" w:name="_Toc43283940"/>
      <w:bookmarkStart w:id="762" w:name="_Toc49762935"/>
      <w:bookmarkStart w:id="763" w:name="_Toc51925789"/>
      <w:bookmarkStart w:id="764" w:name="_Toc51925890"/>
      <w:bookmarkStart w:id="765" w:name="_Toc89156753"/>
      <w:bookmarkStart w:id="766" w:name="_Toc90651732"/>
      <w:r w:rsidRPr="003B2883">
        <w:lastRenderedPageBreak/>
        <w:t>6.</w:t>
      </w:r>
      <w:r>
        <w:t>1</w:t>
      </w:r>
      <w:r w:rsidRPr="003B2883">
        <w:t>.3.</w:t>
      </w:r>
      <w:r>
        <w:t>5</w:t>
      </w:r>
      <w:r w:rsidRPr="003B2883">
        <w:t>.4</w:t>
      </w:r>
      <w:r w:rsidRPr="003B2883">
        <w:tab/>
        <w:t>Resource Custom Operations</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B024EF">
      <w:pPr>
        <w:pStyle w:val="Heading3"/>
      </w:pPr>
      <w:bookmarkStart w:id="767" w:name="_Toc21954309"/>
      <w:bookmarkStart w:id="768" w:name="_Toc25048090"/>
      <w:bookmarkStart w:id="769" w:name="_Toc34143462"/>
      <w:bookmarkStart w:id="770" w:name="_Toc34750932"/>
      <w:bookmarkStart w:id="771" w:name="_Toc34751693"/>
      <w:bookmarkStart w:id="772" w:name="_Toc35941041"/>
      <w:bookmarkStart w:id="773" w:name="_Toc43283941"/>
      <w:bookmarkStart w:id="774" w:name="_Toc49762936"/>
      <w:bookmarkStart w:id="775" w:name="_Toc51925790"/>
      <w:bookmarkStart w:id="776" w:name="_Toc51925891"/>
      <w:bookmarkStart w:id="777" w:name="_Toc89156754"/>
      <w:bookmarkStart w:id="778" w:name="_Toc90651733"/>
      <w:r>
        <w:t>6.1.4</w:t>
      </w:r>
      <w:r>
        <w:tab/>
        <w:t>Custom Operations without associated resources</w:t>
      </w:r>
      <w:bookmarkEnd w:id="767"/>
      <w:bookmarkEnd w:id="768"/>
      <w:bookmarkEnd w:id="769"/>
      <w:bookmarkEnd w:id="770"/>
      <w:bookmarkEnd w:id="771"/>
      <w:bookmarkEnd w:id="772"/>
      <w:bookmarkEnd w:id="773"/>
      <w:bookmarkEnd w:id="774"/>
      <w:bookmarkEnd w:id="775"/>
      <w:bookmarkEnd w:id="776"/>
      <w:bookmarkEnd w:id="777"/>
      <w:bookmarkEnd w:id="778"/>
    </w:p>
    <w:p w14:paraId="104F9A16" w14:textId="77777777" w:rsidR="00D82C22" w:rsidRDefault="00D82C22" w:rsidP="006A1092">
      <w:r>
        <w:t>None.</w:t>
      </w:r>
    </w:p>
    <w:p w14:paraId="58D706E5" w14:textId="77777777" w:rsidR="00F24C3F" w:rsidRDefault="00F24C3F" w:rsidP="00B024EF">
      <w:pPr>
        <w:pStyle w:val="Heading3"/>
      </w:pPr>
      <w:bookmarkStart w:id="779" w:name="_Toc21954315"/>
      <w:bookmarkStart w:id="780" w:name="_Toc25048096"/>
      <w:bookmarkStart w:id="781" w:name="_Toc34143463"/>
      <w:bookmarkStart w:id="782" w:name="_Toc34750933"/>
      <w:bookmarkStart w:id="783" w:name="_Toc34751694"/>
      <w:bookmarkStart w:id="784" w:name="_Toc35941042"/>
      <w:bookmarkStart w:id="785" w:name="_Toc43283942"/>
      <w:bookmarkStart w:id="786" w:name="_Toc49762937"/>
      <w:bookmarkStart w:id="787" w:name="_Toc51925791"/>
      <w:bookmarkStart w:id="788" w:name="_Toc51925892"/>
      <w:bookmarkStart w:id="789" w:name="_Toc89156755"/>
      <w:bookmarkStart w:id="790" w:name="_Toc90651734"/>
      <w:r>
        <w:t>6.1.5</w:t>
      </w:r>
      <w:r>
        <w:tab/>
        <w:t>Notifications</w:t>
      </w:r>
      <w:bookmarkEnd w:id="779"/>
      <w:bookmarkEnd w:id="780"/>
      <w:bookmarkEnd w:id="781"/>
      <w:bookmarkEnd w:id="782"/>
      <w:bookmarkEnd w:id="783"/>
      <w:bookmarkEnd w:id="784"/>
      <w:bookmarkEnd w:id="785"/>
      <w:bookmarkEnd w:id="786"/>
      <w:bookmarkEnd w:id="787"/>
      <w:bookmarkEnd w:id="788"/>
      <w:bookmarkEnd w:id="789"/>
      <w:bookmarkEnd w:id="790"/>
    </w:p>
    <w:p w14:paraId="4C307547" w14:textId="77777777" w:rsidR="00F24C3F" w:rsidRPr="000A7435" w:rsidRDefault="00F24C3F" w:rsidP="00B024EF">
      <w:pPr>
        <w:pStyle w:val="Heading4"/>
      </w:pPr>
      <w:bookmarkStart w:id="791" w:name="_Toc21954316"/>
      <w:bookmarkStart w:id="792" w:name="_Toc25048097"/>
      <w:bookmarkStart w:id="793" w:name="_Toc34143464"/>
      <w:bookmarkStart w:id="794" w:name="_Toc34750934"/>
      <w:bookmarkStart w:id="795" w:name="_Toc34751695"/>
      <w:bookmarkStart w:id="796" w:name="_Toc35941043"/>
      <w:bookmarkStart w:id="797" w:name="_Toc43283943"/>
      <w:bookmarkStart w:id="798" w:name="_Toc49762938"/>
      <w:bookmarkStart w:id="799" w:name="_Toc51925792"/>
      <w:bookmarkStart w:id="800" w:name="_Toc51925893"/>
      <w:bookmarkStart w:id="801" w:name="_Toc89156756"/>
      <w:bookmarkStart w:id="802" w:name="_Toc90651735"/>
      <w:r>
        <w:t>6.1.5.1</w:t>
      </w:r>
      <w:r>
        <w:tab/>
        <w:t>General</w:t>
      </w:r>
      <w:bookmarkEnd w:id="791"/>
      <w:bookmarkEnd w:id="792"/>
      <w:bookmarkEnd w:id="793"/>
      <w:bookmarkEnd w:id="794"/>
      <w:bookmarkEnd w:id="795"/>
      <w:bookmarkEnd w:id="796"/>
      <w:bookmarkEnd w:id="797"/>
      <w:bookmarkEnd w:id="798"/>
      <w:bookmarkEnd w:id="799"/>
      <w:bookmarkEnd w:id="800"/>
      <w:bookmarkEnd w:id="801"/>
      <w:bookmarkEnd w:id="802"/>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B024EF">
      <w:pPr>
        <w:pStyle w:val="Heading4"/>
      </w:pPr>
      <w:bookmarkStart w:id="803" w:name="_Toc21954317"/>
      <w:bookmarkStart w:id="804" w:name="_Toc25048098"/>
      <w:bookmarkStart w:id="805" w:name="_Toc34143465"/>
      <w:bookmarkStart w:id="806" w:name="_Toc34750935"/>
      <w:bookmarkStart w:id="807" w:name="_Toc34751696"/>
      <w:bookmarkStart w:id="808" w:name="_Toc35941044"/>
      <w:bookmarkStart w:id="809" w:name="_Toc43283944"/>
      <w:bookmarkStart w:id="810" w:name="_Toc49762939"/>
      <w:bookmarkStart w:id="811" w:name="_Toc51925793"/>
      <w:bookmarkStart w:id="812" w:name="_Toc51925894"/>
      <w:bookmarkStart w:id="813" w:name="_Toc89156757"/>
      <w:bookmarkStart w:id="814" w:name="_Toc90651736"/>
      <w:r>
        <w:t>6.1.5.2</w:t>
      </w:r>
      <w:r>
        <w:tab/>
        <w:t>UCMF Notification</w:t>
      </w:r>
      <w:bookmarkEnd w:id="803"/>
      <w:bookmarkEnd w:id="804"/>
      <w:bookmarkEnd w:id="805"/>
      <w:bookmarkEnd w:id="806"/>
      <w:bookmarkEnd w:id="807"/>
      <w:bookmarkEnd w:id="808"/>
      <w:bookmarkEnd w:id="809"/>
      <w:bookmarkEnd w:id="810"/>
      <w:bookmarkEnd w:id="811"/>
      <w:bookmarkEnd w:id="812"/>
      <w:bookmarkEnd w:id="813"/>
      <w:bookmarkEnd w:id="814"/>
    </w:p>
    <w:p w14:paraId="35A7555A" w14:textId="77777777" w:rsidR="00F24C3F" w:rsidRPr="00986E88" w:rsidRDefault="00F24C3F" w:rsidP="00B024EF">
      <w:pPr>
        <w:pStyle w:val="Heading5"/>
        <w:rPr>
          <w:noProof/>
        </w:rPr>
      </w:pPr>
      <w:bookmarkStart w:id="815" w:name="_Toc21954318"/>
      <w:bookmarkStart w:id="816" w:name="_Toc25048099"/>
      <w:bookmarkStart w:id="817" w:name="_Toc34143466"/>
      <w:bookmarkStart w:id="818" w:name="_Toc34750936"/>
      <w:bookmarkStart w:id="819" w:name="_Toc34751697"/>
      <w:bookmarkStart w:id="820" w:name="_Toc35941045"/>
      <w:bookmarkStart w:id="821" w:name="_Toc43283945"/>
      <w:bookmarkStart w:id="822" w:name="_Toc49762940"/>
      <w:bookmarkStart w:id="823" w:name="_Toc51925794"/>
      <w:bookmarkStart w:id="824" w:name="_Toc51925895"/>
      <w:bookmarkStart w:id="825" w:name="_Toc89156758"/>
      <w:bookmarkStart w:id="826" w:name="_Toc90651737"/>
      <w:r>
        <w:t>6.1.5.2</w:t>
      </w:r>
      <w:r w:rsidRPr="00986E88">
        <w:rPr>
          <w:noProof/>
        </w:rPr>
        <w:t>.1</w:t>
      </w:r>
      <w:r w:rsidRPr="00986E88">
        <w:rPr>
          <w:noProof/>
        </w:rPr>
        <w:tab/>
        <w:t>Description</w:t>
      </w:r>
      <w:bookmarkEnd w:id="815"/>
      <w:bookmarkEnd w:id="816"/>
      <w:bookmarkEnd w:id="817"/>
      <w:bookmarkEnd w:id="818"/>
      <w:bookmarkEnd w:id="819"/>
      <w:bookmarkEnd w:id="820"/>
      <w:bookmarkEnd w:id="821"/>
      <w:bookmarkEnd w:id="822"/>
      <w:bookmarkEnd w:id="823"/>
      <w:bookmarkEnd w:id="824"/>
      <w:bookmarkEnd w:id="825"/>
      <w:bookmarkEnd w:id="826"/>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B024EF">
      <w:pPr>
        <w:pStyle w:val="Heading5"/>
        <w:rPr>
          <w:noProof/>
        </w:rPr>
      </w:pPr>
      <w:bookmarkStart w:id="827" w:name="_Toc21954319"/>
      <w:bookmarkStart w:id="828" w:name="_Toc25048100"/>
      <w:bookmarkStart w:id="829" w:name="_Toc34143467"/>
      <w:bookmarkStart w:id="830" w:name="_Toc34750937"/>
      <w:bookmarkStart w:id="831" w:name="_Toc34751698"/>
      <w:bookmarkStart w:id="832" w:name="_Toc35941046"/>
      <w:bookmarkStart w:id="833" w:name="_Toc43283946"/>
      <w:bookmarkStart w:id="834" w:name="_Toc49762941"/>
      <w:bookmarkStart w:id="835" w:name="_Toc51925795"/>
      <w:bookmarkStart w:id="836" w:name="_Toc51925896"/>
      <w:bookmarkStart w:id="837" w:name="_Toc89156759"/>
      <w:bookmarkStart w:id="838" w:name="_Toc90651738"/>
      <w:r>
        <w:t>6.1.5.2</w:t>
      </w:r>
      <w:r w:rsidRPr="00986E88">
        <w:rPr>
          <w:noProof/>
        </w:rPr>
        <w:t>.2</w:t>
      </w:r>
      <w:r w:rsidRPr="00986E88">
        <w:rPr>
          <w:noProof/>
        </w:rPr>
        <w:tab/>
        <w:t>Target URI</w:t>
      </w:r>
      <w:bookmarkEnd w:id="827"/>
      <w:bookmarkEnd w:id="828"/>
      <w:bookmarkEnd w:id="829"/>
      <w:bookmarkEnd w:id="830"/>
      <w:bookmarkEnd w:id="831"/>
      <w:bookmarkEnd w:id="832"/>
      <w:bookmarkEnd w:id="833"/>
      <w:bookmarkEnd w:id="834"/>
      <w:bookmarkEnd w:id="835"/>
      <w:bookmarkEnd w:id="836"/>
      <w:bookmarkEnd w:id="837"/>
      <w:bookmarkEnd w:id="838"/>
    </w:p>
    <w:p w14:paraId="4E31D4BD" w14:textId="77777777" w:rsidR="00F24C3F" w:rsidRPr="00986E88" w:rsidRDefault="00F24C3F" w:rsidP="00B024EF">
      <w:pPr>
        <w:rPr>
          <w:rFonts w:ascii="Arial" w:hAnsi="Arial" w:cs="Arial"/>
          <w:noProof/>
        </w:rPr>
      </w:pPr>
      <w:r w:rsidRPr="00B024EF">
        <w:t xml:space="preserve">The </w:t>
      </w:r>
      <w:r w:rsidR="00BE4297" w:rsidRPr="00B024EF">
        <w:t>Callback</w:t>
      </w:r>
      <w:r w:rsidRPr="00B024EF">
        <w:t xml:space="preserve"> URI </w:t>
      </w:r>
      <w:r w:rsidRPr="00B024EF">
        <w:rPr>
          <w:b/>
        </w:rPr>
        <w:t>"{</w:t>
      </w:r>
      <w:r w:rsidRPr="00B024EF">
        <w:t>ucmfNotificationUri</w:t>
      </w:r>
      <w:r w:rsidRPr="00B024EF">
        <w:rPr>
          <w:b/>
        </w:rPr>
        <w:t>}"</w:t>
      </w:r>
      <w:r w:rsidRPr="00B024EF">
        <w:t xml:space="preserve"> shall be used with the </w:t>
      </w:r>
      <w:r w:rsidR="00BE4297" w:rsidRPr="00B024EF">
        <w:t>callback</w:t>
      </w:r>
      <w:r w:rsidR="00BE4297" w:rsidRPr="00B024EF" w:rsidDel="00BE4297">
        <w:t xml:space="preserve"> </w:t>
      </w:r>
      <w:r w:rsidRPr="00B024EF">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B024EF">
      <w:pPr>
        <w:pStyle w:val="Heading5"/>
        <w:rPr>
          <w:noProof/>
        </w:rPr>
      </w:pPr>
      <w:bookmarkStart w:id="839" w:name="_Toc21954320"/>
      <w:bookmarkStart w:id="840" w:name="_Toc25048101"/>
      <w:bookmarkStart w:id="841" w:name="_Toc34143468"/>
      <w:bookmarkStart w:id="842" w:name="_Toc34750938"/>
      <w:bookmarkStart w:id="843" w:name="_Toc34751699"/>
      <w:bookmarkStart w:id="844" w:name="_Toc35941047"/>
      <w:bookmarkStart w:id="845" w:name="_Toc43283947"/>
      <w:bookmarkStart w:id="846" w:name="_Toc49762942"/>
      <w:bookmarkStart w:id="847" w:name="_Toc51925796"/>
      <w:bookmarkStart w:id="848" w:name="_Toc51925897"/>
      <w:bookmarkStart w:id="849" w:name="_Toc89156760"/>
      <w:bookmarkStart w:id="850" w:name="_Toc90651739"/>
      <w:r>
        <w:t>6.1.5.2</w:t>
      </w:r>
      <w:r w:rsidRPr="00986E88">
        <w:rPr>
          <w:noProof/>
        </w:rPr>
        <w:t>.3</w:t>
      </w:r>
      <w:r w:rsidRPr="00986E88">
        <w:rPr>
          <w:noProof/>
        </w:rPr>
        <w:tab/>
        <w:t>Standard Methods</w:t>
      </w:r>
      <w:bookmarkEnd w:id="839"/>
      <w:bookmarkEnd w:id="840"/>
      <w:bookmarkEnd w:id="841"/>
      <w:bookmarkEnd w:id="842"/>
      <w:bookmarkEnd w:id="843"/>
      <w:bookmarkEnd w:id="844"/>
      <w:bookmarkEnd w:id="845"/>
      <w:bookmarkEnd w:id="846"/>
      <w:bookmarkEnd w:id="847"/>
      <w:bookmarkEnd w:id="848"/>
      <w:bookmarkEnd w:id="849"/>
      <w:bookmarkEnd w:id="850"/>
    </w:p>
    <w:p w14:paraId="5C339F4D" w14:textId="77777777" w:rsidR="00F24C3F" w:rsidRPr="00986E88" w:rsidRDefault="00F24C3F" w:rsidP="00B024EF">
      <w:pPr>
        <w:pStyle w:val="Heading6"/>
        <w:numPr>
          <w:ilvl w:val="5"/>
          <w:numId w:val="0"/>
        </w:numPr>
        <w:ind w:left="1152" w:hanging="432"/>
        <w:rPr>
          <w:noProof/>
        </w:rPr>
      </w:pPr>
      <w:bookmarkStart w:id="851" w:name="_Toc21954321"/>
      <w:bookmarkStart w:id="852" w:name="_Toc25048102"/>
      <w:bookmarkStart w:id="853" w:name="_Toc34143469"/>
      <w:bookmarkStart w:id="854" w:name="_Toc34750939"/>
      <w:bookmarkStart w:id="855" w:name="_Toc34751700"/>
      <w:bookmarkStart w:id="856" w:name="_Toc35941048"/>
      <w:bookmarkStart w:id="857" w:name="_Toc43283948"/>
      <w:bookmarkStart w:id="858" w:name="_Toc49762943"/>
      <w:bookmarkStart w:id="859" w:name="_Toc51925797"/>
      <w:bookmarkStart w:id="860" w:name="_Toc51925898"/>
      <w:bookmarkStart w:id="861" w:name="_Toc89156761"/>
      <w:bookmarkStart w:id="862" w:name="_Toc90651740"/>
      <w:r>
        <w:t>6.1.5.2.3</w:t>
      </w:r>
      <w:r w:rsidRPr="00986E88">
        <w:rPr>
          <w:noProof/>
        </w:rPr>
        <w:t>.1</w:t>
      </w:r>
      <w:r w:rsidRPr="00986E88">
        <w:rPr>
          <w:noProof/>
        </w:rPr>
        <w:tab/>
        <w:t>POST</w:t>
      </w:r>
      <w:bookmarkEnd w:id="851"/>
      <w:bookmarkEnd w:id="852"/>
      <w:bookmarkEnd w:id="853"/>
      <w:bookmarkEnd w:id="854"/>
      <w:bookmarkEnd w:id="855"/>
      <w:bookmarkEnd w:id="856"/>
      <w:bookmarkEnd w:id="857"/>
      <w:bookmarkEnd w:id="858"/>
      <w:bookmarkEnd w:id="859"/>
      <w:bookmarkEnd w:id="860"/>
      <w:bookmarkEnd w:id="861"/>
      <w:bookmarkEnd w:id="862"/>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501465"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63B01014" w:rsidR="00501465" w:rsidRPr="003B2883" w:rsidRDefault="00501465" w:rsidP="0050146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7465BAB6" w:rsidR="00501465" w:rsidRDefault="00501465" w:rsidP="00501465">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7DB8C416" w:rsidR="00501465" w:rsidRDefault="00501465" w:rsidP="00501465">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501465" w:rsidRPr="003B2883" w:rsidRDefault="00501465" w:rsidP="0050146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02DB3AD5" w:rsidR="00501465" w:rsidRPr="001769FF" w:rsidRDefault="00501465" w:rsidP="00501465">
            <w:pPr>
              <w:pStyle w:val="TAL"/>
            </w:pPr>
            <w:r>
              <w:t xml:space="preserve">Temporary redirection. The NF service consumer shall generate a Location header field containing a URI pointing to the endpoint of </w:t>
            </w:r>
            <w:r w:rsidR="00EE4C2C">
              <w:t xml:space="preserve">the </w:t>
            </w:r>
            <w:r>
              <w:t>NF service consumer to which the notification should be sent.</w:t>
            </w:r>
          </w:p>
        </w:tc>
      </w:tr>
      <w:tr w:rsidR="00501465"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4477674" w:rsidR="00501465" w:rsidRPr="003B2883" w:rsidRDefault="00501465" w:rsidP="0050146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349820B9" w:rsidR="00501465" w:rsidRDefault="00501465" w:rsidP="00501465">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4B2C3837" w:rsidR="00501465" w:rsidRDefault="00501465" w:rsidP="00501465">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501465" w:rsidRPr="003B2883" w:rsidRDefault="00501465" w:rsidP="0050146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2F6CB2F4" w:rsidR="00501465" w:rsidRPr="001769FF" w:rsidRDefault="00501465" w:rsidP="00501465">
            <w:pPr>
              <w:pStyle w:val="TAL"/>
            </w:pPr>
            <w:r>
              <w:t xml:space="preserve">Permanent redirection. The NF service consumer shall generate a Location header field containing a URI pointing to the endpoint of </w:t>
            </w:r>
            <w:r w:rsidR="00EE4C2C">
              <w:t xml:space="preserve">the </w:t>
            </w:r>
            <w:r>
              <w:t>NF service consumer to which the notification should be sent.</w:t>
            </w:r>
          </w:p>
        </w:tc>
      </w:tr>
      <w:tr w:rsidR="002A3CCE"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2A3CCE" w:rsidRPr="00986E88" w:rsidRDefault="002A3CCE" w:rsidP="002A3CCE">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7DBFC" w14:textId="781A0F9C" w:rsidR="002A3CCE" w:rsidRPr="00D67AB2" w:rsidRDefault="002A3CCE" w:rsidP="003D0F82">
            <w:pPr>
              <w:pStyle w:val="TAL"/>
            </w:pPr>
            <w:r w:rsidRPr="00D70312">
              <w:t xml:space="preserve">A URI pointing to the endpoint of </w:t>
            </w:r>
            <w:r w:rsidR="00EE4C2C">
              <w:t>the</w:t>
            </w:r>
            <w:r w:rsidR="00EE4C2C" w:rsidRPr="00D70312">
              <w:t xml:space="preserve"> </w:t>
            </w:r>
            <w:r w:rsidRPr="00D70312">
              <w:t>NF service consumer to which the notification should be sent</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77001" w14:textId="1AD5C3C4" w:rsidR="002A3CCE" w:rsidRPr="00D67AB2" w:rsidRDefault="002A3CCE" w:rsidP="003D0F82">
            <w:pPr>
              <w:pStyle w:val="TAL"/>
            </w:pPr>
            <w:r w:rsidRPr="00D70312">
              <w:t xml:space="preserve">A URI pointing to the endpoint of </w:t>
            </w:r>
            <w:r w:rsidR="00EE4C2C">
              <w:t>the</w:t>
            </w:r>
            <w:r w:rsidR="00EE4C2C" w:rsidRPr="00D70312">
              <w:t xml:space="preserve"> </w:t>
            </w:r>
            <w:r w:rsidRPr="00D70312">
              <w:t>NF service consumer to which the notification should be sent</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B024EF">
      <w:pPr>
        <w:pStyle w:val="Heading3"/>
      </w:pPr>
      <w:bookmarkStart w:id="863" w:name="_Toc21954323"/>
      <w:bookmarkStart w:id="864" w:name="_Toc25048103"/>
      <w:bookmarkStart w:id="865" w:name="_Toc34143470"/>
      <w:bookmarkStart w:id="866" w:name="_Toc34750940"/>
      <w:bookmarkStart w:id="867" w:name="_Toc34751701"/>
      <w:bookmarkStart w:id="868" w:name="_Toc35941049"/>
      <w:bookmarkStart w:id="869" w:name="_Toc43283949"/>
      <w:bookmarkStart w:id="870" w:name="_Toc49762944"/>
      <w:bookmarkStart w:id="871" w:name="_Toc51925798"/>
      <w:bookmarkStart w:id="872" w:name="_Toc51925899"/>
      <w:bookmarkStart w:id="873" w:name="_Toc89156762"/>
      <w:bookmarkStart w:id="874" w:name="_Toc90651741"/>
      <w:r>
        <w:t>6.1.6</w:t>
      </w:r>
      <w:r>
        <w:tab/>
        <w:t>Data Model</w:t>
      </w:r>
      <w:bookmarkEnd w:id="863"/>
      <w:bookmarkEnd w:id="864"/>
      <w:bookmarkEnd w:id="865"/>
      <w:bookmarkEnd w:id="866"/>
      <w:bookmarkEnd w:id="867"/>
      <w:bookmarkEnd w:id="868"/>
      <w:bookmarkEnd w:id="869"/>
      <w:bookmarkEnd w:id="870"/>
      <w:bookmarkEnd w:id="871"/>
      <w:bookmarkEnd w:id="872"/>
      <w:bookmarkEnd w:id="873"/>
      <w:bookmarkEnd w:id="874"/>
    </w:p>
    <w:p w14:paraId="482D73C4" w14:textId="77777777" w:rsidR="00F24C3F" w:rsidRDefault="00F24C3F" w:rsidP="00B024EF">
      <w:pPr>
        <w:pStyle w:val="Heading4"/>
      </w:pPr>
      <w:bookmarkStart w:id="875" w:name="_Toc21954324"/>
      <w:bookmarkStart w:id="876" w:name="_Toc25048104"/>
      <w:bookmarkStart w:id="877" w:name="_Toc34143471"/>
      <w:bookmarkStart w:id="878" w:name="_Toc34750941"/>
      <w:bookmarkStart w:id="879" w:name="_Toc34751702"/>
      <w:bookmarkStart w:id="880" w:name="_Toc35941050"/>
      <w:bookmarkStart w:id="881" w:name="_Toc43283950"/>
      <w:bookmarkStart w:id="882" w:name="_Toc49762945"/>
      <w:bookmarkStart w:id="883" w:name="_Toc51925799"/>
      <w:bookmarkStart w:id="884" w:name="_Toc51925900"/>
      <w:bookmarkStart w:id="885" w:name="_Toc89156763"/>
      <w:bookmarkStart w:id="886" w:name="_Toc90651742"/>
      <w:r>
        <w:t>6.1.6.1</w:t>
      </w:r>
      <w:r>
        <w:tab/>
        <w:t>General</w:t>
      </w:r>
      <w:bookmarkEnd w:id="875"/>
      <w:bookmarkEnd w:id="876"/>
      <w:bookmarkEnd w:id="877"/>
      <w:bookmarkEnd w:id="878"/>
      <w:bookmarkEnd w:id="879"/>
      <w:bookmarkEnd w:id="880"/>
      <w:bookmarkEnd w:id="881"/>
      <w:bookmarkEnd w:id="882"/>
      <w:bookmarkEnd w:id="883"/>
      <w:bookmarkEnd w:id="884"/>
      <w:bookmarkEnd w:id="885"/>
      <w:bookmarkEnd w:id="88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79133E"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79133E" w:rsidRDefault="0079133E" w:rsidP="0079133E">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79133E" w:rsidRDefault="0079133E" w:rsidP="0079133E">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79133E" w:rsidRDefault="0079133E" w:rsidP="0079133E">
            <w:pPr>
              <w:pStyle w:val="TAL"/>
              <w:rPr>
                <w:rFonts w:cs="Arial"/>
                <w:szCs w:val="18"/>
              </w:rPr>
            </w:pPr>
          </w:p>
        </w:tc>
      </w:tr>
      <w:tr w:rsidR="0079133E"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79133E" w:rsidRDefault="0079133E" w:rsidP="0079133E">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79133E" w:rsidRDefault="0079133E" w:rsidP="0079133E">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79133E" w:rsidRDefault="0079133E" w:rsidP="0079133E">
            <w:pPr>
              <w:pStyle w:val="TAL"/>
              <w:rPr>
                <w:rFonts w:cs="Arial"/>
                <w:szCs w:val="18"/>
              </w:rPr>
            </w:pPr>
          </w:p>
        </w:tc>
      </w:tr>
      <w:tr w:rsidR="0079133E"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79133E" w:rsidRDefault="0079133E" w:rsidP="0079133E">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79133E" w:rsidRDefault="0079133E" w:rsidP="0079133E">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79133E" w:rsidRDefault="0079133E" w:rsidP="0079133E">
            <w:pPr>
              <w:pStyle w:val="TAL"/>
              <w:rPr>
                <w:rFonts w:cs="Arial"/>
                <w:szCs w:val="18"/>
              </w:rPr>
            </w:pPr>
          </w:p>
        </w:tc>
      </w:tr>
      <w:tr w:rsidR="0079133E"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79133E" w:rsidRDefault="0079133E" w:rsidP="0079133E">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79133E" w:rsidRDefault="0079133E" w:rsidP="0079133E">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79133E" w:rsidRDefault="0079133E" w:rsidP="0079133E">
            <w:pPr>
              <w:pStyle w:val="TAL"/>
              <w:rPr>
                <w:rFonts w:cs="Arial"/>
                <w:szCs w:val="18"/>
              </w:rPr>
            </w:pPr>
          </w:p>
        </w:tc>
      </w:tr>
      <w:tr w:rsidR="007878C2"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7878C2" w:rsidRDefault="007878C2" w:rsidP="007878C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7878C2" w:rsidRDefault="007878C2" w:rsidP="007878C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7878C2" w:rsidRDefault="007878C2" w:rsidP="007878C2">
            <w:pPr>
              <w:pStyle w:val="TAL"/>
              <w:rPr>
                <w:rFonts w:cs="Arial"/>
                <w:szCs w:val="18"/>
              </w:rPr>
            </w:pPr>
          </w:p>
        </w:tc>
      </w:tr>
      <w:tr w:rsidR="007878C2"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7878C2" w:rsidRDefault="007878C2" w:rsidP="007878C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7878C2" w:rsidRDefault="007878C2" w:rsidP="007878C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7878C2" w:rsidRDefault="007878C2" w:rsidP="007878C2">
            <w:pPr>
              <w:pStyle w:val="TAL"/>
              <w:rPr>
                <w:rFonts w:cs="Arial"/>
                <w:szCs w:val="18"/>
              </w:rPr>
            </w:pPr>
          </w:p>
        </w:tc>
      </w:tr>
      <w:tr w:rsidR="007878C2"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7878C2" w:rsidRDefault="007878C2" w:rsidP="007878C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7878C2" w:rsidRDefault="007878C2" w:rsidP="007878C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7878C2" w:rsidRDefault="007878C2" w:rsidP="007878C2">
            <w:pPr>
              <w:pStyle w:val="TAL"/>
              <w:rPr>
                <w:rFonts w:cs="Arial"/>
                <w:szCs w:val="18"/>
              </w:rPr>
            </w:pPr>
          </w:p>
        </w:tc>
      </w:tr>
      <w:tr w:rsidR="007878C2"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7878C2" w:rsidRDefault="007878C2" w:rsidP="007878C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7878C2" w:rsidRDefault="007878C2" w:rsidP="007878C2">
            <w:pPr>
              <w:pStyle w:val="TAL"/>
              <w:rPr>
                <w:rFonts w:cs="Arial"/>
                <w:szCs w:val="18"/>
              </w:rPr>
            </w:pPr>
          </w:p>
        </w:tc>
      </w:tr>
      <w:tr w:rsidR="00501465" w14:paraId="4B1836B2"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09E558C" w14:textId="76F1BD4C" w:rsidR="00501465" w:rsidRDefault="00501465" w:rsidP="00501465">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75449A92" w14:textId="32F80253" w:rsidR="00501465" w:rsidRDefault="00501465" w:rsidP="00501465">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63EAD483" w14:textId="77777777" w:rsidR="00501465" w:rsidRDefault="00501465" w:rsidP="00501465">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2E7A0FF" w14:textId="77777777" w:rsidR="00501465" w:rsidRDefault="00501465" w:rsidP="00501465">
            <w:pPr>
              <w:pStyle w:val="TAL"/>
              <w:rPr>
                <w:rFonts w:cs="Arial"/>
                <w:szCs w:val="18"/>
              </w:rPr>
            </w:pPr>
          </w:p>
        </w:tc>
      </w:tr>
      <w:tr w:rsidR="00501465"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501465" w:rsidRDefault="00501465" w:rsidP="00501465">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501465" w:rsidRDefault="00501465" w:rsidP="00501465">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77777777" w:rsidR="00501465" w:rsidRDefault="00501465" w:rsidP="00501465">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501465" w:rsidRDefault="00501465" w:rsidP="00501465">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79133E"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79133E" w:rsidRDefault="0079133E" w:rsidP="0079133E">
            <w:pPr>
              <w:pStyle w:val="TAL"/>
              <w:rPr>
                <w:rFonts w:cs="Arial"/>
                <w:szCs w:val="18"/>
              </w:rPr>
            </w:pPr>
          </w:p>
        </w:tc>
      </w:tr>
      <w:tr w:rsidR="0079133E"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79133E" w:rsidRDefault="0079133E" w:rsidP="0079133E">
            <w:pPr>
              <w:pStyle w:val="TAL"/>
              <w:rPr>
                <w:rFonts w:cs="Arial"/>
                <w:szCs w:val="18"/>
              </w:rPr>
            </w:pPr>
          </w:p>
        </w:tc>
      </w:tr>
      <w:tr w:rsidR="0079133E"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79133E" w:rsidRDefault="0079133E" w:rsidP="0079133E">
            <w:pPr>
              <w:pStyle w:val="TAL"/>
              <w:rPr>
                <w:rFonts w:cs="Arial"/>
                <w:szCs w:val="18"/>
              </w:rPr>
            </w:pPr>
          </w:p>
        </w:tc>
      </w:tr>
      <w:tr w:rsidR="007878C2"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7878C2" w:rsidRDefault="007878C2" w:rsidP="007878C2">
            <w:pPr>
              <w:pStyle w:val="TAL"/>
              <w:rPr>
                <w:rFonts w:cs="Arial"/>
                <w:szCs w:val="18"/>
              </w:rPr>
            </w:pPr>
          </w:p>
        </w:tc>
      </w:tr>
      <w:tr w:rsidR="007878C2"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7878C2" w:rsidRDefault="007878C2" w:rsidP="007878C2">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501465" w14:paraId="3D20A96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1CAA3B94" w14:textId="11E0B8FF" w:rsidR="00501465" w:rsidRPr="00CF3750" w:rsidRDefault="00501465" w:rsidP="00501465">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9BC54E3" w14:textId="7525C28F" w:rsidR="00501465" w:rsidRDefault="00501465" w:rsidP="00501465">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5911642D" w14:textId="44A5E36E" w:rsidR="00501465" w:rsidRPr="003B2883" w:rsidRDefault="00501465" w:rsidP="00501465">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0B3CF8C7" w14:textId="77777777" w:rsidR="00501465" w:rsidRDefault="00501465" w:rsidP="00501465">
            <w:pPr>
              <w:pStyle w:val="TAL"/>
              <w:rPr>
                <w:rFonts w:cs="Arial"/>
                <w:szCs w:val="18"/>
              </w:rPr>
            </w:pPr>
          </w:p>
        </w:tc>
      </w:tr>
      <w:tr w:rsidR="00501465" w14:paraId="2FC7052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6C5BC3C2" w14:textId="2B12D9FD" w:rsidR="00501465" w:rsidRPr="00CF3750" w:rsidRDefault="00501465" w:rsidP="00501465">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771D407" w14:textId="0D418F63" w:rsidR="00501465" w:rsidRDefault="00501465" w:rsidP="00501465">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04DFCF69" w14:textId="27267F97" w:rsidR="00501465" w:rsidRPr="003B2883" w:rsidRDefault="00501465" w:rsidP="00501465">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1924B1D5" w14:textId="77777777" w:rsidR="00501465" w:rsidRDefault="00501465" w:rsidP="00501465">
            <w:pPr>
              <w:pStyle w:val="TAL"/>
              <w:rPr>
                <w:rFonts w:cs="Arial"/>
                <w:szCs w:val="18"/>
              </w:rPr>
            </w:pPr>
          </w:p>
        </w:tc>
      </w:tr>
    </w:tbl>
    <w:p w14:paraId="035ABD5D" w14:textId="77777777" w:rsidR="00F24C3F" w:rsidRDefault="00F24C3F" w:rsidP="00F24C3F"/>
    <w:p w14:paraId="4B1F4B83" w14:textId="77777777" w:rsidR="00F24C3F" w:rsidRDefault="00F24C3F" w:rsidP="00B024EF">
      <w:pPr>
        <w:pStyle w:val="Heading4"/>
        <w:rPr>
          <w:lang w:val="en-US"/>
        </w:rPr>
      </w:pPr>
      <w:bookmarkStart w:id="887" w:name="_Toc21954325"/>
      <w:bookmarkStart w:id="888" w:name="_Toc25048105"/>
      <w:bookmarkStart w:id="889" w:name="_Toc34143472"/>
      <w:bookmarkStart w:id="890" w:name="_Toc34750942"/>
      <w:bookmarkStart w:id="891" w:name="_Toc34751703"/>
      <w:bookmarkStart w:id="892" w:name="_Toc35941051"/>
      <w:bookmarkStart w:id="893" w:name="_Toc43283951"/>
      <w:bookmarkStart w:id="894" w:name="_Toc49762946"/>
      <w:bookmarkStart w:id="895" w:name="_Toc51925800"/>
      <w:bookmarkStart w:id="896" w:name="_Toc51925901"/>
      <w:bookmarkStart w:id="897" w:name="_Toc89156764"/>
      <w:bookmarkStart w:id="898" w:name="_Toc906517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87"/>
      <w:bookmarkEnd w:id="888"/>
      <w:bookmarkEnd w:id="889"/>
      <w:bookmarkEnd w:id="890"/>
      <w:bookmarkEnd w:id="891"/>
      <w:bookmarkEnd w:id="892"/>
      <w:bookmarkEnd w:id="893"/>
      <w:bookmarkEnd w:id="894"/>
      <w:bookmarkEnd w:id="895"/>
      <w:bookmarkEnd w:id="896"/>
      <w:bookmarkEnd w:id="897"/>
      <w:bookmarkEnd w:id="898"/>
    </w:p>
    <w:p w14:paraId="0AA0B94F" w14:textId="77777777" w:rsidR="00F24C3F" w:rsidRDefault="00F24C3F" w:rsidP="00B024EF">
      <w:pPr>
        <w:pStyle w:val="Heading5"/>
      </w:pPr>
      <w:bookmarkStart w:id="899" w:name="_Toc21954326"/>
      <w:bookmarkStart w:id="900" w:name="_Toc25048106"/>
      <w:bookmarkStart w:id="901" w:name="_Toc34143473"/>
      <w:bookmarkStart w:id="902" w:name="_Toc34750943"/>
      <w:bookmarkStart w:id="903" w:name="_Toc34751704"/>
      <w:bookmarkStart w:id="904" w:name="_Toc35941052"/>
      <w:bookmarkStart w:id="905" w:name="_Toc43283952"/>
      <w:bookmarkStart w:id="906" w:name="_Toc49762947"/>
      <w:bookmarkStart w:id="907" w:name="_Toc51925801"/>
      <w:bookmarkStart w:id="908" w:name="_Toc51925902"/>
      <w:bookmarkStart w:id="909" w:name="_Toc89156765"/>
      <w:bookmarkStart w:id="910" w:name="_Toc90651744"/>
      <w:r>
        <w:t>6.1.6.2.1</w:t>
      </w:r>
      <w:r>
        <w:tab/>
        <w:t>Introduction</w:t>
      </w:r>
      <w:bookmarkEnd w:id="899"/>
      <w:bookmarkEnd w:id="900"/>
      <w:bookmarkEnd w:id="901"/>
      <w:bookmarkEnd w:id="902"/>
      <w:bookmarkEnd w:id="903"/>
      <w:bookmarkEnd w:id="904"/>
      <w:bookmarkEnd w:id="905"/>
      <w:bookmarkEnd w:id="906"/>
      <w:bookmarkEnd w:id="907"/>
      <w:bookmarkEnd w:id="908"/>
      <w:bookmarkEnd w:id="909"/>
      <w:bookmarkEnd w:id="910"/>
    </w:p>
    <w:p w14:paraId="52F1C192" w14:textId="77777777" w:rsidR="00F24C3F" w:rsidRDefault="00F24C3F" w:rsidP="00F24C3F">
      <w:r>
        <w:t>This clause defines the structures to be used in resource representations.</w:t>
      </w:r>
    </w:p>
    <w:p w14:paraId="1F9BEEE2" w14:textId="77777777" w:rsidR="00F24C3F" w:rsidRDefault="00F24C3F" w:rsidP="00B024EF">
      <w:pPr>
        <w:pStyle w:val="Heading5"/>
      </w:pPr>
      <w:bookmarkStart w:id="911" w:name="_Toc25048107"/>
      <w:bookmarkStart w:id="912" w:name="_Toc21954327"/>
      <w:bookmarkStart w:id="913" w:name="_Toc34143474"/>
      <w:bookmarkStart w:id="914" w:name="_Toc34750944"/>
      <w:bookmarkStart w:id="915" w:name="_Toc34751705"/>
      <w:bookmarkStart w:id="916" w:name="_Toc35941053"/>
      <w:bookmarkStart w:id="917" w:name="_Toc43283953"/>
      <w:bookmarkStart w:id="918" w:name="_Toc49762948"/>
      <w:bookmarkStart w:id="919" w:name="_Toc51925802"/>
      <w:bookmarkStart w:id="920" w:name="_Toc51925903"/>
      <w:bookmarkStart w:id="921" w:name="_Toc89156766"/>
      <w:bookmarkStart w:id="922" w:name="_Toc90651745"/>
      <w:r>
        <w:lastRenderedPageBreak/>
        <w:t>6.1.6.2.2</w:t>
      </w:r>
      <w:r>
        <w:tab/>
        <w:t xml:space="preserve">Type: </w:t>
      </w:r>
      <w:r w:rsidR="0079133E">
        <w:t>DicEntryData</w:t>
      </w:r>
      <w:bookmarkEnd w:id="911"/>
      <w:bookmarkEnd w:id="912"/>
      <w:bookmarkEnd w:id="913"/>
      <w:bookmarkEnd w:id="914"/>
      <w:bookmarkEnd w:id="915"/>
      <w:bookmarkEnd w:id="916"/>
      <w:bookmarkEnd w:id="917"/>
      <w:bookmarkEnd w:id="918"/>
      <w:bookmarkEnd w:id="919"/>
      <w:bookmarkEnd w:id="920"/>
      <w:bookmarkEnd w:id="921"/>
      <w:bookmarkEnd w:id="922"/>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677375" w14:paraId="7F145F6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31645B5" w14:textId="200CB16A" w:rsidR="00677375" w:rsidRDefault="00677375" w:rsidP="00677375">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387D27BE" w14:textId="21FEF977" w:rsidR="00677375" w:rsidRPr="008746D1"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46A6895" w14:textId="4DB5086C"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3AFDAF" w14:textId="3510E7EF"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9E875A" w14:textId="77777777" w:rsidR="00677375" w:rsidRDefault="00677375" w:rsidP="00677375">
            <w:pPr>
              <w:pStyle w:val="TAL"/>
              <w:rPr>
                <w:lang w:eastAsia="zh-CN"/>
              </w:rPr>
            </w:pPr>
            <w:r>
              <w:rPr>
                <w:lang w:eastAsia="zh-CN"/>
              </w:rPr>
              <w:t>May be present if ueRadioCapability5GS is present.</w:t>
            </w:r>
          </w:p>
          <w:p w14:paraId="7F230F71" w14:textId="741F4E49" w:rsidR="00677375" w:rsidRDefault="00677375" w:rsidP="00677375">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D568D">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677375" w14:paraId="2FB074C1"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9E5E7F" w14:textId="2023903C" w:rsidR="00677375" w:rsidRDefault="00677375" w:rsidP="00677375">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509C1696" w14:textId="0F612132" w:rsidR="00677375" w:rsidRPr="008746D1"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F1B5A47" w14:textId="1C433503"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30AD8" w14:textId="59557042"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C06859" w14:textId="77777777" w:rsidR="00677375" w:rsidRDefault="00677375" w:rsidP="00677375">
            <w:pPr>
              <w:pStyle w:val="TAL"/>
              <w:rPr>
                <w:lang w:eastAsia="zh-CN"/>
              </w:rPr>
            </w:pPr>
            <w:r>
              <w:rPr>
                <w:lang w:eastAsia="zh-CN"/>
              </w:rPr>
              <w:t>May be present if ueRadioCapabilityEPS is present.</w:t>
            </w:r>
          </w:p>
          <w:p w14:paraId="1DA3CB06" w14:textId="50A9DBC5" w:rsidR="00677375" w:rsidRDefault="00677375" w:rsidP="00677375">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D568D">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8A791B" w:rsidRDefault="008A791B" w:rsidP="008A791B">
            <w:pPr>
              <w:pStyle w:val="TAN"/>
              <w:rPr>
                <w:lang w:eastAsia="zh-CN"/>
              </w:rPr>
            </w:pPr>
            <w:r>
              <w:rPr>
                <w:lang w:eastAsia="zh-CN"/>
              </w:rPr>
              <w:t>NOTE:</w:t>
            </w:r>
            <w:r>
              <w:rPr>
                <w:lang w:eastAsia="zh-CN"/>
              </w:rPr>
              <w:tab/>
              <w:t xml:space="preserve">The information in the dictionary entry which is included as the query parameter(s) </w:t>
            </w:r>
            <w:r w:rsidR="007F3C13">
              <w:rPr>
                <w:lang w:eastAsia="zh-CN"/>
              </w:rPr>
              <w:t xml:space="preserve">or URI variable </w:t>
            </w:r>
            <w:r>
              <w:rPr>
                <w:lang w:eastAsia="zh-CN"/>
              </w:rPr>
              <w:t>in the request message shall not be present.</w:t>
            </w:r>
          </w:p>
        </w:tc>
      </w:tr>
    </w:tbl>
    <w:p w14:paraId="0E3BBEB5" w14:textId="77777777" w:rsidR="0079133E" w:rsidRDefault="0079133E" w:rsidP="004E27CB">
      <w:pPr>
        <w:rPr>
          <w:lang w:val="en-US"/>
        </w:rPr>
      </w:pPr>
    </w:p>
    <w:p w14:paraId="250FE046" w14:textId="77777777" w:rsidR="00F24C3F" w:rsidRDefault="00F24C3F" w:rsidP="00B024EF">
      <w:pPr>
        <w:pStyle w:val="Heading5"/>
      </w:pPr>
      <w:bookmarkStart w:id="923" w:name="_Toc25048108"/>
      <w:bookmarkStart w:id="924" w:name="_Toc21954328"/>
      <w:bookmarkStart w:id="925" w:name="_Toc34143475"/>
      <w:bookmarkStart w:id="926" w:name="_Toc34750945"/>
      <w:bookmarkStart w:id="927" w:name="_Toc34751706"/>
      <w:bookmarkStart w:id="928" w:name="_Toc35941054"/>
      <w:bookmarkStart w:id="929" w:name="_Toc43283954"/>
      <w:bookmarkStart w:id="930" w:name="_Toc49762949"/>
      <w:bookmarkStart w:id="931" w:name="_Toc51925803"/>
      <w:bookmarkStart w:id="932" w:name="_Toc51925904"/>
      <w:bookmarkStart w:id="933" w:name="_Toc89156767"/>
      <w:bookmarkStart w:id="934" w:name="_Toc90651746"/>
      <w:r>
        <w:lastRenderedPageBreak/>
        <w:t>6.1.6.2.3</w:t>
      </w:r>
      <w:r>
        <w:tab/>
        <w:t xml:space="preserve">Type: </w:t>
      </w:r>
      <w:r w:rsidR="0079133E">
        <w:t>DicEntryCreateData</w:t>
      </w:r>
      <w:bookmarkEnd w:id="923"/>
      <w:bookmarkEnd w:id="924"/>
      <w:bookmarkEnd w:id="925"/>
      <w:bookmarkEnd w:id="926"/>
      <w:bookmarkEnd w:id="927"/>
      <w:bookmarkEnd w:id="928"/>
      <w:bookmarkEnd w:id="929"/>
      <w:bookmarkEnd w:id="930"/>
      <w:bookmarkEnd w:id="931"/>
      <w:bookmarkEnd w:id="932"/>
      <w:bookmarkEnd w:id="933"/>
      <w:bookmarkEnd w:id="93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677375" w14:paraId="10C1044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0F0219B8" w14:textId="65F7E0B0" w:rsidR="00677375" w:rsidRDefault="00677375" w:rsidP="00677375">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5EA16E20" w14:textId="7173AF6E" w:rsidR="00677375"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20AA9FF" w14:textId="7E1DF396"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89CD1" w14:textId="5E16BF98"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C11F09" w14:textId="77777777" w:rsidR="00677375" w:rsidRDefault="00677375" w:rsidP="00677375">
            <w:pPr>
              <w:pStyle w:val="TAL"/>
              <w:rPr>
                <w:lang w:eastAsia="zh-CN"/>
              </w:rPr>
            </w:pPr>
            <w:r>
              <w:rPr>
                <w:lang w:eastAsia="zh-CN"/>
              </w:rPr>
              <w:t>May be present if ueRadioCapability5GS is present.</w:t>
            </w:r>
          </w:p>
          <w:p w14:paraId="1714B719" w14:textId="14A929AD" w:rsidR="00677375" w:rsidRPr="00421444" w:rsidRDefault="00677375" w:rsidP="00677375">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D568D">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677375" w14:paraId="3316A28A"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DCDE1A5" w14:textId="0395B84B" w:rsidR="00677375" w:rsidRDefault="00677375" w:rsidP="00677375">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E5662C3" w14:textId="21CBD0F7" w:rsidR="00677375"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1317BB4B" w14:textId="231C64A8"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8E7AB" w14:textId="134E3B1B"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3E2585" w14:textId="77777777" w:rsidR="00677375" w:rsidRDefault="00677375" w:rsidP="00677375">
            <w:pPr>
              <w:pStyle w:val="TAL"/>
              <w:rPr>
                <w:lang w:eastAsia="zh-CN"/>
              </w:rPr>
            </w:pPr>
            <w:r>
              <w:rPr>
                <w:lang w:eastAsia="zh-CN"/>
              </w:rPr>
              <w:t>May be present if ueRadioCapabilityEPS is present.</w:t>
            </w:r>
          </w:p>
          <w:p w14:paraId="095C402D" w14:textId="45438B5E" w:rsidR="00677375" w:rsidRPr="00421444" w:rsidRDefault="00677375" w:rsidP="00677375">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D568D">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2A3CCE"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2A3CCE" w:rsidRDefault="002A3CCE" w:rsidP="002A3CCE">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B024EF">
      <w:pPr>
        <w:pStyle w:val="Heading5"/>
      </w:pPr>
      <w:bookmarkStart w:id="935" w:name="_Toc25048109"/>
      <w:bookmarkStart w:id="936" w:name="_Toc34143476"/>
      <w:bookmarkStart w:id="937" w:name="_Toc34750946"/>
      <w:bookmarkStart w:id="938" w:name="_Toc34751707"/>
      <w:bookmarkStart w:id="939" w:name="_Toc35941055"/>
      <w:bookmarkStart w:id="940" w:name="_Toc43283955"/>
      <w:bookmarkStart w:id="941" w:name="_Toc49762950"/>
      <w:bookmarkStart w:id="942" w:name="_Toc51925804"/>
      <w:bookmarkStart w:id="943" w:name="_Toc51925905"/>
      <w:bookmarkStart w:id="944" w:name="_Toc89156768"/>
      <w:bookmarkStart w:id="945" w:name="_Toc90651747"/>
      <w:r>
        <w:t>6.1.6.2.4</w:t>
      </w:r>
      <w:r>
        <w:tab/>
        <w:t>Type: DicEntryCreatedData</w:t>
      </w:r>
      <w:bookmarkEnd w:id="935"/>
      <w:bookmarkEnd w:id="936"/>
      <w:bookmarkEnd w:id="937"/>
      <w:bookmarkEnd w:id="938"/>
      <w:bookmarkEnd w:id="939"/>
      <w:bookmarkEnd w:id="940"/>
      <w:bookmarkEnd w:id="941"/>
      <w:bookmarkEnd w:id="942"/>
      <w:bookmarkEnd w:id="943"/>
      <w:bookmarkEnd w:id="944"/>
      <w:bookmarkEnd w:id="945"/>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B024EF">
      <w:pPr>
        <w:pStyle w:val="Heading5"/>
        <w:rPr>
          <w:lang w:eastAsia="zh-CN"/>
        </w:rPr>
      </w:pPr>
      <w:bookmarkStart w:id="946" w:name="_Toc25048110"/>
      <w:bookmarkStart w:id="947" w:name="_Toc34143477"/>
      <w:bookmarkStart w:id="948" w:name="_Toc34750947"/>
      <w:bookmarkStart w:id="949" w:name="_Toc34751708"/>
      <w:bookmarkStart w:id="950" w:name="_Toc35941056"/>
      <w:bookmarkStart w:id="951" w:name="_Toc43283956"/>
      <w:bookmarkStart w:id="952" w:name="_Toc49762951"/>
      <w:bookmarkStart w:id="953" w:name="_Toc51925805"/>
      <w:bookmarkStart w:id="954" w:name="_Toc51925906"/>
      <w:bookmarkStart w:id="955" w:name="_Toc89156769"/>
      <w:bookmarkStart w:id="956" w:name="_Toc90651748"/>
      <w:r>
        <w:t>6.1.6.2.5</w:t>
      </w:r>
      <w:r>
        <w:tab/>
        <w:t xml:space="preserve">Type: </w:t>
      </w:r>
      <w:r>
        <w:rPr>
          <w:lang w:val="es-ES"/>
        </w:rPr>
        <w:t>UeRadioCapaId</w:t>
      </w:r>
      <w:bookmarkEnd w:id="946"/>
      <w:bookmarkEnd w:id="947"/>
      <w:bookmarkEnd w:id="948"/>
      <w:bookmarkEnd w:id="949"/>
      <w:bookmarkEnd w:id="950"/>
      <w:bookmarkEnd w:id="951"/>
      <w:bookmarkEnd w:id="952"/>
      <w:bookmarkEnd w:id="953"/>
      <w:bookmarkEnd w:id="954"/>
      <w:bookmarkEnd w:id="955"/>
      <w:bookmarkEnd w:id="956"/>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B024EF">
      <w:pPr>
        <w:pStyle w:val="Heading5"/>
        <w:rPr>
          <w:lang w:eastAsia="zh-CN"/>
        </w:rPr>
      </w:pPr>
      <w:bookmarkStart w:id="957" w:name="_Toc20134877"/>
      <w:bookmarkStart w:id="958" w:name="_Toc25048111"/>
      <w:bookmarkStart w:id="959" w:name="_Toc34143478"/>
      <w:bookmarkStart w:id="960" w:name="_Toc34750948"/>
      <w:bookmarkStart w:id="961" w:name="_Toc34751709"/>
      <w:bookmarkStart w:id="962" w:name="_Toc35941057"/>
      <w:bookmarkStart w:id="963" w:name="_Toc43283957"/>
      <w:bookmarkStart w:id="964" w:name="_Toc49762952"/>
      <w:bookmarkStart w:id="965" w:name="_Toc51925806"/>
      <w:bookmarkStart w:id="966" w:name="_Toc51925907"/>
      <w:bookmarkStart w:id="967" w:name="_Toc89156770"/>
      <w:bookmarkStart w:id="968" w:name="_Toc90651749"/>
      <w:r>
        <w:lastRenderedPageBreak/>
        <w:t>6.1.6.2.6</w:t>
      </w:r>
      <w:r>
        <w:tab/>
        <w:t>Type: CreateSubscription</w:t>
      </w:r>
      <w:bookmarkEnd w:id="957"/>
      <w:bookmarkEnd w:id="958"/>
      <w:bookmarkEnd w:id="959"/>
      <w:bookmarkEnd w:id="960"/>
      <w:bookmarkEnd w:id="961"/>
      <w:bookmarkEnd w:id="962"/>
      <w:bookmarkEnd w:id="963"/>
      <w:bookmarkEnd w:id="964"/>
      <w:bookmarkEnd w:id="965"/>
      <w:bookmarkEnd w:id="966"/>
      <w:bookmarkEnd w:id="967"/>
      <w:bookmarkEnd w:id="968"/>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001E0C7C" w14:textId="77777777" w:rsidR="007878C2" w:rsidRDefault="007878C2" w:rsidP="0079133E"/>
    <w:p w14:paraId="1BD18F3F" w14:textId="77777777" w:rsidR="007878C2" w:rsidRDefault="007878C2" w:rsidP="00B024EF">
      <w:pPr>
        <w:pStyle w:val="Heading5"/>
        <w:rPr>
          <w:lang w:eastAsia="zh-CN"/>
        </w:rPr>
      </w:pPr>
      <w:bookmarkStart w:id="969" w:name="_Toc25048112"/>
      <w:bookmarkStart w:id="970" w:name="_Toc34143479"/>
      <w:bookmarkStart w:id="971" w:name="_Toc34750949"/>
      <w:bookmarkStart w:id="972" w:name="_Toc34751710"/>
      <w:bookmarkStart w:id="973" w:name="_Toc35941058"/>
      <w:bookmarkStart w:id="974" w:name="_Toc43283958"/>
      <w:bookmarkStart w:id="975" w:name="_Toc49762953"/>
      <w:bookmarkStart w:id="976" w:name="_Toc51925807"/>
      <w:bookmarkStart w:id="977" w:name="_Toc51925908"/>
      <w:bookmarkStart w:id="978" w:name="_Toc89156771"/>
      <w:bookmarkStart w:id="979" w:name="_Toc90651750"/>
      <w:r>
        <w:t>6.1.6.2.7</w:t>
      </w:r>
      <w:r>
        <w:tab/>
        <w:t>Type: CreatedSubscription</w:t>
      </w:r>
      <w:bookmarkEnd w:id="969"/>
      <w:bookmarkEnd w:id="970"/>
      <w:bookmarkEnd w:id="971"/>
      <w:bookmarkEnd w:id="972"/>
      <w:bookmarkEnd w:id="973"/>
      <w:bookmarkEnd w:id="974"/>
      <w:bookmarkEnd w:id="975"/>
      <w:bookmarkEnd w:id="976"/>
      <w:bookmarkEnd w:id="977"/>
      <w:bookmarkEnd w:id="978"/>
      <w:bookmarkEnd w:id="979"/>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B024EF">
      <w:pPr>
        <w:pStyle w:val="Heading5"/>
      </w:pPr>
      <w:bookmarkStart w:id="980" w:name="_Toc20134991"/>
      <w:bookmarkStart w:id="981" w:name="_Toc25048113"/>
      <w:bookmarkStart w:id="982" w:name="_Toc34143480"/>
      <w:bookmarkStart w:id="983" w:name="_Toc34750950"/>
      <w:bookmarkStart w:id="984" w:name="_Toc34751711"/>
      <w:bookmarkStart w:id="985" w:name="_Toc35941059"/>
      <w:bookmarkStart w:id="986" w:name="_Toc43283959"/>
      <w:bookmarkStart w:id="987" w:name="_Toc49762954"/>
      <w:bookmarkStart w:id="988" w:name="_Toc51925808"/>
      <w:bookmarkStart w:id="989" w:name="_Toc51925909"/>
      <w:bookmarkStart w:id="990" w:name="_Toc89156772"/>
      <w:bookmarkStart w:id="991" w:name="_Toc90651751"/>
      <w:r>
        <w:t>6.2.6.2.8</w:t>
      </w:r>
      <w:r>
        <w:tab/>
        <w:t xml:space="preserve">Type: </w:t>
      </w:r>
      <w:bookmarkEnd w:id="980"/>
      <w:r>
        <w:t>UcmfNotification</w:t>
      </w:r>
      <w:bookmarkEnd w:id="981"/>
      <w:bookmarkEnd w:id="982"/>
      <w:bookmarkEnd w:id="983"/>
      <w:bookmarkEnd w:id="984"/>
      <w:bookmarkEnd w:id="985"/>
      <w:bookmarkEnd w:id="986"/>
      <w:bookmarkEnd w:id="987"/>
      <w:bookmarkEnd w:id="988"/>
      <w:bookmarkEnd w:id="989"/>
      <w:bookmarkEnd w:id="990"/>
      <w:bookmarkEnd w:id="991"/>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B024EF">
      <w:pPr>
        <w:pStyle w:val="Heading5"/>
      </w:pPr>
      <w:bookmarkStart w:id="992" w:name="_Toc34143481"/>
      <w:bookmarkStart w:id="993" w:name="_Toc25048114"/>
      <w:bookmarkStart w:id="994" w:name="_Toc34750951"/>
      <w:bookmarkStart w:id="995" w:name="_Toc34751712"/>
      <w:bookmarkStart w:id="996" w:name="_Toc35941060"/>
      <w:bookmarkStart w:id="997" w:name="_Toc43283960"/>
      <w:bookmarkStart w:id="998" w:name="_Toc49762955"/>
      <w:bookmarkStart w:id="999" w:name="_Toc51925809"/>
      <w:bookmarkStart w:id="1000" w:name="_Toc51925910"/>
      <w:bookmarkStart w:id="1001" w:name="_Toc89156773"/>
      <w:bookmarkStart w:id="1002" w:name="_Toc90651752"/>
      <w:r>
        <w:lastRenderedPageBreak/>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92"/>
      <w:bookmarkEnd w:id="993"/>
      <w:bookmarkEnd w:id="994"/>
      <w:bookmarkEnd w:id="995"/>
      <w:bookmarkEnd w:id="996"/>
      <w:bookmarkEnd w:id="997"/>
      <w:bookmarkEnd w:id="998"/>
      <w:bookmarkEnd w:id="999"/>
      <w:bookmarkEnd w:id="1000"/>
      <w:bookmarkEnd w:id="1001"/>
      <w:bookmarkEnd w:id="1002"/>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7EE064DA" w14:textId="77777777" w:rsidR="007878C2" w:rsidRPr="00387BE7" w:rsidRDefault="007878C2" w:rsidP="00C619FE"/>
    <w:p w14:paraId="0189EB2C" w14:textId="77777777" w:rsidR="00F24C3F" w:rsidRDefault="00F24C3F" w:rsidP="00B024EF">
      <w:pPr>
        <w:pStyle w:val="Heading4"/>
        <w:rPr>
          <w:lang w:val="en-US"/>
        </w:rPr>
      </w:pPr>
      <w:bookmarkStart w:id="1003" w:name="_Toc21954329"/>
      <w:bookmarkStart w:id="1004" w:name="_Toc25048115"/>
      <w:bookmarkStart w:id="1005" w:name="_Toc34143482"/>
      <w:bookmarkStart w:id="1006" w:name="_Toc34750952"/>
      <w:bookmarkStart w:id="1007" w:name="_Toc34751713"/>
      <w:bookmarkStart w:id="1008" w:name="_Toc35941061"/>
      <w:bookmarkStart w:id="1009" w:name="_Toc43283961"/>
      <w:bookmarkStart w:id="1010" w:name="_Toc49762956"/>
      <w:bookmarkStart w:id="1011" w:name="_Toc51925810"/>
      <w:bookmarkStart w:id="1012" w:name="_Toc51925911"/>
      <w:bookmarkStart w:id="1013" w:name="_Toc89156774"/>
      <w:bookmarkStart w:id="1014" w:name="_Toc906517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3"/>
      <w:bookmarkEnd w:id="1004"/>
      <w:bookmarkEnd w:id="1005"/>
      <w:bookmarkEnd w:id="1006"/>
      <w:bookmarkEnd w:id="1007"/>
      <w:bookmarkEnd w:id="1008"/>
      <w:bookmarkEnd w:id="1009"/>
      <w:bookmarkEnd w:id="1010"/>
      <w:bookmarkEnd w:id="1011"/>
      <w:bookmarkEnd w:id="1012"/>
      <w:bookmarkEnd w:id="1013"/>
      <w:bookmarkEnd w:id="1014"/>
    </w:p>
    <w:p w14:paraId="230FA0B9" w14:textId="77777777" w:rsidR="00F24C3F" w:rsidRPr="00384E92" w:rsidRDefault="00F24C3F" w:rsidP="00B024EF">
      <w:pPr>
        <w:pStyle w:val="Heading5"/>
      </w:pPr>
      <w:bookmarkStart w:id="1015" w:name="_Toc21954330"/>
      <w:bookmarkStart w:id="1016" w:name="_Toc25048116"/>
      <w:bookmarkStart w:id="1017" w:name="_Toc34143483"/>
      <w:bookmarkStart w:id="1018" w:name="_Toc34750953"/>
      <w:bookmarkStart w:id="1019" w:name="_Toc34751714"/>
      <w:bookmarkStart w:id="1020" w:name="_Toc35941062"/>
      <w:bookmarkStart w:id="1021" w:name="_Toc43283962"/>
      <w:bookmarkStart w:id="1022" w:name="_Toc49762957"/>
      <w:bookmarkStart w:id="1023" w:name="_Toc51925811"/>
      <w:bookmarkStart w:id="1024" w:name="_Toc51925912"/>
      <w:bookmarkStart w:id="1025" w:name="_Toc89156775"/>
      <w:bookmarkStart w:id="1026" w:name="_Toc90651754"/>
      <w:r>
        <w:t>6.1.6.3.1</w:t>
      </w:r>
      <w:r w:rsidRPr="00384E92">
        <w:tab/>
        <w:t>Introduction</w:t>
      </w:r>
      <w:bookmarkEnd w:id="1015"/>
      <w:bookmarkEnd w:id="1016"/>
      <w:bookmarkEnd w:id="1017"/>
      <w:bookmarkEnd w:id="1018"/>
      <w:bookmarkEnd w:id="1019"/>
      <w:bookmarkEnd w:id="1020"/>
      <w:bookmarkEnd w:id="1021"/>
      <w:bookmarkEnd w:id="1022"/>
      <w:bookmarkEnd w:id="1023"/>
      <w:bookmarkEnd w:id="1024"/>
      <w:bookmarkEnd w:id="1025"/>
      <w:bookmarkEnd w:id="1026"/>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B024EF">
      <w:pPr>
        <w:pStyle w:val="Heading5"/>
      </w:pPr>
      <w:bookmarkStart w:id="1027" w:name="_Toc21954331"/>
      <w:bookmarkStart w:id="1028" w:name="_Toc25048117"/>
      <w:bookmarkStart w:id="1029" w:name="_Toc34143484"/>
      <w:bookmarkStart w:id="1030" w:name="_Toc34750954"/>
      <w:bookmarkStart w:id="1031" w:name="_Toc34751715"/>
      <w:bookmarkStart w:id="1032" w:name="_Toc35941063"/>
      <w:bookmarkStart w:id="1033" w:name="_Toc43283963"/>
      <w:bookmarkStart w:id="1034" w:name="_Toc49762958"/>
      <w:bookmarkStart w:id="1035" w:name="_Toc51925812"/>
      <w:bookmarkStart w:id="1036" w:name="_Toc51925913"/>
      <w:bookmarkStart w:id="1037" w:name="_Toc89156776"/>
      <w:bookmarkStart w:id="1038" w:name="_Toc90651755"/>
      <w:r>
        <w:t>6.1.6.3.2</w:t>
      </w:r>
      <w:r w:rsidRPr="00384E92">
        <w:tab/>
        <w:t>Simple data types</w:t>
      </w:r>
      <w:bookmarkEnd w:id="1027"/>
      <w:bookmarkEnd w:id="1028"/>
      <w:bookmarkEnd w:id="1029"/>
      <w:bookmarkEnd w:id="1030"/>
      <w:bookmarkEnd w:id="1031"/>
      <w:bookmarkEnd w:id="1032"/>
      <w:bookmarkEnd w:id="1033"/>
      <w:bookmarkEnd w:id="1034"/>
      <w:bookmarkEnd w:id="1035"/>
      <w:bookmarkEnd w:id="1036"/>
      <w:bookmarkEnd w:id="1037"/>
      <w:bookmarkEnd w:id="1038"/>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B024EF">
      <w:pPr>
        <w:pStyle w:val="Heading5"/>
      </w:pPr>
      <w:bookmarkStart w:id="1039" w:name="_Toc25048118"/>
      <w:bookmarkStart w:id="1040" w:name="_Toc21954332"/>
      <w:bookmarkStart w:id="1041" w:name="_Toc34143485"/>
      <w:bookmarkStart w:id="1042" w:name="_Toc34750955"/>
      <w:bookmarkStart w:id="1043" w:name="_Toc34751716"/>
      <w:bookmarkStart w:id="1044" w:name="_Toc35941064"/>
      <w:bookmarkStart w:id="1045" w:name="_Toc43283964"/>
      <w:bookmarkStart w:id="1046" w:name="_Toc49762959"/>
      <w:bookmarkStart w:id="1047" w:name="_Toc51925813"/>
      <w:bookmarkStart w:id="1048" w:name="_Toc51925914"/>
      <w:bookmarkStart w:id="1049" w:name="_Toc89156777"/>
      <w:bookmarkStart w:id="1050" w:name="_Toc90651756"/>
      <w:r>
        <w:t>6.1.6.3.3</w:t>
      </w:r>
      <w:r w:rsidRPr="00BC662F">
        <w:tab/>
        <w:t xml:space="preserve">Enumeration: </w:t>
      </w:r>
      <w:r w:rsidR="007878C2">
        <w:t>EventType</w:t>
      </w:r>
      <w:bookmarkEnd w:id="1039"/>
      <w:bookmarkEnd w:id="1040"/>
      <w:bookmarkEnd w:id="1041"/>
      <w:bookmarkEnd w:id="1042"/>
      <w:bookmarkEnd w:id="1043"/>
      <w:bookmarkEnd w:id="1044"/>
      <w:bookmarkEnd w:id="1045"/>
      <w:bookmarkEnd w:id="1046"/>
      <w:bookmarkEnd w:id="1047"/>
      <w:bookmarkEnd w:id="1048"/>
      <w:bookmarkEnd w:id="1049"/>
      <w:bookmarkEnd w:id="1050"/>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B024EF" w:rsidRDefault="00D37B9E" w:rsidP="00B024EF"/>
    <w:p w14:paraId="14F3CA24" w14:textId="77777777" w:rsidR="00F63637" w:rsidRDefault="00F63637" w:rsidP="00B024EF">
      <w:pPr>
        <w:pStyle w:val="Heading5"/>
        <w:rPr>
          <w:lang w:val="en-US"/>
        </w:rPr>
      </w:pPr>
      <w:bookmarkStart w:id="1051" w:name="_Toc49762960"/>
      <w:bookmarkStart w:id="1052" w:name="_Toc51925814"/>
      <w:bookmarkStart w:id="1053" w:name="_Toc51925915"/>
      <w:bookmarkStart w:id="1054" w:name="_Toc89156778"/>
      <w:bookmarkStart w:id="1055" w:name="_Toc90651757"/>
      <w:r>
        <w:rPr>
          <w:lang w:val="en-US"/>
        </w:rPr>
        <w:t>6.1.6.3.4</w:t>
      </w:r>
      <w:r>
        <w:rPr>
          <w:lang w:val="en-US"/>
        </w:rPr>
        <w:tab/>
      </w:r>
      <w:r w:rsidRPr="00BC662F">
        <w:t xml:space="preserve">Enumeration: </w:t>
      </w:r>
      <w:r>
        <w:t>RacFormat</w:t>
      </w:r>
      <w:bookmarkEnd w:id="1051"/>
      <w:bookmarkEnd w:id="1052"/>
      <w:bookmarkEnd w:id="1053"/>
      <w:bookmarkEnd w:id="1054"/>
      <w:bookmarkEnd w:id="1055"/>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lastRenderedPageBreak/>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B024EF">
      <w:pPr>
        <w:pStyle w:val="Heading4"/>
        <w:rPr>
          <w:lang w:val="en-US"/>
        </w:rPr>
      </w:pPr>
      <w:bookmarkStart w:id="1056" w:name="_Toc21954334"/>
      <w:bookmarkStart w:id="1057" w:name="_Toc25048120"/>
      <w:bookmarkStart w:id="1058" w:name="_Toc34143486"/>
      <w:bookmarkStart w:id="1059" w:name="_Toc34750956"/>
      <w:bookmarkStart w:id="1060" w:name="_Toc34751717"/>
      <w:bookmarkStart w:id="1061" w:name="_Toc35941065"/>
      <w:bookmarkStart w:id="1062" w:name="_Toc43283966"/>
      <w:bookmarkStart w:id="1063" w:name="_Toc49762961"/>
      <w:bookmarkStart w:id="1064" w:name="_Toc51925815"/>
      <w:bookmarkStart w:id="1065" w:name="_Toc51925916"/>
      <w:bookmarkStart w:id="1066" w:name="_Toc89156779"/>
      <w:bookmarkStart w:id="1067" w:name="_Toc906517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56"/>
      <w:bookmarkEnd w:id="1057"/>
      <w:bookmarkEnd w:id="1058"/>
      <w:bookmarkEnd w:id="1059"/>
      <w:bookmarkEnd w:id="1060"/>
      <w:bookmarkEnd w:id="1061"/>
      <w:bookmarkEnd w:id="1062"/>
      <w:bookmarkEnd w:id="1063"/>
      <w:bookmarkEnd w:id="1064"/>
      <w:bookmarkEnd w:id="1065"/>
      <w:bookmarkEnd w:id="1066"/>
      <w:bookmarkEnd w:id="1067"/>
    </w:p>
    <w:p w14:paraId="54F4E870" w14:textId="77777777" w:rsidR="009B4ADE" w:rsidRPr="00387BE7" w:rsidRDefault="009B4ADE" w:rsidP="006A1092">
      <w:r>
        <w:t>None.</w:t>
      </w:r>
    </w:p>
    <w:p w14:paraId="5285E4E8" w14:textId="77777777" w:rsidR="00F24C3F" w:rsidRDefault="00F24C3F" w:rsidP="00B024EF">
      <w:pPr>
        <w:pStyle w:val="Heading4"/>
      </w:pPr>
      <w:bookmarkStart w:id="1068" w:name="_Toc21954337"/>
      <w:bookmarkStart w:id="1069" w:name="_Toc25048123"/>
      <w:bookmarkStart w:id="1070" w:name="_Toc34143487"/>
      <w:bookmarkStart w:id="1071" w:name="_Toc34750957"/>
      <w:bookmarkStart w:id="1072" w:name="_Toc34751718"/>
      <w:bookmarkStart w:id="1073" w:name="_Toc35941066"/>
      <w:bookmarkStart w:id="1074" w:name="_Toc43283967"/>
      <w:bookmarkStart w:id="1075" w:name="_Toc49762962"/>
      <w:bookmarkStart w:id="1076" w:name="_Toc51925816"/>
      <w:bookmarkStart w:id="1077" w:name="_Toc51925917"/>
      <w:bookmarkStart w:id="1078" w:name="_Toc89156780"/>
      <w:bookmarkStart w:id="1079" w:name="_Toc90651759"/>
      <w:r>
        <w:t>6.1.6.5</w:t>
      </w:r>
      <w:r>
        <w:tab/>
        <w:t>Binary data</w:t>
      </w:r>
      <w:bookmarkEnd w:id="1068"/>
      <w:bookmarkEnd w:id="1069"/>
      <w:bookmarkEnd w:id="1070"/>
      <w:bookmarkEnd w:id="1071"/>
      <w:bookmarkEnd w:id="1072"/>
      <w:bookmarkEnd w:id="1073"/>
      <w:bookmarkEnd w:id="1074"/>
      <w:bookmarkEnd w:id="1075"/>
      <w:bookmarkEnd w:id="1076"/>
      <w:bookmarkEnd w:id="1077"/>
      <w:bookmarkEnd w:id="1078"/>
      <w:bookmarkEnd w:id="1079"/>
    </w:p>
    <w:p w14:paraId="75AB7869" w14:textId="77777777" w:rsidR="009B4ADE" w:rsidRDefault="009B4ADE" w:rsidP="006A1092">
      <w:pPr>
        <w:rPr>
          <w:lang w:val="en-US"/>
        </w:rPr>
      </w:pPr>
      <w:bookmarkStart w:id="1080" w:name="_Toc25073997"/>
      <w:r>
        <w:rPr>
          <w:lang w:val="en-US"/>
        </w:rPr>
        <w:t>6.1.6.5.1</w:t>
      </w:r>
      <w:r>
        <w:rPr>
          <w:lang w:val="en-US"/>
        </w:rPr>
        <w:tab/>
        <w:t>Introduction</w:t>
      </w:r>
      <w:bookmarkEnd w:id="1080"/>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B024EF">
      <w:pPr>
        <w:pStyle w:val="Heading5"/>
        <w:rPr>
          <w:lang w:eastAsia="zh-CN"/>
        </w:rPr>
      </w:pPr>
      <w:bookmarkStart w:id="1081" w:name="_Toc34143488"/>
      <w:bookmarkStart w:id="1082" w:name="_Toc34750958"/>
      <w:bookmarkStart w:id="1083" w:name="_Toc34751719"/>
      <w:bookmarkStart w:id="1084" w:name="_Toc35941067"/>
      <w:bookmarkStart w:id="1085" w:name="_Toc43283968"/>
      <w:bookmarkStart w:id="1086" w:name="_Toc49762963"/>
      <w:bookmarkStart w:id="1087" w:name="_Toc51925817"/>
      <w:bookmarkStart w:id="1088" w:name="_Toc51925918"/>
      <w:bookmarkStart w:id="1089" w:name="_Toc89156781"/>
      <w:bookmarkStart w:id="1090" w:name="_Toc90651760"/>
      <w:r>
        <w:rPr>
          <w:lang w:val="en-US"/>
        </w:rPr>
        <w:t>6.1.6.5.2</w:t>
      </w:r>
      <w:r>
        <w:rPr>
          <w:lang w:val="en-US"/>
        </w:rPr>
        <w:tab/>
        <w:t>UE Radio Capability Information</w:t>
      </w:r>
      <w:bookmarkEnd w:id="1081"/>
      <w:bookmarkEnd w:id="1082"/>
      <w:bookmarkEnd w:id="1083"/>
      <w:bookmarkEnd w:id="1084"/>
      <w:bookmarkEnd w:id="1085"/>
      <w:bookmarkEnd w:id="1086"/>
      <w:bookmarkEnd w:id="1087"/>
      <w:bookmarkEnd w:id="1088"/>
      <w:bookmarkEnd w:id="1089"/>
      <w:bookmarkEnd w:id="1090"/>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08093C2A" w14:textId="77777777" w:rsidR="001D568D" w:rsidRDefault="001D568D" w:rsidP="001D568D">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IE as specified in clause 9.3.1.68 of 3GPP</w:t>
      </w:r>
      <w:r>
        <w:t> </w:t>
      </w:r>
      <w:r>
        <w:rPr>
          <w:lang w:val="en-US" w:eastAsia="zh-CN"/>
        </w:rPr>
        <w:t>TS 38.413 [15].</w:t>
      </w:r>
    </w:p>
    <w:p w14:paraId="6D1BF43F" w14:textId="6555C7CF" w:rsidR="00F63637" w:rsidRDefault="001D568D" w:rsidP="001D568D">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clause 9.2.1.98 of 3GPP</w:t>
      </w:r>
      <w:r>
        <w:t> </w:t>
      </w:r>
      <w:r>
        <w:rPr>
          <w:lang w:val="en-US" w:eastAsia="zh-CN"/>
        </w:rPr>
        <w:t>TS 36.413 [17].</w:t>
      </w:r>
    </w:p>
    <w:p w14:paraId="647618FC" w14:textId="77777777" w:rsidR="00F24C3F" w:rsidRDefault="00F24C3F" w:rsidP="00B024EF">
      <w:pPr>
        <w:pStyle w:val="Heading3"/>
      </w:pPr>
      <w:bookmarkStart w:id="1091" w:name="_Toc21954338"/>
      <w:bookmarkStart w:id="1092" w:name="_Toc25048124"/>
      <w:bookmarkStart w:id="1093" w:name="_Toc34143489"/>
      <w:bookmarkStart w:id="1094" w:name="_Toc34750959"/>
      <w:bookmarkStart w:id="1095" w:name="_Toc34751720"/>
      <w:bookmarkStart w:id="1096" w:name="_Toc35941068"/>
      <w:bookmarkStart w:id="1097" w:name="_Toc43283969"/>
      <w:bookmarkStart w:id="1098" w:name="_Toc49762964"/>
      <w:bookmarkStart w:id="1099" w:name="_Toc51925818"/>
      <w:bookmarkStart w:id="1100" w:name="_Toc51925919"/>
      <w:bookmarkStart w:id="1101" w:name="_Toc89156782"/>
      <w:bookmarkStart w:id="1102" w:name="_Toc90651761"/>
      <w:r>
        <w:t>6.1.7</w:t>
      </w:r>
      <w:r>
        <w:tab/>
        <w:t>Error Handling</w:t>
      </w:r>
      <w:bookmarkEnd w:id="1091"/>
      <w:bookmarkEnd w:id="1092"/>
      <w:bookmarkEnd w:id="1093"/>
      <w:bookmarkEnd w:id="1094"/>
      <w:bookmarkEnd w:id="1095"/>
      <w:bookmarkEnd w:id="1096"/>
      <w:bookmarkEnd w:id="1097"/>
      <w:bookmarkEnd w:id="1098"/>
      <w:bookmarkEnd w:id="1099"/>
      <w:bookmarkEnd w:id="1100"/>
      <w:bookmarkEnd w:id="1101"/>
      <w:bookmarkEnd w:id="1102"/>
    </w:p>
    <w:p w14:paraId="21A95E61" w14:textId="77777777" w:rsidR="00F24C3F" w:rsidRPr="00971458" w:rsidRDefault="00F24C3F" w:rsidP="00B024EF">
      <w:pPr>
        <w:pStyle w:val="Heading4"/>
      </w:pPr>
      <w:bookmarkStart w:id="1103" w:name="_Toc21954339"/>
      <w:bookmarkStart w:id="1104" w:name="_Toc25048125"/>
      <w:bookmarkStart w:id="1105" w:name="_Toc34143490"/>
      <w:bookmarkStart w:id="1106" w:name="_Toc34750960"/>
      <w:bookmarkStart w:id="1107" w:name="_Toc34751721"/>
      <w:bookmarkStart w:id="1108" w:name="_Toc35941069"/>
      <w:bookmarkStart w:id="1109" w:name="_Toc43283970"/>
      <w:bookmarkStart w:id="1110" w:name="_Toc49762965"/>
      <w:bookmarkStart w:id="1111" w:name="_Toc51925819"/>
      <w:bookmarkStart w:id="1112" w:name="_Toc51925920"/>
      <w:bookmarkStart w:id="1113" w:name="_Toc89156783"/>
      <w:bookmarkStart w:id="1114" w:name="_Toc90651762"/>
      <w:r w:rsidRPr="00971458">
        <w:t>6.1.7.1</w:t>
      </w:r>
      <w:r w:rsidRPr="00971458">
        <w:tab/>
        <w:t>General</w:t>
      </w:r>
      <w:bookmarkEnd w:id="1103"/>
      <w:bookmarkEnd w:id="1104"/>
      <w:bookmarkEnd w:id="1105"/>
      <w:bookmarkEnd w:id="1106"/>
      <w:bookmarkEnd w:id="1107"/>
      <w:bookmarkEnd w:id="1108"/>
      <w:bookmarkEnd w:id="1109"/>
      <w:bookmarkEnd w:id="1110"/>
      <w:bookmarkEnd w:id="1111"/>
      <w:bookmarkEnd w:id="1112"/>
      <w:bookmarkEnd w:id="1113"/>
      <w:bookmarkEnd w:id="111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B024EF">
      <w:pPr>
        <w:pStyle w:val="Heading4"/>
      </w:pPr>
      <w:bookmarkStart w:id="1115" w:name="_Toc21954340"/>
      <w:bookmarkStart w:id="1116" w:name="_Toc25048126"/>
      <w:bookmarkStart w:id="1117" w:name="_Toc34143491"/>
      <w:bookmarkStart w:id="1118" w:name="_Toc34750961"/>
      <w:bookmarkStart w:id="1119" w:name="_Toc34751722"/>
      <w:bookmarkStart w:id="1120" w:name="_Toc35941070"/>
      <w:bookmarkStart w:id="1121" w:name="_Toc43283971"/>
      <w:bookmarkStart w:id="1122" w:name="_Toc49762966"/>
      <w:bookmarkStart w:id="1123" w:name="_Toc51925820"/>
      <w:bookmarkStart w:id="1124" w:name="_Toc51925921"/>
      <w:bookmarkStart w:id="1125" w:name="_Toc89156784"/>
      <w:bookmarkStart w:id="1126" w:name="_Toc90651763"/>
      <w:r w:rsidRPr="00971458">
        <w:t>6.1.7.2</w:t>
      </w:r>
      <w:r w:rsidRPr="00971458">
        <w:tab/>
        <w:t>Protocol Errors</w:t>
      </w:r>
      <w:bookmarkEnd w:id="1115"/>
      <w:bookmarkEnd w:id="1116"/>
      <w:bookmarkEnd w:id="1117"/>
      <w:bookmarkEnd w:id="1118"/>
      <w:bookmarkEnd w:id="1119"/>
      <w:bookmarkEnd w:id="1120"/>
      <w:bookmarkEnd w:id="1121"/>
      <w:bookmarkEnd w:id="1122"/>
      <w:bookmarkEnd w:id="1123"/>
      <w:bookmarkEnd w:id="1124"/>
      <w:bookmarkEnd w:id="1125"/>
      <w:bookmarkEnd w:id="1126"/>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B024EF">
      <w:pPr>
        <w:pStyle w:val="Heading4"/>
      </w:pPr>
      <w:bookmarkStart w:id="1127" w:name="_Toc21954341"/>
      <w:bookmarkStart w:id="1128" w:name="_Toc25048127"/>
      <w:bookmarkStart w:id="1129" w:name="_Toc34143492"/>
      <w:bookmarkStart w:id="1130" w:name="_Toc34750962"/>
      <w:bookmarkStart w:id="1131" w:name="_Toc34751723"/>
      <w:bookmarkStart w:id="1132" w:name="_Toc35941071"/>
      <w:bookmarkStart w:id="1133" w:name="_Toc43283972"/>
      <w:bookmarkStart w:id="1134" w:name="_Toc49762967"/>
      <w:bookmarkStart w:id="1135" w:name="_Toc51925821"/>
      <w:bookmarkStart w:id="1136" w:name="_Toc51925922"/>
      <w:bookmarkStart w:id="1137" w:name="_Toc89156785"/>
      <w:bookmarkStart w:id="1138" w:name="_Toc90651764"/>
      <w:r>
        <w:t>6.1.7.3</w:t>
      </w:r>
      <w:r>
        <w:tab/>
        <w:t>Application Errors</w:t>
      </w:r>
      <w:bookmarkEnd w:id="1127"/>
      <w:bookmarkEnd w:id="1128"/>
      <w:bookmarkEnd w:id="1129"/>
      <w:bookmarkEnd w:id="1130"/>
      <w:bookmarkEnd w:id="1131"/>
      <w:bookmarkEnd w:id="1132"/>
      <w:bookmarkEnd w:id="1133"/>
      <w:bookmarkEnd w:id="1134"/>
      <w:bookmarkEnd w:id="1135"/>
      <w:bookmarkEnd w:id="1136"/>
      <w:bookmarkEnd w:id="1137"/>
      <w:bookmarkEnd w:id="1138"/>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B024EF">
      <w:pPr>
        <w:pStyle w:val="Heading2"/>
        <w:rPr>
          <w:lang w:eastAsia="zh-CN"/>
        </w:rPr>
      </w:pPr>
      <w:bookmarkStart w:id="1139" w:name="_Toc21954342"/>
      <w:bookmarkStart w:id="1140" w:name="_Toc25048128"/>
      <w:bookmarkStart w:id="1141" w:name="_Toc34143493"/>
      <w:bookmarkStart w:id="1142" w:name="_Toc34750963"/>
      <w:bookmarkStart w:id="1143" w:name="_Toc34751724"/>
      <w:bookmarkStart w:id="1144" w:name="_Toc35941072"/>
      <w:bookmarkStart w:id="1145" w:name="_Toc43283973"/>
      <w:bookmarkStart w:id="1146" w:name="_Toc49762968"/>
      <w:bookmarkStart w:id="1147" w:name="_Toc51925822"/>
      <w:bookmarkStart w:id="1148" w:name="_Toc51925923"/>
      <w:bookmarkStart w:id="1149" w:name="_Toc89156786"/>
      <w:bookmarkStart w:id="1150" w:name="_Toc90651765"/>
      <w:r>
        <w:t>6.1.8</w:t>
      </w:r>
      <w:r w:rsidRPr="0023018E">
        <w:rPr>
          <w:lang w:eastAsia="zh-CN"/>
        </w:rPr>
        <w:tab/>
        <w:t>Feature negotiation</w:t>
      </w:r>
      <w:bookmarkEnd w:id="1139"/>
      <w:bookmarkEnd w:id="1140"/>
      <w:bookmarkEnd w:id="1141"/>
      <w:bookmarkEnd w:id="1142"/>
      <w:bookmarkEnd w:id="1143"/>
      <w:bookmarkEnd w:id="1144"/>
      <w:bookmarkEnd w:id="1145"/>
      <w:bookmarkEnd w:id="1146"/>
      <w:bookmarkEnd w:id="1147"/>
      <w:bookmarkEnd w:id="1148"/>
      <w:bookmarkEnd w:id="1149"/>
      <w:bookmarkEnd w:id="1150"/>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B024EF">
            <w:pPr>
              <w:pStyle w:val="TAC"/>
            </w:pPr>
            <w:r w:rsidRPr="00B024EF">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B024EF">
            <w:pPr>
              <w:pStyle w:val="TAC"/>
            </w:pPr>
            <w:r w:rsidRPr="00B024EF">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B41303">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B024EF">
      <w:pPr>
        <w:pStyle w:val="Heading2"/>
      </w:pPr>
      <w:bookmarkStart w:id="1151" w:name="_Toc21954343"/>
      <w:bookmarkStart w:id="1152" w:name="_Toc25048129"/>
      <w:bookmarkStart w:id="1153" w:name="_Toc34143494"/>
      <w:bookmarkStart w:id="1154" w:name="_Toc34750964"/>
      <w:bookmarkStart w:id="1155" w:name="_Toc34751725"/>
      <w:bookmarkStart w:id="1156" w:name="_Toc35941073"/>
      <w:bookmarkStart w:id="1157" w:name="_Toc43283974"/>
      <w:bookmarkStart w:id="1158" w:name="_Toc49762969"/>
      <w:bookmarkStart w:id="1159" w:name="_Toc51925823"/>
      <w:bookmarkStart w:id="1160" w:name="_Toc51925924"/>
      <w:bookmarkStart w:id="1161" w:name="_Toc89156787"/>
      <w:bookmarkStart w:id="1162" w:name="_Toc90651766"/>
      <w:r>
        <w:t>6.1.9</w:t>
      </w:r>
      <w:r w:rsidRPr="001E7573">
        <w:tab/>
        <w:t>Security</w:t>
      </w:r>
      <w:bookmarkEnd w:id="1151"/>
      <w:bookmarkEnd w:id="1152"/>
      <w:bookmarkEnd w:id="1153"/>
      <w:bookmarkEnd w:id="1154"/>
      <w:bookmarkEnd w:id="1155"/>
      <w:bookmarkEnd w:id="1156"/>
      <w:bookmarkEnd w:id="1157"/>
      <w:bookmarkEnd w:id="1158"/>
      <w:bookmarkEnd w:id="1159"/>
      <w:bookmarkEnd w:id="1160"/>
      <w:bookmarkEnd w:id="1161"/>
      <w:bookmarkEnd w:id="1162"/>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B024EF">
      <w:pPr>
        <w:pStyle w:val="Heading3"/>
        <w:rPr>
          <w:lang w:val="en-US"/>
        </w:rPr>
      </w:pPr>
      <w:bookmarkStart w:id="1163" w:name="_Toc25074008"/>
      <w:bookmarkStart w:id="1164" w:name="_Toc34063200"/>
      <w:bookmarkStart w:id="1165" w:name="_Toc43120185"/>
      <w:bookmarkStart w:id="1166" w:name="_Toc49768242"/>
      <w:bookmarkStart w:id="1167" w:name="_Toc51867092"/>
      <w:bookmarkStart w:id="1168" w:name="_Toc89156788"/>
      <w:bookmarkStart w:id="1169" w:name="_Toc90651767"/>
      <w:r>
        <w:rPr>
          <w:lang w:val="en-US"/>
        </w:rPr>
        <w:t>6.1.10</w:t>
      </w:r>
      <w:r>
        <w:rPr>
          <w:lang w:val="en-US"/>
        </w:rPr>
        <w:tab/>
      </w:r>
      <w:bookmarkEnd w:id="1163"/>
      <w:bookmarkEnd w:id="1164"/>
      <w:bookmarkEnd w:id="1165"/>
      <w:bookmarkEnd w:id="1166"/>
      <w:bookmarkEnd w:id="1167"/>
      <w:r>
        <w:rPr>
          <w:lang w:val="en-US"/>
        </w:rPr>
        <w:t>HTTP redirection</w:t>
      </w:r>
      <w:bookmarkEnd w:id="1168"/>
      <w:bookmarkEnd w:id="1169"/>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6AF644AE" w14:textId="77777777" w:rsidR="00A629DE" w:rsidRDefault="002A3CCE" w:rsidP="002A3CCE">
      <w:pPr>
        <w:rPr>
          <w:lang w:val="en-US"/>
        </w:rPr>
      </w:pPr>
      <w:r>
        <w:rPr>
          <w:lang w:val="en-US"/>
        </w:rPr>
        <w:t>An SCP that reselects a different UCMF producer instance will return the NF Instance ID of the new UCMF producer instance in the 3gpp-Sbi-Producer-Id header, as specified in clause 6.10.3.4 of 3GPP TS 29.500 [4].</w:t>
      </w:r>
    </w:p>
    <w:p w14:paraId="604B9EB4" w14:textId="04B5CA44"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77777777" w:rsidR="00F24C3F" w:rsidRDefault="00F24C3F" w:rsidP="00B024EF">
      <w:pPr>
        <w:pStyle w:val="Heading1"/>
      </w:pPr>
      <w:r>
        <w:br w:type="page"/>
      </w:r>
      <w:bookmarkStart w:id="1170" w:name="_Toc34750965"/>
      <w:bookmarkStart w:id="1171" w:name="_Toc34751726"/>
      <w:bookmarkStart w:id="1172" w:name="_Toc35941074"/>
      <w:bookmarkStart w:id="1173" w:name="_Toc49762970"/>
      <w:bookmarkStart w:id="1174" w:name="_Toc51925824"/>
      <w:bookmarkStart w:id="1175" w:name="_Toc51925925"/>
      <w:bookmarkStart w:id="1176" w:name="_Toc89156789"/>
      <w:bookmarkStart w:id="1177" w:name="_Toc90651768"/>
      <w:r w:rsidRPr="004D3578">
        <w:lastRenderedPageBreak/>
        <w:t>Annex A (normative):</w:t>
      </w:r>
      <w:r>
        <w:t>OpenAPI specification</w:t>
      </w:r>
      <w:bookmarkEnd w:id="1170"/>
      <w:bookmarkEnd w:id="1171"/>
      <w:bookmarkEnd w:id="1172"/>
      <w:bookmarkEnd w:id="1173"/>
      <w:bookmarkEnd w:id="1174"/>
      <w:bookmarkEnd w:id="1175"/>
      <w:bookmarkEnd w:id="1176"/>
      <w:bookmarkEnd w:id="1177"/>
    </w:p>
    <w:p w14:paraId="275C006A" w14:textId="77777777" w:rsidR="00F24C3F" w:rsidRDefault="00F24C3F" w:rsidP="00B024EF">
      <w:pPr>
        <w:pStyle w:val="Heading2"/>
      </w:pPr>
      <w:bookmarkStart w:id="1178" w:name="_Toc21954345"/>
      <w:bookmarkStart w:id="1179" w:name="_Toc25048131"/>
      <w:bookmarkStart w:id="1180" w:name="_Toc34143495"/>
      <w:bookmarkStart w:id="1181" w:name="_Toc34750966"/>
      <w:bookmarkStart w:id="1182" w:name="_Toc34751727"/>
      <w:bookmarkStart w:id="1183" w:name="_Toc35941075"/>
      <w:bookmarkStart w:id="1184" w:name="_Toc43283975"/>
      <w:bookmarkStart w:id="1185" w:name="_Toc49762971"/>
      <w:bookmarkStart w:id="1186" w:name="_Toc51925825"/>
      <w:bookmarkStart w:id="1187" w:name="_Toc51925926"/>
      <w:bookmarkStart w:id="1188" w:name="_Toc89156790"/>
      <w:bookmarkStart w:id="1189" w:name="_Toc90651769"/>
      <w:r>
        <w:t>A.1</w:t>
      </w:r>
      <w:r>
        <w:tab/>
        <w:t>General</w:t>
      </w:r>
      <w:bookmarkEnd w:id="1178"/>
      <w:bookmarkEnd w:id="1179"/>
      <w:bookmarkEnd w:id="1180"/>
      <w:bookmarkEnd w:id="1181"/>
      <w:bookmarkEnd w:id="1182"/>
      <w:bookmarkEnd w:id="1183"/>
      <w:bookmarkEnd w:id="1184"/>
      <w:bookmarkEnd w:id="1185"/>
      <w:bookmarkEnd w:id="1186"/>
      <w:bookmarkEnd w:id="1187"/>
      <w:bookmarkEnd w:id="1188"/>
      <w:bookmarkEnd w:id="1189"/>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03002E58"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B024EF">
      <w:pPr>
        <w:pStyle w:val="Heading2"/>
      </w:pPr>
      <w:bookmarkStart w:id="1190" w:name="_Toc21954346"/>
      <w:bookmarkStart w:id="1191" w:name="_Toc25048132"/>
      <w:bookmarkStart w:id="1192" w:name="_Toc34143496"/>
      <w:bookmarkStart w:id="1193" w:name="_Toc34750967"/>
      <w:bookmarkStart w:id="1194" w:name="_Toc34751728"/>
      <w:bookmarkStart w:id="1195" w:name="_Toc35941076"/>
      <w:bookmarkStart w:id="1196" w:name="_Toc43283976"/>
      <w:bookmarkStart w:id="1197" w:name="_Toc49762972"/>
      <w:bookmarkStart w:id="1198" w:name="_Toc51925826"/>
      <w:bookmarkStart w:id="1199" w:name="_Toc51925927"/>
      <w:bookmarkStart w:id="1200" w:name="_Toc89156791"/>
      <w:bookmarkStart w:id="1201" w:name="_Toc90651770"/>
      <w:r>
        <w:t>A.2</w:t>
      </w:r>
      <w:r>
        <w:tab/>
        <w:t>Nucmf_</w:t>
      </w:r>
      <w:r w:rsidRPr="002B0E61">
        <w:t>UECapabilityManagement</w:t>
      </w:r>
      <w:r>
        <w:t xml:space="preserve"> API</w:t>
      </w:r>
      <w:bookmarkEnd w:id="1190"/>
      <w:bookmarkEnd w:id="1191"/>
      <w:bookmarkEnd w:id="1192"/>
      <w:bookmarkEnd w:id="1193"/>
      <w:bookmarkEnd w:id="1194"/>
      <w:bookmarkEnd w:id="1195"/>
      <w:bookmarkEnd w:id="1196"/>
      <w:bookmarkEnd w:id="1197"/>
      <w:bookmarkEnd w:id="1198"/>
      <w:bookmarkEnd w:id="1199"/>
      <w:bookmarkEnd w:id="1200"/>
      <w:bookmarkEnd w:id="1201"/>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6A66BD1E" w:rsidR="0079133E" w:rsidRPr="001F6C8C" w:rsidRDefault="0079133E" w:rsidP="0079133E">
      <w:pPr>
        <w:pStyle w:val="PL"/>
      </w:pPr>
      <w:r w:rsidRPr="001F6C8C">
        <w:t xml:space="preserve">  version: 1.0.</w:t>
      </w:r>
      <w:r w:rsidR="005D059F">
        <w:t>6</w:t>
      </w:r>
    </w:p>
    <w:p w14:paraId="5335A046" w14:textId="77777777" w:rsidR="0079133E" w:rsidRPr="001F6C8C" w:rsidRDefault="0079133E" w:rsidP="0079133E">
      <w:pPr>
        <w:pStyle w:val="PL"/>
      </w:pPr>
      <w:r w:rsidRPr="001F6C8C">
        <w:t xml:space="preserve">  description: |</w:t>
      </w:r>
    </w:p>
    <w:p w14:paraId="4B527F36" w14:textId="77777777" w:rsidR="0079133E" w:rsidRPr="001F6C8C" w:rsidRDefault="0079133E" w:rsidP="0079133E">
      <w:pPr>
        <w:pStyle w:val="PL"/>
      </w:pPr>
      <w:r w:rsidRPr="001F6C8C">
        <w:t xml:space="preserve">    Nucmf_UECapabilityManagement Service.</w:t>
      </w:r>
    </w:p>
    <w:p w14:paraId="36E71608" w14:textId="1A8259E4" w:rsidR="0079133E" w:rsidRPr="001F6C8C" w:rsidRDefault="0079133E" w:rsidP="0079133E">
      <w:pPr>
        <w:pStyle w:val="PL"/>
      </w:pPr>
      <w:r w:rsidRPr="001F6C8C">
        <w:t xml:space="preserve">    © 20</w:t>
      </w:r>
      <w:r w:rsidR="005434F1">
        <w:t>2</w:t>
      </w:r>
      <w:r w:rsidR="008C60DE">
        <w:t>1</w:t>
      </w:r>
      <w:r w:rsidRPr="001F6C8C">
        <w:t>, 3GPP Organizational Partners (ARIB, ATIS, CCSA, ETSI, TSDSI, TTA, TTC).</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02721B24" w:rsidR="0079133E" w:rsidRPr="001F6C8C" w:rsidRDefault="0079133E" w:rsidP="0079133E">
      <w:pPr>
        <w:pStyle w:val="PL"/>
      </w:pPr>
      <w:r w:rsidRPr="001F6C8C">
        <w:t xml:space="preserve">  description: 3GPP TS 29.673 V</w:t>
      </w:r>
      <w:r w:rsidR="005434F1">
        <w:t>1</w:t>
      </w:r>
      <w:r w:rsidR="005952CE">
        <w:t>6</w:t>
      </w:r>
      <w:r w:rsidRPr="001F6C8C">
        <w:t>.</w:t>
      </w:r>
      <w:r w:rsidR="005D059F">
        <w:t>7</w:t>
      </w:r>
      <w:r w:rsidRPr="001F6C8C">
        <w:t xml:space="preserve">.0; </w:t>
      </w:r>
      <w:r w:rsidRPr="005A7B5A">
        <w:t>5G System; UE Radio Capability Management Services</w:t>
      </w:r>
    </w:p>
    <w:p w14:paraId="71394E5B" w14:textId="77777777" w:rsidR="0079133E" w:rsidRPr="001F6C8C" w:rsidRDefault="0079133E" w:rsidP="0079133E">
      <w:pPr>
        <w:pStyle w:val="PL"/>
      </w:pPr>
      <w:r w:rsidRPr="001F6C8C">
        <w:t xml:space="preserve">  url: http://www.3gpp.org/ftp/Specs/archive/29_series/29.673/</w:t>
      </w:r>
    </w:p>
    <w:p w14:paraId="3E7FDAEA" w14:textId="77777777" w:rsidR="0079133E" w:rsidRDefault="0079133E" w:rsidP="0079133E">
      <w:pPr>
        <w:pStyle w:val="PL"/>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lastRenderedPageBreak/>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7BE025BF" w:rsidR="004D39DD" w:rsidRDefault="004D39DD" w:rsidP="004D39DD">
      <w:pPr>
        <w:pStyle w:val="PL"/>
      </w:pPr>
      <w:r w:rsidRPr="001F6C8C">
        <w:t xml:space="preserve">                    format: binary</w:t>
      </w:r>
    </w:p>
    <w:p w14:paraId="2BC5FC3F" w14:textId="77777777" w:rsidR="001D568D" w:rsidRDefault="001D568D" w:rsidP="001D568D">
      <w:pPr>
        <w:pStyle w:val="PL"/>
      </w:pPr>
      <w:r>
        <w:t xml:space="preserve">                  binaryData</w:t>
      </w:r>
      <w:r>
        <w:rPr>
          <w:lang w:eastAsia="zh-CN"/>
        </w:rPr>
        <w:t>UeRadioCap5GSForPaging</w:t>
      </w:r>
      <w:r>
        <w:t>:</w:t>
      </w:r>
    </w:p>
    <w:p w14:paraId="656AB648" w14:textId="77777777" w:rsidR="001D568D" w:rsidRDefault="001D568D" w:rsidP="001D568D">
      <w:pPr>
        <w:pStyle w:val="PL"/>
      </w:pPr>
      <w:r>
        <w:t xml:space="preserve">                    type: string</w:t>
      </w:r>
    </w:p>
    <w:p w14:paraId="49DFC73D" w14:textId="77777777" w:rsidR="001D568D" w:rsidRDefault="001D568D" w:rsidP="001D568D">
      <w:pPr>
        <w:pStyle w:val="PL"/>
      </w:pPr>
      <w:r>
        <w:t xml:space="preserve">                    format: binary</w:t>
      </w:r>
    </w:p>
    <w:p w14:paraId="28EB5C42" w14:textId="77777777" w:rsidR="001D568D" w:rsidRDefault="001D568D" w:rsidP="001D568D">
      <w:pPr>
        <w:pStyle w:val="PL"/>
      </w:pPr>
      <w:r>
        <w:t xml:space="preserve">                  binaryData</w:t>
      </w:r>
      <w:r>
        <w:rPr>
          <w:lang w:eastAsia="zh-CN"/>
        </w:rPr>
        <w:t>UeRadioCapEPSForPaging</w:t>
      </w:r>
      <w:r>
        <w:t>:</w:t>
      </w:r>
    </w:p>
    <w:p w14:paraId="683F156F" w14:textId="77777777" w:rsidR="001D568D" w:rsidRDefault="001D568D" w:rsidP="001D568D">
      <w:pPr>
        <w:pStyle w:val="PL"/>
      </w:pPr>
      <w:r>
        <w:t xml:space="preserve">                    type: string</w:t>
      </w:r>
    </w:p>
    <w:p w14:paraId="611514B5" w14:textId="57262BC6" w:rsidR="001D568D" w:rsidRPr="001F6C8C" w:rsidRDefault="001D568D" w:rsidP="001D568D">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49ED6A97" w14:textId="285507C5" w:rsidR="001D568D" w:rsidRDefault="004D39DD" w:rsidP="004D39DD">
      <w:pPr>
        <w:pStyle w:val="PL"/>
      </w:pPr>
      <w:r w:rsidRPr="001F6C8C">
        <w:t xml:space="preserve">                        type: string</w:t>
      </w:r>
    </w:p>
    <w:p w14:paraId="66D4C2D6" w14:textId="77777777" w:rsidR="001D568D" w:rsidRDefault="001D568D" w:rsidP="001D568D">
      <w:pPr>
        <w:pStyle w:val="PL"/>
      </w:pPr>
      <w:r>
        <w:t xml:space="preserve">                binaryData</w:t>
      </w:r>
      <w:r>
        <w:rPr>
          <w:lang w:eastAsia="zh-CN"/>
        </w:rPr>
        <w:t>UeRadioCap5GSForPaging</w:t>
      </w:r>
      <w:r>
        <w:t>:</w:t>
      </w:r>
    </w:p>
    <w:p w14:paraId="0B437D30" w14:textId="77777777" w:rsidR="001D568D" w:rsidRDefault="001D568D" w:rsidP="001D568D">
      <w:pPr>
        <w:pStyle w:val="PL"/>
      </w:pPr>
      <w:r>
        <w:t xml:space="preserve">                  contentType:  application/vnd.3gpp.ngap</w:t>
      </w:r>
    </w:p>
    <w:p w14:paraId="37264E10" w14:textId="77777777" w:rsidR="001D568D" w:rsidRDefault="001D568D" w:rsidP="001D568D">
      <w:pPr>
        <w:pStyle w:val="PL"/>
      </w:pPr>
      <w:r>
        <w:t xml:space="preserve">                  headers:</w:t>
      </w:r>
    </w:p>
    <w:p w14:paraId="538D9B6C" w14:textId="77777777" w:rsidR="001D568D" w:rsidRDefault="001D568D" w:rsidP="001D568D">
      <w:pPr>
        <w:pStyle w:val="PL"/>
      </w:pPr>
      <w:r>
        <w:t xml:space="preserve">                    Content-Id:</w:t>
      </w:r>
    </w:p>
    <w:p w14:paraId="7A904F61" w14:textId="77777777" w:rsidR="001D568D" w:rsidRDefault="001D568D" w:rsidP="001D568D">
      <w:pPr>
        <w:pStyle w:val="PL"/>
      </w:pPr>
      <w:r>
        <w:t xml:space="preserve">                      schema:</w:t>
      </w:r>
    </w:p>
    <w:p w14:paraId="0D423194" w14:textId="77777777" w:rsidR="001D568D" w:rsidRDefault="001D568D" w:rsidP="001D568D">
      <w:pPr>
        <w:pStyle w:val="PL"/>
      </w:pPr>
      <w:r>
        <w:t xml:space="preserve">                        type: string</w:t>
      </w:r>
    </w:p>
    <w:p w14:paraId="3F74BFA0" w14:textId="77777777" w:rsidR="001D568D" w:rsidRDefault="001D568D" w:rsidP="001D568D">
      <w:pPr>
        <w:pStyle w:val="PL"/>
      </w:pPr>
      <w:r>
        <w:t xml:space="preserve">                binaryData</w:t>
      </w:r>
      <w:r>
        <w:rPr>
          <w:lang w:eastAsia="zh-CN"/>
        </w:rPr>
        <w:t>UeRadioCapEPSForPaging</w:t>
      </w:r>
      <w:r>
        <w:t>:</w:t>
      </w:r>
    </w:p>
    <w:p w14:paraId="7CE83430" w14:textId="77777777" w:rsidR="001D568D" w:rsidRDefault="001D568D" w:rsidP="001D568D">
      <w:pPr>
        <w:pStyle w:val="PL"/>
      </w:pPr>
      <w:r>
        <w:t xml:space="preserve">                  contentType:  application/vnd.3gpp.s1ap</w:t>
      </w:r>
    </w:p>
    <w:p w14:paraId="7327182F" w14:textId="77777777" w:rsidR="001D568D" w:rsidRDefault="001D568D" w:rsidP="001D568D">
      <w:pPr>
        <w:pStyle w:val="PL"/>
      </w:pPr>
      <w:r>
        <w:t xml:space="preserve">                  headers:</w:t>
      </w:r>
    </w:p>
    <w:p w14:paraId="3DD7C1EE" w14:textId="77777777" w:rsidR="001D568D" w:rsidRDefault="001D568D" w:rsidP="001D568D">
      <w:pPr>
        <w:pStyle w:val="PL"/>
      </w:pPr>
      <w:r>
        <w:t xml:space="preserve">                    Content-Id:</w:t>
      </w:r>
    </w:p>
    <w:p w14:paraId="19378EDF" w14:textId="77777777" w:rsidR="001D568D" w:rsidRDefault="001D568D" w:rsidP="001D568D">
      <w:pPr>
        <w:pStyle w:val="PL"/>
      </w:pPr>
      <w:r>
        <w:t xml:space="preserve">                      schema:</w:t>
      </w:r>
    </w:p>
    <w:p w14:paraId="6117DC51" w14:textId="0370B876" w:rsidR="001D568D" w:rsidRDefault="001D568D" w:rsidP="001D568D">
      <w:pPr>
        <w:pStyle w:val="PL"/>
      </w:pPr>
      <w:r>
        <w:t xml:space="preserve">                        type: string</w:t>
      </w:r>
    </w:p>
    <w:p w14:paraId="51F1FD11" w14:textId="5CA5B857"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EE58B51" w14:textId="0D76F7D9" w:rsidR="00501465" w:rsidRPr="002E5CBA" w:rsidRDefault="00501465" w:rsidP="002A3CCE">
      <w:pPr>
        <w:pStyle w:val="PL"/>
        <w:rPr>
          <w:lang w:val="en-US"/>
        </w:rPr>
      </w:pPr>
      <w:r>
        <w:rPr>
          <w:lang w:val="en-US"/>
        </w:rPr>
        <w:t xml:space="preserve">          $ref: </w:t>
      </w:r>
      <w:r w:rsidRPr="00690A26">
        <w:t>'TS29571_CommonData.yaml#/components/</w:t>
      </w:r>
      <w:r>
        <w:t>responses/307'</w:t>
      </w:r>
    </w:p>
    <w:p w14:paraId="11249FD3" w14:textId="0D54F646" w:rsidR="002A3CCE" w:rsidRDefault="002A3CCE" w:rsidP="002A3CCE">
      <w:pPr>
        <w:pStyle w:val="PL"/>
        <w:rPr>
          <w:lang w:val="en-US"/>
        </w:rPr>
      </w:pPr>
      <w:r w:rsidRPr="00046E6A">
        <w:rPr>
          <w:lang w:val="en-US"/>
        </w:rPr>
        <w:t xml:space="preserve">        '308':</w:t>
      </w:r>
    </w:p>
    <w:p w14:paraId="0F78A264" w14:textId="794FD008" w:rsidR="00501465" w:rsidRPr="00046E6A" w:rsidRDefault="00501465"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lastRenderedPageBreak/>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12E1A236" w:rsidR="00545A6D" w:rsidRDefault="004D39DD" w:rsidP="004D39DD">
      <w:pPr>
        <w:pStyle w:val="PL"/>
      </w:pPr>
      <w:r w:rsidRPr="001F6C8C">
        <w:t xml:space="preserve">                  format: binary</w:t>
      </w:r>
    </w:p>
    <w:p w14:paraId="3DE9D9F5" w14:textId="77777777" w:rsidR="001D568D" w:rsidRDefault="001D568D" w:rsidP="001D568D">
      <w:pPr>
        <w:pStyle w:val="PL"/>
      </w:pPr>
      <w:r>
        <w:t xml:space="preserve">                binaryData</w:t>
      </w:r>
      <w:r>
        <w:rPr>
          <w:lang w:eastAsia="zh-CN"/>
        </w:rPr>
        <w:t>UeRadioCap5GSForPaging</w:t>
      </w:r>
      <w:r>
        <w:t>:</w:t>
      </w:r>
    </w:p>
    <w:p w14:paraId="4F5B7354" w14:textId="77777777" w:rsidR="001D568D" w:rsidRDefault="001D568D" w:rsidP="001D568D">
      <w:pPr>
        <w:pStyle w:val="PL"/>
      </w:pPr>
      <w:r>
        <w:t xml:space="preserve">                  type: string</w:t>
      </w:r>
    </w:p>
    <w:p w14:paraId="026449DE" w14:textId="77777777" w:rsidR="001D568D" w:rsidRDefault="001D568D" w:rsidP="001D568D">
      <w:pPr>
        <w:pStyle w:val="PL"/>
      </w:pPr>
      <w:r>
        <w:t xml:space="preserve">                  format: binary</w:t>
      </w:r>
    </w:p>
    <w:p w14:paraId="5C726FC9" w14:textId="77777777" w:rsidR="001D568D" w:rsidRDefault="001D568D" w:rsidP="001D568D">
      <w:pPr>
        <w:pStyle w:val="PL"/>
      </w:pPr>
      <w:r>
        <w:t xml:space="preserve">                binaryData</w:t>
      </w:r>
      <w:r>
        <w:rPr>
          <w:lang w:eastAsia="zh-CN"/>
        </w:rPr>
        <w:t>UeRadioCapEPSForPaging</w:t>
      </w:r>
      <w:r>
        <w:t>:</w:t>
      </w:r>
    </w:p>
    <w:p w14:paraId="2D375D52" w14:textId="77777777" w:rsidR="001D568D" w:rsidRDefault="001D568D" w:rsidP="001D568D">
      <w:pPr>
        <w:pStyle w:val="PL"/>
      </w:pPr>
      <w:r>
        <w:t xml:space="preserve">                  type: string</w:t>
      </w:r>
    </w:p>
    <w:p w14:paraId="7518A683" w14:textId="4003E177" w:rsidR="001D568D" w:rsidRPr="001F6C8C" w:rsidRDefault="001D568D" w:rsidP="001D568D">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8DCA28D" w:rsidR="00E210B8" w:rsidRDefault="004D39DD" w:rsidP="004D39DD">
      <w:pPr>
        <w:pStyle w:val="PL"/>
      </w:pPr>
      <w:r w:rsidRPr="001F6C8C">
        <w:t xml:space="preserve">                      type: string</w:t>
      </w:r>
    </w:p>
    <w:p w14:paraId="7B3E7EA0" w14:textId="77777777" w:rsidR="001D568D" w:rsidRDefault="001D568D" w:rsidP="001D568D">
      <w:pPr>
        <w:pStyle w:val="PL"/>
      </w:pPr>
      <w:r>
        <w:t xml:space="preserve">              binaryData</w:t>
      </w:r>
      <w:r>
        <w:rPr>
          <w:lang w:eastAsia="zh-CN"/>
        </w:rPr>
        <w:t>UeRadioCap5GSForPaging</w:t>
      </w:r>
      <w:r>
        <w:t>:</w:t>
      </w:r>
    </w:p>
    <w:p w14:paraId="278CC666" w14:textId="77777777" w:rsidR="001D568D" w:rsidRDefault="001D568D" w:rsidP="001D568D">
      <w:pPr>
        <w:pStyle w:val="PL"/>
      </w:pPr>
      <w:r>
        <w:t xml:space="preserve">                contentType:  application/vnd.3gpp.ngap</w:t>
      </w:r>
    </w:p>
    <w:p w14:paraId="5EA3FDB6" w14:textId="77777777" w:rsidR="001D568D" w:rsidRDefault="001D568D" w:rsidP="001D568D">
      <w:pPr>
        <w:pStyle w:val="PL"/>
      </w:pPr>
      <w:r>
        <w:t xml:space="preserve">                headers:</w:t>
      </w:r>
    </w:p>
    <w:p w14:paraId="544913F8" w14:textId="77777777" w:rsidR="001D568D" w:rsidRDefault="001D568D" w:rsidP="001D568D">
      <w:pPr>
        <w:pStyle w:val="PL"/>
      </w:pPr>
      <w:r>
        <w:t xml:space="preserve">                  Content-Id:</w:t>
      </w:r>
    </w:p>
    <w:p w14:paraId="128FFDAB" w14:textId="77777777" w:rsidR="001D568D" w:rsidRDefault="001D568D" w:rsidP="001D568D">
      <w:pPr>
        <w:pStyle w:val="PL"/>
      </w:pPr>
      <w:r>
        <w:t xml:space="preserve">                    schema:</w:t>
      </w:r>
    </w:p>
    <w:p w14:paraId="3903442A" w14:textId="77777777" w:rsidR="001D568D" w:rsidRDefault="001D568D" w:rsidP="001D568D">
      <w:pPr>
        <w:pStyle w:val="PL"/>
      </w:pPr>
      <w:r>
        <w:t xml:space="preserve">                      type: string</w:t>
      </w:r>
    </w:p>
    <w:p w14:paraId="4D5ADE31" w14:textId="77777777" w:rsidR="001D568D" w:rsidRDefault="001D568D" w:rsidP="001D568D">
      <w:pPr>
        <w:pStyle w:val="PL"/>
      </w:pPr>
      <w:r>
        <w:t xml:space="preserve">              binaryData</w:t>
      </w:r>
      <w:r>
        <w:rPr>
          <w:lang w:eastAsia="zh-CN"/>
        </w:rPr>
        <w:t>UeRadioCapEPSForPaging</w:t>
      </w:r>
      <w:r>
        <w:t>:</w:t>
      </w:r>
    </w:p>
    <w:p w14:paraId="320ADCF6" w14:textId="77777777" w:rsidR="001D568D" w:rsidRDefault="001D568D" w:rsidP="001D568D">
      <w:pPr>
        <w:pStyle w:val="PL"/>
      </w:pPr>
      <w:r>
        <w:t xml:space="preserve">                contentType:  application/vnd.3gpp.s1ap</w:t>
      </w:r>
    </w:p>
    <w:p w14:paraId="65CB9711" w14:textId="77777777" w:rsidR="001D568D" w:rsidRDefault="001D568D" w:rsidP="001D568D">
      <w:pPr>
        <w:pStyle w:val="PL"/>
      </w:pPr>
      <w:r>
        <w:t xml:space="preserve">                headers:</w:t>
      </w:r>
    </w:p>
    <w:p w14:paraId="4E6F4EE0" w14:textId="77777777" w:rsidR="001D568D" w:rsidRDefault="001D568D" w:rsidP="001D568D">
      <w:pPr>
        <w:pStyle w:val="PL"/>
      </w:pPr>
      <w:r>
        <w:t xml:space="preserve">                  Content-Id:</w:t>
      </w:r>
    </w:p>
    <w:p w14:paraId="1F31D034" w14:textId="77777777" w:rsidR="001D568D" w:rsidRDefault="001D568D" w:rsidP="001D568D">
      <w:pPr>
        <w:pStyle w:val="PL"/>
      </w:pPr>
      <w:r>
        <w:t xml:space="preserve">                    schema:</w:t>
      </w:r>
    </w:p>
    <w:p w14:paraId="5354D510" w14:textId="550D12C9" w:rsidR="001D568D" w:rsidRPr="001F6C8C" w:rsidRDefault="001D568D" w:rsidP="001D568D">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5F5B36A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94CCFF4" w14:textId="7DB0452B" w:rsidR="00501465" w:rsidRPr="002E5CBA" w:rsidRDefault="00501465" w:rsidP="002A3CCE">
      <w:pPr>
        <w:pStyle w:val="PL"/>
        <w:rPr>
          <w:lang w:val="en-US"/>
        </w:rPr>
      </w:pPr>
      <w:r>
        <w:rPr>
          <w:lang w:val="en-US"/>
        </w:rPr>
        <w:t xml:space="preserve">          $ref: </w:t>
      </w:r>
      <w:r w:rsidRPr="00690A26">
        <w:t>'TS29571_CommonData.yaml#/components/</w:t>
      </w:r>
      <w:r>
        <w:t>responses/307'</w:t>
      </w:r>
    </w:p>
    <w:p w14:paraId="3A3335B9" w14:textId="5910D050" w:rsidR="002A3CCE" w:rsidRDefault="002A3CCE" w:rsidP="002A3CCE">
      <w:pPr>
        <w:pStyle w:val="PL"/>
        <w:rPr>
          <w:lang w:val="en-US"/>
        </w:rPr>
      </w:pPr>
      <w:r w:rsidRPr="00046E6A">
        <w:rPr>
          <w:lang w:val="en-US"/>
        </w:rPr>
        <w:t xml:space="preserve">        '308':</w:t>
      </w:r>
    </w:p>
    <w:p w14:paraId="75146B05" w14:textId="49D6F2E8" w:rsidR="00501465" w:rsidRPr="00046E6A" w:rsidRDefault="00501465"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lastRenderedPageBreak/>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7D653B62" w:rsidR="0079133E" w:rsidRDefault="0079133E" w:rsidP="0079133E">
      <w:pPr>
        <w:pStyle w:val="PL"/>
      </w:pPr>
      <w:r w:rsidRPr="001F6C8C">
        <w:t xml:space="preserve">          content:</w:t>
      </w:r>
    </w:p>
    <w:p w14:paraId="355AF569" w14:textId="77777777" w:rsidR="001D568D" w:rsidRDefault="001D568D" w:rsidP="001D568D">
      <w:pPr>
        <w:pStyle w:val="PL"/>
      </w:pPr>
      <w:r>
        <w:t xml:space="preserve">            multipart/related:  # message with binary body part(s)</w:t>
      </w:r>
    </w:p>
    <w:p w14:paraId="7D859BDA" w14:textId="77777777" w:rsidR="001D568D" w:rsidRDefault="001D568D" w:rsidP="001D568D">
      <w:pPr>
        <w:pStyle w:val="PL"/>
      </w:pPr>
      <w:r>
        <w:t xml:space="preserve">              schema:</w:t>
      </w:r>
    </w:p>
    <w:p w14:paraId="09B8EAD1" w14:textId="77777777" w:rsidR="001D568D" w:rsidRDefault="001D568D" w:rsidP="001D568D">
      <w:pPr>
        <w:pStyle w:val="PL"/>
      </w:pPr>
      <w:r>
        <w:t xml:space="preserve">                type: object</w:t>
      </w:r>
    </w:p>
    <w:p w14:paraId="161507B4" w14:textId="77777777" w:rsidR="001D568D" w:rsidRDefault="001D568D" w:rsidP="001D568D">
      <w:pPr>
        <w:pStyle w:val="PL"/>
      </w:pPr>
      <w:r>
        <w:t xml:space="preserve">                properties: # Request parts</w:t>
      </w:r>
    </w:p>
    <w:p w14:paraId="3FD54B93" w14:textId="77777777" w:rsidR="001D568D" w:rsidRDefault="001D568D" w:rsidP="001D568D">
      <w:pPr>
        <w:pStyle w:val="PL"/>
      </w:pPr>
      <w:r>
        <w:t xml:space="preserve">                  jsonData:</w:t>
      </w:r>
    </w:p>
    <w:p w14:paraId="74C10F4E" w14:textId="77777777" w:rsidR="001D568D" w:rsidRDefault="001D568D" w:rsidP="001D568D">
      <w:pPr>
        <w:pStyle w:val="PL"/>
      </w:pPr>
      <w:r>
        <w:t xml:space="preserve">                    $ref: '#/components/schemas/DicEntryData'</w:t>
      </w:r>
    </w:p>
    <w:p w14:paraId="2D75196D" w14:textId="77777777" w:rsidR="001D568D" w:rsidRDefault="001D568D" w:rsidP="001D568D">
      <w:pPr>
        <w:pStyle w:val="PL"/>
      </w:pPr>
      <w:r>
        <w:t xml:space="preserve">                  binaryDataUeRadioCapability5GS:</w:t>
      </w:r>
    </w:p>
    <w:p w14:paraId="005D2845" w14:textId="77777777" w:rsidR="001D568D" w:rsidRDefault="001D568D" w:rsidP="001D568D">
      <w:pPr>
        <w:pStyle w:val="PL"/>
      </w:pPr>
      <w:r>
        <w:t xml:space="preserve">                    type: string</w:t>
      </w:r>
    </w:p>
    <w:p w14:paraId="10DE7EFD" w14:textId="77777777" w:rsidR="001D568D" w:rsidRDefault="001D568D" w:rsidP="001D568D">
      <w:pPr>
        <w:pStyle w:val="PL"/>
      </w:pPr>
      <w:r>
        <w:t xml:space="preserve">                    format: binary</w:t>
      </w:r>
    </w:p>
    <w:p w14:paraId="42BA71EC" w14:textId="77777777" w:rsidR="001D568D" w:rsidRDefault="001D568D" w:rsidP="001D568D">
      <w:pPr>
        <w:pStyle w:val="PL"/>
      </w:pPr>
      <w:r>
        <w:t xml:space="preserve">                  binaryDataUeRadioCapabilityEPS:</w:t>
      </w:r>
    </w:p>
    <w:p w14:paraId="05B153EB" w14:textId="77777777" w:rsidR="001D568D" w:rsidRDefault="001D568D" w:rsidP="001D568D">
      <w:pPr>
        <w:pStyle w:val="PL"/>
      </w:pPr>
      <w:r>
        <w:t xml:space="preserve">                    type: string</w:t>
      </w:r>
    </w:p>
    <w:p w14:paraId="7EED1A9C" w14:textId="77777777" w:rsidR="001D568D" w:rsidRDefault="001D568D" w:rsidP="001D568D">
      <w:pPr>
        <w:pStyle w:val="PL"/>
      </w:pPr>
      <w:r>
        <w:t xml:space="preserve">                    format: binary</w:t>
      </w:r>
    </w:p>
    <w:p w14:paraId="6922D45F" w14:textId="77777777" w:rsidR="001D568D" w:rsidRDefault="001D568D" w:rsidP="001D568D">
      <w:pPr>
        <w:pStyle w:val="PL"/>
      </w:pPr>
      <w:r>
        <w:t xml:space="preserve">                  binaryData</w:t>
      </w:r>
      <w:r>
        <w:rPr>
          <w:lang w:eastAsia="zh-CN"/>
        </w:rPr>
        <w:t>UeRadioCap5GSForPaging</w:t>
      </w:r>
      <w:r>
        <w:t>:</w:t>
      </w:r>
    </w:p>
    <w:p w14:paraId="783A2A88" w14:textId="77777777" w:rsidR="001D568D" w:rsidRDefault="001D568D" w:rsidP="001D568D">
      <w:pPr>
        <w:pStyle w:val="PL"/>
      </w:pPr>
      <w:r>
        <w:t xml:space="preserve">                    type: string</w:t>
      </w:r>
    </w:p>
    <w:p w14:paraId="6A7EA46E" w14:textId="77777777" w:rsidR="001D568D" w:rsidRDefault="001D568D" w:rsidP="001D568D">
      <w:pPr>
        <w:pStyle w:val="PL"/>
      </w:pPr>
      <w:r>
        <w:t xml:space="preserve">                    format: binary</w:t>
      </w:r>
    </w:p>
    <w:p w14:paraId="17770813" w14:textId="77777777" w:rsidR="001D568D" w:rsidRDefault="001D568D" w:rsidP="001D568D">
      <w:pPr>
        <w:pStyle w:val="PL"/>
      </w:pPr>
      <w:r>
        <w:t xml:space="preserve">                  binaryData</w:t>
      </w:r>
      <w:r>
        <w:rPr>
          <w:lang w:eastAsia="zh-CN"/>
        </w:rPr>
        <w:t>UeRadioCapEPSForPaging</w:t>
      </w:r>
      <w:r>
        <w:t>:</w:t>
      </w:r>
    </w:p>
    <w:p w14:paraId="4C7D7AE5" w14:textId="77777777" w:rsidR="001D568D" w:rsidRDefault="001D568D" w:rsidP="001D568D">
      <w:pPr>
        <w:pStyle w:val="PL"/>
      </w:pPr>
      <w:r>
        <w:t xml:space="preserve">                    type: string</w:t>
      </w:r>
    </w:p>
    <w:p w14:paraId="04E093AA" w14:textId="77777777" w:rsidR="001D568D" w:rsidRDefault="001D568D" w:rsidP="001D568D">
      <w:pPr>
        <w:pStyle w:val="PL"/>
      </w:pPr>
      <w:r>
        <w:t xml:space="preserve">                    format: binary</w:t>
      </w:r>
    </w:p>
    <w:p w14:paraId="368D8686" w14:textId="77777777" w:rsidR="001D568D" w:rsidRDefault="001D568D" w:rsidP="001D568D">
      <w:pPr>
        <w:pStyle w:val="PL"/>
      </w:pPr>
      <w:r>
        <w:t xml:space="preserve">              encoding:</w:t>
      </w:r>
    </w:p>
    <w:p w14:paraId="6E6E8B22" w14:textId="77777777" w:rsidR="001D568D" w:rsidRDefault="001D568D" w:rsidP="001D568D">
      <w:pPr>
        <w:pStyle w:val="PL"/>
      </w:pPr>
      <w:r>
        <w:t xml:space="preserve">                jsonData:</w:t>
      </w:r>
    </w:p>
    <w:p w14:paraId="21DC89FE" w14:textId="77777777" w:rsidR="001D568D" w:rsidRDefault="001D568D" w:rsidP="001D568D">
      <w:pPr>
        <w:pStyle w:val="PL"/>
      </w:pPr>
      <w:r>
        <w:t xml:space="preserve">                  contentType:  application/json</w:t>
      </w:r>
    </w:p>
    <w:p w14:paraId="24A6ABD1" w14:textId="77777777" w:rsidR="001D568D" w:rsidRDefault="001D568D" w:rsidP="001D568D">
      <w:pPr>
        <w:pStyle w:val="PL"/>
      </w:pPr>
      <w:r>
        <w:t xml:space="preserve">                binaryDataUeRadioCapability5GS:</w:t>
      </w:r>
    </w:p>
    <w:p w14:paraId="291A42E6" w14:textId="77777777" w:rsidR="001D568D" w:rsidRDefault="001D568D" w:rsidP="001D568D">
      <w:pPr>
        <w:pStyle w:val="PL"/>
      </w:pPr>
      <w:r>
        <w:t xml:space="preserve">                  contentType:  application/vnd.3gpp.ngap</w:t>
      </w:r>
    </w:p>
    <w:p w14:paraId="6F854074" w14:textId="77777777" w:rsidR="001D568D" w:rsidRDefault="001D568D" w:rsidP="001D568D">
      <w:pPr>
        <w:pStyle w:val="PL"/>
      </w:pPr>
      <w:r>
        <w:t xml:space="preserve">                  headers:</w:t>
      </w:r>
    </w:p>
    <w:p w14:paraId="6606863E" w14:textId="77777777" w:rsidR="001D568D" w:rsidRDefault="001D568D" w:rsidP="001D568D">
      <w:pPr>
        <w:pStyle w:val="PL"/>
      </w:pPr>
      <w:r>
        <w:t xml:space="preserve">                    Content-Id:</w:t>
      </w:r>
    </w:p>
    <w:p w14:paraId="2358EC24" w14:textId="77777777" w:rsidR="001D568D" w:rsidRDefault="001D568D" w:rsidP="001D568D">
      <w:pPr>
        <w:pStyle w:val="PL"/>
      </w:pPr>
      <w:r>
        <w:t xml:space="preserve">                      schema:</w:t>
      </w:r>
    </w:p>
    <w:p w14:paraId="2567DEF9" w14:textId="77777777" w:rsidR="001D568D" w:rsidRDefault="001D568D" w:rsidP="001D568D">
      <w:pPr>
        <w:pStyle w:val="PL"/>
      </w:pPr>
      <w:r>
        <w:t xml:space="preserve">                        type: string</w:t>
      </w:r>
    </w:p>
    <w:p w14:paraId="1CE1AB49" w14:textId="77777777" w:rsidR="001D568D" w:rsidRDefault="001D568D" w:rsidP="001D568D">
      <w:pPr>
        <w:pStyle w:val="PL"/>
      </w:pPr>
      <w:r>
        <w:t xml:space="preserve">                binaryDataUeRadioCapabilityEPS:</w:t>
      </w:r>
    </w:p>
    <w:p w14:paraId="1874C52C" w14:textId="77777777" w:rsidR="001D568D" w:rsidRDefault="001D568D" w:rsidP="001D568D">
      <w:pPr>
        <w:pStyle w:val="PL"/>
      </w:pPr>
      <w:r>
        <w:t xml:space="preserve">                  contentType:  application/vnd.3gpp.s1ap</w:t>
      </w:r>
    </w:p>
    <w:p w14:paraId="52BCDE8F" w14:textId="77777777" w:rsidR="001D568D" w:rsidRDefault="001D568D" w:rsidP="001D568D">
      <w:pPr>
        <w:pStyle w:val="PL"/>
      </w:pPr>
      <w:r>
        <w:t xml:space="preserve">                  headers:</w:t>
      </w:r>
    </w:p>
    <w:p w14:paraId="32B2E8EB" w14:textId="77777777" w:rsidR="001D568D" w:rsidRDefault="001D568D" w:rsidP="001D568D">
      <w:pPr>
        <w:pStyle w:val="PL"/>
      </w:pPr>
      <w:r>
        <w:t xml:space="preserve">                    Content-Id:</w:t>
      </w:r>
    </w:p>
    <w:p w14:paraId="149E5877" w14:textId="77777777" w:rsidR="001D568D" w:rsidRDefault="001D568D" w:rsidP="001D568D">
      <w:pPr>
        <w:pStyle w:val="PL"/>
      </w:pPr>
      <w:r>
        <w:t xml:space="preserve">                      schema:</w:t>
      </w:r>
    </w:p>
    <w:p w14:paraId="19B47F96" w14:textId="77777777" w:rsidR="001D568D" w:rsidRDefault="001D568D" w:rsidP="001D568D">
      <w:pPr>
        <w:pStyle w:val="PL"/>
      </w:pPr>
      <w:r>
        <w:t xml:space="preserve">                        type: string</w:t>
      </w:r>
    </w:p>
    <w:p w14:paraId="3C8F535E" w14:textId="77777777" w:rsidR="001D568D" w:rsidRDefault="001D568D" w:rsidP="001D568D">
      <w:pPr>
        <w:pStyle w:val="PL"/>
      </w:pPr>
      <w:r>
        <w:t xml:space="preserve">                binaryData</w:t>
      </w:r>
      <w:r>
        <w:rPr>
          <w:lang w:eastAsia="zh-CN"/>
        </w:rPr>
        <w:t>UeRadioCap5GSForPaging</w:t>
      </w:r>
      <w:r>
        <w:t>:</w:t>
      </w:r>
    </w:p>
    <w:p w14:paraId="617E07A0" w14:textId="77777777" w:rsidR="001D568D" w:rsidRDefault="001D568D" w:rsidP="001D568D">
      <w:pPr>
        <w:pStyle w:val="PL"/>
      </w:pPr>
      <w:r>
        <w:lastRenderedPageBreak/>
        <w:t xml:space="preserve">                  contentType:  application/vnd.3gpp.ngap</w:t>
      </w:r>
    </w:p>
    <w:p w14:paraId="3AF77418" w14:textId="77777777" w:rsidR="001D568D" w:rsidRDefault="001D568D" w:rsidP="001D568D">
      <w:pPr>
        <w:pStyle w:val="PL"/>
      </w:pPr>
      <w:r>
        <w:t xml:space="preserve">                  headers:</w:t>
      </w:r>
    </w:p>
    <w:p w14:paraId="422D96EF" w14:textId="77777777" w:rsidR="001D568D" w:rsidRDefault="001D568D" w:rsidP="001D568D">
      <w:pPr>
        <w:pStyle w:val="PL"/>
      </w:pPr>
      <w:r>
        <w:t xml:space="preserve">                    Content-Id:</w:t>
      </w:r>
    </w:p>
    <w:p w14:paraId="6A041CF9" w14:textId="77777777" w:rsidR="001D568D" w:rsidRDefault="001D568D" w:rsidP="001D568D">
      <w:pPr>
        <w:pStyle w:val="PL"/>
      </w:pPr>
      <w:r>
        <w:t xml:space="preserve">                      schema:</w:t>
      </w:r>
    </w:p>
    <w:p w14:paraId="3AD8679B" w14:textId="77777777" w:rsidR="001D568D" w:rsidRDefault="001D568D" w:rsidP="001D568D">
      <w:pPr>
        <w:pStyle w:val="PL"/>
      </w:pPr>
      <w:r>
        <w:t xml:space="preserve">                        type: string</w:t>
      </w:r>
    </w:p>
    <w:p w14:paraId="1B0B7569" w14:textId="77777777" w:rsidR="001D568D" w:rsidRDefault="001D568D" w:rsidP="001D568D">
      <w:pPr>
        <w:pStyle w:val="PL"/>
      </w:pPr>
      <w:r>
        <w:t xml:space="preserve">                binaryData</w:t>
      </w:r>
      <w:r>
        <w:rPr>
          <w:lang w:eastAsia="zh-CN"/>
        </w:rPr>
        <w:t>UeRadioCapEPSForPaging</w:t>
      </w:r>
      <w:r>
        <w:t>:</w:t>
      </w:r>
    </w:p>
    <w:p w14:paraId="21A3F74B" w14:textId="77777777" w:rsidR="001D568D" w:rsidRDefault="001D568D" w:rsidP="001D568D">
      <w:pPr>
        <w:pStyle w:val="PL"/>
      </w:pPr>
      <w:r>
        <w:t xml:space="preserve">                  contentType:  application/vnd.3gpp.s1ap</w:t>
      </w:r>
    </w:p>
    <w:p w14:paraId="2A52A9ED" w14:textId="77777777" w:rsidR="001D568D" w:rsidRDefault="001D568D" w:rsidP="001D568D">
      <w:pPr>
        <w:pStyle w:val="PL"/>
      </w:pPr>
      <w:r>
        <w:t xml:space="preserve">                  headers:</w:t>
      </w:r>
    </w:p>
    <w:p w14:paraId="404DACFC" w14:textId="77777777" w:rsidR="001D568D" w:rsidRDefault="001D568D" w:rsidP="001D568D">
      <w:pPr>
        <w:pStyle w:val="PL"/>
      </w:pPr>
      <w:r>
        <w:t xml:space="preserve">                    Content-Id:</w:t>
      </w:r>
    </w:p>
    <w:p w14:paraId="7EF208C0" w14:textId="77777777" w:rsidR="001D568D" w:rsidRDefault="001D568D" w:rsidP="001D568D">
      <w:pPr>
        <w:pStyle w:val="PL"/>
      </w:pPr>
      <w:r>
        <w:t xml:space="preserve">                      schema:</w:t>
      </w:r>
    </w:p>
    <w:p w14:paraId="2FA41B35" w14:textId="26469959" w:rsidR="001D568D" w:rsidRPr="001F6C8C" w:rsidRDefault="001D568D" w:rsidP="001D568D">
      <w:pPr>
        <w:pStyle w:val="PL"/>
      </w:pPr>
      <w:r>
        <w:t xml:space="preserve">                        type: string</w:t>
      </w:r>
    </w:p>
    <w:p w14:paraId="7301E91C" w14:textId="0E9B4D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047BA7" w14:textId="3119DC89" w:rsidR="00501465" w:rsidRPr="002E5CBA" w:rsidRDefault="00501465" w:rsidP="002A3CCE">
      <w:pPr>
        <w:pStyle w:val="PL"/>
        <w:rPr>
          <w:lang w:val="en-US"/>
        </w:rPr>
      </w:pPr>
      <w:r>
        <w:rPr>
          <w:lang w:val="en-US"/>
        </w:rPr>
        <w:t xml:space="preserve">          $ref: </w:t>
      </w:r>
      <w:r w:rsidRPr="00690A26">
        <w:t>'TS29571_CommonData.yaml#/components/</w:t>
      </w:r>
      <w:r>
        <w:t>responses/307'</w:t>
      </w:r>
    </w:p>
    <w:p w14:paraId="29B959C4" w14:textId="632C1699" w:rsidR="002A3CCE" w:rsidRDefault="002A3CCE" w:rsidP="002A3CCE">
      <w:pPr>
        <w:pStyle w:val="PL"/>
        <w:rPr>
          <w:lang w:val="en-US"/>
        </w:rPr>
      </w:pPr>
      <w:r w:rsidRPr="00046E6A">
        <w:rPr>
          <w:lang w:val="en-US"/>
        </w:rPr>
        <w:t xml:space="preserve">        '308':</w:t>
      </w:r>
    </w:p>
    <w:p w14:paraId="2D6BD48F" w14:textId="336CEAAA" w:rsidR="00501465" w:rsidRPr="00046E6A" w:rsidRDefault="00501465"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5925665F" w:rsidR="002A3CCE" w:rsidRDefault="002A3CCE" w:rsidP="00B41303">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0AD52BB3" w14:textId="7656D7FD" w:rsidR="00501465" w:rsidRPr="002E5CBA" w:rsidRDefault="00501465" w:rsidP="00B41303">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7B80CB52" w:rsidR="002A3CCE" w:rsidRDefault="002A3CCE" w:rsidP="002A3CCE">
      <w:pPr>
        <w:pStyle w:val="PL"/>
        <w:rPr>
          <w:lang w:val="en-US"/>
        </w:rPr>
      </w:pPr>
      <w:r w:rsidRPr="00046E6A">
        <w:rPr>
          <w:lang w:val="en-US"/>
        </w:rPr>
        <w:t xml:space="preserve">        '308':</w:t>
      </w:r>
    </w:p>
    <w:p w14:paraId="170501CD" w14:textId="254F59BF" w:rsidR="00501465" w:rsidRPr="00046E6A" w:rsidRDefault="00501465"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lastRenderedPageBreak/>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CEE84C2"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1567E5B7" w14:textId="12DE647C" w:rsidR="00501465" w:rsidRPr="002E5CBA" w:rsidRDefault="00501465" w:rsidP="002A3CCE">
      <w:pPr>
        <w:pStyle w:val="PL"/>
        <w:rPr>
          <w:lang w:val="en-US"/>
        </w:rPr>
      </w:pPr>
      <w:r>
        <w:rPr>
          <w:lang w:val="en-US"/>
        </w:rPr>
        <w:t xml:space="preserve">                  $ref: </w:t>
      </w:r>
      <w:r w:rsidRPr="00690A26">
        <w:t>'TS29571_CommonData.yaml#/components/</w:t>
      </w:r>
      <w:r>
        <w:t>responses/307'</w:t>
      </w:r>
    </w:p>
    <w:p w14:paraId="7D619D66" w14:textId="0ADA82BF"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7BD690FB" w14:textId="58B7EA2E" w:rsidR="00501465" w:rsidRPr="002E5CBA" w:rsidRDefault="00501465"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2F5A0517"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B820080" w14:textId="1449135B" w:rsidR="00501465" w:rsidRPr="002E5CBA" w:rsidRDefault="00501465" w:rsidP="002A3CCE">
      <w:pPr>
        <w:pStyle w:val="PL"/>
        <w:rPr>
          <w:lang w:val="en-US"/>
        </w:rPr>
      </w:pPr>
      <w:r>
        <w:rPr>
          <w:lang w:val="en-US"/>
        </w:rPr>
        <w:t xml:space="preserve">          $ref: </w:t>
      </w:r>
      <w:r w:rsidRPr="00690A26">
        <w:t>'TS29571_CommonData.yaml#/components/</w:t>
      </w:r>
      <w:r>
        <w:t>responses/307'</w:t>
      </w:r>
    </w:p>
    <w:p w14:paraId="5F0E591A" w14:textId="23E6E363" w:rsidR="002A3CCE" w:rsidRDefault="002A3CCE" w:rsidP="002A3CCE">
      <w:pPr>
        <w:pStyle w:val="PL"/>
        <w:rPr>
          <w:lang w:val="en-US"/>
        </w:rPr>
      </w:pPr>
      <w:r w:rsidRPr="00046E6A">
        <w:rPr>
          <w:lang w:val="en-US"/>
        </w:rPr>
        <w:t xml:space="preserve">        '308':</w:t>
      </w:r>
    </w:p>
    <w:p w14:paraId="6BAE00F6" w14:textId="57B89CB4" w:rsidR="00501465" w:rsidRPr="00046E6A" w:rsidRDefault="00501465"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lastRenderedPageBreak/>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D18A6" w:rsidRDefault="0079133E" w:rsidP="0079133E">
      <w:pPr>
        <w:pStyle w:val="PL"/>
        <w:rPr>
          <w:lang w:val="sv-SE"/>
        </w:rPr>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77777777" w:rsidR="0079133E" w:rsidRPr="001F6C8C" w:rsidRDefault="0079133E" w:rsidP="0079133E">
      <w:pPr>
        <w:pStyle w:val="PL"/>
      </w:pPr>
      <w:r w:rsidRPr="001F6C8C">
        <w:t xml:space="preserve">    DicEntryData:</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7BAC7A61" w:rsidR="00A92F60" w:rsidRDefault="00A92F60" w:rsidP="00A92F60">
      <w:pPr>
        <w:pStyle w:val="PL"/>
      </w:pPr>
      <w:r w:rsidRPr="001F6C8C">
        <w:t xml:space="preserve">          $ref: 'TS29571_CommonData.yaml#/components/schemas/RefToBinaryData'</w:t>
      </w:r>
    </w:p>
    <w:p w14:paraId="7BEA651A" w14:textId="77777777" w:rsidR="00677375" w:rsidRPr="001F6C8C" w:rsidRDefault="00677375" w:rsidP="00677375">
      <w:pPr>
        <w:pStyle w:val="PL"/>
      </w:pPr>
      <w:r w:rsidRPr="001F6C8C">
        <w:t xml:space="preserve">        ueRadioCap</w:t>
      </w:r>
      <w:r>
        <w:t>5GSForPaging</w:t>
      </w:r>
      <w:r w:rsidRPr="001F6C8C">
        <w:t>:</w:t>
      </w:r>
    </w:p>
    <w:p w14:paraId="6A358EDA" w14:textId="77777777" w:rsidR="00677375" w:rsidRDefault="00677375" w:rsidP="00677375">
      <w:pPr>
        <w:pStyle w:val="PL"/>
      </w:pPr>
      <w:r w:rsidRPr="001F6C8C">
        <w:t xml:space="preserve">          $ref: 'TS29571_CommonData.yaml#/components/schemas/RefToBinaryData'</w:t>
      </w:r>
    </w:p>
    <w:p w14:paraId="23B63D81" w14:textId="77777777" w:rsidR="00677375" w:rsidRPr="001F6C8C" w:rsidRDefault="00677375" w:rsidP="00677375">
      <w:pPr>
        <w:pStyle w:val="PL"/>
      </w:pPr>
      <w:r w:rsidRPr="001F6C8C">
        <w:t xml:space="preserve">        ueRadioCap</w:t>
      </w:r>
      <w:r>
        <w:t>EPSForPaging</w:t>
      </w:r>
      <w:r w:rsidRPr="001F6C8C">
        <w:t>:</w:t>
      </w:r>
    </w:p>
    <w:p w14:paraId="22DFE8A1" w14:textId="21623E74" w:rsidR="00677375" w:rsidRPr="001F6C8C" w:rsidRDefault="00677375" w:rsidP="00677375">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77777777" w:rsidR="0079133E" w:rsidRPr="001F6C8C" w:rsidRDefault="0079133E" w:rsidP="0079133E">
      <w:pPr>
        <w:pStyle w:val="PL"/>
      </w:pPr>
      <w:r w:rsidRPr="001F6C8C">
        <w:t xml:space="preserve">    DicEntryCreateData:</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33D76E1B" w:rsidR="002A3CCE" w:rsidRDefault="002A3CCE" w:rsidP="002A3CCE">
      <w:pPr>
        <w:pStyle w:val="PL"/>
        <w:rPr>
          <w:lang w:val="en-US"/>
        </w:rPr>
      </w:pPr>
      <w:r w:rsidRPr="002E5CBA">
        <w:rPr>
          <w:lang w:val="en-US"/>
        </w:rPr>
        <w:t xml:space="preserve">          $ref: 'TS29571_CommonData.yaml#/components/schemas/SupportedFeatures'</w:t>
      </w:r>
    </w:p>
    <w:p w14:paraId="0EC01118" w14:textId="77777777" w:rsidR="00677375" w:rsidRPr="001F6C8C" w:rsidRDefault="00677375" w:rsidP="00677375">
      <w:pPr>
        <w:pStyle w:val="PL"/>
      </w:pPr>
      <w:r w:rsidRPr="001F6C8C">
        <w:t xml:space="preserve">        ueRadioCap</w:t>
      </w:r>
      <w:r>
        <w:t>5GSForPaging</w:t>
      </w:r>
      <w:r w:rsidRPr="001F6C8C">
        <w:t>:</w:t>
      </w:r>
    </w:p>
    <w:p w14:paraId="795C6EDA" w14:textId="77777777" w:rsidR="00677375" w:rsidRDefault="00677375" w:rsidP="00677375">
      <w:pPr>
        <w:pStyle w:val="PL"/>
      </w:pPr>
      <w:r w:rsidRPr="001F6C8C">
        <w:t xml:space="preserve">          $ref: 'TS29571_CommonData.yaml#/components/schemas/RefToBinaryData'</w:t>
      </w:r>
    </w:p>
    <w:p w14:paraId="6A1596AE" w14:textId="77777777" w:rsidR="00677375" w:rsidRPr="001F6C8C" w:rsidRDefault="00677375" w:rsidP="00677375">
      <w:pPr>
        <w:pStyle w:val="PL"/>
      </w:pPr>
      <w:r w:rsidRPr="001F6C8C">
        <w:t xml:space="preserve">        ueRadioCap</w:t>
      </w:r>
      <w:r>
        <w:t>EPSForPaging</w:t>
      </w:r>
      <w:r w:rsidRPr="001F6C8C">
        <w:t>:</w:t>
      </w:r>
    </w:p>
    <w:p w14:paraId="6AA7DDAB" w14:textId="59428A38" w:rsidR="00677375" w:rsidRPr="001F6C8C" w:rsidRDefault="00677375" w:rsidP="00677375">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77777777" w:rsidR="0079133E" w:rsidRPr="001F6C8C" w:rsidRDefault="0079133E" w:rsidP="0079133E">
      <w:pPr>
        <w:pStyle w:val="PL"/>
      </w:pPr>
      <w:r w:rsidRPr="001F6C8C">
        <w:t xml:space="preserve">    DicEntryCreatedData:</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77777777" w:rsidR="0079133E" w:rsidRPr="001F6C8C" w:rsidRDefault="0079133E" w:rsidP="0079133E">
      <w:pPr>
        <w:pStyle w:val="PL"/>
      </w:pPr>
      <w:r w:rsidRPr="001F6C8C">
        <w:t xml:space="preserve">    U</w:t>
      </w:r>
      <w:r>
        <w:t>e</w:t>
      </w:r>
      <w:r w:rsidRPr="001F6C8C">
        <w:t>RadioCapaId:</w:t>
      </w:r>
    </w:p>
    <w:p w14:paraId="412EB24C" w14:textId="77777777" w:rsidR="0079133E" w:rsidRPr="001F6C8C" w:rsidRDefault="0079133E" w:rsidP="0079133E">
      <w:pPr>
        <w:pStyle w:val="PL"/>
      </w:pPr>
      <w:r w:rsidRPr="001F6C8C">
        <w:lastRenderedPageBreak/>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77777777" w:rsidR="007878C2" w:rsidRDefault="007878C2" w:rsidP="007878C2">
      <w:pPr>
        <w:pStyle w:val="PL"/>
      </w:pPr>
      <w:r>
        <w:t xml:space="preserve">    CreateSubscription:</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77777777" w:rsidR="007878C2" w:rsidRDefault="007878C2" w:rsidP="007878C2">
      <w:pPr>
        <w:pStyle w:val="PL"/>
      </w:pPr>
      <w:r>
        <w:t xml:space="preserve">    CreatedSubscription:</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77777777" w:rsidR="007878C2" w:rsidRDefault="007878C2" w:rsidP="007878C2">
      <w:pPr>
        <w:pStyle w:val="PL"/>
      </w:pPr>
      <w:r>
        <w:t xml:space="preserve">    UcmfNotification:</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B024EF">
      <w:pPr>
        <w:pStyle w:val="Heading1"/>
      </w:pPr>
      <w:bookmarkStart w:id="1202" w:name="historyclause"/>
      <w:r w:rsidRPr="004D3578">
        <w:br w:type="page"/>
      </w:r>
      <w:bookmarkStart w:id="1203" w:name="_Toc34750968"/>
      <w:bookmarkStart w:id="1204" w:name="_Toc34751729"/>
      <w:bookmarkStart w:id="1205" w:name="_Toc35941077"/>
      <w:bookmarkStart w:id="1206" w:name="_Toc49762973"/>
      <w:bookmarkStart w:id="1207" w:name="_Toc51925827"/>
      <w:bookmarkStart w:id="1208" w:name="_Toc51925928"/>
      <w:bookmarkStart w:id="1209" w:name="_Toc89156792"/>
      <w:bookmarkStart w:id="1210" w:name="_Toc90651771"/>
      <w:r w:rsidRPr="004D3578">
        <w:lastRenderedPageBreak/>
        <w:t xml:space="preserve">Annex </w:t>
      </w:r>
      <w:r>
        <w:t>B</w:t>
      </w:r>
      <w:r w:rsidRPr="004D3578">
        <w:t xml:space="preserve"> (informative):</w:t>
      </w:r>
      <w:r w:rsidRPr="004D3578">
        <w:br/>
        <w:t>Change history</w:t>
      </w:r>
      <w:bookmarkEnd w:id="1203"/>
      <w:bookmarkEnd w:id="1204"/>
      <w:bookmarkEnd w:id="1205"/>
      <w:bookmarkEnd w:id="1206"/>
      <w:bookmarkEnd w:id="1207"/>
      <w:bookmarkEnd w:id="1208"/>
      <w:bookmarkEnd w:id="1209"/>
      <w:bookmarkEnd w:id="1210"/>
    </w:p>
    <w:bookmarkEnd w:id="1202"/>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B41303">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B41303">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74433342" w:rsidR="00A36FEA" w:rsidRDefault="00A36FEA" w:rsidP="00A36FEA">
            <w:pPr>
              <w:pStyle w:val="TAC"/>
              <w:rPr>
                <w:sz w:val="16"/>
                <w:szCs w:val="16"/>
              </w:rPr>
            </w:pPr>
            <w:r>
              <w:rPr>
                <w:sz w:val="16"/>
                <w:szCs w:val="16"/>
              </w:rPr>
              <w:t>16.4.0</w:t>
            </w:r>
          </w:p>
        </w:tc>
      </w:tr>
      <w:tr w:rsidR="00A36FEA" w:rsidRPr="006B0D02" w14:paraId="35ED56BC" w14:textId="77777777" w:rsidTr="00B41303">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B41303">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77E23497" w:rsidR="00A36FEA" w:rsidRDefault="00A36FEA" w:rsidP="00A36FEA">
            <w:pPr>
              <w:pStyle w:val="TAC"/>
              <w:rPr>
                <w:sz w:val="16"/>
                <w:szCs w:val="16"/>
              </w:rPr>
            </w:pPr>
            <w:r>
              <w:rPr>
                <w:sz w:val="16"/>
                <w:szCs w:val="16"/>
              </w:rPr>
              <w:t>16.4.0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250347C8" w:rsidR="00A36FEA" w:rsidRDefault="00A36FEA" w:rsidP="00A36FEA">
            <w:pPr>
              <w:pStyle w:val="TAC"/>
              <w:rPr>
                <w:sz w:val="16"/>
                <w:szCs w:val="16"/>
              </w:rPr>
            </w:pPr>
            <w:r>
              <w:rPr>
                <w:sz w:val="16"/>
                <w:szCs w:val="16"/>
              </w:rPr>
              <w:t>16.4.0</w:t>
            </w:r>
          </w:p>
        </w:tc>
      </w:tr>
      <w:tr w:rsidR="008B056C" w:rsidRPr="006B0D02" w14:paraId="384A16B4" w14:textId="77777777" w:rsidTr="000E6824">
        <w:tc>
          <w:tcPr>
            <w:tcW w:w="800" w:type="dxa"/>
            <w:shd w:val="solid" w:color="FFFFFF" w:fill="auto"/>
          </w:tcPr>
          <w:p w14:paraId="0E195FC2" w14:textId="3308FF08" w:rsidR="008B056C" w:rsidRDefault="008B056C" w:rsidP="008B056C">
            <w:pPr>
              <w:pStyle w:val="TAC"/>
              <w:rPr>
                <w:sz w:val="16"/>
                <w:szCs w:val="16"/>
              </w:rPr>
            </w:pPr>
            <w:r>
              <w:rPr>
                <w:sz w:val="16"/>
                <w:szCs w:val="16"/>
              </w:rPr>
              <w:t>2021-06</w:t>
            </w:r>
          </w:p>
        </w:tc>
        <w:tc>
          <w:tcPr>
            <w:tcW w:w="800" w:type="dxa"/>
            <w:shd w:val="solid" w:color="FFFFFF" w:fill="auto"/>
          </w:tcPr>
          <w:p w14:paraId="7E7B534A" w14:textId="453714E1" w:rsidR="008B056C" w:rsidRDefault="008B056C" w:rsidP="008B056C">
            <w:pPr>
              <w:pStyle w:val="TAC"/>
              <w:rPr>
                <w:sz w:val="16"/>
                <w:szCs w:val="16"/>
              </w:rPr>
            </w:pPr>
            <w:r>
              <w:rPr>
                <w:sz w:val="16"/>
                <w:szCs w:val="16"/>
              </w:rPr>
              <w:t>CT#92e</w:t>
            </w:r>
          </w:p>
        </w:tc>
        <w:tc>
          <w:tcPr>
            <w:tcW w:w="1094" w:type="dxa"/>
            <w:shd w:val="solid" w:color="FFFFFF" w:fill="auto"/>
          </w:tcPr>
          <w:p w14:paraId="5C373877" w14:textId="75747CDF" w:rsidR="008B056C" w:rsidRDefault="008B056C" w:rsidP="008B056C">
            <w:pPr>
              <w:pStyle w:val="TAC"/>
              <w:rPr>
                <w:rFonts w:cs="Arial"/>
                <w:sz w:val="16"/>
                <w:szCs w:val="16"/>
              </w:rPr>
            </w:pPr>
            <w:r>
              <w:rPr>
                <w:rFonts w:cs="Arial"/>
                <w:sz w:val="16"/>
                <w:szCs w:val="16"/>
              </w:rPr>
              <w:t>CP-211059</w:t>
            </w:r>
          </w:p>
        </w:tc>
        <w:tc>
          <w:tcPr>
            <w:tcW w:w="519" w:type="dxa"/>
            <w:shd w:val="solid" w:color="FFFFFF" w:fill="auto"/>
          </w:tcPr>
          <w:p w14:paraId="4D7E0D5D" w14:textId="146F8323" w:rsidR="008B056C" w:rsidRDefault="008B056C" w:rsidP="008B056C">
            <w:pPr>
              <w:pStyle w:val="TAL"/>
              <w:rPr>
                <w:sz w:val="16"/>
                <w:szCs w:val="16"/>
              </w:rPr>
            </w:pPr>
            <w:r>
              <w:rPr>
                <w:sz w:val="16"/>
                <w:szCs w:val="16"/>
              </w:rPr>
              <w:t>0022</w:t>
            </w:r>
          </w:p>
        </w:tc>
        <w:tc>
          <w:tcPr>
            <w:tcW w:w="331" w:type="dxa"/>
            <w:shd w:val="solid" w:color="FFFFFF" w:fill="auto"/>
          </w:tcPr>
          <w:p w14:paraId="77D38458" w14:textId="77777777" w:rsidR="008B056C" w:rsidRPr="006B0D02" w:rsidRDefault="008B056C" w:rsidP="008B056C">
            <w:pPr>
              <w:pStyle w:val="TAR"/>
              <w:rPr>
                <w:sz w:val="16"/>
                <w:szCs w:val="16"/>
              </w:rPr>
            </w:pPr>
          </w:p>
        </w:tc>
        <w:tc>
          <w:tcPr>
            <w:tcW w:w="425" w:type="dxa"/>
            <w:shd w:val="solid" w:color="FFFFFF" w:fill="auto"/>
          </w:tcPr>
          <w:p w14:paraId="088922D3" w14:textId="32556675" w:rsidR="008B056C" w:rsidRDefault="008B056C" w:rsidP="008B056C">
            <w:pPr>
              <w:pStyle w:val="TAC"/>
              <w:rPr>
                <w:sz w:val="16"/>
                <w:szCs w:val="16"/>
              </w:rPr>
            </w:pPr>
            <w:r>
              <w:rPr>
                <w:sz w:val="16"/>
                <w:szCs w:val="16"/>
              </w:rPr>
              <w:t>F</w:t>
            </w:r>
          </w:p>
        </w:tc>
        <w:tc>
          <w:tcPr>
            <w:tcW w:w="4962" w:type="dxa"/>
            <w:shd w:val="solid" w:color="FFFFFF" w:fill="auto"/>
            <w:vAlign w:val="bottom"/>
          </w:tcPr>
          <w:p w14:paraId="1009C010" w14:textId="099D28F5" w:rsidR="008B056C" w:rsidRPr="00A36FEA" w:rsidRDefault="008B056C" w:rsidP="008B056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6119DD42" w14:textId="10A5C1FF" w:rsidR="008B056C" w:rsidRDefault="008B056C" w:rsidP="008B056C">
            <w:pPr>
              <w:pStyle w:val="TAC"/>
              <w:rPr>
                <w:sz w:val="16"/>
                <w:szCs w:val="16"/>
              </w:rPr>
            </w:pPr>
            <w:r>
              <w:rPr>
                <w:sz w:val="16"/>
                <w:szCs w:val="16"/>
              </w:rPr>
              <w:t>16.5.0</w:t>
            </w:r>
          </w:p>
        </w:tc>
      </w:tr>
      <w:tr w:rsidR="008B056C" w:rsidRPr="006B0D02" w14:paraId="717EE529" w14:textId="77777777" w:rsidTr="000E6824">
        <w:tc>
          <w:tcPr>
            <w:tcW w:w="800" w:type="dxa"/>
            <w:shd w:val="solid" w:color="FFFFFF" w:fill="auto"/>
          </w:tcPr>
          <w:p w14:paraId="541296F8" w14:textId="65D97689" w:rsidR="008B056C" w:rsidRDefault="008B056C" w:rsidP="008B056C">
            <w:pPr>
              <w:pStyle w:val="TAC"/>
              <w:rPr>
                <w:sz w:val="16"/>
                <w:szCs w:val="16"/>
              </w:rPr>
            </w:pPr>
            <w:r>
              <w:rPr>
                <w:sz w:val="16"/>
                <w:szCs w:val="16"/>
              </w:rPr>
              <w:t>2021-06</w:t>
            </w:r>
          </w:p>
        </w:tc>
        <w:tc>
          <w:tcPr>
            <w:tcW w:w="800" w:type="dxa"/>
            <w:shd w:val="solid" w:color="FFFFFF" w:fill="auto"/>
          </w:tcPr>
          <w:p w14:paraId="68367EDC" w14:textId="62A564C5" w:rsidR="008B056C" w:rsidRDefault="008B056C" w:rsidP="008B056C">
            <w:pPr>
              <w:pStyle w:val="TAC"/>
              <w:rPr>
                <w:sz w:val="16"/>
                <w:szCs w:val="16"/>
              </w:rPr>
            </w:pPr>
            <w:r>
              <w:rPr>
                <w:sz w:val="16"/>
                <w:szCs w:val="16"/>
              </w:rPr>
              <w:t>CT#92e</w:t>
            </w:r>
          </w:p>
        </w:tc>
        <w:tc>
          <w:tcPr>
            <w:tcW w:w="1094" w:type="dxa"/>
            <w:shd w:val="solid" w:color="FFFFFF" w:fill="auto"/>
          </w:tcPr>
          <w:p w14:paraId="0DADA4CD" w14:textId="4BC28392" w:rsidR="008B056C" w:rsidRDefault="008B056C" w:rsidP="008B056C">
            <w:pPr>
              <w:pStyle w:val="TAC"/>
              <w:rPr>
                <w:rFonts w:cs="Arial"/>
                <w:sz w:val="16"/>
                <w:szCs w:val="16"/>
              </w:rPr>
            </w:pPr>
            <w:r>
              <w:rPr>
                <w:rFonts w:cs="Arial"/>
                <w:sz w:val="16"/>
                <w:szCs w:val="16"/>
              </w:rPr>
              <w:t>CP-211073</w:t>
            </w:r>
          </w:p>
        </w:tc>
        <w:tc>
          <w:tcPr>
            <w:tcW w:w="519" w:type="dxa"/>
            <w:shd w:val="solid" w:color="FFFFFF" w:fill="auto"/>
          </w:tcPr>
          <w:p w14:paraId="59980F02" w14:textId="06FC0E52" w:rsidR="008B056C" w:rsidRDefault="008B056C" w:rsidP="008B056C">
            <w:pPr>
              <w:pStyle w:val="TAL"/>
              <w:rPr>
                <w:sz w:val="16"/>
                <w:szCs w:val="16"/>
              </w:rPr>
            </w:pPr>
            <w:r>
              <w:rPr>
                <w:sz w:val="16"/>
                <w:szCs w:val="16"/>
              </w:rPr>
              <w:t>0025</w:t>
            </w:r>
          </w:p>
        </w:tc>
        <w:tc>
          <w:tcPr>
            <w:tcW w:w="331" w:type="dxa"/>
            <w:shd w:val="solid" w:color="FFFFFF" w:fill="auto"/>
          </w:tcPr>
          <w:p w14:paraId="3984A4F5" w14:textId="77777777" w:rsidR="008B056C" w:rsidRPr="006B0D02" w:rsidRDefault="008B056C" w:rsidP="008B056C">
            <w:pPr>
              <w:pStyle w:val="TAR"/>
              <w:rPr>
                <w:sz w:val="16"/>
                <w:szCs w:val="16"/>
              </w:rPr>
            </w:pPr>
          </w:p>
        </w:tc>
        <w:tc>
          <w:tcPr>
            <w:tcW w:w="425" w:type="dxa"/>
            <w:shd w:val="solid" w:color="FFFFFF" w:fill="auto"/>
          </w:tcPr>
          <w:p w14:paraId="30B90DB1" w14:textId="1FDC52EA" w:rsidR="008B056C" w:rsidRDefault="008B056C" w:rsidP="008B056C">
            <w:pPr>
              <w:pStyle w:val="TAC"/>
              <w:rPr>
                <w:sz w:val="16"/>
                <w:szCs w:val="16"/>
              </w:rPr>
            </w:pPr>
            <w:r>
              <w:rPr>
                <w:sz w:val="16"/>
                <w:szCs w:val="16"/>
              </w:rPr>
              <w:t>F</w:t>
            </w:r>
          </w:p>
        </w:tc>
        <w:tc>
          <w:tcPr>
            <w:tcW w:w="4962" w:type="dxa"/>
            <w:shd w:val="solid" w:color="FFFFFF" w:fill="auto"/>
            <w:vAlign w:val="bottom"/>
          </w:tcPr>
          <w:p w14:paraId="464F0C1A" w14:textId="6D38E284" w:rsidR="008B056C" w:rsidRPr="00A36FEA" w:rsidRDefault="008B056C" w:rsidP="008B056C">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61902240" w14:textId="1BB613CA" w:rsidR="008B056C" w:rsidRDefault="008B056C" w:rsidP="008B056C">
            <w:pPr>
              <w:pStyle w:val="TAC"/>
              <w:rPr>
                <w:sz w:val="16"/>
                <w:szCs w:val="16"/>
              </w:rPr>
            </w:pPr>
            <w:r>
              <w:rPr>
                <w:sz w:val="16"/>
                <w:szCs w:val="16"/>
              </w:rPr>
              <w:t>16.5.0</w:t>
            </w:r>
          </w:p>
        </w:tc>
      </w:tr>
      <w:tr w:rsidR="00391081" w:rsidRPr="006B0D02" w14:paraId="190FC75D" w14:textId="77777777" w:rsidTr="00B47A6A">
        <w:tc>
          <w:tcPr>
            <w:tcW w:w="800" w:type="dxa"/>
            <w:shd w:val="solid" w:color="FFFFFF" w:fill="auto"/>
          </w:tcPr>
          <w:p w14:paraId="103DD851" w14:textId="50F54291" w:rsidR="00391081" w:rsidRDefault="00391081" w:rsidP="00391081">
            <w:pPr>
              <w:pStyle w:val="TAC"/>
              <w:rPr>
                <w:sz w:val="16"/>
                <w:szCs w:val="16"/>
              </w:rPr>
            </w:pPr>
            <w:r>
              <w:rPr>
                <w:sz w:val="16"/>
                <w:szCs w:val="16"/>
              </w:rPr>
              <w:t>2021-09</w:t>
            </w:r>
          </w:p>
        </w:tc>
        <w:tc>
          <w:tcPr>
            <w:tcW w:w="800" w:type="dxa"/>
            <w:shd w:val="solid" w:color="FFFFFF" w:fill="auto"/>
          </w:tcPr>
          <w:p w14:paraId="2FA06169" w14:textId="685C1179" w:rsidR="00391081" w:rsidRDefault="00391081" w:rsidP="00391081">
            <w:pPr>
              <w:pStyle w:val="TAC"/>
              <w:rPr>
                <w:sz w:val="16"/>
                <w:szCs w:val="16"/>
              </w:rPr>
            </w:pPr>
            <w:r>
              <w:rPr>
                <w:sz w:val="16"/>
                <w:szCs w:val="16"/>
              </w:rPr>
              <w:t>CT#93e</w:t>
            </w:r>
          </w:p>
        </w:tc>
        <w:tc>
          <w:tcPr>
            <w:tcW w:w="1094" w:type="dxa"/>
            <w:shd w:val="solid" w:color="FFFFFF" w:fill="auto"/>
          </w:tcPr>
          <w:p w14:paraId="36C5C5A6" w14:textId="3897C8CC" w:rsidR="00391081" w:rsidRPr="00391081" w:rsidRDefault="00391081" w:rsidP="00391081">
            <w:pPr>
              <w:pStyle w:val="TAC"/>
              <w:rPr>
                <w:rFonts w:cs="Arial"/>
                <w:sz w:val="16"/>
                <w:szCs w:val="16"/>
              </w:rPr>
            </w:pPr>
            <w:r w:rsidRPr="00B47A6A">
              <w:rPr>
                <w:sz w:val="16"/>
                <w:szCs w:val="16"/>
              </w:rPr>
              <w:t>CP-212065</w:t>
            </w:r>
          </w:p>
        </w:tc>
        <w:tc>
          <w:tcPr>
            <w:tcW w:w="519" w:type="dxa"/>
            <w:shd w:val="solid" w:color="FFFFFF" w:fill="auto"/>
            <w:vAlign w:val="bottom"/>
          </w:tcPr>
          <w:p w14:paraId="5C3C363D" w14:textId="2BCD324E" w:rsidR="00391081" w:rsidRDefault="00391081" w:rsidP="00391081">
            <w:pPr>
              <w:pStyle w:val="TAL"/>
              <w:rPr>
                <w:sz w:val="16"/>
                <w:szCs w:val="16"/>
              </w:rPr>
            </w:pPr>
            <w:r>
              <w:rPr>
                <w:rFonts w:cs="Arial"/>
                <w:sz w:val="16"/>
                <w:szCs w:val="16"/>
              </w:rPr>
              <w:t>0026</w:t>
            </w:r>
          </w:p>
        </w:tc>
        <w:tc>
          <w:tcPr>
            <w:tcW w:w="331" w:type="dxa"/>
            <w:shd w:val="solid" w:color="FFFFFF" w:fill="auto"/>
            <w:vAlign w:val="bottom"/>
          </w:tcPr>
          <w:p w14:paraId="0CF9A033" w14:textId="7A0FB393" w:rsidR="00391081" w:rsidRPr="006B0D02" w:rsidRDefault="00391081" w:rsidP="00391081">
            <w:pPr>
              <w:pStyle w:val="TAR"/>
              <w:rPr>
                <w:sz w:val="16"/>
                <w:szCs w:val="16"/>
              </w:rPr>
            </w:pPr>
            <w:r>
              <w:rPr>
                <w:rFonts w:cs="Arial"/>
                <w:sz w:val="16"/>
                <w:szCs w:val="16"/>
              </w:rPr>
              <w:t>1</w:t>
            </w:r>
          </w:p>
        </w:tc>
        <w:tc>
          <w:tcPr>
            <w:tcW w:w="425" w:type="dxa"/>
            <w:shd w:val="solid" w:color="FFFFFF" w:fill="auto"/>
            <w:vAlign w:val="bottom"/>
          </w:tcPr>
          <w:p w14:paraId="5F83766E" w14:textId="4768F50E" w:rsidR="00391081" w:rsidRDefault="00391081" w:rsidP="00391081">
            <w:pPr>
              <w:pStyle w:val="TAC"/>
              <w:rPr>
                <w:sz w:val="16"/>
                <w:szCs w:val="16"/>
              </w:rPr>
            </w:pPr>
            <w:r>
              <w:rPr>
                <w:rFonts w:cs="Arial"/>
                <w:sz w:val="16"/>
                <w:szCs w:val="16"/>
              </w:rPr>
              <w:t>F</w:t>
            </w:r>
          </w:p>
        </w:tc>
        <w:tc>
          <w:tcPr>
            <w:tcW w:w="4962" w:type="dxa"/>
            <w:shd w:val="solid" w:color="FFFFFF" w:fill="auto"/>
            <w:vAlign w:val="bottom"/>
          </w:tcPr>
          <w:p w14:paraId="516332C0" w14:textId="7E0E9040" w:rsidR="00391081" w:rsidRDefault="00391081" w:rsidP="00391081">
            <w:pPr>
              <w:pStyle w:val="TAL"/>
              <w:rPr>
                <w:rFonts w:cs="Arial"/>
                <w:sz w:val="16"/>
                <w:szCs w:val="16"/>
              </w:rPr>
            </w:pPr>
            <w:r>
              <w:rPr>
                <w:rFonts w:cs="Arial"/>
                <w:sz w:val="16"/>
                <w:szCs w:val="16"/>
              </w:rPr>
              <w:t>Handling of UE Radio Capability for Paging</w:t>
            </w:r>
          </w:p>
        </w:tc>
        <w:tc>
          <w:tcPr>
            <w:tcW w:w="708" w:type="dxa"/>
            <w:shd w:val="solid" w:color="FFFFFF" w:fill="auto"/>
          </w:tcPr>
          <w:p w14:paraId="659ED2F4" w14:textId="6CC05951" w:rsidR="00391081" w:rsidRDefault="00391081" w:rsidP="00391081">
            <w:pPr>
              <w:pStyle w:val="TAC"/>
              <w:rPr>
                <w:sz w:val="16"/>
                <w:szCs w:val="16"/>
              </w:rPr>
            </w:pPr>
            <w:r>
              <w:rPr>
                <w:sz w:val="16"/>
                <w:szCs w:val="16"/>
              </w:rPr>
              <w:t>16.6.0</w:t>
            </w:r>
          </w:p>
        </w:tc>
      </w:tr>
      <w:tr w:rsidR="00391081" w:rsidRPr="006B0D02" w14:paraId="4AD49B61" w14:textId="77777777" w:rsidTr="00B47A6A">
        <w:tc>
          <w:tcPr>
            <w:tcW w:w="800" w:type="dxa"/>
            <w:shd w:val="solid" w:color="FFFFFF" w:fill="auto"/>
          </w:tcPr>
          <w:p w14:paraId="25EE025E" w14:textId="497D57A5" w:rsidR="00391081" w:rsidRDefault="00391081" w:rsidP="00391081">
            <w:pPr>
              <w:pStyle w:val="TAC"/>
              <w:rPr>
                <w:sz w:val="16"/>
                <w:szCs w:val="16"/>
              </w:rPr>
            </w:pPr>
            <w:r>
              <w:rPr>
                <w:sz w:val="16"/>
                <w:szCs w:val="16"/>
              </w:rPr>
              <w:t>2021-09</w:t>
            </w:r>
          </w:p>
        </w:tc>
        <w:tc>
          <w:tcPr>
            <w:tcW w:w="800" w:type="dxa"/>
            <w:shd w:val="solid" w:color="FFFFFF" w:fill="auto"/>
          </w:tcPr>
          <w:p w14:paraId="36DD88A5" w14:textId="25457F1B" w:rsidR="00391081" w:rsidRDefault="00391081" w:rsidP="00391081">
            <w:pPr>
              <w:pStyle w:val="TAC"/>
              <w:rPr>
                <w:sz w:val="16"/>
                <w:szCs w:val="16"/>
              </w:rPr>
            </w:pPr>
            <w:r>
              <w:rPr>
                <w:sz w:val="16"/>
                <w:szCs w:val="16"/>
              </w:rPr>
              <w:t>CT#93e</w:t>
            </w:r>
          </w:p>
        </w:tc>
        <w:tc>
          <w:tcPr>
            <w:tcW w:w="1094" w:type="dxa"/>
            <w:shd w:val="solid" w:color="FFFFFF" w:fill="auto"/>
          </w:tcPr>
          <w:p w14:paraId="6BCFFA21" w14:textId="31FEFE25" w:rsidR="00391081" w:rsidRPr="00391081" w:rsidRDefault="00391081" w:rsidP="00391081">
            <w:pPr>
              <w:pStyle w:val="TAC"/>
              <w:rPr>
                <w:rFonts w:cs="Arial"/>
                <w:sz w:val="16"/>
                <w:szCs w:val="16"/>
              </w:rPr>
            </w:pPr>
            <w:r w:rsidRPr="00B47A6A">
              <w:rPr>
                <w:sz w:val="16"/>
                <w:szCs w:val="16"/>
              </w:rPr>
              <w:t>CP-212060</w:t>
            </w:r>
          </w:p>
        </w:tc>
        <w:tc>
          <w:tcPr>
            <w:tcW w:w="519" w:type="dxa"/>
            <w:shd w:val="solid" w:color="FFFFFF" w:fill="auto"/>
            <w:vAlign w:val="bottom"/>
          </w:tcPr>
          <w:p w14:paraId="24BBBC2D" w14:textId="208DEE3C" w:rsidR="00391081" w:rsidRDefault="00391081" w:rsidP="00391081">
            <w:pPr>
              <w:pStyle w:val="TAL"/>
              <w:rPr>
                <w:sz w:val="16"/>
                <w:szCs w:val="16"/>
              </w:rPr>
            </w:pPr>
            <w:r>
              <w:rPr>
                <w:rFonts w:cs="Arial"/>
                <w:sz w:val="16"/>
                <w:szCs w:val="16"/>
              </w:rPr>
              <w:t>0028</w:t>
            </w:r>
          </w:p>
        </w:tc>
        <w:tc>
          <w:tcPr>
            <w:tcW w:w="331" w:type="dxa"/>
            <w:shd w:val="solid" w:color="FFFFFF" w:fill="auto"/>
            <w:vAlign w:val="bottom"/>
          </w:tcPr>
          <w:p w14:paraId="512ECB4F" w14:textId="7FF92698" w:rsidR="00391081" w:rsidRPr="006B0D02" w:rsidRDefault="00391081" w:rsidP="00391081">
            <w:pPr>
              <w:pStyle w:val="TAR"/>
              <w:rPr>
                <w:sz w:val="16"/>
                <w:szCs w:val="16"/>
              </w:rPr>
            </w:pPr>
            <w:r>
              <w:rPr>
                <w:rFonts w:cs="Arial"/>
                <w:sz w:val="16"/>
                <w:szCs w:val="16"/>
              </w:rPr>
              <w:t> </w:t>
            </w:r>
          </w:p>
        </w:tc>
        <w:tc>
          <w:tcPr>
            <w:tcW w:w="425" w:type="dxa"/>
            <w:shd w:val="solid" w:color="FFFFFF" w:fill="auto"/>
            <w:vAlign w:val="bottom"/>
          </w:tcPr>
          <w:p w14:paraId="0B3A820D" w14:textId="144A9B45" w:rsidR="00391081" w:rsidRDefault="00391081" w:rsidP="00391081">
            <w:pPr>
              <w:pStyle w:val="TAC"/>
              <w:rPr>
                <w:sz w:val="16"/>
                <w:szCs w:val="16"/>
              </w:rPr>
            </w:pPr>
            <w:r>
              <w:rPr>
                <w:rFonts w:cs="Arial"/>
                <w:sz w:val="16"/>
                <w:szCs w:val="16"/>
              </w:rPr>
              <w:t>F</w:t>
            </w:r>
          </w:p>
        </w:tc>
        <w:tc>
          <w:tcPr>
            <w:tcW w:w="4962" w:type="dxa"/>
            <w:shd w:val="solid" w:color="FFFFFF" w:fill="auto"/>
            <w:vAlign w:val="bottom"/>
          </w:tcPr>
          <w:p w14:paraId="5E9BD2DC" w14:textId="0FC0E655" w:rsidR="00391081" w:rsidRDefault="00391081" w:rsidP="00391081">
            <w:pPr>
              <w:pStyle w:val="TAL"/>
              <w:rPr>
                <w:rFonts w:cs="Arial"/>
                <w:sz w:val="16"/>
                <w:szCs w:val="16"/>
              </w:rPr>
            </w:pPr>
            <w:r>
              <w:rPr>
                <w:rFonts w:cs="Arial"/>
                <w:sz w:val="16"/>
                <w:szCs w:val="16"/>
              </w:rPr>
              <w:t>3xx description correction for SCP</w:t>
            </w:r>
          </w:p>
        </w:tc>
        <w:tc>
          <w:tcPr>
            <w:tcW w:w="708" w:type="dxa"/>
            <w:shd w:val="solid" w:color="FFFFFF" w:fill="auto"/>
          </w:tcPr>
          <w:p w14:paraId="1AF52D39" w14:textId="562AD4D9" w:rsidR="00391081" w:rsidRDefault="00391081" w:rsidP="00391081">
            <w:pPr>
              <w:pStyle w:val="TAC"/>
              <w:rPr>
                <w:sz w:val="16"/>
                <w:szCs w:val="16"/>
              </w:rPr>
            </w:pPr>
            <w:r>
              <w:rPr>
                <w:sz w:val="16"/>
                <w:szCs w:val="16"/>
              </w:rPr>
              <w:t>16.6.0</w:t>
            </w:r>
          </w:p>
        </w:tc>
      </w:tr>
      <w:tr w:rsidR="00391081" w:rsidRPr="006B0D02" w14:paraId="6F4D337B" w14:textId="77777777" w:rsidTr="00B47A6A">
        <w:tc>
          <w:tcPr>
            <w:tcW w:w="800" w:type="dxa"/>
            <w:shd w:val="solid" w:color="FFFFFF" w:fill="auto"/>
          </w:tcPr>
          <w:p w14:paraId="05A259A1" w14:textId="425B20A4" w:rsidR="00391081" w:rsidRDefault="00391081" w:rsidP="00391081">
            <w:pPr>
              <w:pStyle w:val="TAC"/>
              <w:rPr>
                <w:sz w:val="16"/>
                <w:szCs w:val="16"/>
              </w:rPr>
            </w:pPr>
            <w:r>
              <w:rPr>
                <w:sz w:val="16"/>
                <w:szCs w:val="16"/>
              </w:rPr>
              <w:t>2021-09</w:t>
            </w:r>
          </w:p>
        </w:tc>
        <w:tc>
          <w:tcPr>
            <w:tcW w:w="800" w:type="dxa"/>
            <w:shd w:val="solid" w:color="FFFFFF" w:fill="auto"/>
          </w:tcPr>
          <w:p w14:paraId="4055218C" w14:textId="36E680F9" w:rsidR="00391081" w:rsidRDefault="00391081" w:rsidP="00391081">
            <w:pPr>
              <w:pStyle w:val="TAC"/>
              <w:rPr>
                <w:sz w:val="16"/>
                <w:szCs w:val="16"/>
              </w:rPr>
            </w:pPr>
            <w:r>
              <w:rPr>
                <w:sz w:val="16"/>
                <w:szCs w:val="16"/>
              </w:rPr>
              <w:t>CT#93e</w:t>
            </w:r>
          </w:p>
        </w:tc>
        <w:tc>
          <w:tcPr>
            <w:tcW w:w="1094" w:type="dxa"/>
            <w:shd w:val="solid" w:color="FFFFFF" w:fill="auto"/>
          </w:tcPr>
          <w:p w14:paraId="1CF4CA35" w14:textId="1E68A896" w:rsidR="00391081" w:rsidRPr="00391081" w:rsidRDefault="00391081" w:rsidP="00391081">
            <w:pPr>
              <w:pStyle w:val="TAC"/>
              <w:rPr>
                <w:rFonts w:cs="Arial"/>
                <w:sz w:val="16"/>
                <w:szCs w:val="16"/>
              </w:rPr>
            </w:pPr>
            <w:r w:rsidRPr="00B47A6A">
              <w:rPr>
                <w:sz w:val="16"/>
                <w:szCs w:val="16"/>
              </w:rPr>
              <w:t>CP-212080</w:t>
            </w:r>
          </w:p>
        </w:tc>
        <w:tc>
          <w:tcPr>
            <w:tcW w:w="519" w:type="dxa"/>
            <w:shd w:val="solid" w:color="FFFFFF" w:fill="auto"/>
            <w:vAlign w:val="bottom"/>
          </w:tcPr>
          <w:p w14:paraId="75FE1EA1" w14:textId="0D3357E6" w:rsidR="00391081" w:rsidRDefault="00391081" w:rsidP="00391081">
            <w:pPr>
              <w:pStyle w:val="TAL"/>
              <w:rPr>
                <w:sz w:val="16"/>
                <w:szCs w:val="16"/>
              </w:rPr>
            </w:pPr>
            <w:r>
              <w:rPr>
                <w:rFonts w:cs="Arial"/>
                <w:sz w:val="16"/>
                <w:szCs w:val="16"/>
              </w:rPr>
              <w:t>0031</w:t>
            </w:r>
          </w:p>
        </w:tc>
        <w:tc>
          <w:tcPr>
            <w:tcW w:w="331" w:type="dxa"/>
            <w:shd w:val="solid" w:color="FFFFFF" w:fill="auto"/>
            <w:vAlign w:val="bottom"/>
          </w:tcPr>
          <w:p w14:paraId="30E9FC5A" w14:textId="05BFBE04" w:rsidR="00391081" w:rsidRPr="006B0D02" w:rsidRDefault="00391081" w:rsidP="00391081">
            <w:pPr>
              <w:pStyle w:val="TAR"/>
              <w:rPr>
                <w:sz w:val="16"/>
                <w:szCs w:val="16"/>
              </w:rPr>
            </w:pPr>
            <w:r>
              <w:rPr>
                <w:rFonts w:cs="Arial"/>
                <w:sz w:val="16"/>
                <w:szCs w:val="16"/>
              </w:rPr>
              <w:t> </w:t>
            </w:r>
          </w:p>
        </w:tc>
        <w:tc>
          <w:tcPr>
            <w:tcW w:w="425" w:type="dxa"/>
            <w:shd w:val="solid" w:color="FFFFFF" w:fill="auto"/>
            <w:vAlign w:val="bottom"/>
          </w:tcPr>
          <w:p w14:paraId="1B82D7E6" w14:textId="27E9606B" w:rsidR="00391081" w:rsidRDefault="00391081" w:rsidP="00391081">
            <w:pPr>
              <w:pStyle w:val="TAC"/>
              <w:rPr>
                <w:sz w:val="16"/>
                <w:szCs w:val="16"/>
              </w:rPr>
            </w:pPr>
            <w:r>
              <w:rPr>
                <w:rFonts w:cs="Arial"/>
                <w:sz w:val="16"/>
                <w:szCs w:val="16"/>
              </w:rPr>
              <w:t>F</w:t>
            </w:r>
          </w:p>
        </w:tc>
        <w:tc>
          <w:tcPr>
            <w:tcW w:w="4962" w:type="dxa"/>
            <w:shd w:val="solid" w:color="FFFFFF" w:fill="auto"/>
            <w:vAlign w:val="bottom"/>
          </w:tcPr>
          <w:p w14:paraId="05A145CF" w14:textId="765100C0" w:rsidR="00391081" w:rsidRDefault="00391081" w:rsidP="00391081">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16FFD2F8" w14:textId="6A5420B4" w:rsidR="00391081" w:rsidRDefault="00391081" w:rsidP="00391081">
            <w:pPr>
              <w:pStyle w:val="TAC"/>
              <w:rPr>
                <w:sz w:val="16"/>
                <w:szCs w:val="16"/>
              </w:rPr>
            </w:pPr>
            <w:r>
              <w:rPr>
                <w:sz w:val="16"/>
                <w:szCs w:val="16"/>
              </w:rPr>
              <w:t>16.6.0</w:t>
            </w:r>
          </w:p>
        </w:tc>
      </w:tr>
      <w:tr w:rsidR="00244926" w:rsidRPr="006B0D02" w14:paraId="0FCF429C" w14:textId="77777777" w:rsidTr="00DF6E90">
        <w:tc>
          <w:tcPr>
            <w:tcW w:w="800" w:type="dxa"/>
            <w:shd w:val="solid" w:color="FFFFFF" w:fill="auto"/>
          </w:tcPr>
          <w:p w14:paraId="0C78E474" w14:textId="3567DEAA" w:rsidR="00244926" w:rsidRDefault="00244926" w:rsidP="00244926">
            <w:pPr>
              <w:pStyle w:val="TAC"/>
              <w:rPr>
                <w:sz w:val="16"/>
                <w:szCs w:val="16"/>
              </w:rPr>
            </w:pPr>
            <w:r>
              <w:rPr>
                <w:sz w:val="16"/>
                <w:szCs w:val="16"/>
              </w:rPr>
              <w:t>2021-12</w:t>
            </w:r>
          </w:p>
        </w:tc>
        <w:tc>
          <w:tcPr>
            <w:tcW w:w="800" w:type="dxa"/>
            <w:shd w:val="solid" w:color="FFFFFF" w:fill="auto"/>
          </w:tcPr>
          <w:p w14:paraId="14E0FED3" w14:textId="600B2BB8" w:rsidR="00244926" w:rsidRDefault="00244926" w:rsidP="00244926">
            <w:pPr>
              <w:pStyle w:val="TAC"/>
              <w:rPr>
                <w:sz w:val="16"/>
                <w:szCs w:val="16"/>
              </w:rPr>
            </w:pPr>
            <w:r>
              <w:rPr>
                <w:sz w:val="16"/>
                <w:szCs w:val="16"/>
              </w:rPr>
              <w:t>CT#93e</w:t>
            </w:r>
          </w:p>
        </w:tc>
        <w:tc>
          <w:tcPr>
            <w:tcW w:w="1094" w:type="dxa"/>
            <w:shd w:val="solid" w:color="FFFFFF" w:fill="auto"/>
          </w:tcPr>
          <w:p w14:paraId="169C9F79" w14:textId="690B86CE" w:rsidR="00244926" w:rsidRPr="00B47A6A" w:rsidRDefault="00244926" w:rsidP="00244926">
            <w:pPr>
              <w:pStyle w:val="TAC"/>
              <w:rPr>
                <w:sz w:val="16"/>
                <w:szCs w:val="16"/>
              </w:rPr>
            </w:pPr>
            <w:r>
              <w:rPr>
                <w:rFonts w:cs="Arial"/>
                <w:sz w:val="16"/>
                <w:szCs w:val="16"/>
              </w:rPr>
              <w:t>CP-213130</w:t>
            </w:r>
          </w:p>
        </w:tc>
        <w:tc>
          <w:tcPr>
            <w:tcW w:w="519" w:type="dxa"/>
            <w:shd w:val="solid" w:color="FFFFFF" w:fill="auto"/>
          </w:tcPr>
          <w:p w14:paraId="119EAEFD" w14:textId="46A15640" w:rsidR="00244926" w:rsidRDefault="00244926" w:rsidP="00244926">
            <w:pPr>
              <w:pStyle w:val="TAL"/>
              <w:rPr>
                <w:rFonts w:cs="Arial"/>
                <w:sz w:val="16"/>
                <w:szCs w:val="16"/>
              </w:rPr>
            </w:pPr>
            <w:r>
              <w:rPr>
                <w:rFonts w:cs="Arial"/>
                <w:sz w:val="16"/>
                <w:szCs w:val="16"/>
              </w:rPr>
              <w:t>0032</w:t>
            </w:r>
          </w:p>
        </w:tc>
        <w:tc>
          <w:tcPr>
            <w:tcW w:w="331" w:type="dxa"/>
            <w:shd w:val="solid" w:color="FFFFFF" w:fill="auto"/>
          </w:tcPr>
          <w:p w14:paraId="0FABE512" w14:textId="3676B708" w:rsidR="00244926" w:rsidRDefault="00244926" w:rsidP="00244926">
            <w:pPr>
              <w:pStyle w:val="TAR"/>
              <w:rPr>
                <w:rFonts w:cs="Arial"/>
                <w:sz w:val="16"/>
                <w:szCs w:val="16"/>
              </w:rPr>
            </w:pPr>
            <w:r>
              <w:rPr>
                <w:rFonts w:cs="Arial"/>
                <w:sz w:val="16"/>
                <w:szCs w:val="16"/>
              </w:rPr>
              <w:t>1</w:t>
            </w:r>
          </w:p>
        </w:tc>
        <w:tc>
          <w:tcPr>
            <w:tcW w:w="425" w:type="dxa"/>
            <w:shd w:val="solid" w:color="FFFFFF" w:fill="auto"/>
          </w:tcPr>
          <w:p w14:paraId="507FB01D" w14:textId="03588953" w:rsidR="00244926" w:rsidRDefault="00244926" w:rsidP="00244926">
            <w:pPr>
              <w:pStyle w:val="TAC"/>
              <w:rPr>
                <w:rFonts w:cs="Arial"/>
                <w:sz w:val="16"/>
                <w:szCs w:val="16"/>
              </w:rPr>
            </w:pPr>
            <w:r>
              <w:rPr>
                <w:rFonts w:cs="Arial"/>
                <w:sz w:val="16"/>
                <w:szCs w:val="16"/>
              </w:rPr>
              <w:t>F</w:t>
            </w:r>
          </w:p>
        </w:tc>
        <w:tc>
          <w:tcPr>
            <w:tcW w:w="4962" w:type="dxa"/>
            <w:shd w:val="solid" w:color="FFFFFF" w:fill="auto"/>
          </w:tcPr>
          <w:p w14:paraId="4D943ACD" w14:textId="02CBF765" w:rsidR="00244926" w:rsidRDefault="00244926" w:rsidP="00244926">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AA0A463" w14:textId="6A9E2080" w:rsidR="00244926" w:rsidRDefault="00244926" w:rsidP="00244926">
            <w:pPr>
              <w:pStyle w:val="TAC"/>
              <w:rPr>
                <w:sz w:val="16"/>
                <w:szCs w:val="16"/>
              </w:rPr>
            </w:pPr>
            <w:r>
              <w:rPr>
                <w:sz w:val="16"/>
                <w:szCs w:val="16"/>
              </w:rPr>
              <w:t>16.7.0</w:t>
            </w:r>
          </w:p>
        </w:tc>
      </w:tr>
      <w:tr w:rsidR="00244926" w:rsidRPr="006B0D02" w14:paraId="568DE03E" w14:textId="77777777" w:rsidTr="00DF6E90">
        <w:tc>
          <w:tcPr>
            <w:tcW w:w="800" w:type="dxa"/>
            <w:shd w:val="solid" w:color="FFFFFF" w:fill="auto"/>
          </w:tcPr>
          <w:p w14:paraId="1ED1D57F" w14:textId="45E2E04B" w:rsidR="00244926" w:rsidRDefault="00244926" w:rsidP="00244926">
            <w:pPr>
              <w:pStyle w:val="TAC"/>
              <w:rPr>
                <w:sz w:val="16"/>
                <w:szCs w:val="16"/>
              </w:rPr>
            </w:pPr>
            <w:r>
              <w:rPr>
                <w:sz w:val="16"/>
                <w:szCs w:val="16"/>
              </w:rPr>
              <w:t>2021-12</w:t>
            </w:r>
          </w:p>
        </w:tc>
        <w:tc>
          <w:tcPr>
            <w:tcW w:w="800" w:type="dxa"/>
            <w:shd w:val="solid" w:color="FFFFFF" w:fill="auto"/>
          </w:tcPr>
          <w:p w14:paraId="72F82706" w14:textId="3A41921F" w:rsidR="00244926" w:rsidRDefault="00244926" w:rsidP="00244926">
            <w:pPr>
              <w:pStyle w:val="TAC"/>
              <w:rPr>
                <w:sz w:val="16"/>
                <w:szCs w:val="16"/>
              </w:rPr>
            </w:pPr>
            <w:r>
              <w:rPr>
                <w:sz w:val="16"/>
                <w:szCs w:val="16"/>
              </w:rPr>
              <w:t>CT#93e</w:t>
            </w:r>
          </w:p>
        </w:tc>
        <w:tc>
          <w:tcPr>
            <w:tcW w:w="1094" w:type="dxa"/>
            <w:shd w:val="solid" w:color="FFFFFF" w:fill="auto"/>
          </w:tcPr>
          <w:p w14:paraId="34FE12BB" w14:textId="7A3F6C84" w:rsidR="00244926" w:rsidRPr="00B47A6A" w:rsidRDefault="00244926" w:rsidP="00244926">
            <w:pPr>
              <w:pStyle w:val="TAC"/>
              <w:rPr>
                <w:sz w:val="16"/>
                <w:szCs w:val="16"/>
              </w:rPr>
            </w:pPr>
            <w:r>
              <w:rPr>
                <w:rFonts w:cs="Arial"/>
                <w:sz w:val="16"/>
                <w:szCs w:val="16"/>
              </w:rPr>
              <w:t>CP-213146</w:t>
            </w:r>
          </w:p>
        </w:tc>
        <w:tc>
          <w:tcPr>
            <w:tcW w:w="519" w:type="dxa"/>
            <w:shd w:val="solid" w:color="FFFFFF" w:fill="auto"/>
          </w:tcPr>
          <w:p w14:paraId="12216C06" w14:textId="7698D957" w:rsidR="00244926" w:rsidRDefault="00244926" w:rsidP="00244926">
            <w:pPr>
              <w:pStyle w:val="TAL"/>
              <w:rPr>
                <w:rFonts w:cs="Arial"/>
                <w:sz w:val="16"/>
                <w:szCs w:val="16"/>
              </w:rPr>
            </w:pPr>
            <w:r>
              <w:rPr>
                <w:rFonts w:cs="Arial"/>
                <w:sz w:val="16"/>
                <w:szCs w:val="16"/>
              </w:rPr>
              <w:t>0036</w:t>
            </w:r>
          </w:p>
        </w:tc>
        <w:tc>
          <w:tcPr>
            <w:tcW w:w="331" w:type="dxa"/>
            <w:shd w:val="solid" w:color="FFFFFF" w:fill="auto"/>
          </w:tcPr>
          <w:p w14:paraId="2739DEB9" w14:textId="60D6D48A" w:rsidR="00244926" w:rsidRDefault="00244926" w:rsidP="00244926">
            <w:pPr>
              <w:pStyle w:val="TAR"/>
              <w:rPr>
                <w:rFonts w:cs="Arial"/>
                <w:sz w:val="16"/>
                <w:szCs w:val="16"/>
              </w:rPr>
            </w:pPr>
            <w:r>
              <w:rPr>
                <w:rFonts w:cs="Arial"/>
                <w:sz w:val="16"/>
                <w:szCs w:val="16"/>
              </w:rPr>
              <w:t> </w:t>
            </w:r>
          </w:p>
        </w:tc>
        <w:tc>
          <w:tcPr>
            <w:tcW w:w="425" w:type="dxa"/>
            <w:shd w:val="solid" w:color="FFFFFF" w:fill="auto"/>
          </w:tcPr>
          <w:p w14:paraId="7222300D" w14:textId="2CA4AEBD" w:rsidR="00244926" w:rsidRDefault="00244926" w:rsidP="00244926">
            <w:pPr>
              <w:pStyle w:val="TAC"/>
              <w:rPr>
                <w:rFonts w:cs="Arial"/>
                <w:sz w:val="16"/>
                <w:szCs w:val="16"/>
              </w:rPr>
            </w:pPr>
            <w:r>
              <w:rPr>
                <w:rFonts w:cs="Arial"/>
                <w:sz w:val="16"/>
                <w:szCs w:val="16"/>
              </w:rPr>
              <w:t>F</w:t>
            </w:r>
          </w:p>
        </w:tc>
        <w:tc>
          <w:tcPr>
            <w:tcW w:w="4962" w:type="dxa"/>
            <w:shd w:val="solid" w:color="FFFFFF" w:fill="auto"/>
          </w:tcPr>
          <w:p w14:paraId="249A628D" w14:textId="65DE9510" w:rsidR="00244926" w:rsidRDefault="00244926" w:rsidP="00244926">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51C39091" w14:textId="122AC45C" w:rsidR="00244926" w:rsidRDefault="00244926" w:rsidP="00244926">
            <w:pPr>
              <w:pStyle w:val="TAC"/>
              <w:rPr>
                <w:sz w:val="16"/>
                <w:szCs w:val="16"/>
              </w:rPr>
            </w:pPr>
            <w:r>
              <w:rPr>
                <w:sz w:val="16"/>
                <w:szCs w:val="16"/>
              </w:rPr>
              <w:t>16.7.0</w:t>
            </w:r>
          </w:p>
        </w:tc>
      </w:tr>
    </w:tbl>
    <w:p w14:paraId="5E3ACA55" w14:textId="77777777"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098F6" w14:textId="77777777" w:rsidR="004424A0" w:rsidRDefault="004424A0">
      <w:r>
        <w:separator/>
      </w:r>
    </w:p>
  </w:endnote>
  <w:endnote w:type="continuationSeparator" w:id="0">
    <w:p w14:paraId="4E62378D" w14:textId="77777777" w:rsidR="004424A0" w:rsidRDefault="0044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D2E" w14:textId="77777777" w:rsidR="003D0F82" w:rsidRDefault="003D0F8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C6D6E" w14:textId="77777777" w:rsidR="004424A0" w:rsidRDefault="004424A0">
      <w:r>
        <w:separator/>
      </w:r>
    </w:p>
  </w:footnote>
  <w:footnote w:type="continuationSeparator" w:id="0">
    <w:p w14:paraId="67ACF8E6" w14:textId="77777777" w:rsidR="004424A0" w:rsidRDefault="00442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2CB87" w14:textId="52609D8B" w:rsidR="003D0F82" w:rsidRDefault="003D0F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3D0F82" w:rsidRDefault="003D0F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C60FF3C" w:rsidR="003D0F82" w:rsidRDefault="003D0F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4EF">
      <w:rPr>
        <w:rFonts w:ascii="Arial" w:hAnsi="Arial" w:cs="Arial"/>
        <w:b/>
        <w:noProof/>
        <w:sz w:val="18"/>
        <w:szCs w:val="18"/>
      </w:rPr>
      <w:t>Release 16</w:t>
    </w:r>
    <w:r>
      <w:rPr>
        <w:rFonts w:ascii="Arial" w:hAnsi="Arial" w:cs="Arial"/>
        <w:b/>
        <w:sz w:val="18"/>
        <w:szCs w:val="18"/>
      </w:rPr>
      <w:fldChar w:fldCharType="end"/>
    </w:r>
  </w:p>
  <w:p w14:paraId="64C323D7" w14:textId="77777777" w:rsidR="003D0F82" w:rsidRDefault="003D0F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1A0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A246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18A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FC03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BA58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E80A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66D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786A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424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CCCC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E1369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5315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7F209D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9"/>
  </w:num>
  <w:num w:numId="6">
    <w:abstractNumId w:val="1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1"/>
  </w:num>
  <w:num w:numId="10">
    <w:abstractNumId w:val="15"/>
  </w:num>
  <w:num w:numId="11">
    <w:abstractNumId w:val="18"/>
  </w:num>
  <w:num w:numId="12">
    <w:abstractNumId w:val="16"/>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80D"/>
    <w:rsid w:val="00040095"/>
    <w:rsid w:val="00043FCF"/>
    <w:rsid w:val="0004547E"/>
    <w:rsid w:val="000466FC"/>
    <w:rsid w:val="00051834"/>
    <w:rsid w:val="00054A22"/>
    <w:rsid w:val="0005536D"/>
    <w:rsid w:val="00055748"/>
    <w:rsid w:val="00062023"/>
    <w:rsid w:val="000637EE"/>
    <w:rsid w:val="000655A6"/>
    <w:rsid w:val="00074331"/>
    <w:rsid w:val="00080512"/>
    <w:rsid w:val="0009687E"/>
    <w:rsid w:val="000B1303"/>
    <w:rsid w:val="000B77CF"/>
    <w:rsid w:val="000C47C3"/>
    <w:rsid w:val="000C49B2"/>
    <w:rsid w:val="000D58AB"/>
    <w:rsid w:val="000E6824"/>
    <w:rsid w:val="00113103"/>
    <w:rsid w:val="00116342"/>
    <w:rsid w:val="001222DA"/>
    <w:rsid w:val="00133525"/>
    <w:rsid w:val="001A4C42"/>
    <w:rsid w:val="001A7420"/>
    <w:rsid w:val="001B6637"/>
    <w:rsid w:val="001C21C3"/>
    <w:rsid w:val="001D02C2"/>
    <w:rsid w:val="001D568D"/>
    <w:rsid w:val="001E52DB"/>
    <w:rsid w:val="001E607E"/>
    <w:rsid w:val="001F0C1D"/>
    <w:rsid w:val="001F1132"/>
    <w:rsid w:val="001F168B"/>
    <w:rsid w:val="0020187A"/>
    <w:rsid w:val="00224424"/>
    <w:rsid w:val="002347A2"/>
    <w:rsid w:val="00244926"/>
    <w:rsid w:val="002450DD"/>
    <w:rsid w:val="00260489"/>
    <w:rsid w:val="002675F0"/>
    <w:rsid w:val="002A3CCE"/>
    <w:rsid w:val="002B2B56"/>
    <w:rsid w:val="002B6339"/>
    <w:rsid w:val="002D7806"/>
    <w:rsid w:val="002E00EE"/>
    <w:rsid w:val="002E1AEC"/>
    <w:rsid w:val="003172DC"/>
    <w:rsid w:val="0035462D"/>
    <w:rsid w:val="00372825"/>
    <w:rsid w:val="003765B8"/>
    <w:rsid w:val="00384062"/>
    <w:rsid w:val="00391081"/>
    <w:rsid w:val="003C2F2F"/>
    <w:rsid w:val="003C34BB"/>
    <w:rsid w:val="003C3971"/>
    <w:rsid w:val="003D0E64"/>
    <w:rsid w:val="003D0F82"/>
    <w:rsid w:val="003D13C1"/>
    <w:rsid w:val="003E0F82"/>
    <w:rsid w:val="00404299"/>
    <w:rsid w:val="00423334"/>
    <w:rsid w:val="004345EC"/>
    <w:rsid w:val="004409D5"/>
    <w:rsid w:val="004424A0"/>
    <w:rsid w:val="00465515"/>
    <w:rsid w:val="004975AD"/>
    <w:rsid w:val="004D3322"/>
    <w:rsid w:val="004D3578"/>
    <w:rsid w:val="004D39DD"/>
    <w:rsid w:val="004D58EE"/>
    <w:rsid w:val="004E213A"/>
    <w:rsid w:val="004E27CB"/>
    <w:rsid w:val="004F0988"/>
    <w:rsid w:val="004F1800"/>
    <w:rsid w:val="004F3340"/>
    <w:rsid w:val="00501465"/>
    <w:rsid w:val="00504492"/>
    <w:rsid w:val="0052189D"/>
    <w:rsid w:val="0053388B"/>
    <w:rsid w:val="00535773"/>
    <w:rsid w:val="005434F1"/>
    <w:rsid w:val="00543E6C"/>
    <w:rsid w:val="00545A6D"/>
    <w:rsid w:val="00565087"/>
    <w:rsid w:val="005721E3"/>
    <w:rsid w:val="00576499"/>
    <w:rsid w:val="0058096B"/>
    <w:rsid w:val="005952CE"/>
    <w:rsid w:val="00597B11"/>
    <w:rsid w:val="005A2069"/>
    <w:rsid w:val="005B67B4"/>
    <w:rsid w:val="005D059F"/>
    <w:rsid w:val="005D2E01"/>
    <w:rsid w:val="005D6B66"/>
    <w:rsid w:val="005D7526"/>
    <w:rsid w:val="005D7BD7"/>
    <w:rsid w:val="005E4BB2"/>
    <w:rsid w:val="00602AEA"/>
    <w:rsid w:val="00614FDF"/>
    <w:rsid w:val="0063543D"/>
    <w:rsid w:val="006465AB"/>
    <w:rsid w:val="00647114"/>
    <w:rsid w:val="00666A10"/>
    <w:rsid w:val="00677375"/>
    <w:rsid w:val="00691098"/>
    <w:rsid w:val="00693907"/>
    <w:rsid w:val="006A1092"/>
    <w:rsid w:val="006A323F"/>
    <w:rsid w:val="006B30D0"/>
    <w:rsid w:val="006C0D0E"/>
    <w:rsid w:val="006C3D95"/>
    <w:rsid w:val="006E5C86"/>
    <w:rsid w:val="00701116"/>
    <w:rsid w:val="007056F0"/>
    <w:rsid w:val="00713C44"/>
    <w:rsid w:val="00734A5B"/>
    <w:rsid w:val="0074026F"/>
    <w:rsid w:val="007429F6"/>
    <w:rsid w:val="00744E76"/>
    <w:rsid w:val="00745745"/>
    <w:rsid w:val="00774DA4"/>
    <w:rsid w:val="00775A20"/>
    <w:rsid w:val="00781F0F"/>
    <w:rsid w:val="007878C2"/>
    <w:rsid w:val="0079133E"/>
    <w:rsid w:val="007B600E"/>
    <w:rsid w:val="007C2970"/>
    <w:rsid w:val="007F0F4A"/>
    <w:rsid w:val="007F3C13"/>
    <w:rsid w:val="007F474C"/>
    <w:rsid w:val="00801DDD"/>
    <w:rsid w:val="008028A4"/>
    <w:rsid w:val="00824F6B"/>
    <w:rsid w:val="008306FC"/>
    <w:rsid w:val="00830747"/>
    <w:rsid w:val="00871CBD"/>
    <w:rsid w:val="008768CA"/>
    <w:rsid w:val="00881FD1"/>
    <w:rsid w:val="008A791B"/>
    <w:rsid w:val="008B056C"/>
    <w:rsid w:val="008C384C"/>
    <w:rsid w:val="008C60DE"/>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B4ADE"/>
    <w:rsid w:val="009B5385"/>
    <w:rsid w:val="009B53DF"/>
    <w:rsid w:val="009D7997"/>
    <w:rsid w:val="009F37B7"/>
    <w:rsid w:val="00A10F02"/>
    <w:rsid w:val="00A164B4"/>
    <w:rsid w:val="00A26956"/>
    <w:rsid w:val="00A27486"/>
    <w:rsid w:val="00A27B4B"/>
    <w:rsid w:val="00A36A94"/>
    <w:rsid w:val="00A36FEA"/>
    <w:rsid w:val="00A53724"/>
    <w:rsid w:val="00A539AC"/>
    <w:rsid w:val="00A56066"/>
    <w:rsid w:val="00A624C5"/>
    <w:rsid w:val="00A629DE"/>
    <w:rsid w:val="00A73129"/>
    <w:rsid w:val="00A82346"/>
    <w:rsid w:val="00A92BA1"/>
    <w:rsid w:val="00A92F60"/>
    <w:rsid w:val="00AC6BC6"/>
    <w:rsid w:val="00AE138D"/>
    <w:rsid w:val="00AE65E2"/>
    <w:rsid w:val="00B024EF"/>
    <w:rsid w:val="00B15449"/>
    <w:rsid w:val="00B32299"/>
    <w:rsid w:val="00B403E2"/>
    <w:rsid w:val="00B41303"/>
    <w:rsid w:val="00B47A6A"/>
    <w:rsid w:val="00B56DFD"/>
    <w:rsid w:val="00B64650"/>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308C2"/>
    <w:rsid w:val="00C33079"/>
    <w:rsid w:val="00C45231"/>
    <w:rsid w:val="00C519EB"/>
    <w:rsid w:val="00C565E5"/>
    <w:rsid w:val="00C619FE"/>
    <w:rsid w:val="00C72833"/>
    <w:rsid w:val="00C80F1D"/>
    <w:rsid w:val="00C83F6B"/>
    <w:rsid w:val="00C93F40"/>
    <w:rsid w:val="00CA3D0C"/>
    <w:rsid w:val="00CB623C"/>
    <w:rsid w:val="00CC72E7"/>
    <w:rsid w:val="00CD31BE"/>
    <w:rsid w:val="00CF0F05"/>
    <w:rsid w:val="00D249C6"/>
    <w:rsid w:val="00D3609F"/>
    <w:rsid w:val="00D37B9E"/>
    <w:rsid w:val="00D5365F"/>
    <w:rsid w:val="00D57972"/>
    <w:rsid w:val="00D675A9"/>
    <w:rsid w:val="00D738D6"/>
    <w:rsid w:val="00D755EB"/>
    <w:rsid w:val="00D76048"/>
    <w:rsid w:val="00D8101C"/>
    <w:rsid w:val="00D82C22"/>
    <w:rsid w:val="00D87E00"/>
    <w:rsid w:val="00D9134D"/>
    <w:rsid w:val="00DA7A03"/>
    <w:rsid w:val="00DB1818"/>
    <w:rsid w:val="00DB7DC0"/>
    <w:rsid w:val="00DC309B"/>
    <w:rsid w:val="00DC394F"/>
    <w:rsid w:val="00DC4DA2"/>
    <w:rsid w:val="00DC4F12"/>
    <w:rsid w:val="00DD4C17"/>
    <w:rsid w:val="00DD74A5"/>
    <w:rsid w:val="00DF2B1F"/>
    <w:rsid w:val="00DF62CD"/>
    <w:rsid w:val="00DF6E90"/>
    <w:rsid w:val="00E079AC"/>
    <w:rsid w:val="00E16509"/>
    <w:rsid w:val="00E210B8"/>
    <w:rsid w:val="00E40F1B"/>
    <w:rsid w:val="00E4384E"/>
    <w:rsid w:val="00E44582"/>
    <w:rsid w:val="00E77645"/>
    <w:rsid w:val="00E77C7F"/>
    <w:rsid w:val="00EA15B0"/>
    <w:rsid w:val="00EA5EA7"/>
    <w:rsid w:val="00EA5FBB"/>
    <w:rsid w:val="00EB2237"/>
    <w:rsid w:val="00EB4231"/>
    <w:rsid w:val="00EC19F9"/>
    <w:rsid w:val="00EC4A25"/>
    <w:rsid w:val="00EE0E5D"/>
    <w:rsid w:val="00EE4C2C"/>
    <w:rsid w:val="00F025A2"/>
    <w:rsid w:val="00F04712"/>
    <w:rsid w:val="00F13360"/>
    <w:rsid w:val="00F22379"/>
    <w:rsid w:val="00F22EC7"/>
    <w:rsid w:val="00F24C3F"/>
    <w:rsid w:val="00F325C8"/>
    <w:rsid w:val="00F40EE1"/>
    <w:rsid w:val="00F63637"/>
    <w:rsid w:val="00F653B8"/>
    <w:rsid w:val="00F765E4"/>
    <w:rsid w:val="00F9008D"/>
    <w:rsid w:val="00FA029B"/>
    <w:rsid w:val="00FA1266"/>
    <w:rsid w:val="00FC1192"/>
    <w:rsid w:val="00FC50F9"/>
    <w:rsid w:val="00FD2AA7"/>
    <w:rsid w:val="00FE5829"/>
    <w:rsid w:val="00FF7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EF"/>
    <w:pPr>
      <w:overflowPunct w:val="0"/>
      <w:autoSpaceDE w:val="0"/>
      <w:autoSpaceDN w:val="0"/>
      <w:adjustRightInd w:val="0"/>
      <w:spacing w:after="180"/>
      <w:textAlignment w:val="baseline"/>
    </w:pPr>
  </w:style>
  <w:style w:type="paragraph" w:styleId="Heading1">
    <w:name w:val="heading 1"/>
    <w:next w:val="Normal"/>
    <w:qFormat/>
    <w:rsid w:val="00B024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24EF"/>
    <w:pPr>
      <w:pBdr>
        <w:top w:val="none" w:sz="0" w:space="0" w:color="auto"/>
      </w:pBdr>
      <w:spacing w:before="180"/>
      <w:outlineLvl w:val="1"/>
    </w:pPr>
    <w:rPr>
      <w:sz w:val="32"/>
    </w:rPr>
  </w:style>
  <w:style w:type="paragraph" w:styleId="Heading3">
    <w:name w:val="heading 3"/>
    <w:basedOn w:val="Heading2"/>
    <w:next w:val="Normal"/>
    <w:qFormat/>
    <w:rsid w:val="00B024EF"/>
    <w:pPr>
      <w:spacing w:before="120"/>
      <w:outlineLvl w:val="2"/>
    </w:pPr>
    <w:rPr>
      <w:sz w:val="28"/>
    </w:rPr>
  </w:style>
  <w:style w:type="paragraph" w:styleId="Heading4">
    <w:name w:val="heading 4"/>
    <w:basedOn w:val="Heading3"/>
    <w:next w:val="Normal"/>
    <w:link w:val="Heading4Char"/>
    <w:qFormat/>
    <w:rsid w:val="00B024EF"/>
    <w:pPr>
      <w:ind w:left="1418" w:hanging="1418"/>
      <w:outlineLvl w:val="3"/>
    </w:pPr>
    <w:rPr>
      <w:sz w:val="24"/>
    </w:rPr>
  </w:style>
  <w:style w:type="paragraph" w:styleId="Heading5">
    <w:name w:val="heading 5"/>
    <w:basedOn w:val="Heading4"/>
    <w:next w:val="Normal"/>
    <w:qFormat/>
    <w:rsid w:val="00B024EF"/>
    <w:pPr>
      <w:ind w:left="1701" w:hanging="1701"/>
      <w:outlineLvl w:val="4"/>
    </w:pPr>
    <w:rPr>
      <w:sz w:val="22"/>
    </w:rPr>
  </w:style>
  <w:style w:type="paragraph" w:styleId="Heading6">
    <w:name w:val="heading 6"/>
    <w:basedOn w:val="Normal"/>
    <w:next w:val="Normal"/>
    <w:qFormat/>
    <w:rsid w:val="00B024EF"/>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B024EF"/>
    <w:pPr>
      <w:keepNext/>
      <w:keepLines/>
      <w:numPr>
        <w:ilvl w:val="6"/>
        <w:numId w:val="13"/>
      </w:numPr>
      <w:spacing w:before="120"/>
      <w:outlineLvl w:val="6"/>
    </w:pPr>
    <w:rPr>
      <w:rFonts w:ascii="Arial" w:hAnsi="Arial"/>
    </w:rPr>
  </w:style>
  <w:style w:type="paragraph" w:styleId="Heading8">
    <w:name w:val="heading 8"/>
    <w:basedOn w:val="Heading1"/>
    <w:next w:val="Normal"/>
    <w:qFormat/>
    <w:rsid w:val="00B024EF"/>
    <w:pPr>
      <w:ind w:left="0" w:firstLine="0"/>
      <w:outlineLvl w:val="7"/>
    </w:pPr>
  </w:style>
  <w:style w:type="paragraph" w:styleId="Heading9">
    <w:name w:val="heading 9"/>
    <w:basedOn w:val="Heading8"/>
    <w:next w:val="Normal"/>
    <w:qFormat/>
    <w:rsid w:val="00B024E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24EF"/>
    <w:pPr>
      <w:spacing w:after="120"/>
    </w:pPr>
  </w:style>
  <w:style w:type="paragraph" w:styleId="List">
    <w:name w:val="List"/>
    <w:basedOn w:val="Normal"/>
    <w:rsid w:val="00B024EF"/>
    <w:pPr>
      <w:ind w:left="283" w:hanging="283"/>
      <w:contextualSpacing/>
    </w:pPr>
  </w:style>
  <w:style w:type="paragraph" w:styleId="List2">
    <w:name w:val="List 2"/>
    <w:basedOn w:val="Normal"/>
    <w:rsid w:val="00B024EF"/>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B024EF"/>
    <w:pPr>
      <w:spacing w:after="0"/>
      <w:ind w:left="200" w:hanging="200"/>
    </w:pPr>
  </w:style>
  <w:style w:type="character" w:customStyle="1" w:styleId="ZGSM">
    <w:name w:val="ZGSM"/>
    <w:rsid w:val="00B024EF"/>
  </w:style>
  <w:style w:type="paragraph" w:styleId="List3">
    <w:name w:val="List 3"/>
    <w:basedOn w:val="Normal"/>
    <w:rsid w:val="00B024EF"/>
    <w:pPr>
      <w:ind w:left="849" w:hanging="283"/>
      <w:contextualSpacing/>
    </w:pPr>
  </w:style>
  <w:style w:type="paragraph" w:customStyle="1" w:styleId="B4">
    <w:name w:val="B4"/>
    <w:basedOn w:val="List4"/>
    <w:rsid w:val="00B024EF"/>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024EF"/>
    <w:pPr>
      <w:ind w:left="1132" w:hanging="283"/>
      <w:contextualSpacing/>
    </w:pPr>
  </w:style>
  <w:style w:type="paragraph" w:customStyle="1" w:styleId="TT">
    <w:name w:val="TT"/>
    <w:basedOn w:val="Heading1"/>
    <w:next w:val="Normal"/>
    <w:rsid w:val="00B024EF"/>
    <w:pPr>
      <w:outlineLvl w:val="9"/>
    </w:pPr>
  </w:style>
  <w:style w:type="paragraph" w:customStyle="1" w:styleId="B5">
    <w:name w:val="B5"/>
    <w:basedOn w:val="List5"/>
    <w:rsid w:val="00B024EF"/>
    <w:pPr>
      <w:ind w:left="1702" w:hanging="284"/>
      <w:contextualSpacing w:val="0"/>
    </w:pPr>
  </w:style>
  <w:style w:type="paragraph" w:customStyle="1" w:styleId="NO">
    <w:name w:val="NO"/>
    <w:basedOn w:val="Normal"/>
    <w:link w:val="NOZchn"/>
    <w:rsid w:val="00B024EF"/>
    <w:pPr>
      <w:keepLines/>
      <w:ind w:left="1135" w:hanging="851"/>
    </w:pPr>
  </w:style>
  <w:style w:type="paragraph" w:customStyle="1" w:styleId="PL">
    <w:name w:val="PL"/>
    <w:link w:val="PLChar"/>
    <w:rsid w:val="00B0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024EF"/>
    <w:pPr>
      <w:jc w:val="right"/>
    </w:pPr>
  </w:style>
  <w:style w:type="paragraph" w:customStyle="1" w:styleId="TAL">
    <w:name w:val="TAL"/>
    <w:basedOn w:val="Normal"/>
    <w:link w:val="TALChar"/>
    <w:rsid w:val="00B024EF"/>
    <w:pPr>
      <w:keepNext/>
      <w:keepLines/>
      <w:spacing w:after="0"/>
    </w:pPr>
    <w:rPr>
      <w:rFonts w:ascii="Arial" w:hAnsi="Arial"/>
      <w:sz w:val="18"/>
    </w:rPr>
  </w:style>
  <w:style w:type="paragraph" w:customStyle="1" w:styleId="TAH">
    <w:name w:val="TAH"/>
    <w:basedOn w:val="TAC"/>
    <w:link w:val="TAHChar"/>
    <w:rsid w:val="00B024EF"/>
    <w:rPr>
      <w:b/>
    </w:rPr>
  </w:style>
  <w:style w:type="paragraph" w:customStyle="1" w:styleId="TAC">
    <w:name w:val="TAC"/>
    <w:basedOn w:val="TAL"/>
    <w:link w:val="TACChar"/>
    <w:rsid w:val="00B024EF"/>
    <w:pPr>
      <w:jc w:val="center"/>
    </w:pPr>
  </w:style>
  <w:style w:type="paragraph" w:styleId="List5">
    <w:name w:val="List 5"/>
    <w:basedOn w:val="Normal"/>
    <w:rsid w:val="00B024EF"/>
    <w:pPr>
      <w:ind w:left="1415" w:hanging="283"/>
      <w:contextualSpacing/>
    </w:pPr>
  </w:style>
  <w:style w:type="paragraph" w:customStyle="1" w:styleId="EX">
    <w:name w:val="EX"/>
    <w:basedOn w:val="Normal"/>
    <w:link w:val="EXCar"/>
    <w:rsid w:val="00B024EF"/>
    <w:pPr>
      <w:keepLines/>
      <w:ind w:left="1702" w:hanging="1418"/>
    </w:pPr>
  </w:style>
  <w:style w:type="paragraph" w:customStyle="1" w:styleId="FP">
    <w:name w:val="FP"/>
    <w:basedOn w:val="Normal"/>
    <w:rsid w:val="00B024EF"/>
    <w:pPr>
      <w:spacing w:after="0"/>
    </w:pPr>
  </w:style>
  <w:style w:type="paragraph" w:customStyle="1" w:styleId="EQ">
    <w:name w:val="EQ"/>
    <w:basedOn w:val="Normal"/>
    <w:next w:val="Normal"/>
    <w:rsid w:val="00B024EF"/>
    <w:pPr>
      <w:keepLines/>
      <w:tabs>
        <w:tab w:val="center" w:pos="4536"/>
        <w:tab w:val="right" w:pos="9072"/>
      </w:tabs>
    </w:pPr>
    <w:rPr>
      <w:noProof/>
    </w:rPr>
  </w:style>
  <w:style w:type="paragraph" w:customStyle="1" w:styleId="EW">
    <w:name w:val="EW"/>
    <w:basedOn w:val="EX"/>
    <w:rsid w:val="00B024EF"/>
    <w:pPr>
      <w:spacing w:after="0"/>
    </w:pPr>
  </w:style>
  <w:style w:type="paragraph" w:customStyle="1" w:styleId="B1">
    <w:name w:val="B1"/>
    <w:basedOn w:val="List"/>
    <w:link w:val="B1Char"/>
    <w:rsid w:val="00B024EF"/>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024EF"/>
    <w:rPr>
      <w:color w:val="FF0000"/>
    </w:rPr>
  </w:style>
  <w:style w:type="paragraph" w:customStyle="1" w:styleId="H6">
    <w:name w:val="H6"/>
    <w:basedOn w:val="Heading5"/>
    <w:next w:val="Normal"/>
    <w:rsid w:val="00B024EF"/>
    <w:pPr>
      <w:ind w:left="1985" w:hanging="1985"/>
      <w:outlineLvl w:val="9"/>
    </w:pPr>
    <w:rPr>
      <w:sz w:val="20"/>
    </w:rPr>
  </w:style>
  <w:style w:type="paragraph" w:customStyle="1" w:styleId="TH">
    <w:name w:val="TH"/>
    <w:basedOn w:val="Normal"/>
    <w:link w:val="THChar"/>
    <w:rsid w:val="00B024EF"/>
    <w:pPr>
      <w:keepNext/>
      <w:keepLines/>
      <w:spacing w:before="60"/>
      <w:jc w:val="center"/>
    </w:pPr>
    <w:rPr>
      <w:rFonts w:ascii="Arial" w:hAnsi="Arial"/>
      <w:b/>
    </w:rPr>
  </w:style>
  <w:style w:type="paragraph" w:customStyle="1" w:styleId="ZA">
    <w:name w:val="ZA"/>
    <w:rsid w:val="00B024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2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24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024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024EF"/>
    <w:pPr>
      <w:ind w:left="851" w:hanging="851"/>
    </w:pPr>
  </w:style>
  <w:style w:type="paragraph" w:customStyle="1" w:styleId="LD">
    <w:name w:val="LD"/>
    <w:rsid w:val="00B024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B024EF"/>
    <w:pPr>
      <w:keepNext w:val="0"/>
      <w:spacing w:before="0" w:after="240"/>
    </w:pPr>
  </w:style>
  <w:style w:type="paragraph" w:customStyle="1" w:styleId="NF">
    <w:name w:val="NF"/>
    <w:basedOn w:val="NO"/>
    <w:rsid w:val="00B024EF"/>
    <w:pPr>
      <w:keepNext/>
      <w:spacing w:after="0"/>
    </w:pPr>
    <w:rPr>
      <w:rFonts w:ascii="Arial" w:hAnsi="Arial"/>
      <w:sz w:val="18"/>
    </w:rPr>
  </w:style>
  <w:style w:type="paragraph" w:customStyle="1" w:styleId="B2">
    <w:name w:val="B2"/>
    <w:basedOn w:val="List2"/>
    <w:rsid w:val="00B024EF"/>
    <w:pPr>
      <w:ind w:left="851" w:hanging="284"/>
      <w:contextualSpacing w:val="0"/>
    </w:pPr>
  </w:style>
  <w:style w:type="paragraph" w:customStyle="1" w:styleId="B3">
    <w:name w:val="B3"/>
    <w:basedOn w:val="List3"/>
    <w:rsid w:val="00B024EF"/>
    <w:pPr>
      <w:ind w:left="1135" w:hanging="284"/>
      <w:contextualSpacing w:val="0"/>
    </w:pPr>
  </w:style>
  <w:style w:type="character" w:customStyle="1" w:styleId="BodyTextChar">
    <w:name w:val="Body Text Char"/>
    <w:basedOn w:val="DefaultParagraphFont"/>
    <w:link w:val="BodyText"/>
    <w:rsid w:val="00B024EF"/>
  </w:style>
  <w:style w:type="paragraph" w:customStyle="1" w:styleId="NW">
    <w:name w:val="NW"/>
    <w:basedOn w:val="NO"/>
    <w:rsid w:val="00B024EF"/>
    <w:pPr>
      <w:spacing w:after="0"/>
    </w:pPr>
  </w:style>
  <w:style w:type="paragraph" w:customStyle="1" w:styleId="ZV">
    <w:name w:val="ZV"/>
    <w:basedOn w:val="ZU"/>
    <w:rsid w:val="00B024EF"/>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14142</Words>
  <Characters>80611</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5</cp:revision>
  <cp:lastPrinted>2019-02-25T14:05:00Z</cp:lastPrinted>
  <dcterms:created xsi:type="dcterms:W3CDTF">2021-11-30T08:27:00Z</dcterms:created>
  <dcterms:modified xsi:type="dcterms:W3CDTF">2021-12-17T15:44:00Z</dcterms:modified>
</cp:coreProperties>
</file>