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0.5pt" o:ole="">
            <v:imagedata r:id="rId12" o:title=""/>
          </v:shape>
          <o:OLEObject Type="Embed" ProgID="Equation.3" ShapeID="_x0000_i1025" DrawAspect="Content" ObjectID="_1773817555"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lastRenderedPageBreak/>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lastRenderedPageBreak/>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0.5pt" o:ole="">
                  <v:imagedata r:id="rId17" o:title=""/>
                </v:shape>
                <o:OLEObject Type="Embed" ProgID="Equation.3" ShapeID="_x0000_i1026" DrawAspect="Content" ObjectID="_1773817556"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73817557"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73817558"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73817559"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0.5pt" o:ole="">
            <v:imagedata r:id="rId17" o:title=""/>
          </v:shape>
          <o:OLEObject Type="Embed" ProgID="Equation.3" ShapeID="_x0000_i1030" DrawAspect="Content" ObjectID="_1773817560"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0.5pt" o:ole="">
                  <v:imagedata r:id="rId17" o:title=""/>
                </v:shape>
                <o:OLEObject Type="Embed" ProgID="Equation.3" ShapeID="_x0000_i1031" DrawAspect="Content" ObjectID="_1773817561"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0.5pt" o:ole="">
            <v:imagedata r:id="rId17" o:title=""/>
          </v:shape>
          <o:OLEObject Type="Embed" ProgID="Equation.3" ShapeID="_x0000_i1032" DrawAspect="Content" ObjectID="_1773817562"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73817563"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73817564"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B04FB3">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B04FB3">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B04FB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113DC" w14:textId="77777777" w:rsidR="00B04FB3" w:rsidRDefault="00B04FB3">
      <w:r>
        <w:separator/>
      </w:r>
    </w:p>
  </w:endnote>
  <w:endnote w:type="continuationSeparator" w:id="0">
    <w:p w14:paraId="468E58AF" w14:textId="77777777" w:rsidR="00B04FB3" w:rsidRDefault="00B0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2E6BC" w14:textId="77777777" w:rsidR="00B04FB3" w:rsidRDefault="00B04FB3">
      <w:r>
        <w:separator/>
      </w:r>
    </w:p>
  </w:footnote>
  <w:footnote w:type="continuationSeparator" w:id="0">
    <w:p w14:paraId="0BE8C2CD" w14:textId="77777777" w:rsidR="00B04FB3" w:rsidRDefault="00B0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9220124" w:rsidR="00E10D5C" w:rsidRPr="006B1055" w:rsidRDefault="00E10D5C" w:rsidP="00E10D5C">
    <w:pPr>
      <w:pStyle w:val="Header"/>
      <w:framePr w:wrap="auto" w:vAnchor="text" w:hAnchor="margin" w:xAlign="right" w:y="1"/>
      <w:widowControl/>
    </w:pPr>
    <w:r>
      <w:t>3GPP TS 38.101-1 V15.</w:t>
    </w:r>
    <w:r w:rsidR="00AF6EC6">
      <w:t>2</w:t>
    </w:r>
    <w:r w:rsidR="00DF6D6D">
      <w:t>5</w:t>
    </w:r>
    <w:r>
      <w:t>.0 (202</w:t>
    </w:r>
    <w:r w:rsidR="00DF6D6D">
      <w:t>4</w:t>
    </w:r>
    <w:r>
      <w:t>-</w:t>
    </w:r>
    <w:r w:rsidR="00DF6D6D">
      <w:t>03</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29</Pages>
  <Words>8661</Words>
  <Characters>49369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34</cp:revision>
  <cp:lastPrinted>2019-04-09T04:35:00Z</cp:lastPrinted>
  <dcterms:created xsi:type="dcterms:W3CDTF">2021-12-22T15:41:00Z</dcterms:created>
  <dcterms:modified xsi:type="dcterms:W3CDTF">2024-04-05T08:19:00Z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